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7AB72" w14:textId="40242BB2" w:rsidR="009742A9" w:rsidRPr="008852C0"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t>ลักษณะการดำเนินธุรกิจ</w:t>
      </w:r>
    </w:p>
    <w:p w14:paraId="69F91BAA" w14:textId="77777777" w:rsidR="009742A9" w:rsidRPr="008852C0"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49A7D2ED" w:rsidR="009742A9" w:rsidRPr="008852C0" w:rsidRDefault="009742A9" w:rsidP="0042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 xml:space="preserve">บริษัท </w:t>
      </w:r>
      <w:proofErr w:type="spellStart"/>
      <w:r w:rsidRPr="008852C0">
        <w:rPr>
          <w:rFonts w:ascii="Browallia New" w:hAnsi="Browallia New" w:cs="Browallia New"/>
          <w:sz w:val="28"/>
          <w:szCs w:val="28"/>
          <w:cs/>
        </w:rPr>
        <w:t>ไมด้า</w:t>
      </w:r>
      <w:proofErr w:type="spellEnd"/>
      <w:r w:rsidRPr="008852C0">
        <w:rPr>
          <w:rFonts w:ascii="Browallia New" w:hAnsi="Browallia New" w:cs="Browallia New"/>
          <w:sz w:val="28"/>
          <w:szCs w:val="28"/>
          <w:cs/>
        </w:rPr>
        <w:t xml:space="preserve"> แอสเซ</w:t>
      </w:r>
      <w:proofErr w:type="spellStart"/>
      <w:r w:rsidRPr="008852C0">
        <w:rPr>
          <w:rFonts w:ascii="Browallia New" w:hAnsi="Browallia New" w:cs="Browallia New"/>
          <w:sz w:val="28"/>
          <w:szCs w:val="28"/>
          <w:cs/>
        </w:rPr>
        <w:t>็ท</w:t>
      </w:r>
      <w:proofErr w:type="spellEnd"/>
      <w:r w:rsidRPr="008852C0">
        <w:rPr>
          <w:rFonts w:ascii="Browallia New" w:hAnsi="Browallia New" w:cs="Browallia New"/>
          <w:sz w:val="28"/>
          <w:szCs w:val="28"/>
          <w:cs/>
        </w:rPr>
        <w:t xml:space="preserve"> จำกัด (มหาชน)</w:t>
      </w:r>
      <w:r w:rsidRPr="008852C0">
        <w:rPr>
          <w:rFonts w:ascii="Browallia New" w:hAnsi="Browallia New" w:cs="Browallia New"/>
          <w:sz w:val="28"/>
          <w:szCs w:val="28"/>
        </w:rPr>
        <w:t xml:space="preserve"> </w:t>
      </w:r>
      <w:r w:rsidRPr="008852C0">
        <w:rPr>
          <w:rFonts w:ascii="Browallia New" w:hAnsi="Browallia New" w:cs="Browallia New"/>
          <w:sz w:val="28"/>
          <w:szCs w:val="28"/>
          <w:cs/>
        </w:rPr>
        <w:t>(</w:t>
      </w:r>
      <w:r w:rsidRPr="008852C0">
        <w:rPr>
          <w:rFonts w:ascii="Browallia New" w:hAnsi="Browallia New" w:cs="Browallia New"/>
          <w:sz w:val="28"/>
          <w:szCs w:val="28"/>
        </w:rPr>
        <w:t>“</w:t>
      </w:r>
      <w:r w:rsidRPr="008852C0">
        <w:rPr>
          <w:rFonts w:ascii="Browallia New" w:hAnsi="Browallia New" w:cs="Browallia New"/>
          <w:sz w:val="28"/>
          <w:szCs w:val="28"/>
          <w:cs/>
        </w:rPr>
        <w:t>บริษัท</w:t>
      </w:r>
      <w:r w:rsidRPr="008852C0">
        <w:rPr>
          <w:rFonts w:ascii="Browallia New" w:hAnsi="Browallia New" w:cs="Browallia New"/>
          <w:sz w:val="28"/>
          <w:szCs w:val="28"/>
        </w:rPr>
        <w:t>”</w:t>
      </w:r>
      <w:r w:rsidRPr="008852C0">
        <w:rPr>
          <w:rFonts w:ascii="Browallia New" w:hAnsi="Browallia New" w:cs="Browallia New"/>
          <w:sz w:val="28"/>
          <w:szCs w:val="28"/>
          <w:cs/>
        </w:rPr>
        <w:t>) ดำเนินกิจการในประเทศไทยโดยทำธุรกิจหลักในการขาย</w:t>
      </w:r>
      <w:r w:rsidR="00FC2365" w:rsidRPr="008852C0">
        <w:rPr>
          <w:rFonts w:ascii="Browallia New" w:hAnsi="Browallia New" w:cs="Browallia New"/>
          <w:sz w:val="28"/>
          <w:szCs w:val="28"/>
        </w:rPr>
        <w:t xml:space="preserve">                      </w:t>
      </w:r>
      <w:r w:rsidRPr="008852C0">
        <w:rPr>
          <w:rFonts w:ascii="Browallia New" w:hAnsi="Browallia New" w:cs="Browallia New"/>
          <w:sz w:val="28"/>
          <w:szCs w:val="28"/>
          <w:cs/>
        </w:rPr>
        <w:t>และให้บริการเช่าซื้อเครื่องใช้ไฟฟ้า</w:t>
      </w:r>
      <w:r w:rsidR="005C073A" w:rsidRPr="008852C0">
        <w:rPr>
          <w:rFonts w:ascii="Browallia New" w:hAnsi="Browallia New" w:cs="Browallia New"/>
          <w:sz w:val="28"/>
          <w:szCs w:val="28"/>
          <w:cs/>
        </w:rPr>
        <w:t>ภายในบ้าน</w:t>
      </w:r>
      <w:r w:rsidR="0091640C" w:rsidRPr="008852C0">
        <w:rPr>
          <w:rFonts w:ascii="Browallia New" w:hAnsi="Browallia New" w:cs="Browallia New"/>
          <w:sz w:val="28"/>
          <w:szCs w:val="28"/>
          <w:cs/>
        </w:rPr>
        <w:t xml:space="preserve">ซึ่ง บริษัทมีสาขาในกรุงเทพมหานครและต่างจังหวัดรวม </w:t>
      </w:r>
      <w:r w:rsidR="008852C0" w:rsidRPr="008852C0">
        <w:rPr>
          <w:rFonts w:ascii="Browallia New" w:hAnsi="Browallia New" w:cs="Browallia New"/>
          <w:sz w:val="28"/>
          <w:szCs w:val="28"/>
        </w:rPr>
        <w:t>60</w:t>
      </w:r>
      <w:r w:rsidR="0091640C" w:rsidRPr="008852C0">
        <w:rPr>
          <w:rFonts w:ascii="Browallia New" w:hAnsi="Browallia New" w:cs="Browallia New"/>
          <w:sz w:val="28"/>
          <w:szCs w:val="28"/>
          <w:cs/>
        </w:rPr>
        <w:t xml:space="preserve"> สาขา</w:t>
      </w:r>
      <w:r w:rsidRPr="008852C0">
        <w:rPr>
          <w:rFonts w:ascii="Browallia New" w:hAnsi="Browallia New" w:cs="Browallia New"/>
          <w:sz w:val="28"/>
          <w:szCs w:val="28"/>
          <w:cs/>
        </w:rPr>
        <w:t xml:space="preserve"> ธุรกิจโรงแรม และธุรกิจพัฒนาอสังหาริมทรัพย์เพื่อขาย </w:t>
      </w:r>
      <w:r w:rsidR="00046E6A" w:rsidRPr="008852C0">
        <w:rPr>
          <w:rFonts w:ascii="Browallia New" w:hAnsi="Browallia New" w:cs="Browallia New"/>
          <w:sz w:val="28"/>
          <w:szCs w:val="28"/>
          <w:cs/>
        </w:rPr>
        <w:t>ณ วันที่</w:t>
      </w:r>
      <w:r w:rsidR="00046E6A" w:rsidRPr="008852C0">
        <w:rPr>
          <w:rFonts w:ascii="Browallia New" w:hAnsi="Browallia New" w:cs="Browallia New"/>
          <w:sz w:val="28"/>
          <w:szCs w:val="28"/>
        </w:rPr>
        <w:t xml:space="preserve"> </w:t>
      </w:r>
      <w:r w:rsidR="008C5095" w:rsidRPr="008852C0">
        <w:rPr>
          <w:rFonts w:ascii="Browallia New" w:hAnsi="Browallia New" w:cs="Browallia New"/>
          <w:sz w:val="28"/>
          <w:szCs w:val="28"/>
        </w:rPr>
        <w:t>30</w:t>
      </w:r>
      <w:r w:rsidR="008C5095" w:rsidRPr="008852C0">
        <w:rPr>
          <w:rFonts w:ascii="Browallia New" w:hAnsi="Browallia New" w:cs="Browallia New"/>
          <w:sz w:val="28"/>
          <w:szCs w:val="28"/>
          <w:cs/>
        </w:rPr>
        <w:t xml:space="preserve"> มิถุนายน</w:t>
      </w:r>
      <w:r w:rsidR="00C9028A" w:rsidRPr="008852C0">
        <w:rPr>
          <w:rFonts w:ascii="Browallia New" w:hAnsi="Browallia New" w:cs="Browallia New"/>
          <w:sz w:val="28"/>
          <w:szCs w:val="28"/>
          <w:cs/>
        </w:rPr>
        <w:t xml:space="preserve"> </w:t>
      </w:r>
      <w:r w:rsidR="00C9028A" w:rsidRPr="008852C0">
        <w:rPr>
          <w:rFonts w:ascii="Browallia New" w:hAnsi="Browallia New" w:cs="Browallia New"/>
          <w:sz w:val="28"/>
          <w:szCs w:val="28"/>
        </w:rPr>
        <w:t>2567</w:t>
      </w:r>
      <w:r w:rsidR="00046E6A" w:rsidRPr="008852C0">
        <w:rPr>
          <w:rFonts w:ascii="Browallia New" w:hAnsi="Browallia New" w:cs="Browallia New"/>
          <w:sz w:val="28"/>
          <w:szCs w:val="28"/>
          <w:cs/>
        </w:rPr>
        <w:t xml:space="preserve"> </w:t>
      </w:r>
      <w:r w:rsidRPr="008852C0">
        <w:rPr>
          <w:rFonts w:ascii="Browallia New" w:hAnsi="Browallia New" w:cs="Browallia New"/>
          <w:sz w:val="28"/>
          <w:szCs w:val="28"/>
          <w:cs/>
        </w:rPr>
        <w:t xml:space="preserve">บริษัทมีบริษัทย่อยดำเนินธุรกิจประเภทต่างๆ เช่น </w:t>
      </w:r>
      <w:r w:rsidR="00084B49" w:rsidRPr="008852C0">
        <w:rPr>
          <w:rFonts w:ascii="Browallia New" w:hAnsi="Browallia New" w:cs="Browallia New"/>
          <w:sz w:val="28"/>
          <w:szCs w:val="28"/>
          <w:cs/>
        </w:rPr>
        <w:t>บริการให้สินเชื่อเช่าซื้อ</w:t>
      </w:r>
      <w:r w:rsidRPr="008852C0">
        <w:rPr>
          <w:rFonts w:ascii="Browallia New" w:hAnsi="Browallia New" w:cs="Browallia New"/>
          <w:sz w:val="28"/>
          <w:szCs w:val="28"/>
          <w:cs/>
        </w:rPr>
        <w:t xml:space="preserve">รถยนต์ที่ผ่านการใช้งานแล้ว </w:t>
      </w:r>
      <w:r w:rsidR="00C320BC" w:rsidRPr="008852C0">
        <w:rPr>
          <w:rFonts w:ascii="Browallia New" w:hAnsi="Browallia New" w:cs="Browallia New"/>
          <w:sz w:val="28"/>
          <w:szCs w:val="28"/>
          <w:cs/>
        </w:rPr>
        <w:t>ธุรกิจพัฒนาอสังหาริมทรัพย์ ธุรกิจบริการ</w:t>
      </w:r>
      <w:r w:rsidR="006E0659" w:rsidRPr="008852C0">
        <w:rPr>
          <w:rFonts w:ascii="Browallia New" w:hAnsi="Browallia New" w:cs="Browallia New"/>
          <w:sz w:val="28"/>
          <w:szCs w:val="28"/>
          <w:cs/>
        </w:rPr>
        <w:t>บริหารโรงแรมและบริหารคอนโดมิเนียมเพื่อให้เช่า ธุรกิจให้เช่าสนามกอล์ฟ ธุรกิจตัวแทนขายอสังหาริมทรัพย์ ธุรกิจบริการจัดทำโฆษณาประชาสัมพันธ์</w:t>
      </w:r>
      <w:r w:rsidR="006B7C5C" w:rsidRPr="008852C0">
        <w:rPr>
          <w:rFonts w:ascii="Browallia New" w:hAnsi="Browallia New" w:cs="Browallia New"/>
          <w:sz w:val="28"/>
          <w:szCs w:val="28"/>
          <w:cs/>
        </w:rPr>
        <w:t xml:space="preserve"> </w:t>
      </w:r>
      <w:r w:rsidR="008871B3" w:rsidRPr="008852C0">
        <w:rPr>
          <w:rFonts w:ascii="Browallia New" w:hAnsi="Browallia New" w:cs="Browallia New"/>
          <w:sz w:val="28"/>
          <w:szCs w:val="28"/>
          <w:cs/>
        </w:rPr>
        <w:t>ให้</w:t>
      </w:r>
      <w:r w:rsidR="00BA173A" w:rsidRPr="008852C0">
        <w:rPr>
          <w:rFonts w:ascii="Browallia New" w:hAnsi="Browallia New" w:cs="Browallia New"/>
          <w:sz w:val="28"/>
          <w:szCs w:val="28"/>
          <w:cs/>
        </w:rPr>
        <w:t xml:space="preserve">บริการสินเชื่ออื่นๆ </w:t>
      </w:r>
      <w:r w:rsidR="006E0659" w:rsidRPr="008852C0">
        <w:rPr>
          <w:rFonts w:ascii="Browallia New" w:hAnsi="Browallia New" w:cs="Browallia New"/>
          <w:sz w:val="28"/>
          <w:szCs w:val="28"/>
          <w:cs/>
        </w:rPr>
        <w:t xml:space="preserve">การบริหารสินทรัพย์ด้อยคุณภาพ </w:t>
      </w:r>
      <w:r w:rsidR="00E16A2F" w:rsidRPr="008852C0">
        <w:rPr>
          <w:rFonts w:ascii="Browallia New" w:hAnsi="Browallia New" w:cs="Browallia New"/>
          <w:sz w:val="28"/>
          <w:szCs w:val="28"/>
          <w:cs/>
        </w:rPr>
        <w:t xml:space="preserve">การบริหารโรงรับจำนำ </w:t>
      </w:r>
      <w:r w:rsidR="00071B92" w:rsidRPr="008852C0">
        <w:rPr>
          <w:rFonts w:ascii="Browallia New" w:hAnsi="Browallia New" w:cs="Browallia New"/>
          <w:sz w:val="28"/>
          <w:szCs w:val="28"/>
        </w:rPr>
        <w:t xml:space="preserve">              </w:t>
      </w:r>
      <w:r w:rsidR="004560BD" w:rsidRPr="008852C0">
        <w:rPr>
          <w:rFonts w:ascii="Browallia New" w:hAnsi="Browallia New" w:cs="Browallia New"/>
          <w:sz w:val="28"/>
          <w:szCs w:val="28"/>
          <w:cs/>
        </w:rPr>
        <w:t>ธุรกิจ</w:t>
      </w:r>
      <w:r w:rsidR="00231F6E" w:rsidRPr="008852C0">
        <w:rPr>
          <w:rFonts w:ascii="Browallia New" w:hAnsi="Browallia New" w:cs="Browallia New"/>
          <w:sz w:val="28"/>
          <w:szCs w:val="28"/>
          <w:cs/>
        </w:rPr>
        <w:t>จำหน่ายสินค้าทางพาณิชย์อิเล็กทรอนิกส์</w:t>
      </w:r>
      <w:r w:rsidR="00E03DA1" w:rsidRPr="008852C0">
        <w:rPr>
          <w:rFonts w:ascii="Browallia New" w:hAnsi="Browallia New" w:cs="Browallia New"/>
          <w:sz w:val="28"/>
          <w:szCs w:val="28"/>
          <w:cs/>
        </w:rPr>
        <w:t xml:space="preserve"> </w:t>
      </w:r>
      <w:r w:rsidR="00B02049" w:rsidRPr="008852C0">
        <w:rPr>
          <w:rFonts w:ascii="Browallia New" w:hAnsi="Browallia New" w:cs="Browallia New"/>
          <w:sz w:val="28"/>
          <w:szCs w:val="28"/>
          <w:cs/>
        </w:rPr>
        <w:t>ธุรกิจ</w:t>
      </w:r>
      <w:r w:rsidR="00B65916" w:rsidRPr="008852C0">
        <w:rPr>
          <w:rFonts w:ascii="Browallia New" w:hAnsi="Browallia New" w:cs="Browallia New"/>
          <w:sz w:val="28"/>
          <w:szCs w:val="28"/>
          <w:cs/>
        </w:rPr>
        <w:t>ผลิตภัณ</w:t>
      </w:r>
      <w:r w:rsidR="003A5C6F" w:rsidRPr="008852C0">
        <w:rPr>
          <w:rFonts w:ascii="Browallia New" w:hAnsi="Browallia New" w:cs="Browallia New"/>
          <w:sz w:val="28"/>
          <w:szCs w:val="28"/>
          <w:cs/>
        </w:rPr>
        <w:t>ฑ</w:t>
      </w:r>
      <w:r w:rsidR="003A67A4" w:rsidRPr="008852C0">
        <w:rPr>
          <w:rFonts w:ascii="Browallia New" w:hAnsi="Browallia New" w:cs="Browallia New"/>
          <w:sz w:val="28"/>
          <w:szCs w:val="28"/>
          <w:cs/>
        </w:rPr>
        <w:t>์</w:t>
      </w:r>
      <w:r w:rsidR="00F627E7" w:rsidRPr="008852C0">
        <w:rPr>
          <w:rFonts w:ascii="Browallia New" w:hAnsi="Browallia New" w:cs="Browallia New"/>
          <w:sz w:val="28"/>
          <w:szCs w:val="28"/>
          <w:cs/>
        </w:rPr>
        <w:t>อาหารเสริมจาก</w:t>
      </w:r>
      <w:r w:rsidR="003A67A4" w:rsidRPr="008852C0">
        <w:rPr>
          <w:rFonts w:ascii="Browallia New" w:hAnsi="Browallia New" w:cs="Browallia New"/>
          <w:sz w:val="28"/>
          <w:szCs w:val="28"/>
          <w:cs/>
        </w:rPr>
        <w:t>สมุนไพร</w:t>
      </w:r>
      <w:r w:rsidR="00001F4D" w:rsidRPr="008852C0">
        <w:rPr>
          <w:rFonts w:ascii="Browallia New" w:hAnsi="Browallia New" w:cs="Browallia New"/>
          <w:sz w:val="28"/>
          <w:szCs w:val="28"/>
          <w:cs/>
        </w:rPr>
        <w:t xml:space="preserve"> </w:t>
      </w:r>
      <w:r w:rsidR="006E0659" w:rsidRPr="008852C0">
        <w:rPr>
          <w:rFonts w:ascii="Browallia New" w:hAnsi="Browallia New" w:cs="Browallia New"/>
          <w:sz w:val="28"/>
          <w:szCs w:val="28"/>
          <w:cs/>
        </w:rPr>
        <w:t>ธุรกิจให้บริการรักษาความปลอดภัย</w:t>
      </w:r>
      <w:r w:rsidR="00CA41BF" w:rsidRPr="008852C0">
        <w:rPr>
          <w:rFonts w:ascii="Browallia New" w:hAnsi="Browallia New" w:cs="Browallia New"/>
          <w:sz w:val="28"/>
          <w:szCs w:val="28"/>
          <w:cs/>
        </w:rPr>
        <w:t xml:space="preserve"> </w:t>
      </w:r>
      <w:r w:rsidR="00BD10C8" w:rsidRPr="008852C0">
        <w:rPr>
          <w:rFonts w:ascii="Browallia New" w:hAnsi="Browallia New" w:cs="Browallia New"/>
          <w:sz w:val="28"/>
          <w:szCs w:val="28"/>
          <w:cs/>
        </w:rPr>
        <w:t>ธุรกิจร้านอาหาร ผลิตและจำหน่ายน้ำจิ้ม</w:t>
      </w:r>
      <w:r w:rsidR="00B43F04" w:rsidRPr="008852C0">
        <w:rPr>
          <w:rFonts w:ascii="Browallia New" w:hAnsi="Browallia New" w:cs="Browallia New"/>
          <w:sz w:val="28"/>
          <w:szCs w:val="28"/>
        </w:rPr>
        <w:t xml:space="preserve"> </w:t>
      </w:r>
      <w:r w:rsidR="00BE7EFB" w:rsidRPr="008852C0">
        <w:rPr>
          <w:rFonts w:ascii="Browallia New" w:hAnsi="Browallia New" w:cs="Browallia New"/>
          <w:sz w:val="28"/>
          <w:szCs w:val="28"/>
          <w:cs/>
        </w:rPr>
        <w:t xml:space="preserve">บริการรับจ้างจัดงานอีเว้น </w:t>
      </w:r>
      <w:r w:rsidR="00B43F04" w:rsidRPr="008852C0">
        <w:rPr>
          <w:rFonts w:ascii="Browallia New" w:hAnsi="Browallia New" w:cs="Browallia New"/>
          <w:sz w:val="28"/>
          <w:szCs w:val="28"/>
          <w:cs/>
        </w:rPr>
        <w:t>ผลิตเบียร์และเครื่องดื่มทุกประเภท</w:t>
      </w:r>
      <w:r w:rsidR="00BB3DAD" w:rsidRPr="008852C0">
        <w:rPr>
          <w:rFonts w:ascii="Browallia New" w:hAnsi="Browallia New" w:cs="Browallia New"/>
          <w:sz w:val="28"/>
          <w:szCs w:val="28"/>
          <w:cs/>
        </w:rPr>
        <w:t xml:space="preserve"> </w:t>
      </w:r>
      <w:r w:rsidR="00071B92" w:rsidRPr="008852C0">
        <w:rPr>
          <w:rFonts w:ascii="Browallia New" w:hAnsi="Browallia New" w:cs="Browallia New"/>
          <w:sz w:val="28"/>
          <w:szCs w:val="28"/>
        </w:rPr>
        <w:t xml:space="preserve">            </w:t>
      </w:r>
      <w:r w:rsidR="00BB3DAD" w:rsidRPr="008852C0">
        <w:rPr>
          <w:rFonts w:ascii="Browallia New" w:hAnsi="Browallia New" w:cs="Browallia New"/>
          <w:sz w:val="28"/>
          <w:szCs w:val="28"/>
          <w:cs/>
        </w:rPr>
        <w:t xml:space="preserve">และผลิตรายการโทรทัศน์และวิทยุ </w:t>
      </w:r>
      <w:r w:rsidR="0008261F" w:rsidRPr="008852C0">
        <w:rPr>
          <w:rFonts w:ascii="Browallia New" w:hAnsi="Browallia New" w:cs="Browallia New"/>
          <w:sz w:val="28"/>
          <w:szCs w:val="28"/>
          <w:cs/>
        </w:rPr>
        <w:t>บริษัทและบริษัทย่อยรวมเรียกว่า “กลุ่มบริษัท”</w:t>
      </w:r>
    </w:p>
    <w:p w14:paraId="3B0327F8" w14:textId="77777777" w:rsidR="009742A9" w:rsidRPr="008852C0"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7C7BAFE3" w14:textId="402A7443" w:rsidR="009742A9" w:rsidRPr="008852C0" w:rsidRDefault="009742A9" w:rsidP="00584F5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cs/>
          <w:lang w:val="en-GB"/>
        </w:rPr>
      </w:pPr>
      <w:r w:rsidRPr="008852C0">
        <w:rPr>
          <w:rFonts w:ascii="Browallia New" w:hAnsi="Browallia New" w:cs="Browallia New"/>
          <w:b/>
          <w:bCs/>
          <w:sz w:val="28"/>
          <w:szCs w:val="28"/>
          <w:cs/>
          <w:lang w:val="en-GB"/>
        </w:rPr>
        <w:t>เกณฑ์ในการจัดทำ</w:t>
      </w:r>
      <w:r w:rsidR="00725B37" w:rsidRPr="008852C0">
        <w:rPr>
          <w:rFonts w:ascii="Browallia New" w:hAnsi="Browallia New" w:cs="Browallia New"/>
          <w:b/>
          <w:bCs/>
          <w:sz w:val="28"/>
          <w:szCs w:val="28"/>
          <w:cs/>
          <w:lang w:val="en-GB"/>
        </w:rPr>
        <w:t>ข้อมูลทางการเงิน</w:t>
      </w:r>
    </w:p>
    <w:p w14:paraId="706CEA91" w14:textId="77777777" w:rsidR="009742A9" w:rsidRPr="008852C0"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8852C0"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776EEC43" w14:textId="77777777" w:rsidR="009742A9" w:rsidRPr="008852C0" w:rsidRDefault="009742A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46CE90" w14:textId="5F1A1361" w:rsidR="00B35F23" w:rsidRPr="008852C0" w:rsidRDefault="00FA0F96"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 xml:space="preserve">ข้อมูลทางการเงินรวมและเฉพาะบริษัทระหว่างกาลได้จัดทำขึ้นตามมาตรฐานการบัญชี ฉบับที่ </w:t>
      </w:r>
      <w:r w:rsidRPr="008852C0">
        <w:rPr>
          <w:rFonts w:ascii="Browallia New" w:hAnsi="Browallia New" w:cs="Browallia New"/>
          <w:sz w:val="28"/>
          <w:szCs w:val="28"/>
        </w:rPr>
        <w:t xml:space="preserve">34 </w:t>
      </w:r>
      <w:r w:rsidRPr="008852C0">
        <w:rPr>
          <w:rFonts w:ascii="Browallia New" w:hAnsi="Browallia New" w:cs="Browallia New"/>
          <w:sz w:val="28"/>
          <w:szCs w:val="28"/>
          <w:cs/>
        </w:rPr>
        <w:t>เรื่อง</w:t>
      </w:r>
      <w:r w:rsidR="000004F1" w:rsidRPr="008852C0">
        <w:rPr>
          <w:rFonts w:ascii="Browallia New" w:hAnsi="Browallia New" w:cs="Browallia New"/>
          <w:sz w:val="28"/>
          <w:szCs w:val="28"/>
          <w:cs/>
        </w:rPr>
        <w:t xml:space="preserve"> การรายงานทางการเงินระหว่างกาล และข้อกำหนดเพิ่มเติมอื่นเกี่ยวกับรายงานทางการเงินที่ออกภายใต้</w:t>
      </w:r>
      <w:r w:rsidR="00226749" w:rsidRPr="008852C0">
        <w:rPr>
          <w:rFonts w:ascii="Browallia New" w:hAnsi="Browallia New" w:cs="Browallia New"/>
          <w:sz w:val="28"/>
          <w:szCs w:val="28"/>
          <w:cs/>
        </w:rPr>
        <w:t>พระราชบัญญัติหลักทรัพย์และตลาดหลักทรัพย์</w:t>
      </w:r>
    </w:p>
    <w:p w14:paraId="29BB9ADC" w14:textId="77777777" w:rsidR="00226749" w:rsidRPr="008852C0"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4DC4AAA5" w14:textId="772EF280" w:rsidR="00B35F23" w:rsidRPr="008852C0"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8852C0">
        <w:rPr>
          <w:rFonts w:ascii="Browallia New" w:hAnsi="Browallia New" w:cs="Browallia New"/>
          <w:sz w:val="28"/>
          <w:szCs w:val="28"/>
          <w:cs/>
        </w:rPr>
        <w:t xml:space="preserve">ข้อมูลทางการเงินระหว่างกาลนี้ควรอ่านควบคู่กับงบการเงินของรอบปีบัญชี </w:t>
      </w:r>
      <w:r w:rsidRPr="008852C0">
        <w:rPr>
          <w:rFonts w:ascii="Browallia New" w:hAnsi="Browallia New" w:cs="Browallia New"/>
          <w:sz w:val="28"/>
          <w:szCs w:val="28"/>
        </w:rPr>
        <w:t xml:space="preserve">31 </w:t>
      </w:r>
      <w:r w:rsidRPr="008852C0">
        <w:rPr>
          <w:rFonts w:ascii="Browallia New" w:hAnsi="Browallia New" w:cs="Browallia New"/>
          <w:sz w:val="28"/>
          <w:szCs w:val="28"/>
          <w:cs/>
        </w:rPr>
        <w:t>ธันว</w:t>
      </w:r>
      <w:r w:rsidR="00A76083" w:rsidRPr="008852C0">
        <w:rPr>
          <w:rFonts w:ascii="Browallia New" w:hAnsi="Browallia New" w:cs="Browallia New"/>
          <w:sz w:val="28"/>
          <w:szCs w:val="28"/>
          <w:cs/>
        </w:rPr>
        <w:t>า</w:t>
      </w:r>
      <w:r w:rsidRPr="008852C0">
        <w:rPr>
          <w:rFonts w:ascii="Browallia New" w:hAnsi="Browallia New" w:cs="Browallia New"/>
          <w:sz w:val="28"/>
          <w:szCs w:val="28"/>
          <w:cs/>
        </w:rPr>
        <w:t xml:space="preserve">คม </w:t>
      </w:r>
      <w:r w:rsidRPr="008852C0">
        <w:rPr>
          <w:rFonts w:ascii="Browallia New" w:hAnsi="Browallia New" w:cs="Browallia New"/>
          <w:sz w:val="28"/>
          <w:szCs w:val="28"/>
        </w:rPr>
        <w:t>2566</w:t>
      </w:r>
    </w:p>
    <w:p w14:paraId="7C080AC9" w14:textId="77777777" w:rsidR="00226749" w:rsidRPr="008852C0"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816F8F0" w14:textId="06666C40" w:rsidR="00226749" w:rsidRPr="008852C0"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ข้อมูลทางการเงินรวม</w:t>
      </w:r>
      <w:r w:rsidR="00183EEB" w:rsidRPr="008852C0">
        <w:rPr>
          <w:rFonts w:ascii="Browallia New" w:hAnsi="Browallia New" w:cs="Browallia New"/>
          <w:sz w:val="28"/>
          <w:szCs w:val="28"/>
          <w:cs/>
        </w:rPr>
        <w:t>และเฉพาะบริษัทระหว่างกาลฉบับภาษาอังกฤษจัดทำขึ้นจากข้อมูลทางการเงิน</w:t>
      </w:r>
      <w:r w:rsidR="004D21D8" w:rsidRPr="008852C0">
        <w:rPr>
          <w:rFonts w:ascii="Browallia New" w:hAnsi="Browallia New" w:cs="Browallia New"/>
          <w:sz w:val="28"/>
          <w:szCs w:val="28"/>
          <w:cs/>
        </w:rPr>
        <w:t>ระหว่าง</w:t>
      </w:r>
      <w:r w:rsidR="00CB30BC" w:rsidRPr="008852C0">
        <w:rPr>
          <w:rFonts w:ascii="Browallia New" w:hAnsi="Browallia New" w:cs="Browallia New"/>
          <w:sz w:val="28"/>
          <w:szCs w:val="28"/>
          <w:cs/>
        </w:rPr>
        <w:t>กาล</w:t>
      </w:r>
      <w:r w:rsidR="004D21D8" w:rsidRPr="008852C0">
        <w:rPr>
          <w:rFonts w:ascii="Browallia New" w:hAnsi="Browallia New" w:cs="Browallia New"/>
          <w:sz w:val="28"/>
          <w:szCs w:val="28"/>
          <w:cs/>
        </w:rPr>
        <w:t>ภาษาไทยที่จัดทำตามกฎหมาย ในกรณีที่มีเนื้อค</w:t>
      </w:r>
      <w:r w:rsidR="00CB30BC" w:rsidRPr="008852C0">
        <w:rPr>
          <w:rFonts w:ascii="Browallia New" w:hAnsi="Browallia New" w:cs="Browallia New"/>
          <w:sz w:val="28"/>
          <w:szCs w:val="28"/>
          <w:cs/>
        </w:rPr>
        <w:t>ว</w:t>
      </w:r>
      <w:r w:rsidR="004D21D8" w:rsidRPr="008852C0">
        <w:rPr>
          <w:rFonts w:ascii="Browallia New" w:hAnsi="Browallia New" w:cs="Browallia New"/>
          <w:sz w:val="28"/>
          <w:szCs w:val="28"/>
          <w:cs/>
        </w:rPr>
        <w:t>ามขัดแย้งกันหรือมีการตีความแตกต่างกันใ</w:t>
      </w:r>
      <w:r w:rsidR="00CB30BC" w:rsidRPr="008852C0">
        <w:rPr>
          <w:rFonts w:ascii="Browallia New" w:hAnsi="Browallia New" w:cs="Browallia New"/>
          <w:sz w:val="28"/>
          <w:szCs w:val="28"/>
          <w:cs/>
        </w:rPr>
        <w:t>ห้ใช้ข้อมูลทางการเงินระหว่างกาลฉบับภาษาไทยเป็นหลัก</w:t>
      </w:r>
    </w:p>
    <w:p w14:paraId="79D01850" w14:textId="77777777" w:rsidR="00CB30BC" w:rsidRPr="008852C0" w:rsidRDefault="00CB30BC"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276D68AD" w14:textId="44A8641F" w:rsidR="00857B37" w:rsidRPr="008852C0" w:rsidRDefault="00A76083" w:rsidP="008B7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ข้อมูลทาง</w:t>
      </w:r>
      <w:r w:rsidR="00857B37" w:rsidRPr="008852C0">
        <w:rPr>
          <w:rFonts w:ascii="Browallia New" w:hAnsi="Browallia New" w:cs="Browallia New"/>
          <w:sz w:val="28"/>
          <w:szCs w:val="28"/>
          <w:cs/>
        </w:rPr>
        <w:t>การเงิน</w:t>
      </w:r>
      <w:r w:rsidR="008B74E5" w:rsidRPr="008852C0">
        <w:rPr>
          <w:rFonts w:ascii="Browallia New" w:hAnsi="Browallia New" w:cs="Browallia New"/>
          <w:sz w:val="28"/>
          <w:szCs w:val="28"/>
          <w:cs/>
        </w:rPr>
        <w:t>รวมและเฉพาะบริษัท</w:t>
      </w:r>
      <w:r w:rsidR="00857B37" w:rsidRPr="008852C0">
        <w:rPr>
          <w:rFonts w:ascii="Browallia New" w:hAnsi="Browallia New" w:cs="Browallia New"/>
          <w:sz w:val="28"/>
          <w:szCs w:val="28"/>
          <w:cs/>
        </w:rPr>
        <w:t>ระหว่างกาลนี้ได้รับอนุมัติจากคณะกรรมการ</w:t>
      </w:r>
      <w:r w:rsidR="000E314A" w:rsidRPr="008852C0">
        <w:rPr>
          <w:rFonts w:ascii="Browallia New" w:hAnsi="Browallia New" w:cs="Browallia New"/>
          <w:sz w:val="28"/>
          <w:szCs w:val="28"/>
          <w:cs/>
        </w:rPr>
        <w:t>ของ</w:t>
      </w:r>
      <w:r w:rsidR="00B461C6" w:rsidRPr="008852C0">
        <w:rPr>
          <w:rFonts w:ascii="Browallia New" w:hAnsi="Browallia New" w:cs="Browallia New"/>
          <w:sz w:val="28"/>
          <w:szCs w:val="28"/>
          <w:cs/>
        </w:rPr>
        <w:t>บริษัท</w:t>
      </w:r>
      <w:r w:rsidR="00857B37" w:rsidRPr="008852C0">
        <w:rPr>
          <w:rFonts w:ascii="Browallia New" w:hAnsi="Browallia New" w:cs="Browallia New"/>
          <w:sz w:val="28"/>
          <w:szCs w:val="28"/>
          <w:cs/>
        </w:rPr>
        <w:t xml:space="preserve"> เมื่อวันที่ </w:t>
      </w:r>
      <w:r w:rsidR="006A189D" w:rsidRPr="008852C0">
        <w:rPr>
          <w:rFonts w:ascii="Browallia New" w:hAnsi="Browallia New" w:cs="Browallia New"/>
          <w:sz w:val="28"/>
          <w:szCs w:val="28"/>
        </w:rPr>
        <w:t xml:space="preserve">                  </w:t>
      </w:r>
      <w:r w:rsidR="00A04CBB" w:rsidRPr="008852C0">
        <w:rPr>
          <w:rFonts w:ascii="Browallia New" w:hAnsi="Browallia New" w:cs="Browallia New"/>
          <w:sz w:val="28"/>
          <w:szCs w:val="28"/>
        </w:rPr>
        <w:t>14</w:t>
      </w:r>
      <w:r w:rsidR="008C5095" w:rsidRPr="008852C0">
        <w:rPr>
          <w:rFonts w:ascii="Browallia New" w:hAnsi="Browallia New" w:cs="Browallia New"/>
          <w:sz w:val="28"/>
          <w:szCs w:val="28"/>
          <w:cs/>
        </w:rPr>
        <w:t xml:space="preserve"> สิงหาคม</w:t>
      </w:r>
      <w:r w:rsidR="000451B3" w:rsidRPr="008852C0">
        <w:rPr>
          <w:rFonts w:ascii="Browallia New" w:hAnsi="Browallia New" w:cs="Browallia New"/>
          <w:sz w:val="28"/>
          <w:szCs w:val="28"/>
          <w:cs/>
        </w:rPr>
        <w:t xml:space="preserve"> </w:t>
      </w:r>
      <w:r w:rsidR="000451B3" w:rsidRPr="008852C0">
        <w:rPr>
          <w:rFonts w:ascii="Browallia New" w:hAnsi="Browallia New" w:cs="Browallia New"/>
          <w:sz w:val="28"/>
          <w:szCs w:val="28"/>
        </w:rPr>
        <w:t>256</w:t>
      </w:r>
      <w:r w:rsidR="008A5E18" w:rsidRPr="008852C0">
        <w:rPr>
          <w:rFonts w:ascii="Browallia New" w:hAnsi="Browallia New" w:cs="Browallia New"/>
          <w:sz w:val="28"/>
          <w:szCs w:val="28"/>
        </w:rPr>
        <w:t>7</w:t>
      </w:r>
    </w:p>
    <w:p w14:paraId="593291EB" w14:textId="2248BBBD" w:rsidR="00657BDD" w:rsidRPr="008852C0" w:rsidRDefault="00657BDD" w:rsidP="0065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4087929" w14:textId="77777777" w:rsidR="005E3299" w:rsidRPr="008852C0"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B9321FF" w14:textId="77777777" w:rsidR="005E3299" w:rsidRPr="008852C0"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604B70" w14:textId="77777777" w:rsidR="005E3299" w:rsidRPr="008852C0"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60FD104" w14:textId="77777777" w:rsidR="005E3299" w:rsidRPr="008852C0"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B9F1F7" w14:textId="77777777" w:rsidR="005E3299" w:rsidRPr="008852C0"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C8BCE1D" w14:textId="77777777" w:rsidR="005E3299" w:rsidRPr="008852C0"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923AAB" w14:textId="77777777" w:rsidR="005E3299" w:rsidRPr="008852C0"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6E831E" w14:textId="77777777" w:rsidR="008313DF" w:rsidRPr="008852C0"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37ADD6A" w14:textId="77777777" w:rsidR="008313DF" w:rsidRPr="008852C0"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2B4F7FC" w14:textId="77777777" w:rsidR="00D11430" w:rsidRPr="008852C0" w:rsidRDefault="00D11430"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FDE10DA" w14:textId="6EAAB2B9" w:rsidR="007146AD" w:rsidRPr="008852C0" w:rsidRDefault="007146AD" w:rsidP="00BA78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8852C0">
        <w:rPr>
          <w:rFonts w:ascii="Browallia New" w:eastAsia="Arial Unicode MS" w:hAnsi="Browallia New" w:cs="Browallia New"/>
          <w:b/>
          <w:bCs/>
          <w:sz w:val="28"/>
          <w:szCs w:val="28"/>
          <w:cs/>
          <w:lang w:val="en-GB"/>
        </w:rPr>
        <w:lastRenderedPageBreak/>
        <w:t>นโยบายการบัญชีที่สำคัญ</w:t>
      </w:r>
    </w:p>
    <w:p w14:paraId="0330764D" w14:textId="77777777" w:rsidR="007146AD" w:rsidRPr="008852C0"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p>
    <w:p w14:paraId="4CD726DF" w14:textId="3D806565" w:rsidR="00873BC3" w:rsidRPr="008852C0" w:rsidRDefault="007146AD"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8852C0">
        <w:rPr>
          <w:rFonts w:ascii="Browallia New" w:eastAsia="Arial Unicode MS" w:hAnsi="Browallia New" w:cs="Browallia New"/>
          <w:sz w:val="28"/>
          <w:szCs w:val="28"/>
          <w:cs/>
        </w:rPr>
        <w:t>นโยบายการบัญชี</w:t>
      </w:r>
      <w:r w:rsidR="00D82AA8" w:rsidRPr="008852C0">
        <w:rPr>
          <w:rFonts w:ascii="Browallia New" w:eastAsia="Arial Unicode MS" w:hAnsi="Browallia New" w:cs="Browallia New"/>
          <w:sz w:val="28"/>
          <w:szCs w:val="28"/>
          <w:cs/>
        </w:rPr>
        <w:t>ที่ใช้ในการจัดทำ</w:t>
      </w:r>
      <w:r w:rsidR="00427008" w:rsidRPr="008852C0">
        <w:rPr>
          <w:rFonts w:ascii="Browallia New" w:eastAsia="Arial Unicode MS" w:hAnsi="Browallia New" w:cs="Browallia New"/>
          <w:sz w:val="28"/>
          <w:szCs w:val="28"/>
          <w:cs/>
        </w:rPr>
        <w:t>ข้อมูลทางการเงินระหว่างกาลเป็นนโยบาย</w:t>
      </w:r>
      <w:r w:rsidRPr="008852C0">
        <w:rPr>
          <w:rFonts w:ascii="Browallia New" w:eastAsia="Arial Unicode MS" w:hAnsi="Browallia New" w:cs="Browallia New"/>
          <w:sz w:val="28"/>
          <w:szCs w:val="28"/>
          <w:cs/>
        </w:rPr>
        <w:t>เดียว</w:t>
      </w:r>
      <w:r w:rsidR="00F02DC6" w:rsidRPr="008852C0">
        <w:rPr>
          <w:rFonts w:ascii="Browallia New" w:eastAsia="Arial Unicode MS" w:hAnsi="Browallia New" w:cs="Browallia New"/>
          <w:sz w:val="28"/>
          <w:szCs w:val="28"/>
          <w:cs/>
        </w:rPr>
        <w:t>กัน</w:t>
      </w:r>
      <w:r w:rsidRPr="008852C0">
        <w:rPr>
          <w:rFonts w:ascii="Browallia New" w:eastAsia="Arial Unicode MS" w:hAnsi="Browallia New" w:cs="Browallia New"/>
          <w:sz w:val="28"/>
          <w:szCs w:val="28"/>
          <w:cs/>
        </w:rPr>
        <w:t>กับ</w:t>
      </w:r>
      <w:r w:rsidR="00F02DC6" w:rsidRPr="008852C0">
        <w:rPr>
          <w:rFonts w:ascii="Browallia New" w:eastAsia="Arial Unicode MS" w:hAnsi="Browallia New" w:cs="Browallia New"/>
          <w:sz w:val="28"/>
          <w:szCs w:val="28"/>
          <w:cs/>
        </w:rPr>
        <w:t>นโยบายการบัญชีที่ใช้ใน</w:t>
      </w:r>
      <w:r w:rsidRPr="008852C0">
        <w:rPr>
          <w:rFonts w:ascii="Browallia New" w:eastAsia="Arial Unicode MS" w:hAnsi="Browallia New" w:cs="Browallia New"/>
          <w:sz w:val="28"/>
          <w:szCs w:val="28"/>
          <w:cs/>
        </w:rPr>
        <w:t>การจัดทำงบการเงินสำหรับปี</w:t>
      </w:r>
      <w:r w:rsidR="00AB6ABD" w:rsidRPr="008852C0">
        <w:rPr>
          <w:rFonts w:ascii="Browallia New" w:eastAsia="Arial Unicode MS" w:hAnsi="Browallia New" w:cs="Browallia New"/>
          <w:sz w:val="28"/>
          <w:szCs w:val="28"/>
          <w:cs/>
        </w:rPr>
        <w:t>บัญชี</w:t>
      </w:r>
      <w:r w:rsidRPr="008852C0">
        <w:rPr>
          <w:rFonts w:ascii="Browallia New" w:eastAsia="Arial Unicode MS" w:hAnsi="Browallia New" w:cs="Browallia New"/>
          <w:sz w:val="28"/>
          <w:szCs w:val="28"/>
          <w:cs/>
        </w:rPr>
        <w:t>สิ้นสุดวันที่</w:t>
      </w:r>
      <w:r w:rsidR="004D4ADB" w:rsidRPr="008852C0">
        <w:rPr>
          <w:rFonts w:ascii="Browallia New" w:eastAsia="Arial Unicode MS" w:hAnsi="Browallia New" w:cs="Browallia New"/>
          <w:sz w:val="28"/>
          <w:szCs w:val="28"/>
          <w:cs/>
        </w:rPr>
        <w:t xml:space="preserve"> </w:t>
      </w:r>
      <w:r w:rsidR="004D4ADB" w:rsidRPr="008852C0">
        <w:rPr>
          <w:rFonts w:ascii="Browallia New" w:eastAsia="Arial Unicode MS" w:hAnsi="Browallia New" w:cs="Browallia New"/>
          <w:sz w:val="28"/>
          <w:szCs w:val="28"/>
        </w:rPr>
        <w:t>31</w:t>
      </w:r>
      <w:r w:rsidRPr="008852C0">
        <w:rPr>
          <w:rFonts w:ascii="Browallia New" w:eastAsia="Arial Unicode MS" w:hAnsi="Browallia New" w:cs="Browallia New"/>
          <w:sz w:val="28"/>
          <w:szCs w:val="28"/>
          <w:cs/>
        </w:rPr>
        <w:t xml:space="preserve"> ธันวาคม </w:t>
      </w:r>
      <w:r w:rsidR="004D4ADB" w:rsidRPr="008852C0">
        <w:rPr>
          <w:rFonts w:ascii="Browallia New" w:eastAsia="Arial Unicode MS" w:hAnsi="Browallia New" w:cs="Browallia New"/>
          <w:sz w:val="28"/>
          <w:szCs w:val="28"/>
        </w:rPr>
        <w:t>256</w:t>
      </w:r>
      <w:r w:rsidR="00AB6ABD" w:rsidRPr="008852C0">
        <w:rPr>
          <w:rFonts w:ascii="Browallia New" w:eastAsia="Arial Unicode MS" w:hAnsi="Browallia New" w:cs="Browallia New"/>
          <w:sz w:val="28"/>
          <w:szCs w:val="28"/>
        </w:rPr>
        <w:t>6</w:t>
      </w:r>
      <w:r w:rsidRPr="008852C0">
        <w:rPr>
          <w:rFonts w:ascii="Browallia New" w:eastAsia="Arial Unicode MS" w:hAnsi="Browallia New" w:cs="Browallia New"/>
          <w:sz w:val="28"/>
          <w:szCs w:val="28"/>
          <w:cs/>
        </w:rPr>
        <w:t xml:space="preserve"> ยกเว้น</w:t>
      </w:r>
      <w:r w:rsidR="00AB6ABD" w:rsidRPr="008852C0">
        <w:rPr>
          <w:rFonts w:ascii="Browallia New" w:eastAsia="Arial Unicode MS" w:hAnsi="Browallia New" w:cs="Browallia New"/>
          <w:sz w:val="28"/>
          <w:szCs w:val="28"/>
          <w:cs/>
        </w:rPr>
        <w:t>เรื่อง</w:t>
      </w:r>
      <w:r w:rsidRPr="008852C0">
        <w:rPr>
          <w:rFonts w:ascii="Browallia New" w:eastAsia="Arial Unicode MS" w:hAnsi="Browallia New" w:cs="Browallia New"/>
          <w:sz w:val="28"/>
          <w:szCs w:val="28"/>
          <w:cs/>
        </w:rPr>
        <w:t xml:space="preserve"> การ</w:t>
      </w:r>
      <w:r w:rsidR="00AB6ABD" w:rsidRPr="008852C0">
        <w:rPr>
          <w:rFonts w:ascii="Browallia New" w:eastAsia="Arial Unicode MS" w:hAnsi="Browallia New" w:cs="Browallia New"/>
          <w:sz w:val="28"/>
          <w:szCs w:val="28"/>
          <w:cs/>
        </w:rPr>
        <w:t>นำ</w:t>
      </w:r>
      <w:r w:rsidRPr="008852C0">
        <w:rPr>
          <w:rFonts w:ascii="Browallia New" w:eastAsia="Arial Unicode MS" w:hAnsi="Browallia New" w:cs="Browallia New"/>
          <w:sz w:val="28"/>
          <w:szCs w:val="28"/>
          <w:cs/>
        </w:rPr>
        <w:t>มาตรฐานการรายงานทางการเงิน</w:t>
      </w:r>
      <w:r w:rsidR="007D35BB" w:rsidRPr="008852C0">
        <w:rPr>
          <w:rFonts w:ascii="Browallia New" w:eastAsia="Arial Unicode MS" w:hAnsi="Browallia New" w:cs="Browallia New"/>
          <w:sz w:val="28"/>
          <w:szCs w:val="28"/>
          <w:cs/>
        </w:rPr>
        <w:t>ฉบับใหม่</w:t>
      </w:r>
      <w:r w:rsidR="00F12798" w:rsidRPr="008852C0">
        <w:rPr>
          <w:rFonts w:ascii="Browallia New" w:eastAsia="Arial Unicode MS" w:hAnsi="Browallia New" w:cs="Browallia New"/>
          <w:sz w:val="28"/>
          <w:szCs w:val="28"/>
          <w:cs/>
        </w:rPr>
        <w:t>แ</w:t>
      </w:r>
      <w:r w:rsidRPr="008852C0">
        <w:rPr>
          <w:rFonts w:ascii="Browallia New" w:eastAsia="Arial Unicode MS" w:hAnsi="Browallia New" w:cs="Browallia New"/>
          <w:sz w:val="28"/>
          <w:szCs w:val="28"/>
          <w:cs/>
        </w:rPr>
        <w:t>ละ</w:t>
      </w:r>
      <w:r w:rsidR="007D35BB" w:rsidRPr="008852C0">
        <w:rPr>
          <w:rFonts w:ascii="Browallia New" w:eastAsia="Arial Unicode MS" w:hAnsi="Browallia New" w:cs="Browallia New"/>
          <w:sz w:val="28"/>
          <w:szCs w:val="28"/>
          <w:cs/>
        </w:rPr>
        <w:t>ฉบับ</w:t>
      </w:r>
      <w:r w:rsidRPr="008852C0">
        <w:rPr>
          <w:rFonts w:ascii="Browallia New" w:eastAsia="Arial Unicode MS" w:hAnsi="Browallia New" w:cs="Browallia New"/>
          <w:sz w:val="28"/>
          <w:szCs w:val="28"/>
          <w:cs/>
        </w:rPr>
        <w:t>ปรับปรุง</w:t>
      </w:r>
      <w:r w:rsidR="007D35BB" w:rsidRPr="008852C0">
        <w:rPr>
          <w:rFonts w:ascii="Browallia New" w:eastAsia="Arial Unicode MS" w:hAnsi="Browallia New" w:cs="Browallia New"/>
          <w:sz w:val="28"/>
          <w:szCs w:val="28"/>
          <w:cs/>
        </w:rPr>
        <w:t>มาถือปฏิบัติ</w:t>
      </w:r>
      <w:r w:rsidR="00AB0D9D" w:rsidRPr="008852C0">
        <w:rPr>
          <w:rFonts w:ascii="Browallia New" w:eastAsia="Arial Unicode MS" w:hAnsi="Browallia New" w:cs="Browallia New"/>
          <w:sz w:val="28"/>
          <w:szCs w:val="28"/>
          <w:cs/>
        </w:rPr>
        <w:t xml:space="preserve"> ดังที่กล่าวในหมายเหตุข้อ </w:t>
      </w:r>
      <w:r w:rsidR="00351CE2" w:rsidRPr="008852C0">
        <w:rPr>
          <w:rFonts w:ascii="Browallia New" w:eastAsia="Arial Unicode MS" w:hAnsi="Browallia New" w:cs="Browallia New"/>
          <w:sz w:val="28"/>
          <w:szCs w:val="28"/>
        </w:rPr>
        <w:t>4</w:t>
      </w:r>
    </w:p>
    <w:p w14:paraId="5A277A79" w14:textId="77777777" w:rsidR="002C6FEE" w:rsidRPr="008852C0" w:rsidRDefault="002C6FEE" w:rsidP="003B592B">
      <w:pPr>
        <w:rPr>
          <w:rFonts w:ascii="Browallia New" w:eastAsia="Arial Unicode MS" w:hAnsi="Browallia New" w:cs="Browallia New"/>
          <w:sz w:val="24"/>
          <w:szCs w:val="24"/>
          <w:lang w:eastAsia="th-TH"/>
        </w:rPr>
      </w:pPr>
    </w:p>
    <w:p w14:paraId="1E821E3B" w14:textId="265FE0AB" w:rsidR="00356F1D" w:rsidRPr="008852C0" w:rsidRDefault="00356F1D" w:rsidP="00BA78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8852C0">
        <w:rPr>
          <w:rFonts w:ascii="Browallia New" w:eastAsia="Arial Unicode MS" w:hAnsi="Browallia New" w:cs="Browallia New"/>
          <w:b/>
          <w:bCs/>
          <w:sz w:val="28"/>
          <w:szCs w:val="28"/>
          <w:cs/>
          <w:lang w:val="en-GB"/>
        </w:rPr>
        <w:t>มาตรฐานการรายงานทางการเงินฉบับ</w:t>
      </w:r>
      <w:r w:rsidR="008F1F37" w:rsidRPr="008852C0">
        <w:rPr>
          <w:rFonts w:ascii="Browallia New" w:eastAsia="Arial Unicode MS" w:hAnsi="Browallia New" w:cs="Browallia New"/>
          <w:b/>
          <w:bCs/>
          <w:sz w:val="28"/>
          <w:szCs w:val="28"/>
          <w:cs/>
          <w:lang w:val="en-GB"/>
        </w:rPr>
        <w:t>ใหม่และฉบับปรับปรุงและการเปลี่ยนแปลงนโยบายการบัญชี</w:t>
      </w:r>
    </w:p>
    <w:p w14:paraId="0F60689C" w14:textId="77777777" w:rsidR="00356F1D" w:rsidRPr="008852C0" w:rsidRDefault="00356F1D" w:rsidP="00356F1D">
      <w:pPr>
        <w:pStyle w:val="ListParagraph"/>
        <w:tabs>
          <w:tab w:val="clear" w:pos="680"/>
          <w:tab w:val="clear" w:pos="907"/>
          <w:tab w:val="clear" w:pos="1644"/>
          <w:tab w:val="left" w:pos="426"/>
          <w:tab w:val="left" w:pos="1260"/>
          <w:tab w:val="left" w:pos="2160"/>
        </w:tabs>
        <w:spacing w:line="240" w:lineRule="auto"/>
        <w:ind w:left="360"/>
        <w:jc w:val="thaiDistribute"/>
        <w:rPr>
          <w:rFonts w:ascii="Browallia New" w:hAnsi="Browallia New" w:cs="Browallia New"/>
          <w:b/>
          <w:bCs/>
          <w:spacing w:val="-4"/>
          <w:sz w:val="28"/>
          <w:szCs w:val="28"/>
        </w:rPr>
      </w:pPr>
    </w:p>
    <w:p w14:paraId="462A6DAC" w14:textId="351C62D2" w:rsidR="00AA319E" w:rsidRPr="008852C0" w:rsidRDefault="00AA319E" w:rsidP="008C5095">
      <w:pPr>
        <w:pStyle w:val="ListParagraph"/>
        <w:numPr>
          <w:ilvl w:val="1"/>
          <w:numId w:val="35"/>
        </w:numPr>
        <w:tabs>
          <w:tab w:val="clear" w:pos="680"/>
          <w:tab w:val="clear" w:pos="907"/>
          <w:tab w:val="clear" w:pos="1644"/>
          <w:tab w:val="left" w:pos="426"/>
          <w:tab w:val="left" w:pos="2160"/>
        </w:tabs>
        <w:spacing w:line="240" w:lineRule="auto"/>
        <w:ind w:left="851" w:hanging="419"/>
        <w:jc w:val="thaiDistribute"/>
        <w:rPr>
          <w:rFonts w:ascii="Browallia New" w:eastAsia="Arial Unicode MS" w:hAnsi="Browallia New" w:cs="Browallia New"/>
          <w:b/>
          <w:bCs/>
          <w:sz w:val="28"/>
          <w:szCs w:val="28"/>
          <w:lang w:val="th-TH" w:eastAsia="th-TH"/>
        </w:rPr>
      </w:pPr>
      <w:r w:rsidRPr="008852C0">
        <w:rPr>
          <w:rFonts w:ascii="Browallia New" w:hAnsi="Browallia New" w:cs="Browallia New"/>
          <w:b/>
          <w:bCs/>
          <w:spacing w:val="-4"/>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B30CD0" w:rsidRPr="008852C0">
        <w:rPr>
          <w:rFonts w:ascii="Browallia New" w:hAnsi="Browallia New" w:cs="Browallia New"/>
          <w:b/>
          <w:bCs/>
          <w:spacing w:val="-4"/>
          <w:sz w:val="28"/>
          <w:szCs w:val="28"/>
        </w:rPr>
        <w:t xml:space="preserve"> </w:t>
      </w:r>
      <w:r w:rsidRPr="008852C0">
        <w:rPr>
          <w:rFonts w:ascii="Browallia New" w:hAnsi="Browallia New" w:cs="Browallia New"/>
          <w:b/>
          <w:bCs/>
          <w:sz w:val="28"/>
          <w:szCs w:val="28"/>
        </w:rPr>
        <w:t>1</w:t>
      </w:r>
      <w:r w:rsidRPr="008852C0">
        <w:rPr>
          <w:rFonts w:ascii="Browallia New" w:hAnsi="Browallia New" w:cs="Browallia New"/>
          <w:b/>
          <w:bCs/>
          <w:spacing w:val="-4"/>
          <w:sz w:val="28"/>
          <w:szCs w:val="28"/>
          <w:cs/>
        </w:rPr>
        <w:t xml:space="preserve"> มกราคม </w:t>
      </w:r>
      <w:r w:rsidRPr="008852C0">
        <w:rPr>
          <w:rFonts w:ascii="Browallia New" w:hAnsi="Browallia New" w:cs="Browallia New"/>
          <w:b/>
          <w:bCs/>
          <w:spacing w:val="-4"/>
          <w:sz w:val="28"/>
          <w:szCs w:val="28"/>
        </w:rPr>
        <w:t>2567</w:t>
      </w:r>
      <w:r w:rsidRPr="008852C0">
        <w:rPr>
          <w:rFonts w:ascii="Browallia New" w:hAnsi="Browallia New" w:cs="Browallia New"/>
          <w:b/>
          <w:bCs/>
          <w:spacing w:val="-4"/>
          <w:sz w:val="28"/>
          <w:szCs w:val="28"/>
          <w:cs/>
        </w:rPr>
        <w:t xml:space="preserve"> ที่เกี่ยวข้องกับกลุ่มบริษัท</w:t>
      </w:r>
    </w:p>
    <w:p w14:paraId="69639DAB" w14:textId="77777777" w:rsidR="0059474C" w:rsidRPr="008852C0" w:rsidRDefault="0059474C" w:rsidP="0059474C">
      <w:pPr>
        <w:pStyle w:val="ListParagraph"/>
        <w:tabs>
          <w:tab w:val="clear" w:pos="680"/>
          <w:tab w:val="clear" w:pos="907"/>
          <w:tab w:val="clear" w:pos="1644"/>
          <w:tab w:val="left" w:pos="426"/>
          <w:tab w:val="left" w:pos="1260"/>
          <w:tab w:val="left" w:pos="2160"/>
        </w:tabs>
        <w:spacing w:line="240" w:lineRule="auto"/>
        <w:ind w:left="792"/>
        <w:jc w:val="thaiDistribute"/>
        <w:rPr>
          <w:rFonts w:ascii="Browallia New" w:eastAsia="Arial Unicode MS" w:hAnsi="Browallia New" w:cs="Browallia New"/>
          <w:b/>
          <w:bCs/>
          <w:sz w:val="28"/>
          <w:szCs w:val="28"/>
          <w:lang w:val="th-TH" w:eastAsia="th-TH"/>
        </w:rPr>
      </w:pPr>
    </w:p>
    <w:p w14:paraId="6FDDEB78" w14:textId="3EA229FA" w:rsidR="00AA319E" w:rsidRPr="008852C0" w:rsidRDefault="00B218D1" w:rsidP="008C5095">
      <w:pPr>
        <w:pStyle w:val="ListParagraph"/>
        <w:numPr>
          <w:ilvl w:val="0"/>
          <w:numId w:val="32"/>
        </w:numPr>
        <w:tabs>
          <w:tab w:val="clear" w:pos="680"/>
          <w:tab w:val="clear" w:pos="907"/>
          <w:tab w:val="clear" w:pos="1644"/>
          <w:tab w:val="clear" w:pos="1871"/>
          <w:tab w:val="left" w:pos="426"/>
          <w:tab w:val="left" w:pos="1560"/>
          <w:tab w:val="left" w:pos="2160"/>
          <w:tab w:val="left" w:pos="2610"/>
        </w:tabs>
        <w:spacing w:line="240" w:lineRule="auto"/>
        <w:ind w:left="1224"/>
        <w:jc w:val="thaiDistribute"/>
        <w:rPr>
          <w:rFonts w:ascii="Browallia New" w:eastAsia="Arial Unicode MS" w:hAnsi="Browallia New" w:cs="Browallia New"/>
          <w:sz w:val="28"/>
          <w:szCs w:val="28"/>
          <w:lang w:val="th-TH" w:eastAsia="th-TH"/>
        </w:rPr>
      </w:pPr>
      <w:r w:rsidRPr="008852C0">
        <w:rPr>
          <w:rFonts w:ascii="Browallia New" w:hAnsi="Browallia New" w:cs="Browallia New"/>
          <w:b/>
          <w:bCs/>
          <w:sz w:val="28"/>
          <w:szCs w:val="28"/>
          <w:cs/>
        </w:rPr>
        <w:t xml:space="preserve">การปรับปรุงมาตรฐานการบัญชีฉบับที่ </w:t>
      </w:r>
      <w:r w:rsidRPr="008852C0">
        <w:rPr>
          <w:rFonts w:ascii="Browallia New" w:hAnsi="Browallia New" w:cs="Browallia New"/>
          <w:b/>
          <w:bCs/>
          <w:sz w:val="28"/>
          <w:szCs w:val="28"/>
        </w:rPr>
        <w:t xml:space="preserve">1 </w:t>
      </w:r>
      <w:r w:rsidRPr="008852C0">
        <w:rPr>
          <w:rFonts w:ascii="Browallia New" w:hAnsi="Browallia New" w:cs="Browallia New"/>
          <w:b/>
          <w:bCs/>
          <w:sz w:val="28"/>
          <w:szCs w:val="28"/>
          <w:cs/>
        </w:rPr>
        <w:t>เรื่อง การนำเสนองบการเงิน</w:t>
      </w:r>
      <w:r w:rsidRPr="008852C0">
        <w:rPr>
          <w:rFonts w:ascii="Browallia New" w:hAnsi="Browallia New" w:cs="Browallia New"/>
          <w:sz w:val="28"/>
          <w:szCs w:val="28"/>
          <w:cs/>
        </w:rPr>
        <w:t xml:space="preserve"> ได้แก้ไขข้อกำหนดของการเปิดเผยจาก </w:t>
      </w:r>
      <w:r w:rsidRPr="008852C0">
        <w:rPr>
          <w:rFonts w:ascii="Browallia New" w:hAnsi="Browallia New" w:cs="Browallia New"/>
          <w:sz w:val="28"/>
          <w:szCs w:val="28"/>
        </w:rPr>
        <w:t>“</w:t>
      </w:r>
      <w:r w:rsidRPr="008852C0">
        <w:rPr>
          <w:rFonts w:ascii="Browallia New" w:hAnsi="Browallia New" w:cs="Browallia New"/>
          <w:sz w:val="28"/>
          <w:szCs w:val="28"/>
          <w:cs/>
        </w:rPr>
        <w:t>การเปิดเผยนโยบายการบัญชีที่มีนัยสำคัญ</w:t>
      </w:r>
      <w:r w:rsidRPr="008852C0">
        <w:rPr>
          <w:rFonts w:ascii="Browallia New" w:hAnsi="Browallia New" w:cs="Browallia New"/>
          <w:sz w:val="28"/>
          <w:szCs w:val="28"/>
        </w:rPr>
        <w:t>”</w:t>
      </w:r>
      <w:r w:rsidRPr="008852C0">
        <w:rPr>
          <w:rFonts w:ascii="Browallia New" w:hAnsi="Browallia New" w:cs="Browallia New"/>
          <w:sz w:val="28"/>
          <w:szCs w:val="28"/>
          <w:cs/>
        </w:rPr>
        <w:t xml:space="preserve"> เป็น</w:t>
      </w:r>
      <w:r w:rsidRPr="008852C0">
        <w:rPr>
          <w:rFonts w:ascii="Browallia New" w:hAnsi="Browallia New" w:cs="Browallia New"/>
          <w:sz w:val="28"/>
          <w:szCs w:val="28"/>
        </w:rPr>
        <w:t>“</w:t>
      </w:r>
      <w:r w:rsidRPr="008852C0">
        <w:rPr>
          <w:rFonts w:ascii="Browallia New" w:hAnsi="Browallia New" w:cs="Browallia New"/>
          <w:sz w:val="28"/>
          <w:szCs w:val="28"/>
          <w:cs/>
        </w:rPr>
        <w:t>การเปิดเผยข้อมูลนโยบายการบัญชีที่มีสาระสำคัญ</w:t>
      </w:r>
      <w:r w:rsidRPr="008852C0">
        <w:rPr>
          <w:rFonts w:ascii="Browallia New" w:hAnsi="Browallia New" w:cs="Browallia New"/>
          <w:sz w:val="28"/>
          <w:szCs w:val="28"/>
        </w:rPr>
        <w:t>”</w:t>
      </w:r>
      <w:r w:rsidRPr="008852C0">
        <w:rPr>
          <w:rFonts w:ascii="Browallia New" w:hAnsi="Browallia New" w:cs="Browallia New"/>
          <w:sz w:val="28"/>
          <w:szCs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4EE61D75" w14:textId="77777777" w:rsidR="00BD0BF1" w:rsidRPr="008852C0" w:rsidRDefault="00BD0BF1" w:rsidP="008C5095">
      <w:pPr>
        <w:pStyle w:val="ListParagraph"/>
        <w:tabs>
          <w:tab w:val="clear" w:pos="680"/>
          <w:tab w:val="clear" w:pos="907"/>
          <w:tab w:val="clear" w:pos="1644"/>
          <w:tab w:val="clear" w:pos="1871"/>
          <w:tab w:val="left" w:pos="426"/>
          <w:tab w:val="left" w:pos="1560"/>
          <w:tab w:val="left" w:pos="2160"/>
          <w:tab w:val="left" w:pos="2610"/>
        </w:tabs>
        <w:spacing w:line="240" w:lineRule="auto"/>
        <w:ind w:left="1224" w:hanging="360"/>
        <w:jc w:val="thaiDistribute"/>
        <w:rPr>
          <w:rFonts w:ascii="Browallia New" w:eastAsia="Arial Unicode MS" w:hAnsi="Browallia New" w:cs="Browallia New"/>
          <w:sz w:val="24"/>
          <w:szCs w:val="24"/>
          <w:lang w:val="th-TH" w:eastAsia="th-TH"/>
        </w:rPr>
      </w:pPr>
    </w:p>
    <w:p w14:paraId="17E4A199" w14:textId="745A5762" w:rsidR="00B218D1" w:rsidRPr="008852C0" w:rsidRDefault="00BD0BF1" w:rsidP="008C5095">
      <w:pPr>
        <w:pStyle w:val="ListParagraph"/>
        <w:numPr>
          <w:ilvl w:val="0"/>
          <w:numId w:val="32"/>
        </w:numPr>
        <w:tabs>
          <w:tab w:val="clear" w:pos="680"/>
          <w:tab w:val="clear" w:pos="907"/>
          <w:tab w:val="clear" w:pos="1644"/>
          <w:tab w:val="clear" w:pos="1871"/>
          <w:tab w:val="left" w:pos="426"/>
          <w:tab w:val="left" w:pos="1560"/>
          <w:tab w:val="left" w:pos="2160"/>
          <w:tab w:val="left" w:pos="2610"/>
        </w:tabs>
        <w:spacing w:line="240" w:lineRule="auto"/>
        <w:ind w:left="1224"/>
        <w:jc w:val="thaiDistribute"/>
        <w:rPr>
          <w:rFonts w:ascii="Browallia New" w:eastAsia="Arial Unicode MS" w:hAnsi="Browallia New" w:cs="Browallia New"/>
          <w:sz w:val="28"/>
          <w:szCs w:val="28"/>
          <w:lang w:val="th-TH" w:eastAsia="th-TH"/>
        </w:rPr>
      </w:pPr>
      <w:r w:rsidRPr="008852C0">
        <w:rPr>
          <w:rFonts w:ascii="Browallia New" w:hAnsi="Browallia New" w:cs="Browallia New"/>
          <w:b/>
          <w:bCs/>
          <w:sz w:val="28"/>
          <w:szCs w:val="28"/>
          <w:cs/>
        </w:rPr>
        <w:t xml:space="preserve">การปรับปรุงมาตรฐานการบัญชีฉบับที่ </w:t>
      </w:r>
      <w:r w:rsidRPr="008852C0">
        <w:rPr>
          <w:rFonts w:ascii="Browallia New" w:hAnsi="Browallia New" w:cs="Browallia New"/>
          <w:b/>
          <w:bCs/>
          <w:sz w:val="28"/>
          <w:szCs w:val="28"/>
        </w:rPr>
        <w:t xml:space="preserve">8 </w:t>
      </w:r>
      <w:r w:rsidRPr="008852C0">
        <w:rPr>
          <w:rFonts w:ascii="Browallia New" w:hAnsi="Browallia New" w:cs="Browallia New"/>
          <w:b/>
          <w:bCs/>
          <w:sz w:val="28"/>
          <w:szCs w:val="28"/>
          <w:cs/>
        </w:rPr>
        <w:t>เรื่อง นโยบายการบัญชี การเปลี่ยนแปลงประมาณการทางบัญชีและข้อผิดพลาด</w:t>
      </w:r>
      <w:r w:rsidRPr="008852C0">
        <w:rPr>
          <w:rFonts w:ascii="Browallia New" w:hAnsi="Browallia New" w:cs="Browallia New"/>
          <w:sz w:val="28"/>
          <w:szCs w:val="28"/>
          <w:cs/>
        </w:rPr>
        <w:t xml:space="preserve"> ได้แก้ไขคำนิยามของประมาณการทางบัญชีเพื่อช่วยให้</w:t>
      </w:r>
      <w:r w:rsidRPr="008852C0">
        <w:rPr>
          <w:rFonts w:ascii="Browallia New" w:hAnsi="Browallia New" w:cs="Browallia New"/>
          <w:spacing w:val="-6"/>
          <w:sz w:val="28"/>
          <w:szCs w:val="28"/>
          <w:cs/>
        </w:rPr>
        <w:t>กลุ่มบริษัทจำแนกความแตกต่างของ “การเปลี่ยนแปลงประมาณการทางบัญชี” จาก “การเปลี่ยนแปลง</w:t>
      </w:r>
      <w:r w:rsidRPr="008852C0">
        <w:rPr>
          <w:rFonts w:ascii="Browallia New" w:hAnsi="Browallia New" w:cs="Browallia New"/>
          <w:sz w:val="28"/>
          <w:szCs w:val="28"/>
          <w:cs/>
        </w:rPr>
        <w:t>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243C97EA" w14:textId="77777777" w:rsidR="00DB1F1B" w:rsidRPr="008852C0" w:rsidRDefault="00DB1F1B" w:rsidP="008C5095">
      <w:pPr>
        <w:tabs>
          <w:tab w:val="clear" w:pos="680"/>
          <w:tab w:val="clear" w:pos="907"/>
          <w:tab w:val="clear" w:pos="1644"/>
          <w:tab w:val="clear" w:pos="1871"/>
          <w:tab w:val="left" w:pos="426"/>
          <w:tab w:val="left" w:pos="1260"/>
          <w:tab w:val="left" w:pos="2160"/>
          <w:tab w:val="left" w:pos="2610"/>
        </w:tabs>
        <w:spacing w:line="240" w:lineRule="auto"/>
        <w:ind w:left="1224" w:hanging="360"/>
        <w:jc w:val="thaiDistribute"/>
        <w:rPr>
          <w:rFonts w:ascii="Browallia New" w:eastAsia="Arial Unicode MS" w:hAnsi="Browallia New" w:cs="Browallia New"/>
          <w:sz w:val="28"/>
          <w:szCs w:val="28"/>
          <w:lang w:val="th-TH" w:eastAsia="th-TH"/>
        </w:rPr>
      </w:pPr>
    </w:p>
    <w:p w14:paraId="04C564F3" w14:textId="257FF3B7" w:rsidR="00BD0BF1" w:rsidRPr="008852C0" w:rsidRDefault="00864CE7" w:rsidP="008C5095">
      <w:pPr>
        <w:pStyle w:val="ListParagraph"/>
        <w:numPr>
          <w:ilvl w:val="0"/>
          <w:numId w:val="32"/>
        </w:numPr>
        <w:tabs>
          <w:tab w:val="clear" w:pos="680"/>
          <w:tab w:val="clear" w:pos="907"/>
          <w:tab w:val="clear" w:pos="1644"/>
          <w:tab w:val="clear" w:pos="1871"/>
          <w:tab w:val="left" w:pos="426"/>
          <w:tab w:val="left" w:pos="1560"/>
          <w:tab w:val="left" w:pos="2160"/>
          <w:tab w:val="left" w:pos="2610"/>
        </w:tabs>
        <w:spacing w:line="240" w:lineRule="auto"/>
        <w:ind w:left="1224"/>
        <w:jc w:val="thaiDistribute"/>
        <w:rPr>
          <w:rFonts w:ascii="Browallia New" w:eastAsia="Arial Unicode MS" w:hAnsi="Browallia New" w:cs="Browallia New"/>
          <w:sz w:val="28"/>
          <w:szCs w:val="28"/>
          <w:lang w:val="th-TH" w:eastAsia="th-TH"/>
        </w:rPr>
      </w:pPr>
      <w:r w:rsidRPr="008852C0">
        <w:rPr>
          <w:rFonts w:ascii="Browallia New" w:hAnsi="Browallia New" w:cs="Browallia New"/>
          <w:b/>
          <w:bCs/>
          <w:sz w:val="28"/>
          <w:szCs w:val="28"/>
          <w:cs/>
        </w:rPr>
        <w:t xml:space="preserve">การปรับปรุงมาตรฐานการบัญชีฉบับที่ </w:t>
      </w:r>
      <w:r w:rsidRPr="008852C0">
        <w:rPr>
          <w:rFonts w:ascii="Browallia New" w:hAnsi="Browallia New" w:cs="Browallia New"/>
          <w:b/>
          <w:bCs/>
          <w:sz w:val="28"/>
          <w:szCs w:val="28"/>
        </w:rPr>
        <w:t xml:space="preserve">12 </w:t>
      </w:r>
      <w:r w:rsidRPr="008852C0">
        <w:rPr>
          <w:rFonts w:ascii="Browallia New" w:hAnsi="Browallia New" w:cs="Browallia New"/>
          <w:b/>
          <w:bCs/>
          <w:sz w:val="28"/>
          <w:szCs w:val="28"/>
          <w:cs/>
        </w:rPr>
        <w:t>เรื่อง ภาษีเงินได้</w:t>
      </w:r>
      <w:r w:rsidRPr="008852C0">
        <w:rPr>
          <w:rFonts w:ascii="Browallia New" w:hAnsi="Browallia New" w:cs="Browallia New"/>
          <w:sz w:val="28"/>
          <w:szCs w:val="28"/>
          <w:cs/>
        </w:rPr>
        <w:t xml:space="preserve"> 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59B4913" w14:textId="77777777" w:rsidR="00862988" w:rsidRPr="008852C0" w:rsidRDefault="00862988" w:rsidP="008C5095">
      <w:pPr>
        <w:pStyle w:val="ListParagraph"/>
        <w:ind w:left="1224" w:hanging="360"/>
        <w:rPr>
          <w:rFonts w:ascii="Browallia New" w:eastAsia="Arial Unicode MS" w:hAnsi="Browallia New" w:cs="Browallia New"/>
          <w:sz w:val="24"/>
          <w:szCs w:val="24"/>
          <w:cs/>
          <w:lang w:val="th-TH" w:eastAsia="th-TH"/>
        </w:rPr>
      </w:pPr>
    </w:p>
    <w:p w14:paraId="047420B3" w14:textId="58863920" w:rsidR="00F26A6E" w:rsidRPr="008852C0" w:rsidRDefault="008C5095" w:rsidP="000949AD">
      <w:pPr>
        <w:pStyle w:val="ListParagraph"/>
        <w:tabs>
          <w:tab w:val="clear" w:pos="680"/>
          <w:tab w:val="clear" w:pos="907"/>
          <w:tab w:val="clear" w:pos="1644"/>
          <w:tab w:val="clear" w:pos="1871"/>
          <w:tab w:val="left" w:pos="426"/>
          <w:tab w:val="left" w:pos="1260"/>
          <w:tab w:val="left" w:pos="2160"/>
          <w:tab w:val="left" w:pos="2610"/>
        </w:tabs>
        <w:spacing w:line="240" w:lineRule="auto"/>
        <w:ind w:left="1224" w:hanging="360"/>
        <w:jc w:val="thaiDistribute"/>
        <w:rPr>
          <w:rFonts w:ascii="Browallia New" w:hAnsi="Browallia New" w:cs="Browallia New"/>
          <w:sz w:val="28"/>
          <w:szCs w:val="28"/>
        </w:rPr>
      </w:pPr>
      <w:r w:rsidRPr="008852C0">
        <w:rPr>
          <w:rFonts w:ascii="Browallia New" w:hAnsi="Browallia New" w:cs="Browallia New"/>
          <w:sz w:val="28"/>
          <w:szCs w:val="28"/>
          <w:cs/>
        </w:rPr>
        <w:tab/>
      </w:r>
      <w:r w:rsidR="00862988" w:rsidRPr="008852C0">
        <w:rPr>
          <w:rFonts w:ascii="Browallia New" w:hAnsi="Browallia New" w:cs="Browallia New"/>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DC2678" w:rsidRPr="008852C0">
        <w:rPr>
          <w:rFonts w:ascii="Browallia New" w:hAnsi="Browallia New" w:cs="Browallia New"/>
          <w:sz w:val="28"/>
          <w:szCs w:val="28"/>
        </w:rPr>
        <w:t xml:space="preserve"> </w:t>
      </w:r>
      <w:r w:rsidR="00862988" w:rsidRPr="008852C0">
        <w:rPr>
          <w:rFonts w:ascii="Browallia New" w:hAnsi="Browallia New" w:cs="Browallia New"/>
          <w:sz w:val="28"/>
          <w:szCs w:val="28"/>
          <w:cs/>
        </w:rPr>
        <w:t>(โดยรับรู้เท่ากับจำนวนที่เป็นไปได้ค่อนข้างแน่ที่จะได้ใช้ประโยชน์</w:t>
      </w:r>
      <w:r w:rsidR="00862988" w:rsidRPr="008852C0">
        <w:rPr>
          <w:rFonts w:ascii="Browallia New" w:hAnsi="Browallia New" w:cs="Browallia New"/>
          <w:sz w:val="28"/>
          <w:szCs w:val="28"/>
        </w:rPr>
        <w:t>)</w:t>
      </w:r>
      <w:r w:rsidR="00862988" w:rsidRPr="008852C0">
        <w:rPr>
          <w:rFonts w:ascii="Browallia New" w:hAnsi="Browallia New" w:cs="Browallia New"/>
          <w:sz w:val="28"/>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4ECCC3C" w14:textId="77777777" w:rsidR="00D11430" w:rsidRPr="008852C0" w:rsidRDefault="00D11430" w:rsidP="000949AD">
      <w:pPr>
        <w:pStyle w:val="ListParagraph"/>
        <w:tabs>
          <w:tab w:val="clear" w:pos="680"/>
          <w:tab w:val="clear" w:pos="907"/>
          <w:tab w:val="clear" w:pos="1644"/>
          <w:tab w:val="clear" w:pos="1871"/>
          <w:tab w:val="left" w:pos="426"/>
          <w:tab w:val="left" w:pos="1260"/>
          <w:tab w:val="left" w:pos="2160"/>
          <w:tab w:val="left" w:pos="2610"/>
        </w:tabs>
        <w:spacing w:line="240" w:lineRule="auto"/>
        <w:ind w:left="1224" w:hanging="360"/>
        <w:jc w:val="thaiDistribute"/>
        <w:rPr>
          <w:rFonts w:ascii="Browallia New" w:hAnsi="Browallia New" w:cs="Browallia New"/>
          <w:sz w:val="28"/>
          <w:szCs w:val="28"/>
        </w:rPr>
      </w:pPr>
    </w:p>
    <w:p w14:paraId="7B9C4C03" w14:textId="77777777" w:rsidR="00E22430" w:rsidRPr="008852C0" w:rsidRDefault="00E22430" w:rsidP="00364DC5">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contextualSpacing/>
        <w:jc w:val="thaiDistribute"/>
        <w:rPr>
          <w:rFonts w:ascii="Browallia New" w:hAnsi="Browallia New" w:cs="Browallia New"/>
          <w:sz w:val="28"/>
          <w:szCs w:val="28"/>
        </w:rPr>
      </w:pPr>
      <w:r w:rsidRPr="008852C0">
        <w:rPr>
          <w:rFonts w:ascii="Browallia New" w:hAnsi="Browallia New" w:cs="Browallia New"/>
          <w:sz w:val="28"/>
          <w:szCs w:val="28"/>
          <w:cs/>
        </w:rPr>
        <w:lastRenderedPageBreak/>
        <w:t xml:space="preserve">สินทรัพย์สิทธิการใช้ และหนี้สินตามสัญญาเช่า และ </w:t>
      </w:r>
    </w:p>
    <w:p w14:paraId="464814F3" w14:textId="361D03D4" w:rsidR="00862988" w:rsidRPr="008852C0" w:rsidRDefault="00E22430" w:rsidP="00364DC5">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contextualSpacing/>
        <w:jc w:val="thaiDistribute"/>
        <w:rPr>
          <w:rFonts w:ascii="Browallia New" w:eastAsia="Arial Unicode MS" w:hAnsi="Browallia New" w:cs="Browallia New"/>
          <w:sz w:val="28"/>
          <w:szCs w:val="28"/>
          <w:cs/>
          <w:lang w:val="th-TH" w:eastAsia="th-TH"/>
        </w:rPr>
      </w:pPr>
      <w:r w:rsidRPr="008852C0">
        <w:rPr>
          <w:rFonts w:ascii="Browallia New" w:hAnsi="Browallia New" w:cs="Browallia New"/>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06DBFBD9" w14:textId="77777777" w:rsidR="003B592B" w:rsidRPr="008852C0" w:rsidRDefault="003B592B" w:rsidP="003B592B">
      <w:pPr>
        <w:rPr>
          <w:rFonts w:ascii="Browallia New" w:hAnsi="Browallia New" w:cs="Browallia New"/>
          <w:sz w:val="28"/>
          <w:szCs w:val="28"/>
          <w:lang w:val="th-TH" w:eastAsia="th-TH"/>
        </w:rPr>
      </w:pPr>
    </w:p>
    <w:p w14:paraId="33AD8051" w14:textId="12CEBA1E" w:rsidR="00163B7F" w:rsidRPr="008852C0" w:rsidRDefault="00163B7F" w:rsidP="00364DC5">
      <w:pPr>
        <w:pStyle w:val="ListParagraph"/>
        <w:tabs>
          <w:tab w:val="clear" w:pos="680"/>
          <w:tab w:val="clear" w:pos="907"/>
          <w:tab w:val="clear" w:pos="1644"/>
          <w:tab w:val="clear" w:pos="1871"/>
          <w:tab w:val="left" w:pos="426"/>
          <w:tab w:val="left" w:pos="1260"/>
          <w:tab w:val="left" w:pos="2160"/>
          <w:tab w:val="left" w:pos="2610"/>
        </w:tabs>
        <w:spacing w:line="240" w:lineRule="auto"/>
        <w:ind w:left="1134"/>
        <w:jc w:val="thaiDistribute"/>
        <w:rPr>
          <w:rFonts w:ascii="Browallia New" w:hAnsi="Browallia New" w:cs="Browallia New"/>
          <w:sz w:val="28"/>
          <w:szCs w:val="28"/>
        </w:rPr>
      </w:pPr>
      <w:r w:rsidRPr="008852C0">
        <w:rPr>
          <w:rFonts w:ascii="Browallia New" w:hAnsi="Browallia New" w:cs="Browallia New"/>
          <w:sz w:val="28"/>
          <w:szCs w:val="28"/>
          <w:cs/>
        </w:rPr>
        <w:t xml:space="preserve">ผลกระทบสะสมของการปรับปรุงนี้ให้รับรู้ในกำไรสะสมยกมาหรือองค์ประกอบอื่นของส่วนของเจ้าของ </w:t>
      </w:r>
      <w:r w:rsidR="008C5095" w:rsidRPr="008852C0">
        <w:rPr>
          <w:rFonts w:ascii="Browallia New" w:hAnsi="Browallia New" w:cs="Browallia New"/>
          <w:sz w:val="28"/>
          <w:szCs w:val="28"/>
          <w:cs/>
        </w:rPr>
        <w:br/>
      </w:r>
      <w:r w:rsidRPr="008852C0">
        <w:rPr>
          <w:rFonts w:ascii="Browallia New" w:hAnsi="Browallia New" w:cs="Browallia New"/>
          <w:sz w:val="28"/>
          <w:szCs w:val="28"/>
          <w:cs/>
        </w:rPr>
        <w:t>ตามความเหมาะสม</w:t>
      </w:r>
    </w:p>
    <w:p w14:paraId="6261C6B8" w14:textId="77777777" w:rsidR="009B0F57" w:rsidRPr="008852C0" w:rsidRDefault="009B0F57" w:rsidP="00163B7F">
      <w:pPr>
        <w:ind w:left="1917"/>
        <w:rPr>
          <w:rFonts w:ascii="Browallia New" w:hAnsi="Browallia New" w:cs="Browallia New"/>
          <w:sz w:val="28"/>
          <w:szCs w:val="28"/>
        </w:rPr>
      </w:pPr>
    </w:p>
    <w:p w14:paraId="22FB844A" w14:textId="1FC6DB88" w:rsidR="009B0F57" w:rsidRPr="008852C0" w:rsidRDefault="009B0F57"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851"/>
        <w:contextualSpacing/>
        <w:jc w:val="thaiDistribute"/>
        <w:rPr>
          <w:rFonts w:ascii="Browallia New" w:hAnsi="Browallia New" w:cs="Browallia New"/>
          <w:sz w:val="28"/>
          <w:szCs w:val="28"/>
        </w:rPr>
      </w:pPr>
      <w:r w:rsidRPr="008852C0">
        <w:rPr>
          <w:rFonts w:ascii="Browallia New" w:hAnsi="Browallia New" w:cs="Browallia New"/>
          <w:sz w:val="28"/>
          <w:szCs w:val="28"/>
          <w:cs/>
        </w:rPr>
        <w:t>ทั้งนี้ ผู้บริหารของกลุ่มบริษัทประเมิน</w:t>
      </w:r>
      <w:r w:rsidR="00C658DB" w:rsidRPr="008852C0">
        <w:rPr>
          <w:rFonts w:ascii="Browallia New" w:hAnsi="Browallia New" w:cs="Browallia New"/>
          <w:sz w:val="28"/>
          <w:szCs w:val="28"/>
          <w:cs/>
        </w:rPr>
        <w:t>ว่าไม่มี</w:t>
      </w:r>
      <w:r w:rsidRPr="008852C0">
        <w:rPr>
          <w:rFonts w:ascii="Browallia New" w:hAnsi="Browallia New" w:cs="Browallia New"/>
          <w:sz w:val="28"/>
          <w:szCs w:val="28"/>
          <w:cs/>
        </w:rPr>
        <w:t>ผลกระทบ</w:t>
      </w:r>
      <w:r w:rsidR="00C658DB" w:rsidRPr="008852C0">
        <w:rPr>
          <w:rFonts w:ascii="Browallia New" w:hAnsi="Browallia New" w:cs="Browallia New"/>
          <w:sz w:val="28"/>
          <w:szCs w:val="28"/>
          <w:cs/>
        </w:rPr>
        <w:t>อย่างมีสาระสำคัญ</w:t>
      </w:r>
      <w:r w:rsidRPr="008852C0">
        <w:rPr>
          <w:rFonts w:ascii="Browallia New" w:hAnsi="Browallia New" w:cs="Browallia New"/>
          <w:sz w:val="28"/>
          <w:szCs w:val="28"/>
          <w:cs/>
        </w:rPr>
        <w:t>ของการนำมาตรฐานการรายงาน</w:t>
      </w:r>
      <w:r w:rsidR="008C5095" w:rsidRPr="008852C0">
        <w:rPr>
          <w:rFonts w:ascii="Browallia New" w:hAnsi="Browallia New" w:cs="Browallia New"/>
          <w:sz w:val="28"/>
          <w:szCs w:val="28"/>
          <w:cs/>
        </w:rPr>
        <w:br/>
      </w:r>
      <w:r w:rsidRPr="008852C0">
        <w:rPr>
          <w:rFonts w:ascii="Browallia New" w:hAnsi="Browallia New" w:cs="Browallia New"/>
          <w:sz w:val="28"/>
          <w:szCs w:val="28"/>
          <w:cs/>
        </w:rPr>
        <w:t>ทางการเงินดังกล่าวมาถือปฏิบัติ</w:t>
      </w:r>
    </w:p>
    <w:p w14:paraId="7E441871" w14:textId="77777777" w:rsidR="009B0F57" w:rsidRPr="008852C0" w:rsidRDefault="009B0F57" w:rsidP="009B0F57">
      <w:pPr>
        <w:tabs>
          <w:tab w:val="clear" w:pos="1871"/>
          <w:tab w:val="left" w:pos="2250"/>
        </w:tabs>
        <w:ind w:left="1557"/>
        <w:jc w:val="thaiDistribute"/>
        <w:rPr>
          <w:rFonts w:ascii="Browallia New" w:hAnsi="Browallia New" w:cs="Browallia New"/>
          <w:sz w:val="28"/>
          <w:szCs w:val="28"/>
        </w:rPr>
      </w:pPr>
    </w:p>
    <w:p w14:paraId="3457E020" w14:textId="3CCA40AD" w:rsidR="009B0F57" w:rsidRPr="008852C0" w:rsidRDefault="003A2E91" w:rsidP="008C5095">
      <w:pPr>
        <w:pStyle w:val="ListParagraph"/>
        <w:numPr>
          <w:ilvl w:val="1"/>
          <w:numId w:val="35"/>
        </w:numPr>
        <w:tabs>
          <w:tab w:val="clear" w:pos="680"/>
          <w:tab w:val="clear" w:pos="907"/>
          <w:tab w:val="clear" w:pos="1644"/>
          <w:tab w:val="left" w:pos="426"/>
          <w:tab w:val="left" w:pos="2160"/>
        </w:tabs>
        <w:spacing w:line="240" w:lineRule="auto"/>
        <w:ind w:left="851" w:hanging="419"/>
        <w:jc w:val="thaiDistribute"/>
        <w:rPr>
          <w:rFonts w:ascii="Browallia New" w:hAnsi="Browallia New" w:cs="Browallia New"/>
          <w:b/>
          <w:bCs/>
          <w:sz w:val="28"/>
          <w:szCs w:val="28"/>
          <w:lang w:val="th-TH" w:eastAsia="th-TH"/>
        </w:rPr>
      </w:pPr>
      <w:r w:rsidRPr="008852C0">
        <w:rPr>
          <w:rFonts w:ascii="Browallia New" w:hAnsi="Browallia New" w:cs="Browallia New"/>
          <w:b/>
          <w:bCs/>
          <w:spacing w:val="-4"/>
          <w:sz w:val="28"/>
          <w:szCs w:val="28"/>
          <w:cs/>
        </w:rPr>
        <w:t>มาตรฐานการรายงานทางการเงินซึ่งได้ประกาศในราชกิจจา</w:t>
      </w:r>
      <w:proofErr w:type="spellStart"/>
      <w:r w:rsidRPr="008852C0">
        <w:rPr>
          <w:rFonts w:ascii="Browallia New" w:hAnsi="Browallia New" w:cs="Browallia New"/>
          <w:b/>
          <w:bCs/>
          <w:spacing w:val="-4"/>
          <w:sz w:val="28"/>
          <w:szCs w:val="28"/>
          <w:cs/>
        </w:rPr>
        <w:t>นุเ</w:t>
      </w:r>
      <w:proofErr w:type="spellEnd"/>
      <w:r w:rsidRPr="008852C0">
        <w:rPr>
          <w:rFonts w:ascii="Browallia New" w:hAnsi="Browallia New" w:cs="Browallia New"/>
          <w:b/>
          <w:bCs/>
          <w:spacing w:val="-4"/>
          <w:sz w:val="28"/>
          <w:szCs w:val="28"/>
          <w:cs/>
        </w:rPr>
        <w:t>บกษาแล้ว แต่ยังไม่มีผลบังคับใช้</w:t>
      </w:r>
    </w:p>
    <w:p w14:paraId="39815340" w14:textId="77777777" w:rsidR="003A2E91" w:rsidRPr="008852C0" w:rsidRDefault="003A2E91" w:rsidP="003A2E91">
      <w:pPr>
        <w:pStyle w:val="ListParagraph"/>
        <w:tabs>
          <w:tab w:val="clear" w:pos="680"/>
          <w:tab w:val="clear" w:pos="907"/>
          <w:tab w:val="clear" w:pos="1644"/>
          <w:tab w:val="left" w:pos="426"/>
          <w:tab w:val="left" w:pos="1260"/>
          <w:tab w:val="left" w:pos="2160"/>
        </w:tabs>
        <w:spacing w:line="240" w:lineRule="auto"/>
        <w:ind w:left="1548"/>
        <w:jc w:val="thaiDistribute"/>
        <w:rPr>
          <w:rFonts w:ascii="Browallia New" w:hAnsi="Browallia New" w:cs="Browallia New"/>
          <w:spacing w:val="-4"/>
          <w:sz w:val="28"/>
          <w:szCs w:val="28"/>
        </w:rPr>
      </w:pPr>
    </w:p>
    <w:p w14:paraId="77F1C132" w14:textId="35297733" w:rsidR="00781586" w:rsidRPr="008852C0" w:rsidRDefault="00781586" w:rsidP="001D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851"/>
        <w:contextualSpacing/>
        <w:jc w:val="thaiDistribute"/>
        <w:rPr>
          <w:rFonts w:ascii="Browallia New" w:hAnsi="Browallia New" w:cs="Browallia New"/>
          <w:sz w:val="28"/>
          <w:szCs w:val="28"/>
        </w:rPr>
      </w:pPr>
      <w:r w:rsidRPr="008852C0">
        <w:rPr>
          <w:rFonts w:ascii="Browallia New" w:hAnsi="Browallia New" w:cs="Browallia New"/>
          <w:sz w:val="28"/>
          <w:szCs w:val="28"/>
          <w:cs/>
        </w:rPr>
        <w:t xml:space="preserve">เมื่อวันที่ </w:t>
      </w:r>
      <w:r w:rsidRPr="008852C0">
        <w:rPr>
          <w:rFonts w:ascii="Browallia New" w:hAnsi="Browallia New" w:cs="Browallia New"/>
          <w:sz w:val="28"/>
          <w:szCs w:val="28"/>
        </w:rPr>
        <w:t>19</w:t>
      </w:r>
      <w:r w:rsidRPr="008852C0">
        <w:rPr>
          <w:rFonts w:ascii="Browallia New" w:hAnsi="Browallia New" w:cs="Browallia New"/>
          <w:sz w:val="28"/>
          <w:szCs w:val="28"/>
          <w:cs/>
        </w:rPr>
        <w:t xml:space="preserve"> สิงหาคม </w:t>
      </w:r>
      <w:r w:rsidRPr="008852C0">
        <w:rPr>
          <w:rFonts w:ascii="Browallia New" w:hAnsi="Browallia New" w:cs="Browallia New"/>
          <w:sz w:val="28"/>
          <w:szCs w:val="28"/>
        </w:rPr>
        <w:t>2565</w:t>
      </w:r>
      <w:r w:rsidRPr="008852C0">
        <w:rPr>
          <w:rFonts w:ascii="Browallia New" w:hAnsi="Browallia New" w:cs="Browallia New"/>
          <w:sz w:val="28"/>
          <w:szCs w:val="28"/>
          <w:cs/>
        </w:rPr>
        <w:t xml:space="preserve"> มาตรฐานการรายงานทางการเงินฉบับที่ </w:t>
      </w:r>
      <w:r w:rsidRPr="008852C0">
        <w:rPr>
          <w:rFonts w:ascii="Browallia New" w:hAnsi="Browallia New" w:cs="Browallia New"/>
          <w:sz w:val="28"/>
          <w:szCs w:val="28"/>
        </w:rPr>
        <w:t>17</w:t>
      </w:r>
      <w:r w:rsidRPr="008852C0">
        <w:rPr>
          <w:rFonts w:ascii="Browallia New" w:hAnsi="Browallia New" w:cs="Browallia New"/>
          <w:sz w:val="28"/>
          <w:szCs w:val="28"/>
          <w:cs/>
        </w:rPr>
        <w:t xml:space="preserve"> เรื่อง สัญญาประกันภัยได้ประกาศในราชกิจจา</w:t>
      </w:r>
      <w:proofErr w:type="spellStart"/>
      <w:r w:rsidRPr="008852C0">
        <w:rPr>
          <w:rFonts w:ascii="Browallia New" w:hAnsi="Browallia New" w:cs="Browallia New"/>
          <w:sz w:val="28"/>
          <w:szCs w:val="28"/>
          <w:cs/>
        </w:rPr>
        <w:t>นุเ</w:t>
      </w:r>
      <w:proofErr w:type="spellEnd"/>
      <w:r w:rsidRPr="008852C0">
        <w:rPr>
          <w:rFonts w:ascii="Browallia New" w:hAnsi="Browallia New" w:cs="Browallia New"/>
          <w:sz w:val="28"/>
          <w:szCs w:val="28"/>
          <w:cs/>
        </w:rPr>
        <w:t xml:space="preserve">บกษาแล้ว และจะมีผลบังคับใช้สำหรับงบการเงินที่มีรอบระยะเวลาบัญชีที่เริ่มในหรือหลังวันที่ </w:t>
      </w:r>
      <w:r w:rsidR="008C5095" w:rsidRPr="008852C0">
        <w:rPr>
          <w:rFonts w:ascii="Browallia New" w:hAnsi="Browallia New" w:cs="Browallia New"/>
          <w:sz w:val="28"/>
          <w:szCs w:val="28"/>
          <w:cs/>
        </w:rPr>
        <w:br/>
      </w:r>
      <w:r w:rsidRPr="008852C0">
        <w:rPr>
          <w:rFonts w:ascii="Browallia New" w:hAnsi="Browallia New" w:cs="Browallia New"/>
          <w:sz w:val="28"/>
          <w:szCs w:val="28"/>
        </w:rPr>
        <w:t>1</w:t>
      </w:r>
      <w:r w:rsidRPr="008852C0">
        <w:rPr>
          <w:rFonts w:ascii="Browallia New" w:hAnsi="Browallia New" w:cs="Browallia New"/>
          <w:sz w:val="28"/>
          <w:szCs w:val="28"/>
          <w:cs/>
        </w:rPr>
        <w:t xml:space="preserve"> มกราคม </w:t>
      </w:r>
      <w:r w:rsidRPr="008852C0">
        <w:rPr>
          <w:rFonts w:ascii="Browallia New" w:hAnsi="Browallia New" w:cs="Browallia New"/>
          <w:sz w:val="28"/>
          <w:szCs w:val="28"/>
        </w:rPr>
        <w:t>2568</w:t>
      </w:r>
      <w:r w:rsidRPr="008852C0">
        <w:rPr>
          <w:rFonts w:ascii="Browallia New" w:hAnsi="Browallia New" w:cs="Browallia New"/>
          <w:sz w:val="28"/>
          <w:szCs w:val="28"/>
          <w:cs/>
        </w:rPr>
        <w:t xml:space="preserve"> เป็นต้นไป</w:t>
      </w:r>
    </w:p>
    <w:p w14:paraId="108D84F7" w14:textId="77777777" w:rsidR="00781586" w:rsidRPr="008852C0" w:rsidRDefault="00781586" w:rsidP="0078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557"/>
        <w:contextualSpacing/>
        <w:jc w:val="thaiDistribute"/>
        <w:rPr>
          <w:rFonts w:ascii="Browallia New" w:hAnsi="Browallia New" w:cs="Browallia New"/>
          <w:sz w:val="28"/>
          <w:szCs w:val="28"/>
        </w:rPr>
      </w:pPr>
    </w:p>
    <w:p w14:paraId="53644C52" w14:textId="38B57126" w:rsidR="003A2E91" w:rsidRPr="008852C0" w:rsidRDefault="00781586" w:rsidP="001D700C">
      <w:pPr>
        <w:tabs>
          <w:tab w:val="clear" w:pos="680"/>
          <w:tab w:val="clear" w:pos="907"/>
          <w:tab w:val="clear" w:pos="1644"/>
          <w:tab w:val="left" w:pos="426"/>
          <w:tab w:val="left" w:pos="1260"/>
          <w:tab w:val="left" w:pos="2160"/>
        </w:tabs>
        <w:spacing w:line="240" w:lineRule="auto"/>
        <w:ind w:left="851"/>
        <w:jc w:val="thaiDistribute"/>
        <w:rPr>
          <w:rFonts w:ascii="Browallia New" w:hAnsi="Browallia New" w:cs="Browallia New"/>
          <w:sz w:val="28"/>
          <w:szCs w:val="28"/>
          <w:lang w:val="th-TH" w:eastAsia="th-TH"/>
        </w:rPr>
      </w:pPr>
      <w:r w:rsidRPr="008852C0">
        <w:rPr>
          <w:rFonts w:ascii="Browallia New" w:hAnsi="Browallia New" w:cs="Browallia New"/>
          <w:sz w:val="28"/>
          <w:szCs w:val="28"/>
          <w:cs/>
        </w:rPr>
        <w:t>ทั้งนี้</w:t>
      </w:r>
      <w:r w:rsidR="008C5095" w:rsidRPr="008852C0">
        <w:rPr>
          <w:rFonts w:ascii="Browallia New" w:hAnsi="Browallia New" w:cs="Browallia New"/>
          <w:sz w:val="28"/>
          <w:szCs w:val="28"/>
          <w:cs/>
        </w:rPr>
        <w:t xml:space="preserve"> </w:t>
      </w:r>
      <w:r w:rsidRPr="008852C0">
        <w:rPr>
          <w:rFonts w:ascii="Browallia New" w:hAnsi="Browallia New" w:cs="Browallia New"/>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3F0EE95" w14:textId="1791C07E" w:rsidR="00BE18A5" w:rsidRPr="008852C0" w:rsidRDefault="00BE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383105AC" w14:textId="2EB72AC7" w:rsidR="00956183" w:rsidRPr="008852C0" w:rsidRDefault="00956183" w:rsidP="00653AC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8852C0"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3B68ED58" w14:textId="50ABE575" w:rsidR="00956183" w:rsidRPr="008852C0"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ในการจัดทำ</w:t>
      </w:r>
      <w:r w:rsidR="00283717" w:rsidRPr="008852C0">
        <w:rPr>
          <w:rFonts w:ascii="Browallia New" w:hAnsi="Browallia New" w:cs="Browallia New"/>
          <w:sz w:val="28"/>
          <w:szCs w:val="28"/>
          <w:cs/>
        </w:rPr>
        <w:t>ข้อมูลทาง</w:t>
      </w:r>
      <w:r w:rsidRPr="008852C0">
        <w:rPr>
          <w:rFonts w:ascii="Browallia New" w:hAnsi="Browallia New" w:cs="Browallia New"/>
          <w:sz w:val="28"/>
          <w:szCs w:val="28"/>
          <w:cs/>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C5191E" w:rsidRPr="008852C0">
        <w:rPr>
          <w:rFonts w:ascii="Browallia New" w:hAnsi="Browallia New" w:cs="Browallia New"/>
          <w:sz w:val="28"/>
          <w:szCs w:val="28"/>
        </w:rPr>
        <w:t xml:space="preserve"> </w:t>
      </w:r>
      <w:r w:rsidR="00A46780" w:rsidRPr="008852C0">
        <w:rPr>
          <w:rFonts w:ascii="Browallia New" w:hAnsi="Browallia New" w:cs="Browallia New"/>
          <w:sz w:val="28"/>
          <w:szCs w:val="28"/>
        </w:rPr>
        <w:t xml:space="preserve">    </w:t>
      </w:r>
      <w:r w:rsidR="00E86A32" w:rsidRPr="008852C0">
        <w:rPr>
          <w:rFonts w:ascii="Browallia New" w:hAnsi="Browallia New" w:cs="Browallia New"/>
          <w:sz w:val="28"/>
          <w:szCs w:val="28"/>
        </w:rPr>
        <w:t xml:space="preserve">  </w:t>
      </w:r>
      <w:r w:rsidRPr="008852C0">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8852C0"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1A9311" w14:textId="3340E2C7" w:rsidR="002D6FC7" w:rsidRPr="008852C0"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w:t>
      </w:r>
      <w:r w:rsidR="006C1313" w:rsidRPr="008852C0">
        <w:rPr>
          <w:rFonts w:ascii="Browallia New" w:hAnsi="Browallia New" w:cs="Browallia New"/>
          <w:sz w:val="28"/>
          <w:szCs w:val="28"/>
          <w:cs/>
        </w:rPr>
        <w:t>ข้อมูลทาง</w:t>
      </w:r>
      <w:r w:rsidRPr="008852C0">
        <w:rPr>
          <w:rFonts w:ascii="Browallia New" w:hAnsi="Browallia New" w:cs="Browallia New"/>
          <w:sz w:val="28"/>
          <w:szCs w:val="28"/>
          <w:cs/>
        </w:rPr>
        <w:t xml:space="preserve">การเงินระหว่างกาล ถือตามเกณฑ์เช่นเดียวกับที่ใช้ในการจัดทำงบการเงินประจำปีสิ้นสุดวันที่ </w:t>
      </w:r>
      <w:r w:rsidRPr="008852C0">
        <w:rPr>
          <w:rFonts w:ascii="Browallia New" w:hAnsi="Browallia New" w:cs="Browallia New"/>
          <w:sz w:val="28"/>
          <w:szCs w:val="28"/>
        </w:rPr>
        <w:t xml:space="preserve">31 </w:t>
      </w:r>
      <w:r w:rsidRPr="008852C0">
        <w:rPr>
          <w:rFonts w:ascii="Browallia New" w:hAnsi="Browallia New" w:cs="Browallia New"/>
          <w:sz w:val="28"/>
          <w:szCs w:val="28"/>
          <w:cs/>
        </w:rPr>
        <w:t xml:space="preserve">ธันวาคม </w:t>
      </w:r>
      <w:r w:rsidR="004F10CA" w:rsidRPr="008852C0">
        <w:rPr>
          <w:rFonts w:ascii="Browallia New" w:hAnsi="Browallia New" w:cs="Browallia New"/>
          <w:sz w:val="28"/>
          <w:szCs w:val="28"/>
        </w:rPr>
        <w:t>256</w:t>
      </w:r>
      <w:r w:rsidR="008852C0" w:rsidRPr="008852C0">
        <w:rPr>
          <w:rFonts w:ascii="Browallia New" w:hAnsi="Browallia New" w:cs="Browallia New"/>
          <w:sz w:val="28"/>
          <w:szCs w:val="28"/>
        </w:rPr>
        <w:t>6</w:t>
      </w:r>
    </w:p>
    <w:p w14:paraId="5E476B5B" w14:textId="4562119F" w:rsidR="00A46780" w:rsidRPr="008852C0" w:rsidRDefault="00A4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3E2B2A6" w14:textId="77777777" w:rsidR="00F64569" w:rsidRPr="008852C0" w:rsidRDefault="00F6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8852C0">
        <w:rPr>
          <w:rFonts w:ascii="Browallia New" w:hAnsi="Browallia New" w:cs="Browallia New"/>
          <w:b/>
          <w:bCs/>
          <w:sz w:val="28"/>
          <w:szCs w:val="28"/>
          <w:cs/>
          <w:lang w:val="en-GB"/>
        </w:rPr>
        <w:br w:type="page"/>
      </w:r>
    </w:p>
    <w:p w14:paraId="07D59A30" w14:textId="4D9262BC" w:rsidR="00C85F0F" w:rsidRPr="008852C0"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lastRenderedPageBreak/>
        <w:t>รายการบัญชีกับ</w:t>
      </w:r>
      <w:r w:rsidR="00EA5F59" w:rsidRPr="008852C0">
        <w:rPr>
          <w:rFonts w:ascii="Browallia New" w:hAnsi="Browallia New" w:cs="Browallia New"/>
          <w:b/>
          <w:bCs/>
          <w:sz w:val="28"/>
          <w:szCs w:val="28"/>
          <w:cs/>
          <w:lang w:val="en-GB"/>
        </w:rPr>
        <w:t>บุคคลและบริษัทที่เกี่ยวข้องกัน</w:t>
      </w:r>
    </w:p>
    <w:p w14:paraId="0EDCE776" w14:textId="77777777" w:rsidR="00C85F0F" w:rsidRPr="008852C0" w:rsidRDefault="00C85F0F" w:rsidP="00C8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p w14:paraId="7D3AFA48" w14:textId="7AB1B796" w:rsidR="00555F87" w:rsidRPr="008852C0"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8852C0">
        <w:rPr>
          <w:rFonts w:ascii="Browallia New" w:hAnsi="Browallia New" w:cs="Browallia New"/>
          <w:sz w:val="28"/>
          <w:szCs w:val="28"/>
          <w:cs/>
        </w:rPr>
        <w:t>งบการเงิน</w:t>
      </w:r>
      <w:r w:rsidR="002009A8" w:rsidRPr="008852C0">
        <w:rPr>
          <w:rFonts w:ascii="Browallia New" w:hAnsi="Browallia New" w:cs="Browallia New"/>
          <w:sz w:val="28"/>
          <w:szCs w:val="28"/>
          <w:cs/>
        </w:rPr>
        <w:t>ระหว่างกา</w:t>
      </w:r>
      <w:r w:rsidR="00236925" w:rsidRPr="008852C0">
        <w:rPr>
          <w:rFonts w:ascii="Browallia New" w:hAnsi="Browallia New" w:cs="Browallia New"/>
          <w:sz w:val="28"/>
          <w:szCs w:val="28"/>
          <w:cs/>
        </w:rPr>
        <w:t>ล</w:t>
      </w:r>
      <w:r w:rsidRPr="008852C0">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8852C0" w:rsidRDefault="00CE0934"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30C0A2BF" w14:textId="288E9E1C" w:rsidR="006971B8" w:rsidRPr="008852C0"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8852C0" w:rsidRDefault="00F53C74">
      <w:pPr>
        <w:rPr>
          <w:rFonts w:ascii="Browallia New" w:hAnsi="Browallia New" w:cs="Browallia New"/>
          <w:sz w:val="6"/>
          <w:szCs w:val="6"/>
        </w:rPr>
      </w:pPr>
    </w:p>
    <w:tbl>
      <w:tblPr>
        <w:tblW w:w="8788" w:type="dxa"/>
        <w:tblInd w:w="426" w:type="dxa"/>
        <w:tblBorders>
          <w:bottom w:val="single" w:sz="4" w:space="0" w:color="auto"/>
        </w:tblBorders>
        <w:tblLook w:val="00A0" w:firstRow="1" w:lastRow="0" w:firstColumn="1" w:lastColumn="0" w:noHBand="0" w:noVBand="0"/>
      </w:tblPr>
      <w:tblGrid>
        <w:gridCol w:w="3685"/>
        <w:gridCol w:w="236"/>
        <w:gridCol w:w="4867"/>
      </w:tblGrid>
      <w:tr w:rsidR="006971B8" w:rsidRPr="008852C0" w14:paraId="6A36B392" w14:textId="77777777" w:rsidTr="009E7F65">
        <w:trPr>
          <w:cantSplit/>
          <w:tblHeader/>
        </w:trPr>
        <w:tc>
          <w:tcPr>
            <w:tcW w:w="3685" w:type="dxa"/>
            <w:tcBorders>
              <w:bottom w:val="single" w:sz="4" w:space="0" w:color="auto"/>
            </w:tcBorders>
          </w:tcPr>
          <w:p w14:paraId="7CE1B627" w14:textId="43AAE521"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8852C0">
              <w:rPr>
                <w:rFonts w:ascii="Browallia New" w:hAnsi="Browallia New" w:cs="Browallia New"/>
                <w:sz w:val="28"/>
                <w:szCs w:val="28"/>
                <w:cs/>
              </w:rPr>
              <w:t>รายการ</w:t>
            </w:r>
          </w:p>
        </w:tc>
        <w:tc>
          <w:tcPr>
            <w:tcW w:w="236" w:type="dxa"/>
            <w:tcBorders>
              <w:bottom w:val="nil"/>
            </w:tcBorders>
          </w:tcPr>
          <w:p w14:paraId="7A1601E8"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867" w:type="dxa"/>
            <w:tcBorders>
              <w:bottom w:val="single" w:sz="4" w:space="0" w:color="auto"/>
            </w:tcBorders>
          </w:tcPr>
          <w:p w14:paraId="39541858"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8852C0">
              <w:rPr>
                <w:rFonts w:ascii="Browallia New" w:hAnsi="Browallia New" w:cs="Browallia New"/>
                <w:sz w:val="28"/>
                <w:szCs w:val="28"/>
                <w:cs/>
              </w:rPr>
              <w:t>นโยบายการกำหนดราคา</w:t>
            </w:r>
          </w:p>
        </w:tc>
      </w:tr>
      <w:tr w:rsidR="006971B8" w:rsidRPr="008852C0" w14:paraId="7D02F9BB" w14:textId="77777777" w:rsidTr="009E7F65">
        <w:trPr>
          <w:cantSplit/>
          <w:trHeight w:val="244"/>
          <w:tblHeader/>
        </w:trPr>
        <w:tc>
          <w:tcPr>
            <w:tcW w:w="3685" w:type="dxa"/>
            <w:tcBorders>
              <w:top w:val="nil"/>
              <w:bottom w:val="nil"/>
            </w:tcBorders>
            <w:vAlign w:val="bottom"/>
          </w:tcPr>
          <w:p w14:paraId="4F93CC71"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867" w:type="dxa"/>
            <w:tcBorders>
              <w:top w:val="nil"/>
              <w:bottom w:val="nil"/>
            </w:tcBorders>
          </w:tcPr>
          <w:p w14:paraId="2FA2361E"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8852C0" w14:paraId="34D72469" w14:textId="77777777" w:rsidTr="009E7F65">
        <w:trPr>
          <w:cantSplit/>
        </w:trPr>
        <w:tc>
          <w:tcPr>
            <w:tcW w:w="3685" w:type="dxa"/>
            <w:tcBorders>
              <w:top w:val="nil"/>
              <w:bottom w:val="nil"/>
            </w:tcBorders>
            <w:vAlign w:val="bottom"/>
          </w:tcPr>
          <w:p w14:paraId="76337D28"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8852C0">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867" w:type="dxa"/>
            <w:tcBorders>
              <w:top w:val="nil"/>
              <w:bottom w:val="nil"/>
            </w:tcBorders>
          </w:tcPr>
          <w:p w14:paraId="55B8FD38"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8852C0" w14:paraId="5664CF4B" w14:textId="77777777" w:rsidTr="009E7F65">
        <w:trPr>
          <w:cantSplit/>
        </w:trPr>
        <w:tc>
          <w:tcPr>
            <w:tcW w:w="3685" w:type="dxa"/>
            <w:tcBorders>
              <w:top w:val="nil"/>
            </w:tcBorders>
            <w:vAlign w:val="bottom"/>
          </w:tcPr>
          <w:p w14:paraId="66D67C1A" w14:textId="2E40780D" w:rsidR="00C55337" w:rsidRPr="008852C0" w:rsidRDefault="00FE0B5D" w:rsidP="001B4041">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รายได้จากการขายสินค้า</w:t>
            </w:r>
          </w:p>
        </w:tc>
        <w:tc>
          <w:tcPr>
            <w:tcW w:w="236" w:type="dxa"/>
            <w:tcBorders>
              <w:top w:val="nil"/>
            </w:tcBorders>
          </w:tcPr>
          <w:p w14:paraId="4D63DDB7" w14:textId="77777777" w:rsidR="00C55337" w:rsidRPr="008852C0" w:rsidRDefault="00C55337"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0B3DA161" w14:textId="52DBD09B" w:rsidR="00C55337" w:rsidRPr="008852C0" w:rsidRDefault="00FE0B5D" w:rsidP="001B4041">
            <w:pPr>
              <w:spacing w:line="240" w:lineRule="auto"/>
              <w:ind w:left="175" w:right="-109" w:hanging="175"/>
              <w:rPr>
                <w:rFonts w:ascii="Browallia New" w:hAnsi="Browallia New" w:cs="Browallia New"/>
                <w:sz w:val="28"/>
                <w:szCs w:val="28"/>
                <w:cs/>
              </w:rPr>
            </w:pPr>
            <w:r w:rsidRPr="008852C0">
              <w:rPr>
                <w:rFonts w:ascii="Browallia New" w:hAnsi="Browallia New" w:cs="Browallia New"/>
                <w:sz w:val="28"/>
                <w:szCs w:val="28"/>
                <w:cs/>
                <w:lang w:val="en-GB"/>
              </w:rPr>
              <w:t>ตามราคาที่ตกลงกัน</w:t>
            </w:r>
          </w:p>
        </w:tc>
      </w:tr>
      <w:tr w:rsidR="007708C0" w:rsidRPr="008852C0" w14:paraId="6E5B46AD" w14:textId="77777777" w:rsidTr="009E7F65">
        <w:trPr>
          <w:cantSplit/>
        </w:trPr>
        <w:tc>
          <w:tcPr>
            <w:tcW w:w="3685" w:type="dxa"/>
            <w:tcBorders>
              <w:top w:val="nil"/>
            </w:tcBorders>
            <w:vAlign w:val="bottom"/>
          </w:tcPr>
          <w:p w14:paraId="34DAD7A0" w14:textId="2BAD9559" w:rsidR="007708C0" w:rsidRPr="008852C0" w:rsidRDefault="007708C0" w:rsidP="007708C0">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8852C0" w:rsidRDefault="007708C0" w:rsidP="007708C0">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6EB5CFD" w14:textId="3D475033" w:rsidR="007708C0" w:rsidRPr="008852C0" w:rsidRDefault="007708C0" w:rsidP="007708C0">
            <w:pPr>
              <w:spacing w:line="240" w:lineRule="auto"/>
              <w:ind w:left="175" w:right="-109" w:hanging="175"/>
              <w:rPr>
                <w:rFonts w:ascii="Browallia New" w:hAnsi="Browallia New" w:cs="Browallia New"/>
                <w:sz w:val="28"/>
                <w:szCs w:val="28"/>
                <w:cs/>
              </w:rPr>
            </w:pPr>
            <w:r w:rsidRPr="008852C0">
              <w:rPr>
                <w:rFonts w:ascii="Browallia New" w:hAnsi="Browallia New" w:cs="Browallia New"/>
                <w:sz w:val="28"/>
                <w:szCs w:val="28"/>
                <w:cs/>
              </w:rPr>
              <w:t>ราคาตามสัญญา</w:t>
            </w:r>
          </w:p>
        </w:tc>
      </w:tr>
      <w:tr w:rsidR="00883AB5" w:rsidRPr="008852C0" w14:paraId="56BE4367" w14:textId="77777777" w:rsidTr="009E7F65">
        <w:trPr>
          <w:cantSplit/>
        </w:trPr>
        <w:tc>
          <w:tcPr>
            <w:tcW w:w="3685" w:type="dxa"/>
            <w:tcBorders>
              <w:top w:val="nil"/>
            </w:tcBorders>
            <w:vAlign w:val="bottom"/>
          </w:tcPr>
          <w:p w14:paraId="4EFC52BE" w14:textId="39DCCC1A" w:rsidR="00883AB5" w:rsidRPr="008852C0" w:rsidRDefault="00A145F3" w:rsidP="001B4041">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รายได้จากกิจการโรงแรม</w:t>
            </w:r>
          </w:p>
        </w:tc>
        <w:tc>
          <w:tcPr>
            <w:tcW w:w="236" w:type="dxa"/>
            <w:tcBorders>
              <w:top w:val="nil"/>
            </w:tcBorders>
          </w:tcPr>
          <w:p w14:paraId="40FF300B" w14:textId="77777777" w:rsidR="00883AB5" w:rsidRPr="008852C0" w:rsidRDefault="00883AB5"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18E2FADA" w14:textId="2A1FC4FB" w:rsidR="00883AB5" w:rsidRPr="008852C0" w:rsidRDefault="00E137C7" w:rsidP="001B4041">
            <w:pPr>
              <w:spacing w:line="240" w:lineRule="auto"/>
              <w:ind w:left="175" w:right="-109" w:hanging="175"/>
              <w:rPr>
                <w:rFonts w:ascii="Browallia New" w:hAnsi="Browallia New" w:cs="Browallia New"/>
                <w:sz w:val="28"/>
                <w:szCs w:val="28"/>
                <w:cs/>
              </w:rPr>
            </w:pPr>
            <w:r w:rsidRPr="008852C0">
              <w:rPr>
                <w:rFonts w:ascii="Browallia New" w:hAnsi="Browallia New" w:cs="Browallia New"/>
                <w:sz w:val="28"/>
                <w:szCs w:val="28"/>
                <w:cs/>
              </w:rPr>
              <w:t>ราคาตามสัญญา</w:t>
            </w:r>
          </w:p>
        </w:tc>
      </w:tr>
      <w:tr w:rsidR="009C0F69" w:rsidRPr="008852C0" w14:paraId="4F7F7707" w14:textId="77777777" w:rsidTr="009E7F65">
        <w:trPr>
          <w:cantSplit/>
        </w:trPr>
        <w:tc>
          <w:tcPr>
            <w:tcW w:w="3685" w:type="dxa"/>
            <w:tcBorders>
              <w:top w:val="nil"/>
            </w:tcBorders>
            <w:vAlign w:val="bottom"/>
          </w:tcPr>
          <w:p w14:paraId="16AE3158" w14:textId="435E48FC" w:rsidR="009C0F69" w:rsidRPr="008852C0" w:rsidRDefault="009C0F69" w:rsidP="001B4041">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รายได้ค่าบริการ</w:t>
            </w:r>
          </w:p>
        </w:tc>
        <w:tc>
          <w:tcPr>
            <w:tcW w:w="236" w:type="dxa"/>
            <w:tcBorders>
              <w:top w:val="nil"/>
            </w:tcBorders>
          </w:tcPr>
          <w:p w14:paraId="33A7BDB5" w14:textId="77777777" w:rsidR="009C0F69" w:rsidRPr="008852C0" w:rsidRDefault="009C0F69"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4525A032" w14:textId="653DCE55" w:rsidR="009C0F69" w:rsidRPr="008852C0" w:rsidRDefault="009C0F69" w:rsidP="001B4041">
            <w:pPr>
              <w:spacing w:line="240" w:lineRule="auto"/>
              <w:ind w:left="175" w:right="-109" w:hanging="175"/>
              <w:rPr>
                <w:rFonts w:ascii="Browallia New" w:hAnsi="Browallia New" w:cs="Browallia New"/>
                <w:sz w:val="28"/>
                <w:szCs w:val="28"/>
                <w:cs/>
                <w:lang w:val="en-GB"/>
              </w:rPr>
            </w:pPr>
            <w:r w:rsidRPr="008852C0">
              <w:rPr>
                <w:rFonts w:ascii="Browallia New" w:hAnsi="Browallia New" w:cs="Browallia New"/>
                <w:sz w:val="28"/>
                <w:szCs w:val="28"/>
                <w:cs/>
              </w:rPr>
              <w:t>ราคาตามสัญญา</w:t>
            </w:r>
          </w:p>
        </w:tc>
      </w:tr>
      <w:tr w:rsidR="006971B8" w:rsidRPr="008852C0" w14:paraId="44E0146B" w14:textId="77777777" w:rsidTr="009E7F65">
        <w:trPr>
          <w:cantSplit/>
        </w:trPr>
        <w:tc>
          <w:tcPr>
            <w:tcW w:w="3685" w:type="dxa"/>
            <w:tcBorders>
              <w:top w:val="nil"/>
            </w:tcBorders>
            <w:vAlign w:val="bottom"/>
          </w:tcPr>
          <w:p w14:paraId="3C9CAC88" w14:textId="77777777" w:rsidR="006971B8" w:rsidRPr="008852C0" w:rsidRDefault="006971B8" w:rsidP="001B4041">
            <w:pPr>
              <w:tabs>
                <w:tab w:val="clear" w:pos="227"/>
              </w:tabs>
              <w:spacing w:line="240" w:lineRule="auto"/>
              <w:ind w:left="175"/>
              <w:rPr>
                <w:rFonts w:ascii="Browallia New" w:hAnsi="Browallia New" w:cs="Browallia New"/>
                <w:sz w:val="28"/>
                <w:szCs w:val="28"/>
              </w:rPr>
            </w:pPr>
            <w:r w:rsidRPr="008852C0">
              <w:rPr>
                <w:rFonts w:ascii="Browallia New" w:hAnsi="Browallia New" w:cs="Browallia New"/>
                <w:sz w:val="28"/>
                <w:szCs w:val="28"/>
                <w:cs/>
              </w:rPr>
              <w:t>ดอกเบี้ยรับ</w:t>
            </w:r>
          </w:p>
        </w:tc>
        <w:tc>
          <w:tcPr>
            <w:tcW w:w="236" w:type="dxa"/>
            <w:tcBorders>
              <w:top w:val="nil"/>
            </w:tcBorders>
          </w:tcPr>
          <w:p w14:paraId="6193B5D2" w14:textId="77777777" w:rsidR="006971B8" w:rsidRPr="008852C0" w:rsidRDefault="006971B8"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7AB32003" w14:textId="4752AB49" w:rsidR="006971B8" w:rsidRPr="008852C0" w:rsidRDefault="00F00AE2" w:rsidP="001B4041">
            <w:pPr>
              <w:spacing w:line="240" w:lineRule="auto"/>
              <w:ind w:left="175" w:right="-109" w:hanging="175"/>
              <w:rPr>
                <w:rFonts w:ascii="Browallia New" w:hAnsi="Browallia New" w:cs="Browallia New"/>
                <w:sz w:val="28"/>
                <w:szCs w:val="28"/>
              </w:rPr>
            </w:pPr>
            <w:r w:rsidRPr="008852C0">
              <w:rPr>
                <w:rFonts w:ascii="Browallia New" w:hAnsi="Browallia New" w:cs="Browallia New"/>
                <w:sz w:val="28"/>
                <w:szCs w:val="28"/>
                <w:cs/>
              </w:rPr>
              <w:t>อัตราที่ตกลงร่วมกันในสัญญา</w:t>
            </w:r>
          </w:p>
        </w:tc>
      </w:tr>
      <w:tr w:rsidR="00AE5651" w:rsidRPr="008852C0" w14:paraId="0B6FB19D" w14:textId="77777777" w:rsidTr="009E7F65">
        <w:trPr>
          <w:cantSplit/>
        </w:trPr>
        <w:tc>
          <w:tcPr>
            <w:tcW w:w="3685" w:type="dxa"/>
            <w:tcBorders>
              <w:top w:val="nil"/>
            </w:tcBorders>
            <w:vAlign w:val="bottom"/>
          </w:tcPr>
          <w:p w14:paraId="12E81B22" w14:textId="5E1347FA" w:rsidR="00AE5651" w:rsidRPr="008852C0" w:rsidRDefault="00AE5651" w:rsidP="001B4041">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8852C0" w:rsidRDefault="00AE5651"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E53444A" w14:textId="405D14E0" w:rsidR="00AE5651" w:rsidRPr="008852C0" w:rsidRDefault="00AE5651" w:rsidP="001B4041">
            <w:pPr>
              <w:spacing w:line="240" w:lineRule="auto"/>
              <w:ind w:left="175" w:right="-109" w:hanging="175"/>
              <w:rPr>
                <w:rFonts w:ascii="Browallia New" w:hAnsi="Browallia New" w:cs="Browallia New"/>
                <w:sz w:val="28"/>
                <w:szCs w:val="28"/>
                <w:cs/>
              </w:rPr>
            </w:pPr>
            <w:r w:rsidRPr="008852C0">
              <w:rPr>
                <w:rFonts w:ascii="Browallia New" w:hAnsi="Browallia New" w:cs="Browallia New"/>
                <w:sz w:val="28"/>
                <w:szCs w:val="28"/>
                <w:cs/>
              </w:rPr>
              <w:t>ตามรายงานประชุม</w:t>
            </w:r>
          </w:p>
        </w:tc>
      </w:tr>
      <w:tr w:rsidR="00021A28" w:rsidRPr="008852C0" w14:paraId="3E1A81E7" w14:textId="77777777" w:rsidTr="009E7F65">
        <w:trPr>
          <w:cantSplit/>
        </w:trPr>
        <w:tc>
          <w:tcPr>
            <w:tcW w:w="3685" w:type="dxa"/>
            <w:tcBorders>
              <w:bottom w:val="nil"/>
            </w:tcBorders>
          </w:tcPr>
          <w:p w14:paraId="13F23532" w14:textId="7F56F4D1" w:rsidR="00021A28" w:rsidRPr="008852C0" w:rsidRDefault="00021A28" w:rsidP="00021A28">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รายได้อื่น</w:t>
            </w:r>
          </w:p>
        </w:tc>
        <w:tc>
          <w:tcPr>
            <w:tcW w:w="236" w:type="dxa"/>
            <w:tcBorders>
              <w:bottom w:val="nil"/>
            </w:tcBorders>
          </w:tcPr>
          <w:p w14:paraId="4DEF6FB8" w14:textId="77777777" w:rsidR="00021A28" w:rsidRPr="008852C0"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759DB44A" w14:textId="45FAF468" w:rsidR="00021A28" w:rsidRPr="008852C0" w:rsidRDefault="00021A28" w:rsidP="00021A28">
            <w:pPr>
              <w:spacing w:line="240" w:lineRule="auto"/>
              <w:ind w:left="175" w:right="-109" w:hanging="175"/>
              <w:rPr>
                <w:rFonts w:ascii="Browallia New" w:hAnsi="Browallia New" w:cs="Browallia New"/>
                <w:sz w:val="28"/>
                <w:szCs w:val="28"/>
                <w:cs/>
              </w:rPr>
            </w:pPr>
            <w:r w:rsidRPr="008852C0">
              <w:rPr>
                <w:rFonts w:ascii="Browallia New" w:hAnsi="Browallia New" w:cs="Browallia New"/>
                <w:sz w:val="28"/>
                <w:szCs w:val="28"/>
                <w:cs/>
                <w:lang w:val="en-GB"/>
              </w:rPr>
              <w:t>ตามราคาที่ตกลงกัน</w:t>
            </w:r>
          </w:p>
        </w:tc>
      </w:tr>
      <w:tr w:rsidR="00021150" w:rsidRPr="008852C0" w14:paraId="33D53FCE" w14:textId="77777777" w:rsidTr="009E7F65">
        <w:trPr>
          <w:cantSplit/>
        </w:trPr>
        <w:tc>
          <w:tcPr>
            <w:tcW w:w="3685" w:type="dxa"/>
            <w:tcBorders>
              <w:bottom w:val="nil"/>
            </w:tcBorders>
          </w:tcPr>
          <w:p w14:paraId="3927F28D" w14:textId="02867355" w:rsidR="00021150" w:rsidRPr="008852C0" w:rsidRDefault="00021150" w:rsidP="00021150">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8852C0" w:rsidRDefault="00021150" w:rsidP="00021150">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6B15867C" w14:textId="7B0344EA" w:rsidR="00021150" w:rsidRPr="008852C0" w:rsidRDefault="00021150" w:rsidP="00021150">
            <w:pPr>
              <w:spacing w:line="240" w:lineRule="auto"/>
              <w:ind w:left="175" w:right="-109" w:hanging="175"/>
              <w:rPr>
                <w:rFonts w:ascii="Browallia New" w:hAnsi="Browallia New" w:cs="Browallia New"/>
                <w:sz w:val="28"/>
                <w:szCs w:val="28"/>
                <w:cs/>
              </w:rPr>
            </w:pPr>
            <w:r w:rsidRPr="008852C0">
              <w:rPr>
                <w:rFonts w:ascii="Browallia New" w:hAnsi="Browallia New" w:cs="Browallia New"/>
                <w:sz w:val="28"/>
                <w:szCs w:val="28"/>
                <w:cs/>
                <w:lang w:val="en-GB"/>
              </w:rPr>
              <w:t>ตามราคาที่ตกลงกัน</w:t>
            </w:r>
          </w:p>
        </w:tc>
      </w:tr>
      <w:tr w:rsidR="00021A28" w:rsidRPr="008852C0" w14:paraId="29EAEE45" w14:textId="77777777" w:rsidTr="009E7F65">
        <w:trPr>
          <w:cantSplit/>
        </w:trPr>
        <w:tc>
          <w:tcPr>
            <w:tcW w:w="3685" w:type="dxa"/>
            <w:tcBorders>
              <w:bottom w:val="nil"/>
            </w:tcBorders>
            <w:vAlign w:val="bottom"/>
          </w:tcPr>
          <w:p w14:paraId="1694586C" w14:textId="49E7D311" w:rsidR="00021A28" w:rsidRPr="008852C0" w:rsidRDefault="004C4283" w:rsidP="00021A28">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ดอกเบี้ยจ่าย</w:t>
            </w:r>
          </w:p>
        </w:tc>
        <w:tc>
          <w:tcPr>
            <w:tcW w:w="236" w:type="dxa"/>
            <w:tcBorders>
              <w:bottom w:val="nil"/>
            </w:tcBorders>
          </w:tcPr>
          <w:p w14:paraId="5410D384" w14:textId="77777777" w:rsidR="00021A28" w:rsidRPr="008852C0"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248F5635" w14:textId="1F20B19D" w:rsidR="00021A28" w:rsidRPr="008852C0" w:rsidRDefault="00021A28" w:rsidP="00021A28">
            <w:pPr>
              <w:spacing w:line="240" w:lineRule="auto"/>
              <w:ind w:left="175" w:right="-109" w:hanging="175"/>
              <w:rPr>
                <w:rFonts w:ascii="Browallia New" w:hAnsi="Browallia New" w:cs="Browallia New"/>
                <w:sz w:val="28"/>
                <w:szCs w:val="28"/>
                <w:cs/>
              </w:rPr>
            </w:pPr>
            <w:r w:rsidRPr="008852C0">
              <w:rPr>
                <w:rFonts w:ascii="Browallia New" w:hAnsi="Browallia New" w:cs="Browallia New"/>
                <w:sz w:val="28"/>
                <w:szCs w:val="28"/>
                <w:cs/>
              </w:rPr>
              <w:t>อัตราที่ตกลงร่วมกันในสัญญา</w:t>
            </w:r>
          </w:p>
        </w:tc>
      </w:tr>
      <w:tr w:rsidR="003D051D" w:rsidRPr="008852C0" w14:paraId="32325639" w14:textId="77777777" w:rsidTr="009E7F65">
        <w:trPr>
          <w:cantSplit/>
        </w:trPr>
        <w:tc>
          <w:tcPr>
            <w:tcW w:w="3685" w:type="dxa"/>
            <w:tcBorders>
              <w:bottom w:val="nil"/>
            </w:tcBorders>
          </w:tcPr>
          <w:p w14:paraId="60E0BE32" w14:textId="77777777" w:rsidR="003D051D" w:rsidRPr="008852C0"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8852C0" w:rsidRDefault="003D051D" w:rsidP="001B1333">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3A3584BF" w14:textId="77777777" w:rsidR="003D051D" w:rsidRPr="008852C0" w:rsidRDefault="003D051D" w:rsidP="001B1333">
            <w:pPr>
              <w:spacing w:line="240" w:lineRule="auto"/>
              <w:ind w:left="175" w:right="-109" w:hanging="175"/>
              <w:rPr>
                <w:rFonts w:ascii="Browallia New" w:hAnsi="Browallia New" w:cs="Browallia New"/>
                <w:sz w:val="28"/>
                <w:szCs w:val="28"/>
                <w:cs/>
                <w:lang w:val="en-GB"/>
              </w:rPr>
            </w:pPr>
          </w:p>
        </w:tc>
      </w:tr>
      <w:tr w:rsidR="00F256BA" w:rsidRPr="008852C0" w14:paraId="23FBBA47" w14:textId="77777777" w:rsidTr="009E7F65">
        <w:trPr>
          <w:cantSplit/>
        </w:trPr>
        <w:tc>
          <w:tcPr>
            <w:tcW w:w="8788" w:type="dxa"/>
            <w:gridSpan w:val="3"/>
          </w:tcPr>
          <w:p w14:paraId="7E4E7C19" w14:textId="2B75B862" w:rsidR="00F256BA" w:rsidRPr="008852C0" w:rsidRDefault="00F256BA" w:rsidP="00514FB3">
            <w:pPr>
              <w:spacing w:line="240" w:lineRule="auto"/>
              <w:ind w:left="175" w:right="-109" w:hanging="175"/>
              <w:rPr>
                <w:rFonts w:ascii="Browallia New" w:hAnsi="Browallia New" w:cs="Browallia New"/>
                <w:sz w:val="28"/>
                <w:szCs w:val="28"/>
                <w:cs/>
                <w:lang w:val="en-GB"/>
              </w:rPr>
            </w:pPr>
            <w:r w:rsidRPr="008852C0">
              <w:rPr>
                <w:rFonts w:ascii="Browallia New" w:hAnsi="Browallia New" w:cs="Browallia New"/>
                <w:b/>
                <w:bCs/>
                <w:sz w:val="28"/>
                <w:szCs w:val="28"/>
                <w:cs/>
              </w:rPr>
              <w:t>รายการธุรกิจกับบุคคลและบริษัทที่เกี่ยวข้องกัน</w:t>
            </w:r>
          </w:p>
        </w:tc>
      </w:tr>
      <w:tr w:rsidR="002D7E47" w:rsidRPr="008852C0" w14:paraId="7D850678" w14:textId="77777777" w:rsidTr="009E7F65">
        <w:trPr>
          <w:cantSplit/>
        </w:trPr>
        <w:tc>
          <w:tcPr>
            <w:tcW w:w="3685" w:type="dxa"/>
            <w:vAlign w:val="bottom"/>
          </w:tcPr>
          <w:p w14:paraId="5F3F3092" w14:textId="77A95F8C" w:rsidR="002D7E47" w:rsidRPr="008852C0" w:rsidRDefault="002D7E47" w:rsidP="00F256BA">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ดอกเบี้ยจ่าย</w:t>
            </w:r>
          </w:p>
        </w:tc>
        <w:tc>
          <w:tcPr>
            <w:tcW w:w="236" w:type="dxa"/>
          </w:tcPr>
          <w:p w14:paraId="16374914" w14:textId="77777777" w:rsidR="002D7E47" w:rsidRPr="008852C0"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61FB374A" w14:textId="604C8EA1" w:rsidR="002D7E47" w:rsidRPr="008852C0" w:rsidRDefault="002D7E47" w:rsidP="00F256BA">
            <w:pPr>
              <w:spacing w:line="240" w:lineRule="auto"/>
              <w:ind w:left="175" w:right="-109" w:hanging="175"/>
              <w:rPr>
                <w:rFonts w:ascii="Browallia New" w:hAnsi="Browallia New" w:cs="Browallia New"/>
                <w:sz w:val="28"/>
                <w:szCs w:val="28"/>
                <w:cs/>
                <w:lang w:val="en-GB"/>
              </w:rPr>
            </w:pPr>
            <w:r w:rsidRPr="008852C0">
              <w:rPr>
                <w:rFonts w:ascii="Browallia New" w:hAnsi="Browallia New" w:cs="Browallia New"/>
                <w:sz w:val="28"/>
                <w:szCs w:val="28"/>
                <w:cs/>
              </w:rPr>
              <w:t>อัตราที่ตกลงร่วมกันในสัญญา</w:t>
            </w:r>
          </w:p>
        </w:tc>
      </w:tr>
      <w:tr w:rsidR="002D7E47" w:rsidRPr="008852C0" w14:paraId="77E0B762" w14:textId="77777777" w:rsidTr="009E7F65">
        <w:trPr>
          <w:cantSplit/>
        </w:trPr>
        <w:tc>
          <w:tcPr>
            <w:tcW w:w="3685" w:type="dxa"/>
            <w:vAlign w:val="bottom"/>
          </w:tcPr>
          <w:p w14:paraId="75AA73FA" w14:textId="3103ED55" w:rsidR="002D7E47" w:rsidRPr="008852C0" w:rsidRDefault="002D7E47" w:rsidP="00F256BA">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ค่าตอบแทนผู้บริหารคนสำคัญ</w:t>
            </w:r>
          </w:p>
        </w:tc>
        <w:tc>
          <w:tcPr>
            <w:tcW w:w="236" w:type="dxa"/>
          </w:tcPr>
          <w:p w14:paraId="273031BC" w14:textId="77777777" w:rsidR="002D7E47" w:rsidRPr="008852C0"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7EF0D322" w14:textId="7EB4A167" w:rsidR="002D7E47" w:rsidRPr="008852C0" w:rsidRDefault="002D7E47" w:rsidP="00F256BA">
            <w:pPr>
              <w:spacing w:line="240" w:lineRule="auto"/>
              <w:ind w:left="175" w:right="-109" w:hanging="175"/>
              <w:rPr>
                <w:rFonts w:ascii="Browallia New" w:hAnsi="Browallia New" w:cs="Browallia New"/>
                <w:sz w:val="28"/>
                <w:szCs w:val="28"/>
                <w:cs/>
              </w:rPr>
            </w:pPr>
            <w:r w:rsidRPr="008852C0">
              <w:rPr>
                <w:rFonts w:ascii="Browallia New" w:hAnsi="Browallia New" w:cs="Browallia New"/>
                <w:sz w:val="28"/>
                <w:szCs w:val="28"/>
                <w:cs/>
              </w:rPr>
              <w:t>ตามที่อนุมัติในที่ประชุมผู้ถือหุ้นสามัญประจำปี</w:t>
            </w:r>
          </w:p>
        </w:tc>
      </w:tr>
      <w:tr w:rsidR="002D7E47" w:rsidRPr="008852C0" w14:paraId="43E8CE56" w14:textId="77777777" w:rsidTr="009E7F65">
        <w:trPr>
          <w:cantSplit/>
        </w:trPr>
        <w:tc>
          <w:tcPr>
            <w:tcW w:w="3685" w:type="dxa"/>
          </w:tcPr>
          <w:p w14:paraId="1196335D" w14:textId="72A0F037" w:rsidR="002D7E47" w:rsidRPr="008852C0" w:rsidRDefault="002D7E47" w:rsidP="00F256BA">
            <w:pPr>
              <w:tabs>
                <w:tab w:val="clear" w:pos="227"/>
              </w:tabs>
              <w:spacing w:line="240" w:lineRule="auto"/>
              <w:ind w:left="175"/>
              <w:rPr>
                <w:rFonts w:ascii="Browallia New" w:hAnsi="Browallia New" w:cs="Browallia New"/>
                <w:sz w:val="28"/>
                <w:szCs w:val="28"/>
                <w:cs/>
              </w:rPr>
            </w:pPr>
          </w:p>
        </w:tc>
        <w:tc>
          <w:tcPr>
            <w:tcW w:w="236" w:type="dxa"/>
          </w:tcPr>
          <w:p w14:paraId="4A3D404A" w14:textId="77777777" w:rsidR="002D7E47" w:rsidRPr="008852C0"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2AD837FE" w14:textId="232C5B4E" w:rsidR="002D7E47" w:rsidRPr="008852C0" w:rsidRDefault="002D7E47" w:rsidP="00F256BA">
            <w:pPr>
              <w:spacing w:line="240" w:lineRule="auto"/>
              <w:ind w:left="175" w:right="-109" w:hanging="175"/>
              <w:rPr>
                <w:rFonts w:ascii="Browallia New" w:hAnsi="Browallia New" w:cs="Browallia New"/>
                <w:sz w:val="28"/>
                <w:szCs w:val="28"/>
              </w:rPr>
            </w:pPr>
          </w:p>
        </w:tc>
      </w:tr>
      <w:tr w:rsidR="002D7E47" w:rsidRPr="008852C0" w14:paraId="6701F893" w14:textId="77777777" w:rsidTr="00D842AF">
        <w:trPr>
          <w:cantSplit/>
          <w:trHeight w:val="297"/>
        </w:trPr>
        <w:tc>
          <w:tcPr>
            <w:tcW w:w="8788" w:type="dxa"/>
            <w:gridSpan w:val="3"/>
            <w:tcBorders>
              <w:bottom w:val="nil"/>
            </w:tcBorders>
          </w:tcPr>
          <w:p w14:paraId="0BF23C5A" w14:textId="4C383C28" w:rsidR="002D7E47" w:rsidRPr="008852C0" w:rsidRDefault="00E402C1" w:rsidP="00514FB3">
            <w:pPr>
              <w:spacing w:line="240" w:lineRule="auto"/>
              <w:ind w:left="175" w:right="-109" w:hanging="175"/>
              <w:rPr>
                <w:rFonts w:ascii="Browallia New" w:hAnsi="Browallia New" w:cs="Browallia New"/>
                <w:sz w:val="16"/>
                <w:szCs w:val="16"/>
                <w:cs/>
                <w:lang w:val="en-GB"/>
              </w:rPr>
            </w:pPr>
            <w:r w:rsidRPr="008852C0">
              <w:rPr>
                <w:rFonts w:ascii="Browallia New" w:hAnsi="Browallia New" w:cs="Browallia New"/>
                <w:b/>
                <w:bCs/>
                <w:sz w:val="28"/>
                <w:szCs w:val="28"/>
                <w:cs/>
              </w:rPr>
              <w:t>รายการธุรกิจกับกรรมการของบริษัทและบริษัทย่อย</w:t>
            </w:r>
          </w:p>
        </w:tc>
      </w:tr>
      <w:tr w:rsidR="009E7F65" w:rsidRPr="008852C0" w14:paraId="278DCB81" w14:textId="77777777" w:rsidTr="00D842AF">
        <w:trPr>
          <w:cantSplit/>
        </w:trPr>
        <w:tc>
          <w:tcPr>
            <w:tcW w:w="3685" w:type="dxa"/>
            <w:tcBorders>
              <w:bottom w:val="nil"/>
            </w:tcBorders>
            <w:vAlign w:val="bottom"/>
          </w:tcPr>
          <w:p w14:paraId="06594ACF" w14:textId="55068175" w:rsidR="009E7F65" w:rsidRPr="008852C0" w:rsidRDefault="009E7F65">
            <w:pPr>
              <w:tabs>
                <w:tab w:val="clear" w:pos="227"/>
              </w:tabs>
              <w:spacing w:line="240" w:lineRule="auto"/>
              <w:ind w:left="175"/>
              <w:rPr>
                <w:rFonts w:ascii="Browallia New" w:hAnsi="Browallia New" w:cs="Browallia New"/>
                <w:sz w:val="28"/>
                <w:szCs w:val="28"/>
                <w:cs/>
              </w:rPr>
            </w:pPr>
            <w:r w:rsidRPr="008852C0">
              <w:rPr>
                <w:rFonts w:ascii="Browallia New" w:hAnsi="Browallia New" w:cs="Browallia New"/>
                <w:sz w:val="28"/>
                <w:szCs w:val="28"/>
                <w:cs/>
              </w:rPr>
              <w:t>ดอกเบี้ยจ่าย</w:t>
            </w:r>
          </w:p>
        </w:tc>
        <w:tc>
          <w:tcPr>
            <w:tcW w:w="236" w:type="dxa"/>
            <w:tcBorders>
              <w:bottom w:val="nil"/>
            </w:tcBorders>
          </w:tcPr>
          <w:p w14:paraId="2A9796B5" w14:textId="77777777" w:rsidR="009E7F65" w:rsidRPr="008852C0" w:rsidRDefault="009E7F65">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147D5760" w14:textId="369DAC73" w:rsidR="009E7F65" w:rsidRPr="008852C0" w:rsidRDefault="009E7F65">
            <w:pPr>
              <w:spacing w:line="240" w:lineRule="auto"/>
              <w:ind w:left="175" w:right="-109" w:hanging="175"/>
              <w:rPr>
                <w:rFonts w:ascii="Browallia New" w:hAnsi="Browallia New" w:cs="Browallia New"/>
                <w:sz w:val="28"/>
                <w:szCs w:val="28"/>
                <w:cs/>
              </w:rPr>
            </w:pPr>
            <w:r w:rsidRPr="008852C0">
              <w:rPr>
                <w:rFonts w:ascii="Browallia New" w:hAnsi="Browallia New" w:cs="Browallia New"/>
                <w:sz w:val="28"/>
                <w:szCs w:val="28"/>
                <w:cs/>
              </w:rPr>
              <w:t>อัตราที่ตกลงร่วมกันในสัญญา</w:t>
            </w:r>
          </w:p>
        </w:tc>
      </w:tr>
    </w:tbl>
    <w:p w14:paraId="6A289A61" w14:textId="77777777" w:rsidR="009E7F65" w:rsidRPr="008852C0" w:rsidRDefault="009E7F65"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17F1EA67" w14:textId="77777777" w:rsidR="0087157A" w:rsidRPr="008852C0" w:rsidRDefault="0087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8852C0">
        <w:rPr>
          <w:rFonts w:ascii="Browallia New" w:hAnsi="Browallia New" w:cs="Browallia New"/>
          <w:sz w:val="28"/>
          <w:szCs w:val="28"/>
          <w:cs/>
        </w:rPr>
        <w:br w:type="page"/>
      </w:r>
    </w:p>
    <w:p w14:paraId="3FD398E1" w14:textId="2414137D" w:rsidR="00AA3715" w:rsidRPr="008852C0" w:rsidRDefault="00AA3715"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lastRenderedPageBreak/>
        <w:t xml:space="preserve">รายการบัญชีกับบุคคลและบริษัทที่เกี่ยวข้องกันที่มีสาระสำคัญ </w:t>
      </w:r>
      <w:r w:rsidR="00E17862" w:rsidRPr="008852C0">
        <w:rPr>
          <w:rFonts w:ascii="Browallia New" w:hAnsi="Browallia New" w:cs="Browallia New"/>
          <w:sz w:val="28"/>
          <w:szCs w:val="28"/>
          <w:cs/>
        </w:rPr>
        <w:t>สำหรับงวด</w:t>
      </w:r>
      <w:r w:rsidR="19F65FB5" w:rsidRPr="008852C0">
        <w:rPr>
          <w:rFonts w:ascii="Browallia New" w:hAnsi="Browallia New" w:cs="Browallia New"/>
          <w:sz w:val="28"/>
          <w:szCs w:val="28"/>
          <w:cs/>
        </w:rPr>
        <w:t>สามเดือน</w:t>
      </w:r>
      <w:r w:rsidR="008C5095" w:rsidRPr="008852C0">
        <w:rPr>
          <w:rFonts w:ascii="Browallia New" w:hAnsi="Browallia New" w:cs="Browallia New"/>
          <w:sz w:val="28"/>
          <w:szCs w:val="28"/>
          <w:cs/>
        </w:rPr>
        <w:t>และหกเดือน</w:t>
      </w:r>
      <w:r w:rsidR="00E17862" w:rsidRPr="008852C0">
        <w:rPr>
          <w:rFonts w:ascii="Browallia New" w:hAnsi="Browallia New" w:cs="Browallia New"/>
          <w:sz w:val="28"/>
          <w:szCs w:val="28"/>
          <w:cs/>
        </w:rPr>
        <w:t>สิ้นสุดวันที่</w:t>
      </w:r>
      <w:r w:rsidR="0040182D" w:rsidRPr="008852C0">
        <w:rPr>
          <w:rFonts w:ascii="Browallia New" w:hAnsi="Browallia New" w:cs="Browallia New"/>
          <w:sz w:val="28"/>
          <w:szCs w:val="28"/>
          <w:cs/>
        </w:rPr>
        <w:t xml:space="preserve"> </w:t>
      </w:r>
      <w:r w:rsidR="008C5095" w:rsidRPr="008852C0">
        <w:rPr>
          <w:rFonts w:ascii="Browallia New" w:hAnsi="Browallia New" w:cs="Browallia New"/>
          <w:sz w:val="28"/>
          <w:szCs w:val="28"/>
          <w:cs/>
        </w:rPr>
        <w:br/>
      </w:r>
      <w:r w:rsidR="008C5095" w:rsidRPr="008852C0">
        <w:rPr>
          <w:rFonts w:ascii="Browallia New" w:hAnsi="Browallia New" w:cs="Browallia New"/>
          <w:sz w:val="28"/>
          <w:szCs w:val="28"/>
          <w:lang w:val="en-GB"/>
        </w:rPr>
        <w:t>30</w:t>
      </w:r>
      <w:r w:rsidR="008C5095" w:rsidRPr="008852C0">
        <w:rPr>
          <w:rFonts w:ascii="Browallia New" w:hAnsi="Browallia New" w:cs="Browallia New"/>
          <w:sz w:val="28"/>
          <w:szCs w:val="28"/>
          <w:cs/>
          <w:lang w:val="en-GB"/>
        </w:rPr>
        <w:t xml:space="preserve"> มิถุนายน</w:t>
      </w:r>
      <w:r w:rsidR="00E17862" w:rsidRPr="008852C0">
        <w:rPr>
          <w:rFonts w:ascii="Browallia New" w:hAnsi="Browallia New" w:cs="Browallia New"/>
          <w:sz w:val="28"/>
          <w:szCs w:val="28"/>
          <w:cs/>
        </w:rPr>
        <w:t xml:space="preserve"> </w:t>
      </w:r>
      <w:r w:rsidR="00BA4D01" w:rsidRPr="008852C0">
        <w:rPr>
          <w:rFonts w:ascii="Browallia New" w:hAnsi="Browallia New" w:cs="Browallia New"/>
          <w:sz w:val="28"/>
          <w:szCs w:val="28"/>
        </w:rPr>
        <w:t>256</w:t>
      </w:r>
      <w:r w:rsidR="006E7A7F" w:rsidRPr="008852C0">
        <w:rPr>
          <w:rFonts w:ascii="Browallia New" w:hAnsi="Browallia New" w:cs="Browallia New"/>
          <w:sz w:val="28"/>
          <w:szCs w:val="28"/>
        </w:rPr>
        <w:t>7</w:t>
      </w:r>
      <w:r w:rsidR="008C5095" w:rsidRPr="008852C0">
        <w:rPr>
          <w:rFonts w:ascii="Browallia New" w:hAnsi="Browallia New" w:cs="Browallia New"/>
          <w:sz w:val="28"/>
          <w:szCs w:val="28"/>
          <w:cs/>
        </w:rPr>
        <w:t xml:space="preserve"> </w:t>
      </w:r>
      <w:r w:rsidR="005324AC" w:rsidRPr="008852C0">
        <w:rPr>
          <w:rFonts w:ascii="Browallia New" w:hAnsi="Browallia New" w:cs="Browallia New"/>
          <w:sz w:val="28"/>
          <w:szCs w:val="28"/>
          <w:cs/>
        </w:rPr>
        <w:t>และ</w:t>
      </w:r>
      <w:r w:rsidRPr="008852C0">
        <w:rPr>
          <w:rFonts w:ascii="Browallia New" w:hAnsi="Browallia New" w:cs="Browallia New"/>
          <w:sz w:val="28"/>
          <w:szCs w:val="28"/>
          <w:cs/>
        </w:rPr>
        <w:t xml:space="preserve"> </w:t>
      </w:r>
      <w:r w:rsidRPr="008852C0">
        <w:rPr>
          <w:rFonts w:ascii="Browallia New" w:hAnsi="Browallia New" w:cs="Browallia New"/>
          <w:sz w:val="28"/>
          <w:szCs w:val="28"/>
        </w:rPr>
        <w:t>256</w:t>
      </w:r>
      <w:r w:rsidR="006E7A7F" w:rsidRPr="008852C0">
        <w:rPr>
          <w:rFonts w:ascii="Browallia New" w:hAnsi="Browallia New" w:cs="Browallia New"/>
          <w:sz w:val="28"/>
          <w:szCs w:val="28"/>
        </w:rPr>
        <w:t>6</w:t>
      </w:r>
      <w:r w:rsidRPr="008852C0">
        <w:rPr>
          <w:rFonts w:ascii="Browallia New" w:hAnsi="Browallia New" w:cs="Browallia New"/>
          <w:sz w:val="28"/>
          <w:szCs w:val="28"/>
          <w:cs/>
        </w:rPr>
        <w:t xml:space="preserve"> มีดังนี้</w:t>
      </w:r>
    </w:p>
    <w:p w14:paraId="54DE29A3" w14:textId="5D2433D5" w:rsidR="00E20728" w:rsidRPr="008852C0"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02" w:type="dxa"/>
        <w:tblInd w:w="350" w:type="dxa"/>
        <w:tblLayout w:type="fixed"/>
        <w:tblLook w:val="0000" w:firstRow="0" w:lastRow="0" w:firstColumn="0" w:lastColumn="0" w:noHBand="0" w:noVBand="0"/>
      </w:tblPr>
      <w:tblGrid>
        <w:gridCol w:w="3637"/>
        <w:gridCol w:w="1134"/>
        <w:gridCol w:w="283"/>
        <w:gridCol w:w="1166"/>
        <w:gridCol w:w="242"/>
        <w:gridCol w:w="1216"/>
        <w:gridCol w:w="236"/>
        <w:gridCol w:w="1188"/>
      </w:tblGrid>
      <w:tr w:rsidR="00E20728" w:rsidRPr="008852C0" w14:paraId="7A297A14" w14:textId="77777777" w:rsidTr="00E7299D">
        <w:trPr>
          <w:trHeight w:val="169"/>
          <w:tblHeader/>
        </w:trPr>
        <w:tc>
          <w:tcPr>
            <w:tcW w:w="3637" w:type="dxa"/>
            <w:tcBorders>
              <w:top w:val="nil"/>
              <w:left w:val="nil"/>
              <w:bottom w:val="nil"/>
              <w:right w:val="nil"/>
            </w:tcBorders>
            <w:shd w:val="clear" w:color="auto" w:fill="auto"/>
          </w:tcPr>
          <w:p w14:paraId="76FAB694" w14:textId="77777777" w:rsidR="00E20728" w:rsidRPr="008852C0" w:rsidRDefault="00E20728" w:rsidP="001C3234">
            <w:pPr>
              <w:tabs>
                <w:tab w:val="clear" w:pos="3742"/>
              </w:tabs>
              <w:spacing w:line="240" w:lineRule="auto"/>
              <w:ind w:left="175" w:right="175" w:hanging="175"/>
              <w:jc w:val="center"/>
              <w:rPr>
                <w:rFonts w:ascii="Browallia New" w:hAnsi="Browallia New" w:cs="Browallia New"/>
                <w:sz w:val="28"/>
                <w:szCs w:val="28"/>
              </w:rPr>
            </w:pPr>
            <w:r w:rsidRPr="008852C0">
              <w:rPr>
                <w:rFonts w:ascii="Browallia New" w:hAnsi="Browallia New" w:cs="Browallia New"/>
                <w:b/>
                <w:bCs/>
                <w:sz w:val="28"/>
                <w:szCs w:val="28"/>
              </w:rPr>
              <w:tab/>
            </w:r>
            <w:r w:rsidRPr="008852C0">
              <w:rPr>
                <w:rFonts w:ascii="Browallia New" w:hAnsi="Browallia New" w:cs="Browallia New"/>
                <w:b/>
                <w:bCs/>
                <w:sz w:val="28"/>
                <w:szCs w:val="28"/>
              </w:rPr>
              <w:tab/>
            </w:r>
          </w:p>
        </w:tc>
        <w:tc>
          <w:tcPr>
            <w:tcW w:w="5465" w:type="dxa"/>
            <w:gridSpan w:val="7"/>
            <w:tcBorders>
              <w:top w:val="nil"/>
              <w:left w:val="nil"/>
              <w:right w:val="nil"/>
            </w:tcBorders>
            <w:shd w:val="clear" w:color="auto" w:fill="auto"/>
          </w:tcPr>
          <w:p w14:paraId="0B3B39EA" w14:textId="77777777" w:rsidR="00E20728" w:rsidRPr="008852C0" w:rsidRDefault="00E20728" w:rsidP="001C3234">
            <w:pPr>
              <w:tabs>
                <w:tab w:val="clear" w:pos="907"/>
                <w:tab w:val="clear" w:pos="4678"/>
                <w:tab w:val="left" w:pos="900"/>
              </w:tabs>
              <w:ind w:left="-18"/>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cs/>
                <w:lang w:val="en-GB"/>
              </w:rPr>
              <w:t>: ล้านบาท)</w:t>
            </w:r>
          </w:p>
        </w:tc>
      </w:tr>
      <w:tr w:rsidR="00E20728" w:rsidRPr="008852C0" w14:paraId="430B3475" w14:textId="77777777" w:rsidTr="00E7299D">
        <w:trPr>
          <w:trHeight w:val="169"/>
          <w:tblHeader/>
        </w:trPr>
        <w:tc>
          <w:tcPr>
            <w:tcW w:w="3637" w:type="dxa"/>
            <w:tcBorders>
              <w:top w:val="nil"/>
              <w:left w:val="nil"/>
              <w:bottom w:val="nil"/>
              <w:right w:val="nil"/>
            </w:tcBorders>
            <w:shd w:val="clear" w:color="auto" w:fill="auto"/>
          </w:tcPr>
          <w:p w14:paraId="243D5AB0" w14:textId="77777777" w:rsidR="00E20728" w:rsidRPr="008852C0"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583" w:type="dxa"/>
            <w:gridSpan w:val="3"/>
            <w:tcBorders>
              <w:left w:val="nil"/>
              <w:bottom w:val="single" w:sz="4" w:space="0" w:color="auto"/>
              <w:right w:val="nil"/>
            </w:tcBorders>
            <w:shd w:val="clear" w:color="auto" w:fill="auto"/>
          </w:tcPr>
          <w:p w14:paraId="60CCCA82" w14:textId="6556564F" w:rsidR="00E20728" w:rsidRPr="008852C0" w:rsidRDefault="00AB67AD" w:rsidP="001C3234">
            <w:pPr>
              <w:spacing w:line="240" w:lineRule="auto"/>
              <w:ind w:left="-108" w:right="-108"/>
              <w:jc w:val="center"/>
              <w:rPr>
                <w:rFonts w:ascii="Browallia New" w:hAnsi="Browallia New" w:cs="Browallia New"/>
                <w:sz w:val="28"/>
                <w:szCs w:val="28"/>
              </w:rPr>
            </w:pPr>
            <w:r w:rsidRPr="008852C0">
              <w:rPr>
                <w:rFonts w:ascii="Browallia New" w:hAnsi="Browallia New" w:cs="Browallia New"/>
                <w:sz w:val="28"/>
                <w:szCs w:val="28"/>
                <w:cs/>
              </w:rPr>
              <w:t>ข้อมูลทาง</w:t>
            </w:r>
            <w:r w:rsidR="00E20728" w:rsidRPr="008852C0">
              <w:rPr>
                <w:rFonts w:ascii="Browallia New" w:hAnsi="Browallia New" w:cs="Browallia New"/>
                <w:sz w:val="28"/>
                <w:szCs w:val="28"/>
                <w:cs/>
              </w:rPr>
              <w:t>การเงินรวม</w:t>
            </w:r>
          </w:p>
        </w:tc>
        <w:tc>
          <w:tcPr>
            <w:tcW w:w="242" w:type="dxa"/>
            <w:tcBorders>
              <w:left w:val="nil"/>
              <w:right w:val="nil"/>
            </w:tcBorders>
            <w:shd w:val="clear" w:color="auto" w:fill="auto"/>
          </w:tcPr>
          <w:p w14:paraId="2B81BC63" w14:textId="77777777" w:rsidR="00E20728" w:rsidRPr="008852C0" w:rsidRDefault="00E20728" w:rsidP="001C3234">
            <w:pPr>
              <w:spacing w:line="240" w:lineRule="auto"/>
              <w:ind w:left="-108" w:right="-108"/>
              <w:jc w:val="center"/>
              <w:rPr>
                <w:rFonts w:ascii="Browallia New" w:hAnsi="Browallia New" w:cs="Browallia New"/>
                <w:sz w:val="28"/>
                <w:szCs w:val="28"/>
              </w:rPr>
            </w:pPr>
          </w:p>
        </w:tc>
        <w:tc>
          <w:tcPr>
            <w:tcW w:w="2640" w:type="dxa"/>
            <w:gridSpan w:val="3"/>
            <w:tcBorders>
              <w:left w:val="nil"/>
              <w:bottom w:val="single" w:sz="4" w:space="0" w:color="auto"/>
              <w:right w:val="nil"/>
            </w:tcBorders>
            <w:shd w:val="clear" w:color="auto" w:fill="auto"/>
          </w:tcPr>
          <w:p w14:paraId="2B24EFAB" w14:textId="3E57A7EF" w:rsidR="00E20728" w:rsidRPr="008852C0" w:rsidRDefault="009150F9" w:rsidP="001C3234">
            <w:pPr>
              <w:spacing w:line="240" w:lineRule="auto"/>
              <w:ind w:left="-108" w:right="-108"/>
              <w:jc w:val="center"/>
              <w:rPr>
                <w:rFonts w:ascii="Browallia New" w:hAnsi="Browallia New" w:cs="Browallia New"/>
                <w:sz w:val="28"/>
                <w:szCs w:val="28"/>
              </w:rPr>
            </w:pPr>
            <w:r w:rsidRPr="008852C0">
              <w:rPr>
                <w:rFonts w:ascii="Browallia New" w:hAnsi="Browallia New" w:cs="Browallia New"/>
                <w:sz w:val="28"/>
                <w:szCs w:val="28"/>
                <w:cs/>
              </w:rPr>
              <w:t>ข้อมูลทาง</w:t>
            </w:r>
            <w:r w:rsidR="00E20728" w:rsidRPr="008852C0">
              <w:rPr>
                <w:rFonts w:ascii="Browallia New" w:hAnsi="Browallia New" w:cs="Browallia New"/>
                <w:sz w:val="28"/>
                <w:szCs w:val="28"/>
                <w:cs/>
              </w:rPr>
              <w:t>การเงินเฉพาะบริษัท</w:t>
            </w:r>
          </w:p>
        </w:tc>
      </w:tr>
      <w:tr w:rsidR="004F02F3" w:rsidRPr="008852C0" w14:paraId="39CD7A1A" w14:textId="77777777" w:rsidTr="00E7299D">
        <w:trPr>
          <w:trHeight w:val="346"/>
          <w:tblHeader/>
        </w:trPr>
        <w:tc>
          <w:tcPr>
            <w:tcW w:w="3637" w:type="dxa"/>
            <w:tcBorders>
              <w:top w:val="nil"/>
              <w:left w:val="nil"/>
              <w:bottom w:val="nil"/>
              <w:right w:val="nil"/>
            </w:tcBorders>
            <w:shd w:val="clear" w:color="auto" w:fill="auto"/>
          </w:tcPr>
          <w:p w14:paraId="1FE85555" w14:textId="77777777" w:rsidR="004F02F3" w:rsidRPr="008852C0" w:rsidRDefault="004F02F3" w:rsidP="004F02F3">
            <w:pPr>
              <w:tabs>
                <w:tab w:val="clear" w:pos="3742"/>
              </w:tabs>
              <w:spacing w:line="240" w:lineRule="auto"/>
              <w:ind w:left="175" w:right="175" w:hanging="175"/>
              <w:jc w:val="center"/>
              <w:rPr>
                <w:rFonts w:ascii="Browallia New" w:hAnsi="Browallia New" w:cs="Browallia New"/>
                <w:sz w:val="28"/>
                <w:szCs w:val="28"/>
              </w:rPr>
            </w:pPr>
          </w:p>
        </w:tc>
        <w:tc>
          <w:tcPr>
            <w:tcW w:w="5465" w:type="dxa"/>
            <w:gridSpan w:val="7"/>
            <w:tcBorders>
              <w:left w:val="nil"/>
              <w:bottom w:val="single" w:sz="4" w:space="0" w:color="auto"/>
              <w:right w:val="nil"/>
            </w:tcBorders>
            <w:shd w:val="clear" w:color="auto" w:fill="auto"/>
          </w:tcPr>
          <w:p w14:paraId="2F1E55C7" w14:textId="3178AC3D" w:rsidR="004F02F3" w:rsidRPr="008852C0" w:rsidRDefault="004F02F3" w:rsidP="004F02F3">
            <w:pPr>
              <w:spacing w:line="240" w:lineRule="auto"/>
              <w:ind w:right="-10"/>
              <w:jc w:val="center"/>
              <w:rPr>
                <w:rFonts w:ascii="Browallia New" w:hAnsi="Browallia New" w:cs="Browallia New"/>
                <w:sz w:val="28"/>
                <w:szCs w:val="28"/>
                <w:lang w:val="en-GB"/>
              </w:rPr>
            </w:pPr>
            <w:r w:rsidRPr="008852C0">
              <w:rPr>
                <w:rFonts w:ascii="Browallia New" w:hAnsi="Browallia New" w:cs="Browallia New"/>
                <w:sz w:val="28"/>
                <w:szCs w:val="28"/>
                <w:cs/>
              </w:rPr>
              <w:t xml:space="preserve">สำหรับงวดสามเดือนสิ้นสุดวันที่ </w:t>
            </w:r>
            <w:r w:rsidR="008C5095" w:rsidRPr="008852C0">
              <w:rPr>
                <w:rFonts w:ascii="Browallia New" w:hAnsi="Browallia New" w:cs="Browallia New"/>
                <w:sz w:val="28"/>
                <w:szCs w:val="28"/>
                <w:lang w:val="en-GB"/>
              </w:rPr>
              <w:t>30</w:t>
            </w:r>
            <w:r w:rsidR="008C5095" w:rsidRPr="008852C0">
              <w:rPr>
                <w:rFonts w:ascii="Browallia New" w:hAnsi="Browallia New" w:cs="Browallia New"/>
                <w:sz w:val="28"/>
                <w:szCs w:val="28"/>
                <w:cs/>
                <w:lang w:val="en-GB"/>
              </w:rPr>
              <w:t xml:space="preserve"> มิถุนายน</w:t>
            </w:r>
          </w:p>
        </w:tc>
      </w:tr>
      <w:tr w:rsidR="006E7A7F" w:rsidRPr="008852C0" w14:paraId="5B298D86" w14:textId="77777777" w:rsidTr="00080605">
        <w:trPr>
          <w:trHeight w:val="346"/>
          <w:tblHeader/>
        </w:trPr>
        <w:tc>
          <w:tcPr>
            <w:tcW w:w="3637" w:type="dxa"/>
            <w:tcBorders>
              <w:top w:val="nil"/>
              <w:left w:val="nil"/>
              <w:bottom w:val="nil"/>
              <w:right w:val="nil"/>
            </w:tcBorders>
            <w:shd w:val="clear" w:color="auto" w:fill="auto"/>
          </w:tcPr>
          <w:p w14:paraId="1AD203E0" w14:textId="77777777" w:rsidR="006E7A7F" w:rsidRPr="008852C0" w:rsidRDefault="006E7A7F" w:rsidP="006E7A7F">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shd w:val="clear" w:color="auto" w:fill="auto"/>
          </w:tcPr>
          <w:p w14:paraId="05EB6658" w14:textId="26DED64A" w:rsidR="006E7A7F" w:rsidRPr="008852C0" w:rsidRDefault="006E7A7F" w:rsidP="006E7A7F">
            <w:pPr>
              <w:spacing w:line="240" w:lineRule="auto"/>
              <w:ind w:right="-10"/>
              <w:jc w:val="center"/>
              <w:rPr>
                <w:rFonts w:ascii="Browallia New" w:hAnsi="Browallia New" w:cs="Browallia New"/>
                <w:sz w:val="28"/>
                <w:szCs w:val="28"/>
              </w:rPr>
            </w:pPr>
            <w:r w:rsidRPr="008852C0">
              <w:rPr>
                <w:rFonts w:ascii="Browallia New" w:hAnsi="Browallia New" w:cs="Browallia New"/>
                <w:sz w:val="28"/>
                <w:szCs w:val="28"/>
              </w:rPr>
              <w:t>2567</w:t>
            </w:r>
          </w:p>
        </w:tc>
        <w:tc>
          <w:tcPr>
            <w:tcW w:w="283" w:type="dxa"/>
            <w:tcBorders>
              <w:top w:val="single" w:sz="4" w:space="0" w:color="auto"/>
              <w:left w:val="nil"/>
              <w:right w:val="nil"/>
            </w:tcBorders>
            <w:shd w:val="clear" w:color="auto" w:fill="auto"/>
          </w:tcPr>
          <w:p w14:paraId="32C1F9C3" w14:textId="77777777" w:rsidR="006E7A7F" w:rsidRPr="008852C0" w:rsidRDefault="006E7A7F" w:rsidP="006E7A7F">
            <w:pPr>
              <w:spacing w:line="240" w:lineRule="auto"/>
              <w:ind w:right="-10"/>
              <w:jc w:val="center"/>
              <w:rPr>
                <w:rFonts w:ascii="Browallia New" w:hAnsi="Browallia New" w:cs="Browallia New"/>
                <w:sz w:val="28"/>
                <w:szCs w:val="28"/>
              </w:rPr>
            </w:pPr>
          </w:p>
        </w:tc>
        <w:tc>
          <w:tcPr>
            <w:tcW w:w="1166" w:type="dxa"/>
            <w:tcBorders>
              <w:top w:val="single" w:sz="4" w:space="0" w:color="auto"/>
              <w:left w:val="nil"/>
              <w:bottom w:val="single" w:sz="4" w:space="0" w:color="auto"/>
              <w:right w:val="nil"/>
            </w:tcBorders>
            <w:shd w:val="clear" w:color="auto" w:fill="auto"/>
          </w:tcPr>
          <w:p w14:paraId="569785BB" w14:textId="32550D8E" w:rsidR="006E7A7F" w:rsidRPr="008852C0" w:rsidRDefault="006E7A7F" w:rsidP="006E7A7F">
            <w:pPr>
              <w:spacing w:line="240" w:lineRule="auto"/>
              <w:ind w:right="-10"/>
              <w:jc w:val="center"/>
              <w:rPr>
                <w:rFonts w:ascii="Browallia New" w:hAnsi="Browallia New" w:cs="Browallia New"/>
                <w:sz w:val="28"/>
                <w:szCs w:val="28"/>
              </w:rPr>
            </w:pPr>
            <w:r w:rsidRPr="008852C0">
              <w:rPr>
                <w:rFonts w:ascii="Browallia New" w:hAnsi="Browallia New" w:cs="Browallia New"/>
                <w:sz w:val="28"/>
                <w:szCs w:val="28"/>
              </w:rPr>
              <w:t>2566</w:t>
            </w:r>
          </w:p>
        </w:tc>
        <w:tc>
          <w:tcPr>
            <w:tcW w:w="242" w:type="dxa"/>
            <w:tcBorders>
              <w:top w:val="single" w:sz="4" w:space="0" w:color="auto"/>
              <w:left w:val="nil"/>
              <w:right w:val="nil"/>
            </w:tcBorders>
            <w:shd w:val="clear" w:color="auto" w:fill="auto"/>
          </w:tcPr>
          <w:p w14:paraId="0DF23340" w14:textId="77777777" w:rsidR="006E7A7F" w:rsidRPr="008852C0" w:rsidRDefault="006E7A7F" w:rsidP="006E7A7F">
            <w:pPr>
              <w:spacing w:line="240" w:lineRule="auto"/>
              <w:ind w:right="-10"/>
              <w:jc w:val="center"/>
              <w:rPr>
                <w:rFonts w:ascii="Browallia New" w:hAnsi="Browallia New" w:cs="Browallia New"/>
                <w:sz w:val="28"/>
                <w:szCs w:val="28"/>
              </w:rPr>
            </w:pPr>
          </w:p>
        </w:tc>
        <w:tc>
          <w:tcPr>
            <w:tcW w:w="1216" w:type="dxa"/>
            <w:tcBorders>
              <w:top w:val="single" w:sz="4" w:space="0" w:color="auto"/>
              <w:left w:val="nil"/>
              <w:bottom w:val="single" w:sz="4" w:space="0" w:color="auto"/>
              <w:right w:val="nil"/>
            </w:tcBorders>
            <w:shd w:val="clear" w:color="auto" w:fill="auto"/>
          </w:tcPr>
          <w:p w14:paraId="1FA4C956" w14:textId="5795C062" w:rsidR="006E7A7F" w:rsidRPr="008852C0" w:rsidRDefault="006E7A7F" w:rsidP="006E7A7F">
            <w:pPr>
              <w:spacing w:line="240" w:lineRule="auto"/>
              <w:ind w:right="-10"/>
              <w:jc w:val="center"/>
              <w:rPr>
                <w:rFonts w:ascii="Browallia New" w:hAnsi="Browallia New" w:cs="Browallia New"/>
                <w:sz w:val="28"/>
                <w:szCs w:val="28"/>
              </w:rPr>
            </w:pPr>
            <w:r w:rsidRPr="008852C0">
              <w:rPr>
                <w:rFonts w:ascii="Browallia New" w:hAnsi="Browallia New" w:cs="Browallia New"/>
                <w:sz w:val="28"/>
                <w:szCs w:val="28"/>
              </w:rPr>
              <w:t>2567</w:t>
            </w:r>
          </w:p>
        </w:tc>
        <w:tc>
          <w:tcPr>
            <w:tcW w:w="236" w:type="dxa"/>
            <w:tcBorders>
              <w:top w:val="single" w:sz="4" w:space="0" w:color="auto"/>
              <w:left w:val="nil"/>
              <w:right w:val="nil"/>
            </w:tcBorders>
            <w:shd w:val="clear" w:color="auto" w:fill="auto"/>
          </w:tcPr>
          <w:p w14:paraId="0FCCACBB" w14:textId="77777777" w:rsidR="006E7A7F" w:rsidRPr="008852C0" w:rsidRDefault="006E7A7F" w:rsidP="006E7A7F">
            <w:pPr>
              <w:spacing w:line="240" w:lineRule="auto"/>
              <w:ind w:right="-10"/>
              <w:jc w:val="center"/>
              <w:rPr>
                <w:rFonts w:ascii="Browallia New" w:hAnsi="Browallia New" w:cs="Browallia New"/>
                <w:sz w:val="28"/>
                <w:szCs w:val="28"/>
              </w:rPr>
            </w:pPr>
          </w:p>
        </w:tc>
        <w:tc>
          <w:tcPr>
            <w:tcW w:w="1188" w:type="dxa"/>
            <w:tcBorders>
              <w:top w:val="single" w:sz="4" w:space="0" w:color="auto"/>
              <w:left w:val="nil"/>
              <w:bottom w:val="single" w:sz="4" w:space="0" w:color="auto"/>
              <w:right w:val="nil"/>
            </w:tcBorders>
            <w:shd w:val="clear" w:color="auto" w:fill="auto"/>
          </w:tcPr>
          <w:p w14:paraId="3A0B3629" w14:textId="1F213635" w:rsidR="006E7A7F" w:rsidRPr="008852C0" w:rsidRDefault="006E7A7F" w:rsidP="006E7A7F">
            <w:pPr>
              <w:spacing w:line="240" w:lineRule="auto"/>
              <w:ind w:right="-10"/>
              <w:jc w:val="center"/>
              <w:rPr>
                <w:rFonts w:ascii="Browallia New" w:hAnsi="Browallia New" w:cs="Browallia New"/>
                <w:sz w:val="28"/>
                <w:szCs w:val="28"/>
              </w:rPr>
            </w:pPr>
            <w:r w:rsidRPr="008852C0">
              <w:rPr>
                <w:rFonts w:ascii="Browallia New" w:hAnsi="Browallia New" w:cs="Browallia New"/>
                <w:sz w:val="28"/>
                <w:szCs w:val="28"/>
              </w:rPr>
              <w:t>2566</w:t>
            </w:r>
          </w:p>
        </w:tc>
      </w:tr>
      <w:tr w:rsidR="00617188" w:rsidRPr="008852C0" w14:paraId="39C896AE" w14:textId="77777777" w:rsidTr="00080605">
        <w:trPr>
          <w:trHeight w:val="312"/>
          <w:tblHeader/>
        </w:trPr>
        <w:tc>
          <w:tcPr>
            <w:tcW w:w="3637" w:type="dxa"/>
            <w:tcBorders>
              <w:top w:val="nil"/>
              <w:left w:val="nil"/>
              <w:bottom w:val="nil"/>
              <w:right w:val="nil"/>
            </w:tcBorders>
            <w:shd w:val="clear" w:color="auto" w:fill="auto"/>
          </w:tcPr>
          <w:p w14:paraId="371C785F" w14:textId="77777777" w:rsidR="00617188" w:rsidRPr="008852C0"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shd w:val="clear" w:color="auto" w:fill="auto"/>
          </w:tcPr>
          <w:p w14:paraId="5A429CAB" w14:textId="77777777" w:rsidR="00617188" w:rsidRPr="008852C0" w:rsidRDefault="00617188" w:rsidP="00BA4D01">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488122E3" w14:textId="77777777" w:rsidR="00617188" w:rsidRPr="008852C0" w:rsidRDefault="00617188" w:rsidP="00BA4D01">
            <w:pPr>
              <w:spacing w:line="240" w:lineRule="auto"/>
              <w:ind w:right="-10"/>
              <w:jc w:val="center"/>
              <w:rPr>
                <w:rFonts w:ascii="Browallia New" w:hAnsi="Browallia New" w:cs="Browallia New"/>
                <w:sz w:val="16"/>
                <w:szCs w:val="16"/>
              </w:rPr>
            </w:pPr>
          </w:p>
        </w:tc>
        <w:tc>
          <w:tcPr>
            <w:tcW w:w="1166" w:type="dxa"/>
            <w:tcBorders>
              <w:top w:val="single" w:sz="4" w:space="0" w:color="auto"/>
              <w:left w:val="nil"/>
              <w:right w:val="nil"/>
            </w:tcBorders>
            <w:shd w:val="clear" w:color="auto" w:fill="auto"/>
          </w:tcPr>
          <w:p w14:paraId="1D244558" w14:textId="77777777" w:rsidR="00617188" w:rsidRPr="008852C0" w:rsidRDefault="00617188" w:rsidP="00BA4D01">
            <w:pPr>
              <w:spacing w:line="240" w:lineRule="auto"/>
              <w:ind w:right="-10"/>
              <w:jc w:val="center"/>
              <w:rPr>
                <w:rFonts w:ascii="Browallia New" w:hAnsi="Browallia New" w:cs="Browallia New"/>
                <w:sz w:val="16"/>
                <w:szCs w:val="16"/>
              </w:rPr>
            </w:pPr>
          </w:p>
        </w:tc>
        <w:tc>
          <w:tcPr>
            <w:tcW w:w="242" w:type="dxa"/>
            <w:tcBorders>
              <w:left w:val="nil"/>
              <w:right w:val="nil"/>
            </w:tcBorders>
            <w:shd w:val="clear" w:color="auto" w:fill="auto"/>
          </w:tcPr>
          <w:p w14:paraId="13850382" w14:textId="77777777" w:rsidR="00617188" w:rsidRPr="008852C0" w:rsidRDefault="00617188" w:rsidP="00BA4D01">
            <w:pPr>
              <w:spacing w:line="240" w:lineRule="auto"/>
              <w:ind w:right="-10"/>
              <w:jc w:val="center"/>
              <w:rPr>
                <w:rFonts w:ascii="Browallia New" w:hAnsi="Browallia New" w:cs="Browallia New"/>
                <w:sz w:val="16"/>
                <w:szCs w:val="16"/>
              </w:rPr>
            </w:pPr>
          </w:p>
        </w:tc>
        <w:tc>
          <w:tcPr>
            <w:tcW w:w="1216" w:type="dxa"/>
            <w:tcBorders>
              <w:top w:val="single" w:sz="4" w:space="0" w:color="auto"/>
              <w:left w:val="nil"/>
              <w:right w:val="nil"/>
            </w:tcBorders>
            <w:shd w:val="clear" w:color="auto" w:fill="auto"/>
          </w:tcPr>
          <w:p w14:paraId="70E45117" w14:textId="77777777" w:rsidR="00617188" w:rsidRPr="008852C0" w:rsidRDefault="00617188" w:rsidP="00BA4D01">
            <w:pPr>
              <w:spacing w:line="240" w:lineRule="auto"/>
              <w:ind w:right="-10"/>
              <w:jc w:val="center"/>
              <w:rPr>
                <w:rFonts w:ascii="Browallia New" w:hAnsi="Browallia New" w:cs="Browallia New"/>
                <w:sz w:val="16"/>
                <w:szCs w:val="16"/>
              </w:rPr>
            </w:pPr>
          </w:p>
        </w:tc>
        <w:tc>
          <w:tcPr>
            <w:tcW w:w="236" w:type="dxa"/>
            <w:tcBorders>
              <w:left w:val="nil"/>
              <w:right w:val="nil"/>
            </w:tcBorders>
            <w:shd w:val="clear" w:color="auto" w:fill="auto"/>
          </w:tcPr>
          <w:p w14:paraId="0207C869" w14:textId="77777777" w:rsidR="00617188" w:rsidRPr="008852C0" w:rsidRDefault="00617188" w:rsidP="00BA4D01">
            <w:pPr>
              <w:spacing w:line="240" w:lineRule="auto"/>
              <w:ind w:right="-10"/>
              <w:jc w:val="center"/>
              <w:rPr>
                <w:rFonts w:ascii="Browallia New" w:hAnsi="Browallia New" w:cs="Browallia New"/>
                <w:sz w:val="16"/>
                <w:szCs w:val="16"/>
              </w:rPr>
            </w:pPr>
          </w:p>
        </w:tc>
        <w:tc>
          <w:tcPr>
            <w:tcW w:w="1188" w:type="dxa"/>
            <w:tcBorders>
              <w:top w:val="single" w:sz="4" w:space="0" w:color="auto"/>
              <w:left w:val="nil"/>
              <w:right w:val="nil"/>
            </w:tcBorders>
            <w:shd w:val="clear" w:color="auto" w:fill="auto"/>
          </w:tcPr>
          <w:p w14:paraId="7FA00ABB" w14:textId="77777777" w:rsidR="00617188" w:rsidRPr="008852C0" w:rsidRDefault="00617188" w:rsidP="00BA4D01">
            <w:pPr>
              <w:spacing w:line="240" w:lineRule="auto"/>
              <w:ind w:right="-10"/>
              <w:jc w:val="center"/>
              <w:rPr>
                <w:rFonts w:ascii="Browallia New" w:hAnsi="Browallia New" w:cs="Browallia New"/>
                <w:sz w:val="16"/>
                <w:szCs w:val="16"/>
              </w:rPr>
            </w:pPr>
          </w:p>
        </w:tc>
      </w:tr>
      <w:tr w:rsidR="00E20728" w:rsidRPr="008852C0" w14:paraId="54818970" w14:textId="77777777" w:rsidTr="00080605">
        <w:trPr>
          <w:trHeight w:val="231"/>
        </w:trPr>
        <w:tc>
          <w:tcPr>
            <w:tcW w:w="3637" w:type="dxa"/>
            <w:tcBorders>
              <w:top w:val="nil"/>
              <w:left w:val="nil"/>
              <w:bottom w:val="nil"/>
              <w:right w:val="nil"/>
            </w:tcBorders>
          </w:tcPr>
          <w:p w14:paraId="1145B9FC" w14:textId="77777777" w:rsidR="00E20728" w:rsidRPr="008852C0" w:rsidRDefault="00E20728" w:rsidP="001C3234">
            <w:pPr>
              <w:tabs>
                <w:tab w:val="clear" w:pos="3742"/>
              </w:tabs>
              <w:spacing w:line="240" w:lineRule="auto"/>
              <w:ind w:left="175" w:right="175" w:hanging="175"/>
              <w:rPr>
                <w:rFonts w:ascii="Browallia New" w:hAnsi="Browallia New" w:cs="Browallia New"/>
                <w:b/>
                <w:bCs/>
                <w:sz w:val="28"/>
                <w:szCs w:val="28"/>
                <w:cs/>
              </w:rPr>
            </w:pPr>
            <w:r w:rsidRPr="008852C0">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3AFCAF65" w14:textId="77777777" w:rsidR="00E20728" w:rsidRPr="008852C0" w:rsidRDefault="00E20728" w:rsidP="001C3234">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0AE18E09" w14:textId="77777777" w:rsidR="00E20728" w:rsidRPr="008852C0" w:rsidRDefault="00E20728" w:rsidP="001C3234">
            <w:pPr>
              <w:tabs>
                <w:tab w:val="decimal" w:pos="522"/>
              </w:tabs>
              <w:spacing w:line="240" w:lineRule="auto"/>
              <w:ind w:right="-10"/>
              <w:jc w:val="both"/>
              <w:rPr>
                <w:rFonts w:ascii="Browallia New" w:hAnsi="Browallia New" w:cs="Browallia New"/>
                <w:sz w:val="28"/>
                <w:szCs w:val="28"/>
              </w:rPr>
            </w:pPr>
          </w:p>
        </w:tc>
        <w:tc>
          <w:tcPr>
            <w:tcW w:w="1166" w:type="dxa"/>
            <w:tcBorders>
              <w:top w:val="nil"/>
              <w:left w:val="nil"/>
              <w:bottom w:val="nil"/>
              <w:right w:val="nil"/>
            </w:tcBorders>
          </w:tcPr>
          <w:p w14:paraId="0A12A8AB" w14:textId="77777777" w:rsidR="00E20728" w:rsidRPr="008852C0" w:rsidRDefault="00E20728" w:rsidP="001C3234">
            <w:pPr>
              <w:tabs>
                <w:tab w:val="decimal" w:pos="522"/>
              </w:tabs>
              <w:spacing w:line="240" w:lineRule="auto"/>
              <w:ind w:right="-10"/>
              <w:jc w:val="both"/>
              <w:rPr>
                <w:rFonts w:ascii="Browallia New" w:hAnsi="Browallia New" w:cs="Browallia New"/>
                <w:sz w:val="28"/>
                <w:szCs w:val="28"/>
              </w:rPr>
            </w:pPr>
          </w:p>
        </w:tc>
        <w:tc>
          <w:tcPr>
            <w:tcW w:w="242" w:type="dxa"/>
            <w:tcBorders>
              <w:top w:val="nil"/>
              <w:left w:val="nil"/>
              <w:bottom w:val="nil"/>
              <w:right w:val="nil"/>
            </w:tcBorders>
          </w:tcPr>
          <w:p w14:paraId="08DD60D8" w14:textId="77777777" w:rsidR="00E20728" w:rsidRPr="008852C0" w:rsidRDefault="00E20728" w:rsidP="001C3234">
            <w:pPr>
              <w:tabs>
                <w:tab w:val="decimal" w:pos="522"/>
              </w:tabs>
              <w:spacing w:line="240" w:lineRule="auto"/>
              <w:ind w:right="-10"/>
              <w:jc w:val="both"/>
              <w:rPr>
                <w:rFonts w:ascii="Browallia New" w:hAnsi="Browallia New" w:cs="Browallia New"/>
                <w:sz w:val="28"/>
                <w:szCs w:val="28"/>
              </w:rPr>
            </w:pPr>
          </w:p>
        </w:tc>
        <w:tc>
          <w:tcPr>
            <w:tcW w:w="1216" w:type="dxa"/>
            <w:tcBorders>
              <w:top w:val="nil"/>
              <w:left w:val="nil"/>
              <w:bottom w:val="nil"/>
              <w:right w:val="nil"/>
            </w:tcBorders>
          </w:tcPr>
          <w:p w14:paraId="2FD90534" w14:textId="65E52FB4" w:rsidR="00E20728" w:rsidRPr="008852C0" w:rsidRDefault="00E20728" w:rsidP="001C3234">
            <w:pPr>
              <w:tabs>
                <w:tab w:val="decimal" w:pos="522"/>
              </w:tabs>
              <w:spacing w:line="240" w:lineRule="auto"/>
              <w:ind w:right="-10"/>
              <w:jc w:val="both"/>
              <w:rPr>
                <w:rFonts w:ascii="Browallia New" w:hAnsi="Browallia New" w:cs="Browallia New"/>
                <w:sz w:val="28"/>
                <w:szCs w:val="28"/>
              </w:rPr>
            </w:pPr>
          </w:p>
        </w:tc>
        <w:tc>
          <w:tcPr>
            <w:tcW w:w="236" w:type="dxa"/>
            <w:tcBorders>
              <w:top w:val="nil"/>
              <w:left w:val="nil"/>
              <w:bottom w:val="nil"/>
              <w:right w:val="nil"/>
            </w:tcBorders>
          </w:tcPr>
          <w:p w14:paraId="33A9615A" w14:textId="77777777" w:rsidR="00E20728" w:rsidRPr="008852C0" w:rsidRDefault="00E20728" w:rsidP="001C3234">
            <w:pPr>
              <w:tabs>
                <w:tab w:val="decimal" w:pos="522"/>
              </w:tabs>
              <w:spacing w:line="240" w:lineRule="auto"/>
              <w:ind w:right="-10"/>
              <w:jc w:val="both"/>
              <w:rPr>
                <w:rFonts w:ascii="Browallia New" w:hAnsi="Browallia New" w:cs="Browallia New"/>
                <w:sz w:val="28"/>
                <w:szCs w:val="28"/>
              </w:rPr>
            </w:pPr>
          </w:p>
        </w:tc>
        <w:tc>
          <w:tcPr>
            <w:tcW w:w="1188" w:type="dxa"/>
            <w:tcBorders>
              <w:top w:val="nil"/>
              <w:left w:val="nil"/>
              <w:bottom w:val="nil"/>
              <w:right w:val="nil"/>
            </w:tcBorders>
            <w:vAlign w:val="bottom"/>
          </w:tcPr>
          <w:p w14:paraId="04087BC9" w14:textId="77777777" w:rsidR="00E20728" w:rsidRPr="008852C0"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CA35C6" w:rsidRPr="008852C0" w14:paraId="143C0BFA" w14:textId="77777777" w:rsidTr="00080605">
        <w:trPr>
          <w:trHeight w:val="86"/>
        </w:trPr>
        <w:tc>
          <w:tcPr>
            <w:tcW w:w="3637" w:type="dxa"/>
            <w:tcBorders>
              <w:top w:val="nil"/>
              <w:left w:val="nil"/>
              <w:bottom w:val="nil"/>
              <w:right w:val="nil"/>
            </w:tcBorders>
          </w:tcPr>
          <w:p w14:paraId="0882691B" w14:textId="6F2D4B59" w:rsidR="00CA35C6" w:rsidRPr="008852C0" w:rsidRDefault="00CA35C6" w:rsidP="00CA35C6">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0E06D501" w14:textId="255C39A6" w:rsidR="00CA35C6" w:rsidRPr="008852C0" w:rsidRDefault="00F42452" w:rsidP="00CA35C6">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37263093" w14:textId="77777777" w:rsidR="00CA35C6" w:rsidRPr="008852C0" w:rsidRDefault="00CA35C6" w:rsidP="00CA35C6">
            <w:pPr>
              <w:spacing w:line="240" w:lineRule="auto"/>
              <w:ind w:left="252"/>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4F224D7F" w14:textId="4108A538"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42" w:type="dxa"/>
            <w:tcBorders>
              <w:top w:val="nil"/>
              <w:left w:val="nil"/>
              <w:bottom w:val="nil"/>
              <w:right w:val="nil"/>
            </w:tcBorders>
          </w:tcPr>
          <w:p w14:paraId="7203CFA9" w14:textId="77777777" w:rsidR="00CA35C6" w:rsidRPr="008852C0" w:rsidRDefault="00CA35C6" w:rsidP="00CA35C6">
            <w:pPr>
              <w:spacing w:line="240" w:lineRule="auto"/>
              <w:ind w:left="252"/>
              <w:jc w:val="right"/>
              <w:rPr>
                <w:rFonts w:ascii="Browallia New" w:hAnsi="Browallia New" w:cs="Browallia New"/>
                <w:sz w:val="28"/>
                <w:szCs w:val="28"/>
              </w:rPr>
            </w:pPr>
          </w:p>
        </w:tc>
        <w:tc>
          <w:tcPr>
            <w:tcW w:w="1216" w:type="dxa"/>
            <w:tcBorders>
              <w:top w:val="nil"/>
              <w:left w:val="nil"/>
              <w:bottom w:val="nil"/>
              <w:right w:val="nil"/>
            </w:tcBorders>
            <w:shd w:val="clear" w:color="auto" w:fill="FFFFFF" w:themeFill="background1"/>
          </w:tcPr>
          <w:p w14:paraId="17426E06" w14:textId="48D109A5" w:rsidR="00CA35C6" w:rsidRPr="008852C0" w:rsidRDefault="00153F48" w:rsidP="00CA35C6">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1.19</w:t>
            </w:r>
          </w:p>
        </w:tc>
        <w:tc>
          <w:tcPr>
            <w:tcW w:w="236" w:type="dxa"/>
            <w:tcBorders>
              <w:top w:val="nil"/>
              <w:left w:val="nil"/>
              <w:bottom w:val="nil"/>
              <w:right w:val="nil"/>
            </w:tcBorders>
          </w:tcPr>
          <w:p w14:paraId="6A8397BF" w14:textId="77777777" w:rsidR="00CA35C6" w:rsidRPr="008852C0" w:rsidRDefault="00CA35C6" w:rsidP="00CA35C6">
            <w:pPr>
              <w:spacing w:line="240" w:lineRule="auto"/>
              <w:ind w:left="252"/>
              <w:jc w:val="right"/>
              <w:rPr>
                <w:rFonts w:ascii="Browallia New" w:hAnsi="Browallia New" w:cs="Browallia New"/>
                <w:sz w:val="28"/>
                <w:szCs w:val="28"/>
              </w:rPr>
            </w:pPr>
          </w:p>
        </w:tc>
        <w:tc>
          <w:tcPr>
            <w:tcW w:w="1188" w:type="dxa"/>
            <w:tcBorders>
              <w:top w:val="nil"/>
              <w:left w:val="nil"/>
              <w:bottom w:val="nil"/>
              <w:right w:val="nil"/>
            </w:tcBorders>
          </w:tcPr>
          <w:p w14:paraId="556163BC" w14:textId="59742C94" w:rsidR="00CA35C6" w:rsidRPr="008852C0" w:rsidRDefault="00CA35C6" w:rsidP="00CA35C6">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lang w:val="en-GB"/>
              </w:rPr>
              <w:t>2.70</w:t>
            </w:r>
          </w:p>
        </w:tc>
      </w:tr>
      <w:tr w:rsidR="00CA35C6" w:rsidRPr="008852C0" w14:paraId="761A9422" w14:textId="77777777" w:rsidTr="00080605">
        <w:trPr>
          <w:trHeight w:val="319"/>
        </w:trPr>
        <w:tc>
          <w:tcPr>
            <w:tcW w:w="3637" w:type="dxa"/>
            <w:tcBorders>
              <w:top w:val="nil"/>
              <w:left w:val="nil"/>
              <w:bottom w:val="nil"/>
              <w:right w:val="nil"/>
            </w:tcBorders>
          </w:tcPr>
          <w:p w14:paraId="5EA41FC7" w14:textId="0A85700B" w:rsidR="00CA35C6" w:rsidRPr="008852C0" w:rsidRDefault="00CA35C6" w:rsidP="00CA35C6">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59640AB4" w14:textId="265F328D" w:rsidR="00CA35C6" w:rsidRPr="008852C0" w:rsidRDefault="00F42452" w:rsidP="00CA35C6">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6DFB8D6E"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666DA055" w14:textId="03B73901"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42" w:type="dxa"/>
            <w:tcBorders>
              <w:top w:val="nil"/>
              <w:left w:val="nil"/>
              <w:bottom w:val="nil"/>
              <w:right w:val="nil"/>
            </w:tcBorders>
          </w:tcPr>
          <w:p w14:paraId="16ACC1F6"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FFFFFF" w:themeFill="background1"/>
          </w:tcPr>
          <w:p w14:paraId="7C99AF1D" w14:textId="1D47BA8D" w:rsidR="00CA35C6" w:rsidRPr="008852C0" w:rsidRDefault="006B16C3" w:rsidP="00CA35C6">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0.9</w:t>
            </w:r>
            <w:r w:rsidR="0024471E" w:rsidRPr="008852C0">
              <w:rPr>
                <w:rFonts w:ascii="Browallia New" w:hAnsi="Browallia New" w:cs="Browallia New"/>
                <w:sz w:val="28"/>
                <w:szCs w:val="28"/>
              </w:rPr>
              <w:t>9</w:t>
            </w:r>
          </w:p>
        </w:tc>
        <w:tc>
          <w:tcPr>
            <w:tcW w:w="236" w:type="dxa"/>
            <w:tcBorders>
              <w:top w:val="nil"/>
              <w:left w:val="nil"/>
              <w:bottom w:val="nil"/>
              <w:right w:val="nil"/>
            </w:tcBorders>
          </w:tcPr>
          <w:p w14:paraId="2EDFE6F2"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5EAB8BAF" w14:textId="58DF0733" w:rsidR="00CA35C6" w:rsidRPr="008852C0" w:rsidRDefault="00CA35C6" w:rsidP="00CA35C6">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1.08</w:t>
            </w:r>
          </w:p>
        </w:tc>
      </w:tr>
      <w:tr w:rsidR="00CA35C6" w:rsidRPr="008852C0" w14:paraId="70126F0A" w14:textId="77777777" w:rsidTr="002012B2">
        <w:trPr>
          <w:trHeight w:val="319"/>
        </w:trPr>
        <w:tc>
          <w:tcPr>
            <w:tcW w:w="3637" w:type="dxa"/>
            <w:tcBorders>
              <w:top w:val="nil"/>
              <w:left w:val="nil"/>
              <w:bottom w:val="nil"/>
              <w:right w:val="nil"/>
            </w:tcBorders>
          </w:tcPr>
          <w:p w14:paraId="0DC9C673" w14:textId="662497D6" w:rsidR="00CA35C6" w:rsidRPr="008852C0" w:rsidRDefault="00CA35C6" w:rsidP="00CA35C6">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10CED52A" w14:textId="6BCCDBD7" w:rsidR="00CA35C6" w:rsidRPr="008852C0" w:rsidRDefault="00F42452" w:rsidP="00CA35C6">
            <w:pPr>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69D46640"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146395B8" w14:textId="7CD62A14"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lang w:val="en-GB"/>
              </w:rPr>
              <w:t>-</w:t>
            </w:r>
          </w:p>
        </w:tc>
        <w:tc>
          <w:tcPr>
            <w:tcW w:w="242" w:type="dxa"/>
            <w:tcBorders>
              <w:top w:val="nil"/>
              <w:left w:val="nil"/>
              <w:bottom w:val="nil"/>
              <w:right w:val="nil"/>
            </w:tcBorders>
          </w:tcPr>
          <w:p w14:paraId="4B737FF8"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29013BEA" w14:textId="107B0DE0" w:rsidR="00CA35C6" w:rsidRPr="008852C0" w:rsidRDefault="009E78FB" w:rsidP="00CA35C6">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2.</w:t>
            </w:r>
            <w:r w:rsidR="00DA723B" w:rsidRPr="008852C0">
              <w:rPr>
                <w:rFonts w:ascii="Browallia New" w:hAnsi="Browallia New" w:cs="Browallia New"/>
                <w:sz w:val="28"/>
                <w:szCs w:val="28"/>
              </w:rPr>
              <w:t>4</w:t>
            </w:r>
            <w:r w:rsidRPr="008852C0">
              <w:rPr>
                <w:rFonts w:ascii="Browallia New" w:hAnsi="Browallia New" w:cs="Browallia New"/>
                <w:sz w:val="28"/>
                <w:szCs w:val="28"/>
              </w:rPr>
              <w:t>1</w:t>
            </w:r>
          </w:p>
        </w:tc>
        <w:tc>
          <w:tcPr>
            <w:tcW w:w="236" w:type="dxa"/>
            <w:tcBorders>
              <w:top w:val="nil"/>
              <w:left w:val="nil"/>
              <w:bottom w:val="nil"/>
              <w:right w:val="nil"/>
            </w:tcBorders>
          </w:tcPr>
          <w:p w14:paraId="2F644C49"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35CF62EA" w14:textId="7F241CC5" w:rsidR="00CA35C6" w:rsidRPr="008852C0" w:rsidRDefault="00CA35C6" w:rsidP="00CA35C6">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rPr>
              <w:t>2.11</w:t>
            </w:r>
          </w:p>
        </w:tc>
      </w:tr>
      <w:tr w:rsidR="00CA35C6" w:rsidRPr="008852C0" w14:paraId="7F815E31" w14:textId="77777777" w:rsidTr="002012B2">
        <w:trPr>
          <w:trHeight w:val="319"/>
        </w:trPr>
        <w:tc>
          <w:tcPr>
            <w:tcW w:w="3637" w:type="dxa"/>
            <w:tcBorders>
              <w:top w:val="nil"/>
              <w:left w:val="nil"/>
              <w:bottom w:val="nil"/>
              <w:right w:val="nil"/>
            </w:tcBorders>
          </w:tcPr>
          <w:p w14:paraId="365AE3E4" w14:textId="494BD727" w:rsidR="00CA35C6" w:rsidRPr="008852C0" w:rsidRDefault="00CA35C6" w:rsidP="00CA35C6">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57E56483" w14:textId="6AC602E4" w:rsidR="00CA35C6" w:rsidRPr="008852C0" w:rsidRDefault="00F42452" w:rsidP="00CA35C6">
            <w:pPr>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164DE8C2"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45E714EC" w14:textId="7CB84402"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42" w:type="dxa"/>
            <w:tcBorders>
              <w:top w:val="nil"/>
              <w:left w:val="nil"/>
              <w:bottom w:val="nil"/>
              <w:right w:val="nil"/>
            </w:tcBorders>
          </w:tcPr>
          <w:p w14:paraId="4D1A6F49"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0A2C1D4A" w14:textId="0385B9DF" w:rsidR="00CA35C6" w:rsidRPr="008852C0" w:rsidRDefault="00E90609" w:rsidP="00CA35C6">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1.29</w:t>
            </w:r>
          </w:p>
        </w:tc>
        <w:tc>
          <w:tcPr>
            <w:tcW w:w="236" w:type="dxa"/>
            <w:tcBorders>
              <w:top w:val="nil"/>
              <w:left w:val="nil"/>
              <w:bottom w:val="nil"/>
              <w:right w:val="nil"/>
            </w:tcBorders>
          </w:tcPr>
          <w:p w14:paraId="596C4439"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29821C38" w14:textId="2770AB54" w:rsidR="00CA35C6" w:rsidRPr="008852C0" w:rsidRDefault="00CA35C6" w:rsidP="00CA35C6">
            <w:pPr>
              <w:spacing w:line="240" w:lineRule="auto"/>
              <w:ind w:right="-11"/>
              <w:jc w:val="right"/>
              <w:rPr>
                <w:rFonts w:ascii="Browallia New" w:hAnsi="Browallia New" w:cs="Browallia New"/>
                <w:sz w:val="28"/>
                <w:szCs w:val="28"/>
                <w:cs/>
              </w:rPr>
            </w:pPr>
            <w:r w:rsidRPr="008852C0">
              <w:rPr>
                <w:rFonts w:ascii="Browallia New" w:hAnsi="Browallia New" w:cs="Browallia New"/>
                <w:sz w:val="28"/>
                <w:szCs w:val="28"/>
                <w:lang w:val="en-GB"/>
              </w:rPr>
              <w:t>1.79</w:t>
            </w:r>
          </w:p>
        </w:tc>
      </w:tr>
      <w:tr w:rsidR="00CA35C6" w:rsidRPr="008852C0" w14:paraId="6AA9926B" w14:textId="77777777" w:rsidTr="00080605">
        <w:trPr>
          <w:trHeight w:val="319"/>
        </w:trPr>
        <w:tc>
          <w:tcPr>
            <w:tcW w:w="3637" w:type="dxa"/>
            <w:tcBorders>
              <w:top w:val="nil"/>
              <w:left w:val="nil"/>
              <w:bottom w:val="nil"/>
              <w:right w:val="nil"/>
            </w:tcBorders>
          </w:tcPr>
          <w:p w14:paraId="40E304C7" w14:textId="4F2BB089" w:rsidR="00CA35C6" w:rsidRPr="008852C0" w:rsidRDefault="00CA35C6" w:rsidP="00CA35C6">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603B13D8" w14:textId="5BC1FD83" w:rsidR="00CA35C6" w:rsidRPr="008852C0" w:rsidDel="00EE5C2C" w:rsidRDefault="00F42452" w:rsidP="00CA35C6">
            <w:pPr>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55751F3B"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093C0B81" w14:textId="0F2BB611"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42" w:type="dxa"/>
            <w:tcBorders>
              <w:top w:val="nil"/>
              <w:left w:val="nil"/>
              <w:bottom w:val="nil"/>
              <w:right w:val="nil"/>
            </w:tcBorders>
          </w:tcPr>
          <w:p w14:paraId="5F920B02"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FFFFFF" w:themeFill="background1"/>
          </w:tcPr>
          <w:p w14:paraId="00BD3FF2" w14:textId="4F4301D0" w:rsidR="00CA35C6" w:rsidRPr="008852C0" w:rsidDel="00EE5C2C" w:rsidRDefault="005C6B49" w:rsidP="00CA35C6">
            <w:pPr>
              <w:spacing w:line="240" w:lineRule="auto"/>
              <w:ind w:right="-11"/>
              <w:jc w:val="right"/>
              <w:rPr>
                <w:rFonts w:ascii="Browallia New" w:hAnsi="Browallia New" w:cs="Browallia New"/>
                <w:sz w:val="28"/>
                <w:szCs w:val="28"/>
                <w:cs/>
                <w:lang w:val="en-GB"/>
              </w:rPr>
            </w:pPr>
            <w:r w:rsidRPr="008852C0">
              <w:rPr>
                <w:rFonts w:ascii="Browallia New" w:hAnsi="Browallia New" w:cs="Browallia New"/>
                <w:sz w:val="28"/>
                <w:szCs w:val="28"/>
                <w:lang w:val="en-GB"/>
              </w:rPr>
              <w:t>23.33</w:t>
            </w:r>
          </w:p>
        </w:tc>
        <w:tc>
          <w:tcPr>
            <w:tcW w:w="236" w:type="dxa"/>
            <w:tcBorders>
              <w:top w:val="nil"/>
              <w:left w:val="nil"/>
              <w:bottom w:val="nil"/>
              <w:right w:val="nil"/>
            </w:tcBorders>
          </w:tcPr>
          <w:p w14:paraId="774ACFD2"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0C13B23D" w14:textId="28696F70" w:rsidR="00CA35C6" w:rsidRPr="008852C0" w:rsidDel="00EE5C2C" w:rsidRDefault="00CA35C6" w:rsidP="00CA35C6">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rPr>
              <w:t>23.67</w:t>
            </w:r>
          </w:p>
        </w:tc>
      </w:tr>
      <w:tr w:rsidR="00CA35C6" w:rsidRPr="008852C0" w14:paraId="52FB6E64" w14:textId="77777777" w:rsidTr="002012B2">
        <w:trPr>
          <w:trHeight w:val="319"/>
        </w:trPr>
        <w:tc>
          <w:tcPr>
            <w:tcW w:w="3637" w:type="dxa"/>
            <w:tcBorders>
              <w:top w:val="nil"/>
              <w:left w:val="nil"/>
              <w:bottom w:val="nil"/>
              <w:right w:val="nil"/>
            </w:tcBorders>
          </w:tcPr>
          <w:p w14:paraId="74B1DB34" w14:textId="708849FE" w:rsidR="00CA35C6" w:rsidRPr="008852C0" w:rsidRDefault="00CA35C6" w:rsidP="00CA35C6">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663347A9" w14:textId="3759C3CA" w:rsidR="00CA35C6" w:rsidRPr="008852C0" w:rsidRDefault="00F42452" w:rsidP="00CA35C6">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5850FC47"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35EB207C" w14:textId="31B76261"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42" w:type="dxa"/>
            <w:tcBorders>
              <w:top w:val="nil"/>
              <w:left w:val="nil"/>
              <w:bottom w:val="nil"/>
              <w:right w:val="nil"/>
            </w:tcBorders>
          </w:tcPr>
          <w:p w14:paraId="184A1615"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6D3DDFB8" w14:textId="04665A43" w:rsidR="00CA35C6" w:rsidRPr="008852C0" w:rsidRDefault="00DE2E72" w:rsidP="00CA35C6">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9.60</w:t>
            </w:r>
          </w:p>
        </w:tc>
        <w:tc>
          <w:tcPr>
            <w:tcW w:w="236" w:type="dxa"/>
            <w:tcBorders>
              <w:top w:val="nil"/>
              <w:left w:val="nil"/>
              <w:bottom w:val="nil"/>
              <w:right w:val="nil"/>
            </w:tcBorders>
          </w:tcPr>
          <w:p w14:paraId="79BC899B"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0F7F193" w14:textId="6FE4DED2" w:rsidR="00CA35C6" w:rsidRPr="008852C0" w:rsidRDefault="00CA35C6" w:rsidP="00CA35C6">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rPr>
              <w:t>6</w:t>
            </w:r>
            <w:r w:rsidRPr="008852C0">
              <w:rPr>
                <w:rFonts w:ascii="Browallia New" w:hAnsi="Browallia New" w:cs="Browallia New"/>
                <w:sz w:val="28"/>
                <w:szCs w:val="28"/>
                <w:lang w:val="en-GB"/>
              </w:rPr>
              <w:t>.00</w:t>
            </w:r>
          </w:p>
        </w:tc>
      </w:tr>
      <w:tr w:rsidR="00CA35C6" w:rsidRPr="008852C0" w14:paraId="5EB68298" w14:textId="77777777" w:rsidTr="002012B2">
        <w:trPr>
          <w:trHeight w:val="319"/>
        </w:trPr>
        <w:tc>
          <w:tcPr>
            <w:tcW w:w="3637" w:type="dxa"/>
            <w:tcBorders>
              <w:top w:val="nil"/>
              <w:left w:val="nil"/>
              <w:bottom w:val="nil"/>
              <w:right w:val="nil"/>
            </w:tcBorders>
          </w:tcPr>
          <w:p w14:paraId="47B4C831" w14:textId="13C467A1" w:rsidR="00CA35C6" w:rsidRPr="008852C0" w:rsidRDefault="00CA35C6" w:rsidP="00CA35C6">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7D70E028" w14:textId="7D76D61D" w:rsidR="00CA35C6" w:rsidRPr="008852C0" w:rsidRDefault="00F42452" w:rsidP="00CA35C6">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6E544EFF"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33677F34" w14:textId="2B84F944"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42" w:type="dxa"/>
            <w:tcBorders>
              <w:top w:val="nil"/>
              <w:left w:val="nil"/>
              <w:bottom w:val="nil"/>
              <w:right w:val="nil"/>
            </w:tcBorders>
          </w:tcPr>
          <w:p w14:paraId="2487BD64"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06797475" w14:textId="458DF040" w:rsidR="00CA35C6" w:rsidRPr="008852C0" w:rsidRDefault="00626AE8" w:rsidP="00CA35C6">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0.46</w:t>
            </w:r>
          </w:p>
        </w:tc>
        <w:tc>
          <w:tcPr>
            <w:tcW w:w="236" w:type="dxa"/>
            <w:tcBorders>
              <w:top w:val="nil"/>
              <w:left w:val="nil"/>
              <w:bottom w:val="nil"/>
              <w:right w:val="nil"/>
            </w:tcBorders>
          </w:tcPr>
          <w:p w14:paraId="7C7558C8"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CDBFE45" w14:textId="3A4514E7" w:rsidR="00CA35C6" w:rsidRPr="008852C0" w:rsidRDefault="00CA35C6" w:rsidP="00CA35C6">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0.37</w:t>
            </w:r>
          </w:p>
        </w:tc>
      </w:tr>
      <w:tr w:rsidR="00CA35C6" w:rsidRPr="008852C0" w14:paraId="5B57BE7C" w14:textId="77777777" w:rsidTr="00080605">
        <w:trPr>
          <w:trHeight w:val="319"/>
        </w:trPr>
        <w:tc>
          <w:tcPr>
            <w:tcW w:w="3637" w:type="dxa"/>
            <w:tcBorders>
              <w:top w:val="nil"/>
              <w:left w:val="nil"/>
              <w:bottom w:val="nil"/>
              <w:right w:val="nil"/>
            </w:tcBorders>
          </w:tcPr>
          <w:p w14:paraId="154D3371" w14:textId="6CAC0D52" w:rsidR="00CA35C6" w:rsidRPr="008852C0" w:rsidRDefault="00CA35C6" w:rsidP="00CA35C6">
            <w:pPr>
              <w:tabs>
                <w:tab w:val="clear" w:pos="3742"/>
              </w:tabs>
              <w:spacing w:line="240" w:lineRule="auto"/>
              <w:ind w:left="175" w:right="175"/>
              <w:rPr>
                <w:rFonts w:ascii="Browallia New" w:hAnsi="Browallia New" w:cs="Browallia New"/>
                <w:sz w:val="28"/>
                <w:szCs w:val="28"/>
                <w:highlight w:val="yellow"/>
                <w:cs/>
              </w:rPr>
            </w:pPr>
            <w:r w:rsidRPr="008852C0">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4DBB391C" w14:textId="16B280F9" w:rsidR="00CA35C6" w:rsidRPr="008852C0" w:rsidRDefault="00F42452" w:rsidP="00CA35C6">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228AD6D1"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435FDC21" w14:textId="4452554F"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42" w:type="dxa"/>
            <w:tcBorders>
              <w:top w:val="nil"/>
              <w:left w:val="nil"/>
              <w:bottom w:val="nil"/>
              <w:right w:val="nil"/>
            </w:tcBorders>
          </w:tcPr>
          <w:p w14:paraId="4F8CAD69"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FFFFFF" w:themeFill="background1"/>
          </w:tcPr>
          <w:p w14:paraId="62E583A9" w14:textId="6DF07E8A" w:rsidR="00CA35C6" w:rsidRPr="008852C0" w:rsidRDefault="008E33F9" w:rsidP="00CA35C6">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0.</w:t>
            </w:r>
            <w:r w:rsidR="00DE580B" w:rsidRPr="008852C0">
              <w:rPr>
                <w:rFonts w:ascii="Browallia New" w:hAnsi="Browallia New" w:cs="Browallia New"/>
                <w:sz w:val="28"/>
                <w:szCs w:val="28"/>
                <w:lang w:val="en-GB"/>
              </w:rPr>
              <w:t>17</w:t>
            </w:r>
          </w:p>
        </w:tc>
        <w:tc>
          <w:tcPr>
            <w:tcW w:w="236" w:type="dxa"/>
            <w:tcBorders>
              <w:top w:val="nil"/>
              <w:left w:val="nil"/>
              <w:bottom w:val="nil"/>
              <w:right w:val="nil"/>
            </w:tcBorders>
          </w:tcPr>
          <w:p w14:paraId="19F8E787"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7CD6E68E" w14:textId="073FAA14" w:rsidR="00CA35C6" w:rsidRPr="008852C0" w:rsidRDefault="00CA35C6" w:rsidP="00CA35C6">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0.34</w:t>
            </w:r>
          </w:p>
        </w:tc>
      </w:tr>
      <w:tr w:rsidR="00CA35C6" w:rsidRPr="008852C0" w14:paraId="3321F721" w14:textId="77777777" w:rsidTr="00080605">
        <w:trPr>
          <w:trHeight w:val="319"/>
        </w:trPr>
        <w:tc>
          <w:tcPr>
            <w:tcW w:w="3637" w:type="dxa"/>
            <w:tcBorders>
              <w:top w:val="nil"/>
              <w:left w:val="nil"/>
              <w:bottom w:val="nil"/>
              <w:right w:val="nil"/>
            </w:tcBorders>
          </w:tcPr>
          <w:p w14:paraId="3B3C006D" w14:textId="0BC6C3AE" w:rsidR="00CA35C6" w:rsidRPr="008852C0" w:rsidRDefault="00CA35C6" w:rsidP="00CA35C6">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7E92147" w14:textId="05E4048B" w:rsidR="00CA35C6" w:rsidRPr="008852C0" w:rsidDel="00AA3715" w:rsidRDefault="00F42452" w:rsidP="00CA35C6">
            <w:pPr>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15AE65CE"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5E844E79" w14:textId="0BE3CA21"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42" w:type="dxa"/>
            <w:tcBorders>
              <w:top w:val="nil"/>
              <w:left w:val="nil"/>
              <w:bottom w:val="nil"/>
              <w:right w:val="nil"/>
            </w:tcBorders>
          </w:tcPr>
          <w:p w14:paraId="14C37278"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FFFFFF" w:themeFill="background1"/>
          </w:tcPr>
          <w:p w14:paraId="290B1866" w14:textId="73EE4025" w:rsidR="00CA35C6" w:rsidRPr="008852C0" w:rsidDel="00AA3715" w:rsidRDefault="00782BB3" w:rsidP="00CA35C6">
            <w:pPr>
              <w:spacing w:line="240" w:lineRule="auto"/>
              <w:ind w:right="-11"/>
              <w:jc w:val="right"/>
              <w:rPr>
                <w:rFonts w:ascii="Browallia New" w:hAnsi="Browallia New" w:cs="Browallia New"/>
                <w:sz w:val="28"/>
                <w:szCs w:val="28"/>
                <w:cs/>
                <w:lang w:val="en-GB"/>
              </w:rPr>
            </w:pPr>
            <w:r w:rsidRPr="008852C0">
              <w:rPr>
                <w:rFonts w:ascii="Browallia New" w:hAnsi="Browallia New" w:cs="Browallia New"/>
                <w:sz w:val="28"/>
                <w:szCs w:val="28"/>
                <w:lang w:val="en-GB"/>
              </w:rPr>
              <w:t>3.26</w:t>
            </w:r>
          </w:p>
        </w:tc>
        <w:tc>
          <w:tcPr>
            <w:tcW w:w="236" w:type="dxa"/>
            <w:tcBorders>
              <w:top w:val="nil"/>
              <w:left w:val="nil"/>
              <w:bottom w:val="nil"/>
              <w:right w:val="nil"/>
            </w:tcBorders>
          </w:tcPr>
          <w:p w14:paraId="29B3BA60"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6F01CCFD" w14:textId="306C71AC" w:rsidR="00CA35C6" w:rsidRPr="008852C0" w:rsidRDefault="00CA35C6" w:rsidP="00CA35C6">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8.60</w:t>
            </w:r>
          </w:p>
        </w:tc>
      </w:tr>
      <w:tr w:rsidR="00CA35C6" w:rsidRPr="008852C0" w14:paraId="3F694718" w14:textId="77777777" w:rsidTr="00080605">
        <w:trPr>
          <w:trHeight w:val="319"/>
        </w:trPr>
        <w:tc>
          <w:tcPr>
            <w:tcW w:w="3637" w:type="dxa"/>
            <w:tcBorders>
              <w:top w:val="nil"/>
              <w:left w:val="nil"/>
              <w:bottom w:val="nil"/>
              <w:right w:val="nil"/>
            </w:tcBorders>
          </w:tcPr>
          <w:p w14:paraId="31C98F5C" w14:textId="2207F47B" w:rsidR="00CA35C6" w:rsidRPr="008852C0" w:rsidRDefault="00CA35C6" w:rsidP="00CA35C6">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1C8D7D76" w14:textId="263AD778" w:rsidR="00CA35C6" w:rsidRPr="008852C0" w:rsidDel="00AA3715" w:rsidRDefault="00CA35C6" w:rsidP="00CA35C6">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7B12E4D1"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tcPr>
          <w:p w14:paraId="1EE114AC" w14:textId="3A68E6B1"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42" w:type="dxa"/>
            <w:tcBorders>
              <w:top w:val="nil"/>
              <w:left w:val="nil"/>
              <w:bottom w:val="nil"/>
              <w:right w:val="nil"/>
            </w:tcBorders>
          </w:tcPr>
          <w:p w14:paraId="3BE2CFF2"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7503901" w14:textId="6566F4CE" w:rsidR="00CA35C6" w:rsidRPr="008852C0" w:rsidDel="00AA3715" w:rsidRDefault="00CA35C6" w:rsidP="00CA35C6">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2BA796C8" w14:textId="77777777" w:rsidR="00CA35C6" w:rsidRPr="008852C0" w:rsidRDefault="00CA35C6" w:rsidP="00CA35C6">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7505211" w14:textId="39CA813E" w:rsidR="00CA35C6" w:rsidRPr="008852C0" w:rsidRDefault="00CA35C6" w:rsidP="00CA35C6">
            <w:pPr>
              <w:spacing w:line="240" w:lineRule="auto"/>
              <w:ind w:right="-11"/>
              <w:jc w:val="right"/>
              <w:rPr>
                <w:rFonts w:ascii="Browallia New" w:hAnsi="Browallia New" w:cs="Browallia New"/>
                <w:sz w:val="28"/>
                <w:szCs w:val="28"/>
                <w:lang w:val="en-GB"/>
              </w:rPr>
            </w:pPr>
          </w:p>
        </w:tc>
      </w:tr>
      <w:tr w:rsidR="00CA35C6" w:rsidRPr="008852C0" w14:paraId="0C7C7DE2" w14:textId="77777777" w:rsidTr="00080605">
        <w:trPr>
          <w:trHeight w:val="322"/>
        </w:trPr>
        <w:tc>
          <w:tcPr>
            <w:tcW w:w="4771" w:type="dxa"/>
            <w:gridSpan w:val="2"/>
            <w:tcBorders>
              <w:top w:val="nil"/>
              <w:left w:val="nil"/>
              <w:bottom w:val="nil"/>
              <w:right w:val="nil"/>
            </w:tcBorders>
            <w:vAlign w:val="bottom"/>
          </w:tcPr>
          <w:p w14:paraId="53BC41C3" w14:textId="5BA08193" w:rsidR="00CA35C6" w:rsidRPr="008852C0" w:rsidRDefault="00CA35C6" w:rsidP="00CA35C6">
            <w:pPr>
              <w:spacing w:line="240" w:lineRule="auto"/>
              <w:ind w:right="-10"/>
              <w:rPr>
                <w:rFonts w:ascii="Browallia New" w:hAnsi="Browallia New" w:cs="Browallia New"/>
                <w:sz w:val="14"/>
                <w:szCs w:val="14"/>
                <w:lang w:val="en-GB"/>
              </w:rPr>
            </w:pPr>
            <w:r w:rsidRPr="008852C0">
              <w:rPr>
                <w:rFonts w:ascii="Browallia New" w:hAnsi="Browallia New" w:cs="Browallia New"/>
                <w:b/>
                <w:bCs/>
                <w:sz w:val="28"/>
                <w:szCs w:val="28"/>
                <w:cs/>
              </w:rPr>
              <w:t>รายการธุรกิจกับบุคคลและบริษัทที่เกี่ยวข้องกัน</w:t>
            </w:r>
          </w:p>
        </w:tc>
        <w:tc>
          <w:tcPr>
            <w:tcW w:w="283" w:type="dxa"/>
            <w:tcBorders>
              <w:top w:val="nil"/>
              <w:left w:val="nil"/>
              <w:bottom w:val="nil"/>
              <w:right w:val="nil"/>
            </w:tcBorders>
            <w:shd w:val="clear" w:color="auto" w:fill="auto"/>
            <w:vAlign w:val="bottom"/>
          </w:tcPr>
          <w:p w14:paraId="7833A749" w14:textId="77777777" w:rsidR="00CA35C6" w:rsidRPr="008852C0" w:rsidRDefault="00CA35C6" w:rsidP="00CA35C6">
            <w:pPr>
              <w:tabs>
                <w:tab w:val="decimal" w:pos="492"/>
              </w:tabs>
              <w:spacing w:line="240" w:lineRule="auto"/>
              <w:ind w:right="-10"/>
              <w:jc w:val="right"/>
              <w:rPr>
                <w:rFonts w:ascii="Browallia New" w:hAnsi="Browallia New" w:cs="Browallia New"/>
                <w:sz w:val="14"/>
                <w:szCs w:val="14"/>
              </w:rPr>
            </w:pPr>
          </w:p>
        </w:tc>
        <w:tc>
          <w:tcPr>
            <w:tcW w:w="1166" w:type="dxa"/>
            <w:tcBorders>
              <w:top w:val="nil"/>
              <w:left w:val="nil"/>
              <w:bottom w:val="nil"/>
              <w:right w:val="nil"/>
            </w:tcBorders>
          </w:tcPr>
          <w:p w14:paraId="70A5865D" w14:textId="77777777" w:rsidR="00CA35C6" w:rsidRPr="008852C0" w:rsidRDefault="00CA35C6" w:rsidP="00CA35C6">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2" w:type="dxa"/>
            <w:tcBorders>
              <w:top w:val="nil"/>
              <w:left w:val="nil"/>
              <w:bottom w:val="nil"/>
              <w:right w:val="nil"/>
            </w:tcBorders>
          </w:tcPr>
          <w:p w14:paraId="19209EE4" w14:textId="77777777" w:rsidR="00CA35C6" w:rsidRPr="008852C0" w:rsidRDefault="00CA35C6" w:rsidP="00CA35C6">
            <w:pPr>
              <w:tabs>
                <w:tab w:val="decimal" w:pos="492"/>
              </w:tabs>
              <w:spacing w:line="240" w:lineRule="auto"/>
              <w:ind w:right="-10"/>
              <w:jc w:val="right"/>
              <w:rPr>
                <w:rFonts w:ascii="Browallia New" w:hAnsi="Browallia New" w:cs="Browallia New"/>
                <w:sz w:val="14"/>
                <w:szCs w:val="14"/>
              </w:rPr>
            </w:pPr>
          </w:p>
        </w:tc>
        <w:tc>
          <w:tcPr>
            <w:tcW w:w="1216" w:type="dxa"/>
            <w:tcBorders>
              <w:top w:val="nil"/>
              <w:left w:val="nil"/>
              <w:bottom w:val="nil"/>
              <w:right w:val="nil"/>
            </w:tcBorders>
          </w:tcPr>
          <w:p w14:paraId="137C431C" w14:textId="77777777" w:rsidR="00CA35C6" w:rsidRPr="008852C0" w:rsidDel="00AA3715" w:rsidRDefault="00CA35C6" w:rsidP="00CA35C6">
            <w:pPr>
              <w:spacing w:line="240" w:lineRule="auto"/>
              <w:ind w:right="-11"/>
              <w:jc w:val="right"/>
              <w:rPr>
                <w:rFonts w:ascii="Browallia New" w:hAnsi="Browallia New" w:cs="Browallia New"/>
                <w:sz w:val="14"/>
                <w:szCs w:val="14"/>
                <w:cs/>
                <w:lang w:val="en-GB"/>
              </w:rPr>
            </w:pPr>
          </w:p>
        </w:tc>
        <w:tc>
          <w:tcPr>
            <w:tcW w:w="236" w:type="dxa"/>
            <w:tcBorders>
              <w:top w:val="nil"/>
              <w:left w:val="nil"/>
              <w:bottom w:val="nil"/>
              <w:right w:val="nil"/>
            </w:tcBorders>
            <w:vAlign w:val="bottom"/>
          </w:tcPr>
          <w:p w14:paraId="21273814" w14:textId="052D89F7" w:rsidR="00CA35C6" w:rsidRPr="008852C0" w:rsidRDefault="00CA35C6" w:rsidP="00CA35C6">
            <w:pPr>
              <w:tabs>
                <w:tab w:val="decimal" w:pos="492"/>
              </w:tabs>
              <w:spacing w:line="240" w:lineRule="auto"/>
              <w:ind w:right="-10"/>
              <w:jc w:val="right"/>
              <w:rPr>
                <w:rFonts w:ascii="Browallia New" w:hAnsi="Browallia New" w:cs="Browallia New"/>
                <w:sz w:val="14"/>
                <w:szCs w:val="14"/>
                <w:lang w:val="en-GB"/>
              </w:rPr>
            </w:pPr>
          </w:p>
        </w:tc>
        <w:tc>
          <w:tcPr>
            <w:tcW w:w="1188" w:type="dxa"/>
          </w:tcPr>
          <w:p w14:paraId="789F25DD" w14:textId="77777777" w:rsidR="00CA35C6" w:rsidRPr="008852C0" w:rsidRDefault="00CA35C6" w:rsidP="00CA35C6">
            <w:pPr>
              <w:spacing w:line="240" w:lineRule="auto"/>
              <w:ind w:right="-11"/>
              <w:jc w:val="right"/>
              <w:rPr>
                <w:rFonts w:ascii="Browallia New" w:hAnsi="Browallia New" w:cs="Browallia New"/>
                <w:sz w:val="14"/>
                <w:szCs w:val="14"/>
                <w:lang w:val="en-GB"/>
              </w:rPr>
            </w:pPr>
          </w:p>
        </w:tc>
      </w:tr>
      <w:tr w:rsidR="00080605" w:rsidRPr="008852C0" w14:paraId="293BEBCA" w14:textId="77777777" w:rsidTr="004814B5">
        <w:trPr>
          <w:trHeight w:val="319"/>
        </w:trPr>
        <w:tc>
          <w:tcPr>
            <w:tcW w:w="3637" w:type="dxa"/>
            <w:tcBorders>
              <w:top w:val="nil"/>
              <w:left w:val="nil"/>
              <w:bottom w:val="nil"/>
              <w:right w:val="nil"/>
            </w:tcBorders>
          </w:tcPr>
          <w:p w14:paraId="4E4A0167" w14:textId="21F94391" w:rsidR="00080605" w:rsidRPr="008852C0" w:rsidRDefault="00080605" w:rsidP="00080605">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ดอกเบี้ยจ่าย</w:t>
            </w:r>
          </w:p>
        </w:tc>
        <w:tc>
          <w:tcPr>
            <w:tcW w:w="1134" w:type="dxa"/>
            <w:tcBorders>
              <w:top w:val="nil"/>
              <w:left w:val="nil"/>
              <w:bottom w:val="nil"/>
              <w:right w:val="nil"/>
            </w:tcBorders>
            <w:shd w:val="clear" w:color="auto" w:fill="auto"/>
            <w:vAlign w:val="bottom"/>
          </w:tcPr>
          <w:p w14:paraId="0824AA28" w14:textId="014E4A89" w:rsidR="00080605" w:rsidRPr="008852C0" w:rsidRDefault="00C76A7C" w:rsidP="00080605">
            <w:pPr>
              <w:tabs>
                <w:tab w:val="clear" w:pos="454"/>
                <w:tab w:val="clear" w:pos="680"/>
                <w:tab w:val="left" w:pos="132"/>
              </w:tabs>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17.12</w:t>
            </w:r>
          </w:p>
        </w:tc>
        <w:tc>
          <w:tcPr>
            <w:tcW w:w="283" w:type="dxa"/>
            <w:tcBorders>
              <w:top w:val="nil"/>
              <w:left w:val="nil"/>
              <w:bottom w:val="nil"/>
              <w:right w:val="nil"/>
            </w:tcBorders>
          </w:tcPr>
          <w:p w14:paraId="01A07CED" w14:textId="77777777" w:rsidR="00080605" w:rsidRPr="008852C0" w:rsidRDefault="00080605" w:rsidP="00080605">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04E55303" w14:textId="6ED0F728" w:rsidR="00080605" w:rsidRPr="008852C0" w:rsidRDefault="00080605" w:rsidP="0008060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15.71</w:t>
            </w:r>
          </w:p>
        </w:tc>
        <w:tc>
          <w:tcPr>
            <w:tcW w:w="242" w:type="dxa"/>
            <w:tcBorders>
              <w:top w:val="nil"/>
              <w:left w:val="nil"/>
              <w:bottom w:val="nil"/>
              <w:right w:val="nil"/>
            </w:tcBorders>
          </w:tcPr>
          <w:p w14:paraId="6CAE556F" w14:textId="77777777" w:rsidR="00080605" w:rsidRPr="008852C0" w:rsidRDefault="00080605" w:rsidP="00080605">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77106343" w14:textId="6673159B" w:rsidR="00080605" w:rsidRPr="008852C0" w:rsidRDefault="00CB74A2" w:rsidP="00080605">
            <w:pPr>
              <w:spacing w:line="240" w:lineRule="auto"/>
              <w:ind w:right="-11"/>
              <w:jc w:val="right"/>
              <w:rPr>
                <w:rFonts w:ascii="Browallia New" w:hAnsi="Browallia New" w:cs="Browallia New"/>
                <w:sz w:val="28"/>
                <w:szCs w:val="28"/>
                <w:highlight w:val="yellow"/>
              </w:rPr>
            </w:pPr>
            <w:r w:rsidRPr="008852C0">
              <w:rPr>
                <w:rFonts w:ascii="Browallia New" w:hAnsi="Browallia New" w:cs="Browallia New"/>
                <w:sz w:val="28"/>
                <w:szCs w:val="28"/>
              </w:rPr>
              <w:t>15.85</w:t>
            </w:r>
          </w:p>
        </w:tc>
        <w:tc>
          <w:tcPr>
            <w:tcW w:w="236" w:type="dxa"/>
            <w:tcBorders>
              <w:top w:val="nil"/>
              <w:left w:val="nil"/>
              <w:bottom w:val="nil"/>
              <w:right w:val="nil"/>
            </w:tcBorders>
          </w:tcPr>
          <w:p w14:paraId="4ABCFD7F" w14:textId="77777777" w:rsidR="00080605" w:rsidRPr="008852C0" w:rsidRDefault="00080605" w:rsidP="00080605">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4F55CA3A" w14:textId="1D79BCB4" w:rsidR="00080605" w:rsidRPr="008852C0" w:rsidRDefault="00981DF8" w:rsidP="00080605">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15.71</w:t>
            </w:r>
          </w:p>
        </w:tc>
      </w:tr>
      <w:tr w:rsidR="00080605" w:rsidRPr="008852C0" w14:paraId="5C7B799F" w14:textId="77777777" w:rsidTr="00080605">
        <w:trPr>
          <w:trHeight w:val="319"/>
        </w:trPr>
        <w:tc>
          <w:tcPr>
            <w:tcW w:w="3637" w:type="dxa"/>
            <w:tcBorders>
              <w:top w:val="nil"/>
              <w:left w:val="nil"/>
              <w:bottom w:val="nil"/>
              <w:right w:val="nil"/>
            </w:tcBorders>
          </w:tcPr>
          <w:p w14:paraId="0CF6653D" w14:textId="0AD11ED1" w:rsidR="00080605" w:rsidRPr="008852C0" w:rsidRDefault="00080605" w:rsidP="00080605">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639686D6" w14:textId="1397F9A4" w:rsidR="00080605" w:rsidRPr="008852C0" w:rsidRDefault="00080605" w:rsidP="00080605">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20BFA9FE" w14:textId="77777777" w:rsidR="00080605" w:rsidRPr="008852C0" w:rsidRDefault="00080605" w:rsidP="00080605">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73E93E7A" w14:textId="4850C785" w:rsidR="00080605" w:rsidRPr="008852C0" w:rsidRDefault="00080605" w:rsidP="0008060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560EB9EB" w14:textId="77777777" w:rsidR="00080605" w:rsidRPr="008852C0" w:rsidRDefault="00080605" w:rsidP="00080605">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DFF3FEB" w14:textId="5E0302F8" w:rsidR="00080605" w:rsidRPr="008852C0" w:rsidRDefault="00080605" w:rsidP="00080605">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1443E228" w14:textId="77777777" w:rsidR="00080605" w:rsidRPr="008852C0" w:rsidRDefault="00080605" w:rsidP="00080605">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0B47CC76" w14:textId="3495D323" w:rsidR="00080605" w:rsidRPr="008852C0" w:rsidRDefault="00080605" w:rsidP="00080605">
            <w:pPr>
              <w:spacing w:line="240" w:lineRule="auto"/>
              <w:ind w:right="-11"/>
              <w:jc w:val="right"/>
              <w:rPr>
                <w:rFonts w:ascii="Browallia New" w:hAnsi="Browallia New" w:cs="Browallia New"/>
                <w:sz w:val="28"/>
                <w:szCs w:val="28"/>
                <w:lang w:val="en-GB"/>
              </w:rPr>
            </w:pPr>
          </w:p>
        </w:tc>
      </w:tr>
      <w:tr w:rsidR="00080605" w:rsidRPr="008852C0" w14:paraId="50CC7C89" w14:textId="77777777" w:rsidTr="00080605">
        <w:trPr>
          <w:trHeight w:val="331"/>
        </w:trPr>
        <w:tc>
          <w:tcPr>
            <w:tcW w:w="4771" w:type="dxa"/>
            <w:gridSpan w:val="2"/>
            <w:tcBorders>
              <w:top w:val="nil"/>
              <w:left w:val="nil"/>
              <w:bottom w:val="nil"/>
              <w:right w:val="nil"/>
            </w:tcBorders>
          </w:tcPr>
          <w:p w14:paraId="059CFB04" w14:textId="19D05CA3" w:rsidR="00080605" w:rsidRPr="008852C0" w:rsidRDefault="00080605" w:rsidP="00080605">
            <w:pPr>
              <w:spacing w:line="240" w:lineRule="auto"/>
              <w:ind w:right="-10"/>
              <w:rPr>
                <w:rFonts w:ascii="Browallia New" w:hAnsi="Browallia New" w:cs="Browallia New"/>
                <w:sz w:val="16"/>
                <w:szCs w:val="16"/>
                <w:lang w:val="en-GB"/>
              </w:rPr>
            </w:pPr>
            <w:r w:rsidRPr="008852C0">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shd w:val="clear" w:color="auto" w:fill="auto"/>
            <w:vAlign w:val="bottom"/>
          </w:tcPr>
          <w:p w14:paraId="72568511" w14:textId="77777777" w:rsidR="00080605" w:rsidRPr="008852C0" w:rsidRDefault="00080605" w:rsidP="00080605">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bottom w:val="nil"/>
              <w:right w:val="nil"/>
            </w:tcBorders>
          </w:tcPr>
          <w:p w14:paraId="7C3BDB5A" w14:textId="77777777" w:rsidR="00080605" w:rsidRPr="008852C0" w:rsidRDefault="00080605" w:rsidP="00080605">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2" w:type="dxa"/>
            <w:tcBorders>
              <w:top w:val="nil"/>
              <w:left w:val="nil"/>
              <w:bottom w:val="nil"/>
              <w:right w:val="nil"/>
            </w:tcBorders>
          </w:tcPr>
          <w:p w14:paraId="1F5B0767" w14:textId="77777777" w:rsidR="00080605" w:rsidRPr="008852C0" w:rsidRDefault="00080605" w:rsidP="00080605">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bottom w:val="nil"/>
              <w:right w:val="nil"/>
            </w:tcBorders>
          </w:tcPr>
          <w:p w14:paraId="0237D011" w14:textId="77777777" w:rsidR="00080605" w:rsidRPr="008852C0" w:rsidRDefault="00080605" w:rsidP="00080605">
            <w:pPr>
              <w:spacing w:line="240" w:lineRule="auto"/>
              <w:ind w:right="-11"/>
              <w:jc w:val="right"/>
              <w:rPr>
                <w:rFonts w:ascii="Browallia New" w:hAnsi="Browallia New" w:cs="Browallia New"/>
                <w:sz w:val="16"/>
                <w:szCs w:val="16"/>
                <w:lang w:val="en-GB"/>
              </w:rPr>
            </w:pPr>
          </w:p>
        </w:tc>
        <w:tc>
          <w:tcPr>
            <w:tcW w:w="236" w:type="dxa"/>
            <w:tcBorders>
              <w:top w:val="nil"/>
              <w:left w:val="nil"/>
              <w:bottom w:val="nil"/>
              <w:right w:val="nil"/>
            </w:tcBorders>
            <w:vAlign w:val="bottom"/>
          </w:tcPr>
          <w:p w14:paraId="3235C0E4" w14:textId="77777777" w:rsidR="00080605" w:rsidRPr="008852C0" w:rsidRDefault="00080605" w:rsidP="00080605">
            <w:pPr>
              <w:tabs>
                <w:tab w:val="decimal" w:pos="492"/>
              </w:tabs>
              <w:spacing w:line="240" w:lineRule="auto"/>
              <w:ind w:right="-10"/>
              <w:jc w:val="right"/>
              <w:rPr>
                <w:rFonts w:ascii="Browallia New" w:hAnsi="Browallia New" w:cs="Browallia New"/>
                <w:sz w:val="16"/>
                <w:szCs w:val="16"/>
                <w:lang w:val="en-GB"/>
              </w:rPr>
            </w:pPr>
          </w:p>
        </w:tc>
        <w:tc>
          <w:tcPr>
            <w:tcW w:w="1188" w:type="dxa"/>
          </w:tcPr>
          <w:p w14:paraId="5335C4D2" w14:textId="77777777" w:rsidR="00080605" w:rsidRPr="008852C0" w:rsidRDefault="00080605" w:rsidP="00080605">
            <w:pPr>
              <w:spacing w:line="240" w:lineRule="auto"/>
              <w:ind w:right="-11"/>
              <w:jc w:val="right"/>
              <w:rPr>
                <w:rFonts w:ascii="Browallia New" w:hAnsi="Browallia New" w:cs="Browallia New"/>
                <w:sz w:val="16"/>
                <w:szCs w:val="16"/>
                <w:lang w:val="en-GB"/>
              </w:rPr>
            </w:pPr>
          </w:p>
        </w:tc>
      </w:tr>
      <w:tr w:rsidR="00340397" w:rsidRPr="008852C0" w14:paraId="48CF0E51" w14:textId="77777777" w:rsidTr="00080605">
        <w:trPr>
          <w:trHeight w:val="319"/>
        </w:trPr>
        <w:tc>
          <w:tcPr>
            <w:tcW w:w="3637" w:type="dxa"/>
            <w:tcBorders>
              <w:top w:val="nil"/>
              <w:left w:val="nil"/>
              <w:bottom w:val="nil"/>
              <w:right w:val="nil"/>
            </w:tcBorders>
          </w:tcPr>
          <w:p w14:paraId="7E6639F3" w14:textId="77777777" w:rsidR="00340397" w:rsidRPr="008852C0" w:rsidRDefault="00340397" w:rsidP="00340397">
            <w:pPr>
              <w:tabs>
                <w:tab w:val="clear" w:pos="3742"/>
              </w:tabs>
              <w:spacing w:line="240" w:lineRule="auto"/>
              <w:ind w:left="175" w:right="175"/>
              <w:rPr>
                <w:rFonts w:ascii="Browallia New" w:hAnsi="Browallia New" w:cs="Browallia New"/>
                <w:sz w:val="28"/>
                <w:szCs w:val="28"/>
              </w:rPr>
            </w:pPr>
            <w:r w:rsidRPr="008852C0">
              <w:rPr>
                <w:rFonts w:ascii="Browallia New" w:hAnsi="Browallia New" w:cs="Browallia New"/>
                <w:sz w:val="28"/>
                <w:szCs w:val="28"/>
                <w:cs/>
              </w:rPr>
              <w:t xml:space="preserve">กำไรจากการจำหน่ายสินทรัพย์และ </w:t>
            </w:r>
          </w:p>
          <w:p w14:paraId="047D70E8" w14:textId="32CA17D7" w:rsidR="00340397" w:rsidRPr="008852C0" w:rsidRDefault="00340397" w:rsidP="00340397">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 xml:space="preserve">    อสังหาริมทรัพย์เพื่อการลงทุน</w:t>
            </w:r>
          </w:p>
        </w:tc>
        <w:tc>
          <w:tcPr>
            <w:tcW w:w="1134" w:type="dxa"/>
            <w:tcBorders>
              <w:top w:val="nil"/>
              <w:left w:val="nil"/>
              <w:bottom w:val="nil"/>
              <w:right w:val="nil"/>
            </w:tcBorders>
            <w:vAlign w:val="bottom"/>
          </w:tcPr>
          <w:p w14:paraId="5B611FF7" w14:textId="491FEF79" w:rsidR="00340397" w:rsidRPr="008852C0" w:rsidRDefault="00C76A7C" w:rsidP="00340397">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83" w:type="dxa"/>
            <w:tcBorders>
              <w:top w:val="nil"/>
              <w:left w:val="nil"/>
              <w:bottom w:val="nil"/>
              <w:right w:val="nil"/>
            </w:tcBorders>
          </w:tcPr>
          <w:p w14:paraId="38141C99" w14:textId="77777777" w:rsidR="00340397" w:rsidRPr="008852C0" w:rsidRDefault="00340397" w:rsidP="00340397">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7699F990" w14:textId="410E0108" w:rsidR="00340397" w:rsidRPr="008852C0" w:rsidRDefault="00340397" w:rsidP="00340397">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241.70</w:t>
            </w:r>
          </w:p>
        </w:tc>
        <w:tc>
          <w:tcPr>
            <w:tcW w:w="242" w:type="dxa"/>
            <w:tcBorders>
              <w:top w:val="nil"/>
              <w:left w:val="nil"/>
              <w:bottom w:val="nil"/>
              <w:right w:val="nil"/>
            </w:tcBorders>
          </w:tcPr>
          <w:p w14:paraId="0C07FD4E" w14:textId="77777777" w:rsidR="00340397" w:rsidRPr="008852C0" w:rsidRDefault="00340397" w:rsidP="00340397">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6EC28306" w14:textId="77777777" w:rsidR="00340397" w:rsidRPr="008852C0" w:rsidRDefault="00340397" w:rsidP="00340397">
            <w:pPr>
              <w:spacing w:line="240" w:lineRule="auto"/>
              <w:ind w:right="-11"/>
              <w:jc w:val="right"/>
              <w:rPr>
                <w:rFonts w:ascii="Browallia New" w:hAnsi="Browallia New" w:cs="Browallia New"/>
                <w:sz w:val="28"/>
                <w:szCs w:val="28"/>
                <w:lang w:val="en-GB"/>
              </w:rPr>
            </w:pPr>
          </w:p>
          <w:p w14:paraId="298D53B5" w14:textId="37295EA0" w:rsidR="00C76A7C" w:rsidRPr="008852C0" w:rsidRDefault="00C76A7C" w:rsidP="00340397">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36" w:type="dxa"/>
            <w:tcBorders>
              <w:top w:val="nil"/>
              <w:left w:val="nil"/>
              <w:bottom w:val="nil"/>
              <w:right w:val="nil"/>
            </w:tcBorders>
          </w:tcPr>
          <w:p w14:paraId="2DD10D56" w14:textId="77777777" w:rsidR="00340397" w:rsidRPr="008852C0" w:rsidRDefault="00340397" w:rsidP="00340397">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47F97A21" w14:textId="41A06D0E" w:rsidR="00340397" w:rsidRPr="008852C0" w:rsidRDefault="00340397" w:rsidP="00340397">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lang w:val="en-GB"/>
              </w:rPr>
              <w:t>241.87</w:t>
            </w:r>
          </w:p>
        </w:tc>
      </w:tr>
      <w:tr w:rsidR="00340397" w:rsidRPr="008852C0" w14:paraId="5A7C9FEC" w14:textId="77777777" w:rsidTr="000D0928">
        <w:trPr>
          <w:trHeight w:val="319"/>
        </w:trPr>
        <w:tc>
          <w:tcPr>
            <w:tcW w:w="3637" w:type="dxa"/>
            <w:tcBorders>
              <w:top w:val="nil"/>
              <w:left w:val="nil"/>
              <w:bottom w:val="nil"/>
              <w:right w:val="nil"/>
            </w:tcBorders>
          </w:tcPr>
          <w:p w14:paraId="7B8D77F2" w14:textId="0E0150A0" w:rsidR="00340397" w:rsidRPr="008852C0" w:rsidRDefault="00340397" w:rsidP="00340397">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7D3F7752" w14:textId="44165E04" w:rsidR="00340397" w:rsidRPr="008852C0" w:rsidRDefault="003F4AEE" w:rsidP="00340397">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10.22</w:t>
            </w:r>
          </w:p>
        </w:tc>
        <w:tc>
          <w:tcPr>
            <w:tcW w:w="283" w:type="dxa"/>
            <w:tcBorders>
              <w:top w:val="nil"/>
              <w:left w:val="nil"/>
              <w:bottom w:val="nil"/>
              <w:right w:val="nil"/>
            </w:tcBorders>
          </w:tcPr>
          <w:p w14:paraId="06D18119" w14:textId="77777777" w:rsidR="00340397" w:rsidRPr="008852C0" w:rsidRDefault="00340397" w:rsidP="00340397">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2E525CBF" w14:textId="514A5A02" w:rsidR="00340397" w:rsidRPr="008852C0" w:rsidRDefault="00340397" w:rsidP="00340397">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15.98</w:t>
            </w:r>
          </w:p>
        </w:tc>
        <w:tc>
          <w:tcPr>
            <w:tcW w:w="242" w:type="dxa"/>
            <w:tcBorders>
              <w:top w:val="nil"/>
              <w:left w:val="nil"/>
              <w:bottom w:val="nil"/>
              <w:right w:val="nil"/>
            </w:tcBorders>
          </w:tcPr>
          <w:p w14:paraId="28BCDBDD" w14:textId="77777777" w:rsidR="00340397" w:rsidRPr="008852C0" w:rsidRDefault="00340397" w:rsidP="00340397">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704B63E8" w14:textId="46A70196" w:rsidR="00340397" w:rsidRPr="008852C0" w:rsidRDefault="00780B0A" w:rsidP="00340397">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5.37</w:t>
            </w:r>
          </w:p>
        </w:tc>
        <w:tc>
          <w:tcPr>
            <w:tcW w:w="236" w:type="dxa"/>
            <w:tcBorders>
              <w:top w:val="nil"/>
              <w:left w:val="nil"/>
              <w:bottom w:val="nil"/>
              <w:right w:val="nil"/>
            </w:tcBorders>
          </w:tcPr>
          <w:p w14:paraId="1744A515" w14:textId="77777777" w:rsidR="00340397" w:rsidRPr="008852C0" w:rsidRDefault="00340397" w:rsidP="00340397">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F7DDC63" w14:textId="428478F8" w:rsidR="00340397" w:rsidRPr="008852C0" w:rsidRDefault="00340397" w:rsidP="00340397">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lang w:val="en-GB"/>
              </w:rPr>
              <w:t>4.93</w:t>
            </w:r>
          </w:p>
        </w:tc>
      </w:tr>
      <w:tr w:rsidR="00340397" w:rsidRPr="008852C0" w14:paraId="1CB125EB" w14:textId="77777777" w:rsidTr="00080605">
        <w:trPr>
          <w:trHeight w:val="319"/>
        </w:trPr>
        <w:tc>
          <w:tcPr>
            <w:tcW w:w="3637" w:type="dxa"/>
            <w:tcBorders>
              <w:top w:val="nil"/>
              <w:left w:val="nil"/>
              <w:bottom w:val="nil"/>
              <w:right w:val="nil"/>
            </w:tcBorders>
          </w:tcPr>
          <w:p w14:paraId="054BE125" w14:textId="77777777" w:rsidR="00340397" w:rsidRPr="008852C0" w:rsidRDefault="00340397" w:rsidP="00340397">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4B09056F" w14:textId="77777777" w:rsidR="00340397" w:rsidRPr="008852C0" w:rsidRDefault="00340397" w:rsidP="00340397">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422479F" w14:textId="77777777" w:rsidR="00340397" w:rsidRPr="008852C0" w:rsidRDefault="00340397" w:rsidP="00340397">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22225F80" w14:textId="77777777" w:rsidR="00340397" w:rsidRPr="008852C0" w:rsidRDefault="00340397" w:rsidP="00340397">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1BB688F2" w14:textId="77777777" w:rsidR="00340397" w:rsidRPr="008852C0" w:rsidRDefault="00340397" w:rsidP="00340397">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44B05E6A" w14:textId="77777777" w:rsidR="00340397" w:rsidRPr="008852C0" w:rsidRDefault="00340397" w:rsidP="00340397">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3D22F2AF" w14:textId="77777777" w:rsidR="00340397" w:rsidRPr="008852C0" w:rsidRDefault="00340397" w:rsidP="00340397">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00C4E5D1" w14:textId="77777777" w:rsidR="00340397" w:rsidRPr="008852C0" w:rsidRDefault="00340397" w:rsidP="00340397">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340397" w:rsidRPr="008852C0" w14:paraId="0D1214C1" w14:textId="77777777" w:rsidTr="00080605">
        <w:trPr>
          <w:trHeight w:val="319"/>
        </w:trPr>
        <w:tc>
          <w:tcPr>
            <w:tcW w:w="3637" w:type="dxa"/>
            <w:tcBorders>
              <w:top w:val="nil"/>
              <w:left w:val="nil"/>
              <w:bottom w:val="nil"/>
              <w:right w:val="nil"/>
            </w:tcBorders>
          </w:tcPr>
          <w:p w14:paraId="5BB670F3" w14:textId="607B66BA" w:rsidR="00340397" w:rsidRPr="008852C0" w:rsidRDefault="00340397" w:rsidP="00340397">
            <w:pPr>
              <w:tabs>
                <w:tab w:val="clear" w:pos="3742"/>
              </w:tabs>
              <w:spacing w:line="240" w:lineRule="auto"/>
              <w:ind w:right="175"/>
              <w:rPr>
                <w:rFonts w:ascii="Browallia New" w:hAnsi="Browallia New" w:cs="Browallia New"/>
                <w:sz w:val="28"/>
                <w:szCs w:val="28"/>
                <w:cs/>
              </w:rPr>
            </w:pPr>
            <w:r w:rsidRPr="008852C0">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0117EEA7" w14:textId="485EC90B" w:rsidR="00340397" w:rsidRPr="008852C0" w:rsidRDefault="00340397" w:rsidP="00340397">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E2B1E04" w14:textId="77777777" w:rsidR="00340397" w:rsidRPr="008852C0" w:rsidRDefault="00340397" w:rsidP="00340397">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tcPr>
          <w:p w14:paraId="272B2C6A" w14:textId="77538B20" w:rsidR="00340397" w:rsidRPr="008852C0" w:rsidRDefault="00340397" w:rsidP="00340397">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3E539CE3" w14:textId="77777777" w:rsidR="00340397" w:rsidRPr="008852C0" w:rsidRDefault="00340397" w:rsidP="00340397">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28B67F67" w14:textId="5B0D4C8D" w:rsidR="00340397" w:rsidRPr="008852C0" w:rsidRDefault="00340397" w:rsidP="00340397">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7C4266C9" w14:textId="77777777" w:rsidR="00340397" w:rsidRPr="008852C0" w:rsidRDefault="00340397" w:rsidP="00340397">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1A6E1B18" w14:textId="283E95DD" w:rsidR="00340397" w:rsidRPr="008852C0" w:rsidRDefault="00340397" w:rsidP="00340397">
            <w:pPr>
              <w:tabs>
                <w:tab w:val="clear" w:pos="454"/>
                <w:tab w:val="clear" w:pos="680"/>
                <w:tab w:val="left" w:pos="132"/>
              </w:tabs>
              <w:spacing w:line="240" w:lineRule="auto"/>
              <w:ind w:right="-10"/>
              <w:jc w:val="right"/>
              <w:rPr>
                <w:rFonts w:ascii="Browallia New" w:hAnsi="Browallia New" w:cs="Browallia New"/>
                <w:sz w:val="28"/>
                <w:szCs w:val="28"/>
              </w:rPr>
            </w:pPr>
          </w:p>
        </w:tc>
      </w:tr>
      <w:tr w:rsidR="00BA3EC7" w:rsidRPr="008852C0" w14:paraId="52936659" w14:textId="77777777" w:rsidTr="00080605">
        <w:trPr>
          <w:trHeight w:val="349"/>
        </w:trPr>
        <w:tc>
          <w:tcPr>
            <w:tcW w:w="3637" w:type="dxa"/>
            <w:tcBorders>
              <w:top w:val="nil"/>
              <w:left w:val="nil"/>
              <w:bottom w:val="nil"/>
              <w:right w:val="nil"/>
            </w:tcBorders>
          </w:tcPr>
          <w:p w14:paraId="4B9C2D88" w14:textId="7DA529BD" w:rsidR="00BA3EC7" w:rsidRPr="008852C0" w:rsidRDefault="00BA3EC7" w:rsidP="00BA3EC7">
            <w:pPr>
              <w:tabs>
                <w:tab w:val="clear" w:pos="3742"/>
              </w:tabs>
              <w:spacing w:line="240" w:lineRule="auto"/>
              <w:ind w:left="175" w:right="175"/>
              <w:rPr>
                <w:rFonts w:ascii="Browallia New" w:hAnsi="Browallia New" w:cs="Browallia New"/>
                <w:sz w:val="16"/>
                <w:szCs w:val="16"/>
                <w:cs/>
              </w:rPr>
            </w:pPr>
            <w:r w:rsidRPr="008852C0">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tcPr>
          <w:p w14:paraId="418B9F2F" w14:textId="09026BB4" w:rsidR="00BA3EC7" w:rsidRPr="008852C0" w:rsidRDefault="005B0D93" w:rsidP="005B0D93">
            <w:pPr>
              <w:tabs>
                <w:tab w:val="clear" w:pos="454"/>
                <w:tab w:val="clear" w:pos="680"/>
                <w:tab w:val="left" w:pos="132"/>
              </w:tabs>
              <w:spacing w:line="240" w:lineRule="auto"/>
              <w:ind w:right="-10"/>
              <w:jc w:val="right"/>
              <w:rPr>
                <w:rFonts w:ascii="Browallia New" w:hAnsi="Browallia New" w:cs="Browallia New"/>
                <w:sz w:val="28"/>
                <w:szCs w:val="28"/>
              </w:rPr>
            </w:pPr>
            <w:r w:rsidRPr="008852C0">
              <w:rPr>
                <w:rFonts w:ascii="Browallia New" w:hAnsi="Browallia New" w:cs="Browallia New"/>
                <w:sz w:val="28"/>
                <w:szCs w:val="28"/>
              </w:rPr>
              <w:t>8.24</w:t>
            </w:r>
          </w:p>
        </w:tc>
        <w:tc>
          <w:tcPr>
            <w:tcW w:w="283" w:type="dxa"/>
            <w:tcBorders>
              <w:top w:val="nil"/>
              <w:left w:val="nil"/>
              <w:right w:val="nil"/>
            </w:tcBorders>
          </w:tcPr>
          <w:p w14:paraId="2466B3AE" w14:textId="77777777" w:rsidR="00BA3EC7" w:rsidRPr="008852C0" w:rsidRDefault="00BA3EC7" w:rsidP="00BA3EC7">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right w:val="nil"/>
            </w:tcBorders>
            <w:shd w:val="clear" w:color="auto" w:fill="auto"/>
          </w:tcPr>
          <w:p w14:paraId="1307D961" w14:textId="0629F0B1" w:rsidR="00BA3EC7" w:rsidRPr="008852C0" w:rsidRDefault="00BA3EC7" w:rsidP="00BA3EC7">
            <w:pPr>
              <w:tabs>
                <w:tab w:val="clear" w:pos="454"/>
                <w:tab w:val="clear" w:pos="680"/>
                <w:tab w:val="left" w:pos="132"/>
              </w:tabs>
              <w:spacing w:line="240" w:lineRule="auto"/>
              <w:ind w:right="-10"/>
              <w:jc w:val="right"/>
              <w:rPr>
                <w:rFonts w:ascii="Browallia New" w:hAnsi="Browallia New" w:cs="Browallia New"/>
                <w:sz w:val="16"/>
                <w:szCs w:val="16"/>
                <w:lang w:val="en-GB"/>
              </w:rPr>
            </w:pPr>
            <w:r w:rsidRPr="008852C0">
              <w:rPr>
                <w:rFonts w:ascii="Browallia New" w:hAnsi="Browallia New" w:cs="Browallia New"/>
                <w:sz w:val="28"/>
                <w:szCs w:val="28"/>
              </w:rPr>
              <w:t>7.79</w:t>
            </w:r>
          </w:p>
        </w:tc>
        <w:tc>
          <w:tcPr>
            <w:tcW w:w="242" w:type="dxa"/>
            <w:tcBorders>
              <w:top w:val="nil"/>
              <w:left w:val="nil"/>
              <w:right w:val="nil"/>
            </w:tcBorders>
          </w:tcPr>
          <w:p w14:paraId="2F2B1670" w14:textId="77777777" w:rsidR="00BA3EC7" w:rsidRPr="008852C0" w:rsidRDefault="00BA3EC7" w:rsidP="00BA3EC7">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right w:val="nil"/>
            </w:tcBorders>
          </w:tcPr>
          <w:p w14:paraId="23088302" w14:textId="7425265F" w:rsidR="00BA3EC7" w:rsidRPr="008852C0" w:rsidRDefault="00E13F0E" w:rsidP="00BA3EC7">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3.84</w:t>
            </w:r>
          </w:p>
        </w:tc>
        <w:tc>
          <w:tcPr>
            <w:tcW w:w="236" w:type="dxa"/>
            <w:tcBorders>
              <w:top w:val="nil"/>
              <w:left w:val="nil"/>
              <w:right w:val="nil"/>
            </w:tcBorders>
          </w:tcPr>
          <w:p w14:paraId="18969FAC" w14:textId="77777777" w:rsidR="00BA3EC7" w:rsidRPr="008852C0" w:rsidRDefault="00BA3EC7" w:rsidP="00BA3EC7">
            <w:pPr>
              <w:tabs>
                <w:tab w:val="decimal" w:pos="492"/>
              </w:tabs>
              <w:spacing w:line="240" w:lineRule="auto"/>
              <w:ind w:right="-10"/>
              <w:jc w:val="right"/>
              <w:rPr>
                <w:rFonts w:ascii="Browallia New" w:hAnsi="Browallia New" w:cs="Browallia New"/>
                <w:sz w:val="16"/>
                <w:szCs w:val="16"/>
                <w:lang w:val="en-GB"/>
              </w:rPr>
            </w:pPr>
          </w:p>
        </w:tc>
        <w:tc>
          <w:tcPr>
            <w:tcW w:w="1188" w:type="dxa"/>
            <w:tcBorders>
              <w:top w:val="nil"/>
              <w:left w:val="nil"/>
              <w:right w:val="nil"/>
            </w:tcBorders>
          </w:tcPr>
          <w:p w14:paraId="657848F2" w14:textId="52C5F17C" w:rsidR="00BA3EC7" w:rsidRPr="008852C0" w:rsidRDefault="00BA3EC7" w:rsidP="00BA3EC7">
            <w:pPr>
              <w:spacing w:line="240" w:lineRule="auto"/>
              <w:ind w:right="-11"/>
              <w:jc w:val="right"/>
              <w:rPr>
                <w:rFonts w:ascii="Browallia New" w:hAnsi="Browallia New" w:cs="Browallia New"/>
                <w:sz w:val="16"/>
                <w:szCs w:val="16"/>
                <w:lang w:val="en-GB"/>
              </w:rPr>
            </w:pPr>
            <w:r w:rsidRPr="008852C0">
              <w:rPr>
                <w:rFonts w:ascii="Browallia New" w:hAnsi="Browallia New" w:cs="Browallia New"/>
                <w:sz w:val="28"/>
                <w:szCs w:val="28"/>
              </w:rPr>
              <w:t>3.63</w:t>
            </w:r>
          </w:p>
        </w:tc>
      </w:tr>
      <w:tr w:rsidR="00BA3EC7" w:rsidRPr="008852C0" w14:paraId="28F96EB8" w14:textId="77777777" w:rsidTr="00080605">
        <w:trPr>
          <w:trHeight w:val="319"/>
        </w:trPr>
        <w:tc>
          <w:tcPr>
            <w:tcW w:w="3637" w:type="dxa"/>
            <w:tcBorders>
              <w:top w:val="nil"/>
              <w:left w:val="nil"/>
              <w:bottom w:val="nil"/>
              <w:right w:val="nil"/>
            </w:tcBorders>
          </w:tcPr>
          <w:p w14:paraId="7BCA3686" w14:textId="41ABE3EF" w:rsidR="00BA3EC7" w:rsidRPr="008852C0" w:rsidRDefault="00BA3EC7" w:rsidP="00BA3EC7">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ผลประโยชน์หลังออกจากงาน</w:t>
            </w:r>
          </w:p>
        </w:tc>
        <w:tc>
          <w:tcPr>
            <w:tcW w:w="1134" w:type="dxa"/>
            <w:tcBorders>
              <w:top w:val="nil"/>
              <w:left w:val="nil"/>
              <w:right w:val="nil"/>
            </w:tcBorders>
          </w:tcPr>
          <w:p w14:paraId="179ABCDA" w14:textId="638CA376" w:rsidR="00BA3EC7" w:rsidRPr="008852C0" w:rsidRDefault="00E8725C" w:rsidP="005B0D93">
            <w:pPr>
              <w:tabs>
                <w:tab w:val="clear" w:pos="454"/>
                <w:tab w:val="clear" w:pos="680"/>
                <w:tab w:val="left" w:pos="132"/>
              </w:tabs>
              <w:spacing w:line="240" w:lineRule="auto"/>
              <w:ind w:right="-10"/>
              <w:jc w:val="right"/>
              <w:rPr>
                <w:rFonts w:ascii="Browallia New" w:hAnsi="Browallia New" w:cs="Browallia New"/>
                <w:sz w:val="28"/>
                <w:szCs w:val="28"/>
              </w:rPr>
            </w:pPr>
            <w:r w:rsidRPr="008852C0">
              <w:rPr>
                <w:rFonts w:ascii="Browallia New" w:hAnsi="Browallia New" w:cs="Browallia New"/>
                <w:sz w:val="28"/>
                <w:szCs w:val="28"/>
              </w:rPr>
              <w:t>0.13</w:t>
            </w:r>
          </w:p>
        </w:tc>
        <w:tc>
          <w:tcPr>
            <w:tcW w:w="283" w:type="dxa"/>
            <w:tcBorders>
              <w:top w:val="nil"/>
              <w:left w:val="nil"/>
              <w:right w:val="nil"/>
            </w:tcBorders>
          </w:tcPr>
          <w:p w14:paraId="264BA893" w14:textId="77777777" w:rsidR="00BA3EC7" w:rsidRPr="008852C0" w:rsidRDefault="00BA3EC7" w:rsidP="00BA3EC7">
            <w:pPr>
              <w:tabs>
                <w:tab w:val="decimal" w:pos="492"/>
              </w:tabs>
              <w:spacing w:line="240" w:lineRule="auto"/>
              <w:ind w:right="-10"/>
              <w:jc w:val="right"/>
              <w:rPr>
                <w:rFonts w:ascii="Browallia New" w:hAnsi="Browallia New" w:cs="Browallia New"/>
                <w:sz w:val="28"/>
                <w:szCs w:val="28"/>
                <w:highlight w:val="yellow"/>
              </w:rPr>
            </w:pPr>
          </w:p>
        </w:tc>
        <w:tc>
          <w:tcPr>
            <w:tcW w:w="1166" w:type="dxa"/>
            <w:tcBorders>
              <w:top w:val="nil"/>
              <w:left w:val="nil"/>
              <w:right w:val="nil"/>
            </w:tcBorders>
            <w:shd w:val="clear" w:color="auto" w:fill="auto"/>
          </w:tcPr>
          <w:p w14:paraId="3F8EDDC7" w14:textId="12036A61" w:rsidR="00BA3EC7" w:rsidRPr="008852C0" w:rsidRDefault="00BA3EC7" w:rsidP="00BA3EC7">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8852C0">
              <w:rPr>
                <w:rFonts w:ascii="Browallia New" w:hAnsi="Browallia New" w:cs="Browallia New"/>
                <w:sz w:val="28"/>
                <w:szCs w:val="28"/>
              </w:rPr>
              <w:t>0.14</w:t>
            </w:r>
          </w:p>
        </w:tc>
        <w:tc>
          <w:tcPr>
            <w:tcW w:w="242" w:type="dxa"/>
            <w:tcBorders>
              <w:top w:val="nil"/>
              <w:left w:val="nil"/>
              <w:right w:val="nil"/>
            </w:tcBorders>
          </w:tcPr>
          <w:p w14:paraId="66DEF4FB" w14:textId="77777777" w:rsidR="00BA3EC7" w:rsidRPr="008852C0" w:rsidRDefault="00BA3EC7" w:rsidP="00BA3EC7">
            <w:pPr>
              <w:tabs>
                <w:tab w:val="decimal" w:pos="492"/>
              </w:tabs>
              <w:spacing w:line="240" w:lineRule="auto"/>
              <w:ind w:right="-10"/>
              <w:jc w:val="right"/>
              <w:rPr>
                <w:rFonts w:ascii="Browallia New" w:hAnsi="Browallia New" w:cs="Browallia New"/>
                <w:sz w:val="28"/>
                <w:szCs w:val="28"/>
                <w:highlight w:val="yellow"/>
              </w:rPr>
            </w:pPr>
          </w:p>
        </w:tc>
        <w:tc>
          <w:tcPr>
            <w:tcW w:w="1216" w:type="dxa"/>
            <w:tcBorders>
              <w:top w:val="nil"/>
              <w:left w:val="nil"/>
              <w:right w:val="nil"/>
            </w:tcBorders>
          </w:tcPr>
          <w:p w14:paraId="12692B49" w14:textId="6989D266" w:rsidR="00BA3EC7" w:rsidRPr="008852C0" w:rsidRDefault="006A4A16" w:rsidP="00BA3EC7">
            <w:pPr>
              <w:spacing w:line="240" w:lineRule="auto"/>
              <w:ind w:right="-11"/>
              <w:jc w:val="right"/>
              <w:rPr>
                <w:rFonts w:ascii="Browallia New" w:hAnsi="Browallia New" w:cs="Browallia New"/>
                <w:sz w:val="28"/>
                <w:szCs w:val="28"/>
                <w:highlight w:val="yellow"/>
                <w:lang w:val="en-GB"/>
              </w:rPr>
            </w:pPr>
            <w:r w:rsidRPr="008852C0">
              <w:rPr>
                <w:rFonts w:ascii="Browallia New" w:hAnsi="Browallia New" w:cs="Browallia New"/>
                <w:sz w:val="28"/>
                <w:szCs w:val="28"/>
                <w:lang w:val="en-GB"/>
              </w:rPr>
              <w:t>0.05</w:t>
            </w:r>
          </w:p>
        </w:tc>
        <w:tc>
          <w:tcPr>
            <w:tcW w:w="236" w:type="dxa"/>
            <w:tcBorders>
              <w:top w:val="nil"/>
              <w:left w:val="nil"/>
              <w:right w:val="nil"/>
            </w:tcBorders>
          </w:tcPr>
          <w:p w14:paraId="67AE4AC9" w14:textId="77777777" w:rsidR="00BA3EC7" w:rsidRPr="008852C0" w:rsidRDefault="00BA3EC7" w:rsidP="00BA3EC7">
            <w:pPr>
              <w:tabs>
                <w:tab w:val="decimal" w:pos="492"/>
              </w:tabs>
              <w:spacing w:line="240" w:lineRule="auto"/>
              <w:ind w:right="-10"/>
              <w:jc w:val="right"/>
              <w:rPr>
                <w:rFonts w:ascii="Browallia New" w:hAnsi="Browallia New" w:cs="Browallia New"/>
                <w:sz w:val="28"/>
                <w:szCs w:val="28"/>
                <w:highlight w:val="yellow"/>
                <w:lang w:val="en-GB"/>
              </w:rPr>
            </w:pPr>
          </w:p>
        </w:tc>
        <w:tc>
          <w:tcPr>
            <w:tcW w:w="1188" w:type="dxa"/>
            <w:tcBorders>
              <w:top w:val="nil"/>
              <w:left w:val="nil"/>
              <w:right w:val="nil"/>
            </w:tcBorders>
          </w:tcPr>
          <w:p w14:paraId="2477F4DC" w14:textId="0ECDFBBD" w:rsidR="00BA3EC7" w:rsidRPr="008852C0" w:rsidRDefault="00BA3EC7" w:rsidP="00BA3EC7">
            <w:pPr>
              <w:spacing w:line="240" w:lineRule="auto"/>
              <w:ind w:right="-11"/>
              <w:jc w:val="right"/>
              <w:rPr>
                <w:rFonts w:ascii="Browallia New" w:hAnsi="Browallia New" w:cs="Browallia New"/>
                <w:sz w:val="28"/>
                <w:szCs w:val="28"/>
                <w:highlight w:val="yellow"/>
                <w:lang w:val="en-GB"/>
              </w:rPr>
            </w:pPr>
            <w:r w:rsidRPr="008852C0">
              <w:rPr>
                <w:rFonts w:ascii="Browallia New" w:hAnsi="Browallia New" w:cs="Browallia New"/>
                <w:sz w:val="28"/>
                <w:szCs w:val="28"/>
              </w:rPr>
              <w:t>0.05</w:t>
            </w:r>
          </w:p>
        </w:tc>
      </w:tr>
      <w:tr w:rsidR="00BA3EC7" w:rsidRPr="008852C0" w14:paraId="2714C3AC" w14:textId="77777777" w:rsidTr="00080605">
        <w:trPr>
          <w:trHeight w:val="319"/>
        </w:trPr>
        <w:tc>
          <w:tcPr>
            <w:tcW w:w="3637" w:type="dxa"/>
            <w:tcBorders>
              <w:top w:val="nil"/>
              <w:left w:val="nil"/>
              <w:bottom w:val="nil"/>
              <w:right w:val="nil"/>
            </w:tcBorders>
          </w:tcPr>
          <w:p w14:paraId="2B395468" w14:textId="7649C7BA" w:rsidR="00BA3EC7" w:rsidRPr="008852C0" w:rsidRDefault="00BA3EC7" w:rsidP="00BA3EC7">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tcPr>
          <w:p w14:paraId="5167D62C" w14:textId="4BCD6C98" w:rsidR="00BA3EC7" w:rsidRPr="008852C0" w:rsidRDefault="00E8725C" w:rsidP="005B0D93">
            <w:pPr>
              <w:tabs>
                <w:tab w:val="clear" w:pos="454"/>
                <w:tab w:val="clear" w:pos="680"/>
                <w:tab w:val="left" w:pos="132"/>
              </w:tabs>
              <w:spacing w:line="240" w:lineRule="auto"/>
              <w:ind w:right="-10"/>
              <w:jc w:val="right"/>
              <w:rPr>
                <w:rFonts w:ascii="Browallia New" w:hAnsi="Browallia New" w:cs="Browallia New"/>
                <w:sz w:val="28"/>
                <w:szCs w:val="28"/>
              </w:rPr>
            </w:pPr>
            <w:r w:rsidRPr="008852C0">
              <w:rPr>
                <w:rFonts w:ascii="Browallia New" w:hAnsi="Browallia New" w:cs="Browallia New"/>
                <w:sz w:val="28"/>
                <w:szCs w:val="28"/>
              </w:rPr>
              <w:t>8.37</w:t>
            </w:r>
          </w:p>
        </w:tc>
        <w:tc>
          <w:tcPr>
            <w:tcW w:w="283" w:type="dxa"/>
            <w:tcBorders>
              <w:top w:val="nil"/>
              <w:left w:val="nil"/>
              <w:bottom w:val="nil"/>
              <w:right w:val="nil"/>
            </w:tcBorders>
          </w:tcPr>
          <w:p w14:paraId="17903F43" w14:textId="77777777" w:rsidR="00BA3EC7" w:rsidRPr="008852C0" w:rsidRDefault="00BA3EC7" w:rsidP="00BA3EC7">
            <w:pPr>
              <w:tabs>
                <w:tab w:val="decimal" w:pos="492"/>
              </w:tabs>
              <w:spacing w:line="240" w:lineRule="auto"/>
              <w:ind w:right="-11"/>
              <w:jc w:val="right"/>
              <w:rPr>
                <w:rFonts w:ascii="Browallia New" w:hAnsi="Browallia New" w:cs="Browallia New"/>
                <w:sz w:val="28"/>
                <w:szCs w:val="28"/>
                <w:highlight w:val="yellow"/>
              </w:rPr>
            </w:pPr>
          </w:p>
        </w:tc>
        <w:tc>
          <w:tcPr>
            <w:tcW w:w="1166" w:type="dxa"/>
            <w:tcBorders>
              <w:top w:val="single" w:sz="4" w:space="0" w:color="auto"/>
              <w:left w:val="nil"/>
              <w:bottom w:val="single" w:sz="12" w:space="0" w:color="auto"/>
              <w:right w:val="nil"/>
            </w:tcBorders>
            <w:shd w:val="clear" w:color="auto" w:fill="auto"/>
          </w:tcPr>
          <w:p w14:paraId="13D7A8B0" w14:textId="2814C7EF" w:rsidR="00BA3EC7" w:rsidRPr="008852C0" w:rsidRDefault="00BA3EC7" w:rsidP="00BA3EC7">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7.93</w:t>
            </w:r>
          </w:p>
        </w:tc>
        <w:tc>
          <w:tcPr>
            <w:tcW w:w="242" w:type="dxa"/>
            <w:tcBorders>
              <w:top w:val="nil"/>
              <w:left w:val="nil"/>
              <w:bottom w:val="nil"/>
              <w:right w:val="nil"/>
            </w:tcBorders>
          </w:tcPr>
          <w:p w14:paraId="536F1604" w14:textId="77777777" w:rsidR="00BA3EC7" w:rsidRPr="008852C0" w:rsidRDefault="00BA3EC7" w:rsidP="00BA3EC7">
            <w:pPr>
              <w:tabs>
                <w:tab w:val="decimal" w:pos="492"/>
              </w:tabs>
              <w:spacing w:line="240" w:lineRule="auto"/>
              <w:ind w:right="-11"/>
              <w:jc w:val="right"/>
              <w:rPr>
                <w:rFonts w:ascii="Browallia New" w:hAnsi="Browallia New" w:cs="Browallia New"/>
                <w:sz w:val="28"/>
                <w:szCs w:val="28"/>
              </w:rPr>
            </w:pPr>
          </w:p>
        </w:tc>
        <w:tc>
          <w:tcPr>
            <w:tcW w:w="1216" w:type="dxa"/>
            <w:tcBorders>
              <w:top w:val="single" w:sz="4" w:space="0" w:color="auto"/>
              <w:left w:val="nil"/>
              <w:bottom w:val="single" w:sz="12" w:space="0" w:color="auto"/>
              <w:right w:val="nil"/>
            </w:tcBorders>
          </w:tcPr>
          <w:p w14:paraId="67AC8C7D" w14:textId="11FF4A0B" w:rsidR="00BA3EC7" w:rsidRPr="008852C0" w:rsidRDefault="00E13F0E" w:rsidP="00BA3EC7">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3.89</w:t>
            </w:r>
          </w:p>
        </w:tc>
        <w:tc>
          <w:tcPr>
            <w:tcW w:w="236" w:type="dxa"/>
            <w:tcBorders>
              <w:top w:val="nil"/>
              <w:left w:val="nil"/>
              <w:bottom w:val="nil"/>
              <w:right w:val="nil"/>
            </w:tcBorders>
          </w:tcPr>
          <w:p w14:paraId="61968CF9" w14:textId="77777777" w:rsidR="00BA3EC7" w:rsidRPr="008852C0" w:rsidRDefault="00BA3EC7" w:rsidP="00BA3EC7">
            <w:pPr>
              <w:tabs>
                <w:tab w:val="decimal" w:pos="492"/>
              </w:tabs>
              <w:spacing w:line="240" w:lineRule="auto"/>
              <w:ind w:right="-11"/>
              <w:jc w:val="right"/>
              <w:rPr>
                <w:rFonts w:ascii="Browallia New" w:hAnsi="Browallia New" w:cs="Browallia New"/>
                <w:sz w:val="28"/>
                <w:szCs w:val="28"/>
              </w:rPr>
            </w:pPr>
          </w:p>
        </w:tc>
        <w:tc>
          <w:tcPr>
            <w:tcW w:w="1188" w:type="dxa"/>
            <w:tcBorders>
              <w:top w:val="single" w:sz="4" w:space="0" w:color="auto"/>
              <w:left w:val="nil"/>
              <w:bottom w:val="single" w:sz="12" w:space="0" w:color="auto"/>
              <w:right w:val="nil"/>
            </w:tcBorders>
          </w:tcPr>
          <w:p w14:paraId="67AB0612" w14:textId="0F3F4566" w:rsidR="00BA3EC7" w:rsidRPr="008852C0" w:rsidRDefault="00BA3EC7" w:rsidP="00BA3EC7">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3.68</w:t>
            </w:r>
          </w:p>
        </w:tc>
      </w:tr>
    </w:tbl>
    <w:p w14:paraId="4C51E70F" w14:textId="0E4DDFDD" w:rsidR="00C27BA8" w:rsidRPr="008852C0"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3A68E6F" w14:textId="268FFE5F" w:rsidR="6057286B" w:rsidRPr="008852C0"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EEAAC70" w14:textId="77777777" w:rsidR="002C3E99" w:rsidRPr="008852C0" w:rsidRDefault="002C3E9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397CE8E" w14:textId="77777777" w:rsidR="00026E82" w:rsidRPr="008852C0" w:rsidRDefault="00026E82"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57B0DF0" w14:textId="77777777" w:rsidR="007100F4" w:rsidRPr="008852C0" w:rsidRDefault="007100F4"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18" w:type="dxa"/>
        <w:tblInd w:w="350" w:type="dxa"/>
        <w:tblLayout w:type="fixed"/>
        <w:tblLook w:val="0000" w:firstRow="0" w:lastRow="0" w:firstColumn="0" w:lastColumn="0" w:noHBand="0" w:noVBand="0"/>
      </w:tblPr>
      <w:tblGrid>
        <w:gridCol w:w="3637"/>
        <w:gridCol w:w="1134"/>
        <w:gridCol w:w="283"/>
        <w:gridCol w:w="1184"/>
        <w:gridCol w:w="236"/>
        <w:gridCol w:w="1204"/>
        <w:gridCol w:w="283"/>
        <w:gridCol w:w="1157"/>
      </w:tblGrid>
      <w:tr w:rsidR="008C5095" w:rsidRPr="008852C0" w14:paraId="545A01AE" w14:textId="77777777" w:rsidTr="00080605">
        <w:trPr>
          <w:trHeight w:val="169"/>
          <w:tblHeader/>
        </w:trPr>
        <w:tc>
          <w:tcPr>
            <w:tcW w:w="3637" w:type="dxa"/>
            <w:tcBorders>
              <w:top w:val="nil"/>
              <w:left w:val="nil"/>
              <w:bottom w:val="nil"/>
              <w:right w:val="nil"/>
            </w:tcBorders>
            <w:shd w:val="clear" w:color="auto" w:fill="auto"/>
          </w:tcPr>
          <w:p w14:paraId="3063482C" w14:textId="77777777" w:rsidR="008C5095" w:rsidRPr="008852C0" w:rsidRDefault="008C5095" w:rsidP="000D0928">
            <w:pPr>
              <w:tabs>
                <w:tab w:val="clear" w:pos="3742"/>
              </w:tabs>
              <w:spacing w:line="240" w:lineRule="auto"/>
              <w:ind w:left="175" w:right="175" w:hanging="175"/>
              <w:jc w:val="center"/>
              <w:rPr>
                <w:rFonts w:ascii="Browallia New" w:hAnsi="Browallia New" w:cs="Browallia New"/>
                <w:sz w:val="28"/>
                <w:szCs w:val="28"/>
              </w:rPr>
            </w:pPr>
            <w:r w:rsidRPr="008852C0">
              <w:rPr>
                <w:rFonts w:ascii="Browallia New" w:hAnsi="Browallia New" w:cs="Browallia New"/>
                <w:b/>
                <w:bCs/>
                <w:sz w:val="28"/>
                <w:szCs w:val="28"/>
              </w:rPr>
              <w:lastRenderedPageBreak/>
              <w:tab/>
            </w:r>
            <w:r w:rsidRPr="008852C0">
              <w:rPr>
                <w:rFonts w:ascii="Browallia New" w:hAnsi="Browallia New" w:cs="Browallia New"/>
                <w:b/>
                <w:bCs/>
                <w:sz w:val="28"/>
                <w:szCs w:val="28"/>
              </w:rPr>
              <w:tab/>
            </w:r>
          </w:p>
        </w:tc>
        <w:tc>
          <w:tcPr>
            <w:tcW w:w="5481" w:type="dxa"/>
            <w:gridSpan w:val="7"/>
            <w:tcBorders>
              <w:top w:val="nil"/>
              <w:left w:val="nil"/>
              <w:right w:val="nil"/>
            </w:tcBorders>
            <w:shd w:val="clear" w:color="auto" w:fill="auto"/>
          </w:tcPr>
          <w:p w14:paraId="6BD48E0A" w14:textId="77777777" w:rsidR="008C5095" w:rsidRPr="008852C0" w:rsidRDefault="008C5095" w:rsidP="000D0928">
            <w:pPr>
              <w:tabs>
                <w:tab w:val="clear" w:pos="907"/>
                <w:tab w:val="clear" w:pos="4678"/>
                <w:tab w:val="left" w:pos="900"/>
              </w:tabs>
              <w:ind w:left="-18"/>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cs/>
                <w:lang w:val="en-GB"/>
              </w:rPr>
              <w:t>: ล้านบาท)</w:t>
            </w:r>
          </w:p>
        </w:tc>
      </w:tr>
      <w:tr w:rsidR="008C5095" w:rsidRPr="008852C0" w14:paraId="440CB507" w14:textId="77777777" w:rsidTr="00080605">
        <w:trPr>
          <w:trHeight w:val="169"/>
          <w:tblHeader/>
        </w:trPr>
        <w:tc>
          <w:tcPr>
            <w:tcW w:w="3637" w:type="dxa"/>
            <w:tcBorders>
              <w:top w:val="nil"/>
              <w:left w:val="nil"/>
              <w:bottom w:val="nil"/>
              <w:right w:val="nil"/>
            </w:tcBorders>
            <w:shd w:val="clear" w:color="auto" w:fill="auto"/>
          </w:tcPr>
          <w:p w14:paraId="1BFF475B" w14:textId="77777777" w:rsidR="008C5095" w:rsidRPr="008852C0" w:rsidRDefault="008C5095" w:rsidP="000D0928">
            <w:pPr>
              <w:tabs>
                <w:tab w:val="clear" w:pos="3742"/>
              </w:tabs>
              <w:spacing w:line="240" w:lineRule="auto"/>
              <w:ind w:left="175" w:right="175" w:hanging="175"/>
              <w:jc w:val="center"/>
              <w:rPr>
                <w:rFonts w:ascii="Browallia New" w:hAnsi="Browallia New" w:cs="Browallia New"/>
                <w:sz w:val="28"/>
                <w:szCs w:val="28"/>
              </w:rPr>
            </w:pPr>
          </w:p>
        </w:tc>
        <w:tc>
          <w:tcPr>
            <w:tcW w:w="2601" w:type="dxa"/>
            <w:gridSpan w:val="3"/>
            <w:tcBorders>
              <w:left w:val="nil"/>
              <w:bottom w:val="single" w:sz="4" w:space="0" w:color="auto"/>
              <w:right w:val="nil"/>
            </w:tcBorders>
            <w:shd w:val="clear" w:color="auto" w:fill="auto"/>
          </w:tcPr>
          <w:p w14:paraId="2B612B0D" w14:textId="77777777" w:rsidR="008C5095" w:rsidRPr="008852C0" w:rsidRDefault="008C5095" w:rsidP="000D0928">
            <w:pPr>
              <w:spacing w:line="240" w:lineRule="auto"/>
              <w:ind w:left="-108" w:right="-108"/>
              <w:jc w:val="center"/>
              <w:rPr>
                <w:rFonts w:ascii="Browallia New" w:hAnsi="Browallia New" w:cs="Browallia New"/>
                <w:sz w:val="28"/>
                <w:szCs w:val="28"/>
              </w:rPr>
            </w:pPr>
            <w:r w:rsidRPr="008852C0">
              <w:rPr>
                <w:rFonts w:ascii="Browallia New" w:hAnsi="Browallia New" w:cs="Browallia New"/>
                <w:sz w:val="28"/>
                <w:szCs w:val="28"/>
                <w:cs/>
              </w:rPr>
              <w:t>ข้อมูลทางการเงินรวม</w:t>
            </w:r>
          </w:p>
        </w:tc>
        <w:tc>
          <w:tcPr>
            <w:tcW w:w="236" w:type="dxa"/>
            <w:tcBorders>
              <w:left w:val="nil"/>
              <w:right w:val="nil"/>
            </w:tcBorders>
            <w:shd w:val="clear" w:color="auto" w:fill="auto"/>
          </w:tcPr>
          <w:p w14:paraId="49BD6604" w14:textId="77777777" w:rsidR="008C5095" w:rsidRPr="008852C0" w:rsidRDefault="008C5095" w:rsidP="000D0928">
            <w:pPr>
              <w:spacing w:line="240" w:lineRule="auto"/>
              <w:ind w:left="-108" w:right="-108"/>
              <w:jc w:val="center"/>
              <w:rPr>
                <w:rFonts w:ascii="Browallia New" w:hAnsi="Browallia New" w:cs="Browallia New"/>
                <w:sz w:val="28"/>
                <w:szCs w:val="28"/>
              </w:rPr>
            </w:pPr>
          </w:p>
        </w:tc>
        <w:tc>
          <w:tcPr>
            <w:tcW w:w="2644" w:type="dxa"/>
            <w:gridSpan w:val="3"/>
            <w:tcBorders>
              <w:left w:val="nil"/>
              <w:bottom w:val="single" w:sz="4" w:space="0" w:color="auto"/>
              <w:right w:val="nil"/>
            </w:tcBorders>
            <w:shd w:val="clear" w:color="auto" w:fill="auto"/>
          </w:tcPr>
          <w:p w14:paraId="01FF8E8F" w14:textId="77777777" w:rsidR="008C5095" w:rsidRPr="008852C0" w:rsidRDefault="008C5095" w:rsidP="000D0928">
            <w:pPr>
              <w:spacing w:line="240" w:lineRule="auto"/>
              <w:ind w:left="-108" w:right="-108"/>
              <w:jc w:val="center"/>
              <w:rPr>
                <w:rFonts w:ascii="Browallia New" w:hAnsi="Browallia New" w:cs="Browallia New"/>
                <w:sz w:val="28"/>
                <w:szCs w:val="28"/>
              </w:rPr>
            </w:pPr>
            <w:r w:rsidRPr="008852C0">
              <w:rPr>
                <w:rFonts w:ascii="Browallia New" w:hAnsi="Browallia New" w:cs="Browallia New"/>
                <w:sz w:val="28"/>
                <w:szCs w:val="28"/>
                <w:cs/>
              </w:rPr>
              <w:t>ข้อมูลทางการเงินเฉพาะบริษัท</w:t>
            </w:r>
          </w:p>
        </w:tc>
      </w:tr>
      <w:tr w:rsidR="008C5095" w:rsidRPr="008852C0" w14:paraId="7E796A89" w14:textId="77777777" w:rsidTr="00080605">
        <w:trPr>
          <w:trHeight w:val="346"/>
          <w:tblHeader/>
        </w:trPr>
        <w:tc>
          <w:tcPr>
            <w:tcW w:w="3637" w:type="dxa"/>
            <w:tcBorders>
              <w:top w:val="nil"/>
              <w:left w:val="nil"/>
              <w:bottom w:val="nil"/>
              <w:right w:val="nil"/>
            </w:tcBorders>
            <w:shd w:val="clear" w:color="auto" w:fill="auto"/>
          </w:tcPr>
          <w:p w14:paraId="3689A669" w14:textId="77777777" w:rsidR="008C5095" w:rsidRPr="008852C0" w:rsidRDefault="008C5095" w:rsidP="000D0928">
            <w:pPr>
              <w:tabs>
                <w:tab w:val="clear" w:pos="3742"/>
              </w:tabs>
              <w:spacing w:line="240" w:lineRule="auto"/>
              <w:ind w:left="175" w:right="175" w:hanging="175"/>
              <w:jc w:val="center"/>
              <w:rPr>
                <w:rFonts w:ascii="Browallia New" w:hAnsi="Browallia New" w:cs="Browallia New"/>
                <w:sz w:val="28"/>
                <w:szCs w:val="28"/>
              </w:rPr>
            </w:pPr>
          </w:p>
        </w:tc>
        <w:tc>
          <w:tcPr>
            <w:tcW w:w="5481" w:type="dxa"/>
            <w:gridSpan w:val="7"/>
            <w:tcBorders>
              <w:left w:val="nil"/>
              <w:bottom w:val="single" w:sz="4" w:space="0" w:color="auto"/>
              <w:right w:val="nil"/>
            </w:tcBorders>
            <w:shd w:val="clear" w:color="auto" w:fill="auto"/>
          </w:tcPr>
          <w:p w14:paraId="59C1E4F5" w14:textId="102B6F93" w:rsidR="008C5095" w:rsidRPr="008852C0" w:rsidRDefault="008C5095" w:rsidP="000D0928">
            <w:pPr>
              <w:spacing w:line="240" w:lineRule="auto"/>
              <w:ind w:right="-10"/>
              <w:jc w:val="center"/>
              <w:rPr>
                <w:rFonts w:ascii="Browallia New" w:hAnsi="Browallia New" w:cs="Browallia New"/>
                <w:sz w:val="28"/>
                <w:szCs w:val="28"/>
                <w:lang w:val="en-GB"/>
              </w:rPr>
            </w:pPr>
            <w:r w:rsidRPr="008852C0">
              <w:rPr>
                <w:rFonts w:ascii="Browallia New" w:hAnsi="Browallia New" w:cs="Browallia New"/>
                <w:sz w:val="28"/>
                <w:szCs w:val="28"/>
                <w:cs/>
              </w:rPr>
              <w:t xml:space="preserve">สำหรับงวดหกเดือนสิ้นสุดวันที่ </w:t>
            </w: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p>
        </w:tc>
      </w:tr>
      <w:tr w:rsidR="008C5095" w:rsidRPr="008852C0" w14:paraId="6072A215" w14:textId="77777777" w:rsidTr="00080605">
        <w:trPr>
          <w:trHeight w:val="346"/>
          <w:tblHeader/>
        </w:trPr>
        <w:tc>
          <w:tcPr>
            <w:tcW w:w="3637" w:type="dxa"/>
            <w:tcBorders>
              <w:top w:val="nil"/>
              <w:left w:val="nil"/>
              <w:bottom w:val="nil"/>
              <w:right w:val="nil"/>
            </w:tcBorders>
            <w:shd w:val="clear" w:color="auto" w:fill="auto"/>
          </w:tcPr>
          <w:p w14:paraId="12F8FA51" w14:textId="77777777" w:rsidR="008C5095" w:rsidRPr="008852C0" w:rsidRDefault="008C5095" w:rsidP="000D0928">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shd w:val="clear" w:color="auto" w:fill="auto"/>
          </w:tcPr>
          <w:p w14:paraId="74A7A24E" w14:textId="77777777" w:rsidR="008C5095" w:rsidRPr="008852C0" w:rsidRDefault="008C5095" w:rsidP="000D0928">
            <w:pPr>
              <w:spacing w:line="240" w:lineRule="auto"/>
              <w:ind w:right="-10"/>
              <w:jc w:val="center"/>
              <w:rPr>
                <w:rFonts w:ascii="Browallia New" w:hAnsi="Browallia New" w:cs="Browallia New"/>
                <w:sz w:val="28"/>
                <w:szCs w:val="28"/>
              </w:rPr>
            </w:pPr>
            <w:r w:rsidRPr="008852C0">
              <w:rPr>
                <w:rFonts w:ascii="Browallia New" w:hAnsi="Browallia New" w:cs="Browallia New"/>
                <w:sz w:val="28"/>
                <w:szCs w:val="28"/>
              </w:rPr>
              <w:t>2567</w:t>
            </w:r>
          </w:p>
        </w:tc>
        <w:tc>
          <w:tcPr>
            <w:tcW w:w="283" w:type="dxa"/>
            <w:tcBorders>
              <w:top w:val="single" w:sz="4" w:space="0" w:color="auto"/>
              <w:left w:val="nil"/>
              <w:right w:val="nil"/>
            </w:tcBorders>
            <w:shd w:val="clear" w:color="auto" w:fill="auto"/>
          </w:tcPr>
          <w:p w14:paraId="5E0A82F8" w14:textId="77777777" w:rsidR="008C5095" w:rsidRPr="008852C0" w:rsidRDefault="008C5095" w:rsidP="000D0928">
            <w:pPr>
              <w:spacing w:line="240" w:lineRule="auto"/>
              <w:ind w:right="-10"/>
              <w:jc w:val="center"/>
              <w:rPr>
                <w:rFonts w:ascii="Browallia New" w:hAnsi="Browallia New" w:cs="Browallia New"/>
                <w:sz w:val="28"/>
                <w:szCs w:val="28"/>
              </w:rPr>
            </w:pPr>
          </w:p>
        </w:tc>
        <w:tc>
          <w:tcPr>
            <w:tcW w:w="1184" w:type="dxa"/>
            <w:tcBorders>
              <w:top w:val="single" w:sz="4" w:space="0" w:color="auto"/>
              <w:left w:val="nil"/>
              <w:bottom w:val="single" w:sz="4" w:space="0" w:color="auto"/>
              <w:right w:val="nil"/>
            </w:tcBorders>
            <w:shd w:val="clear" w:color="auto" w:fill="auto"/>
          </w:tcPr>
          <w:p w14:paraId="544F4F04" w14:textId="77777777" w:rsidR="008C5095" w:rsidRPr="008852C0" w:rsidRDefault="008C5095" w:rsidP="000D0928">
            <w:pPr>
              <w:spacing w:line="240" w:lineRule="auto"/>
              <w:ind w:right="-10"/>
              <w:jc w:val="center"/>
              <w:rPr>
                <w:rFonts w:ascii="Browallia New" w:hAnsi="Browallia New" w:cs="Browallia New"/>
                <w:sz w:val="28"/>
                <w:szCs w:val="28"/>
              </w:rPr>
            </w:pPr>
            <w:r w:rsidRPr="008852C0">
              <w:rPr>
                <w:rFonts w:ascii="Browallia New" w:hAnsi="Browallia New" w:cs="Browallia New"/>
                <w:sz w:val="28"/>
                <w:szCs w:val="28"/>
              </w:rPr>
              <w:t>2566</w:t>
            </w:r>
          </w:p>
        </w:tc>
        <w:tc>
          <w:tcPr>
            <w:tcW w:w="236" w:type="dxa"/>
            <w:tcBorders>
              <w:top w:val="single" w:sz="4" w:space="0" w:color="auto"/>
              <w:left w:val="nil"/>
              <w:right w:val="nil"/>
            </w:tcBorders>
            <w:shd w:val="clear" w:color="auto" w:fill="auto"/>
          </w:tcPr>
          <w:p w14:paraId="01972E04" w14:textId="77777777" w:rsidR="008C5095" w:rsidRPr="008852C0" w:rsidRDefault="008C5095" w:rsidP="000D0928">
            <w:pPr>
              <w:spacing w:line="240" w:lineRule="auto"/>
              <w:ind w:right="-10"/>
              <w:jc w:val="center"/>
              <w:rPr>
                <w:rFonts w:ascii="Browallia New" w:hAnsi="Browallia New" w:cs="Browallia New"/>
                <w:sz w:val="28"/>
                <w:szCs w:val="28"/>
              </w:rPr>
            </w:pPr>
          </w:p>
        </w:tc>
        <w:tc>
          <w:tcPr>
            <w:tcW w:w="1204" w:type="dxa"/>
            <w:tcBorders>
              <w:top w:val="single" w:sz="4" w:space="0" w:color="auto"/>
              <w:left w:val="nil"/>
              <w:bottom w:val="single" w:sz="4" w:space="0" w:color="auto"/>
              <w:right w:val="nil"/>
            </w:tcBorders>
            <w:shd w:val="clear" w:color="auto" w:fill="auto"/>
          </w:tcPr>
          <w:p w14:paraId="1FCCEF9A" w14:textId="77777777" w:rsidR="008C5095" w:rsidRPr="008852C0" w:rsidRDefault="008C5095" w:rsidP="000D0928">
            <w:pPr>
              <w:spacing w:line="240" w:lineRule="auto"/>
              <w:ind w:right="-10"/>
              <w:jc w:val="center"/>
              <w:rPr>
                <w:rFonts w:ascii="Browallia New" w:hAnsi="Browallia New" w:cs="Browallia New"/>
                <w:sz w:val="28"/>
                <w:szCs w:val="28"/>
              </w:rPr>
            </w:pPr>
            <w:r w:rsidRPr="008852C0">
              <w:rPr>
                <w:rFonts w:ascii="Browallia New" w:hAnsi="Browallia New" w:cs="Browallia New"/>
                <w:sz w:val="28"/>
                <w:szCs w:val="28"/>
              </w:rPr>
              <w:t>2567</w:t>
            </w:r>
          </w:p>
        </w:tc>
        <w:tc>
          <w:tcPr>
            <w:tcW w:w="283" w:type="dxa"/>
            <w:tcBorders>
              <w:top w:val="single" w:sz="4" w:space="0" w:color="auto"/>
              <w:left w:val="nil"/>
              <w:right w:val="nil"/>
            </w:tcBorders>
            <w:shd w:val="clear" w:color="auto" w:fill="auto"/>
          </w:tcPr>
          <w:p w14:paraId="14109781" w14:textId="77777777" w:rsidR="008C5095" w:rsidRPr="008852C0" w:rsidRDefault="008C5095" w:rsidP="000D0928">
            <w:pPr>
              <w:spacing w:line="240" w:lineRule="auto"/>
              <w:ind w:right="-10"/>
              <w:jc w:val="center"/>
              <w:rPr>
                <w:rFonts w:ascii="Browallia New" w:hAnsi="Browallia New" w:cs="Browallia New"/>
                <w:sz w:val="28"/>
                <w:szCs w:val="28"/>
              </w:rPr>
            </w:pPr>
          </w:p>
        </w:tc>
        <w:tc>
          <w:tcPr>
            <w:tcW w:w="1157" w:type="dxa"/>
            <w:tcBorders>
              <w:top w:val="single" w:sz="4" w:space="0" w:color="auto"/>
              <w:left w:val="nil"/>
              <w:bottom w:val="single" w:sz="4" w:space="0" w:color="auto"/>
              <w:right w:val="nil"/>
            </w:tcBorders>
            <w:shd w:val="clear" w:color="auto" w:fill="auto"/>
          </w:tcPr>
          <w:p w14:paraId="5B90E373" w14:textId="77777777" w:rsidR="008C5095" w:rsidRPr="008852C0" w:rsidRDefault="008C5095" w:rsidP="000D0928">
            <w:pPr>
              <w:spacing w:line="240" w:lineRule="auto"/>
              <w:ind w:right="-10"/>
              <w:jc w:val="center"/>
              <w:rPr>
                <w:rFonts w:ascii="Browallia New" w:hAnsi="Browallia New" w:cs="Browallia New"/>
                <w:sz w:val="28"/>
                <w:szCs w:val="28"/>
              </w:rPr>
            </w:pPr>
            <w:r w:rsidRPr="008852C0">
              <w:rPr>
                <w:rFonts w:ascii="Browallia New" w:hAnsi="Browallia New" w:cs="Browallia New"/>
                <w:sz w:val="28"/>
                <w:szCs w:val="28"/>
              </w:rPr>
              <w:t>2566</w:t>
            </w:r>
          </w:p>
        </w:tc>
      </w:tr>
      <w:tr w:rsidR="008C5095" w:rsidRPr="008852C0" w14:paraId="3C691B06" w14:textId="77777777" w:rsidTr="00080605">
        <w:trPr>
          <w:trHeight w:val="312"/>
          <w:tblHeader/>
        </w:trPr>
        <w:tc>
          <w:tcPr>
            <w:tcW w:w="3637" w:type="dxa"/>
            <w:tcBorders>
              <w:top w:val="nil"/>
              <w:left w:val="nil"/>
              <w:bottom w:val="nil"/>
              <w:right w:val="nil"/>
            </w:tcBorders>
            <w:shd w:val="clear" w:color="auto" w:fill="auto"/>
          </w:tcPr>
          <w:p w14:paraId="28C0E5FC" w14:textId="77777777" w:rsidR="008C5095" w:rsidRPr="008852C0" w:rsidRDefault="008C5095" w:rsidP="000D0928">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shd w:val="clear" w:color="auto" w:fill="auto"/>
          </w:tcPr>
          <w:p w14:paraId="0B43ACAC" w14:textId="77777777" w:rsidR="008C5095" w:rsidRPr="008852C0" w:rsidRDefault="008C5095" w:rsidP="000D0928">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3E43F7D5" w14:textId="77777777" w:rsidR="008C5095" w:rsidRPr="008852C0" w:rsidRDefault="008C5095" w:rsidP="000D0928">
            <w:pPr>
              <w:spacing w:line="240" w:lineRule="auto"/>
              <w:ind w:right="-10"/>
              <w:jc w:val="center"/>
              <w:rPr>
                <w:rFonts w:ascii="Browallia New" w:hAnsi="Browallia New" w:cs="Browallia New"/>
                <w:sz w:val="16"/>
                <w:szCs w:val="16"/>
              </w:rPr>
            </w:pPr>
          </w:p>
        </w:tc>
        <w:tc>
          <w:tcPr>
            <w:tcW w:w="1184" w:type="dxa"/>
            <w:tcBorders>
              <w:top w:val="single" w:sz="4" w:space="0" w:color="auto"/>
              <w:left w:val="nil"/>
              <w:right w:val="nil"/>
            </w:tcBorders>
            <w:shd w:val="clear" w:color="auto" w:fill="auto"/>
          </w:tcPr>
          <w:p w14:paraId="50878CCE" w14:textId="77777777" w:rsidR="008C5095" w:rsidRPr="008852C0" w:rsidRDefault="008C5095" w:rsidP="000D0928">
            <w:pPr>
              <w:spacing w:line="240" w:lineRule="auto"/>
              <w:ind w:right="-10"/>
              <w:jc w:val="center"/>
              <w:rPr>
                <w:rFonts w:ascii="Browallia New" w:hAnsi="Browallia New" w:cs="Browallia New"/>
                <w:sz w:val="16"/>
                <w:szCs w:val="16"/>
              </w:rPr>
            </w:pPr>
          </w:p>
        </w:tc>
        <w:tc>
          <w:tcPr>
            <w:tcW w:w="236" w:type="dxa"/>
            <w:tcBorders>
              <w:left w:val="nil"/>
              <w:right w:val="nil"/>
            </w:tcBorders>
            <w:shd w:val="clear" w:color="auto" w:fill="auto"/>
          </w:tcPr>
          <w:p w14:paraId="7B31A049" w14:textId="77777777" w:rsidR="008C5095" w:rsidRPr="008852C0" w:rsidRDefault="008C5095" w:rsidP="000D0928">
            <w:pPr>
              <w:spacing w:line="240" w:lineRule="auto"/>
              <w:ind w:right="-10"/>
              <w:jc w:val="center"/>
              <w:rPr>
                <w:rFonts w:ascii="Browallia New" w:hAnsi="Browallia New" w:cs="Browallia New"/>
                <w:sz w:val="16"/>
                <w:szCs w:val="16"/>
              </w:rPr>
            </w:pPr>
          </w:p>
        </w:tc>
        <w:tc>
          <w:tcPr>
            <w:tcW w:w="1204" w:type="dxa"/>
            <w:tcBorders>
              <w:top w:val="single" w:sz="4" w:space="0" w:color="auto"/>
              <w:left w:val="nil"/>
              <w:right w:val="nil"/>
            </w:tcBorders>
            <w:shd w:val="clear" w:color="auto" w:fill="auto"/>
          </w:tcPr>
          <w:p w14:paraId="39DF0E7A" w14:textId="77777777" w:rsidR="008C5095" w:rsidRPr="008852C0" w:rsidRDefault="008C5095" w:rsidP="000D0928">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3D3B1ED6" w14:textId="77777777" w:rsidR="008C5095" w:rsidRPr="008852C0" w:rsidRDefault="008C5095" w:rsidP="000D0928">
            <w:pPr>
              <w:spacing w:line="240" w:lineRule="auto"/>
              <w:ind w:right="-10"/>
              <w:jc w:val="center"/>
              <w:rPr>
                <w:rFonts w:ascii="Browallia New" w:hAnsi="Browallia New" w:cs="Browallia New"/>
                <w:sz w:val="16"/>
                <w:szCs w:val="16"/>
              </w:rPr>
            </w:pPr>
          </w:p>
        </w:tc>
        <w:tc>
          <w:tcPr>
            <w:tcW w:w="1157" w:type="dxa"/>
            <w:tcBorders>
              <w:top w:val="single" w:sz="4" w:space="0" w:color="auto"/>
              <w:left w:val="nil"/>
              <w:right w:val="nil"/>
            </w:tcBorders>
            <w:shd w:val="clear" w:color="auto" w:fill="auto"/>
          </w:tcPr>
          <w:p w14:paraId="201ABA48" w14:textId="77777777" w:rsidR="008C5095" w:rsidRPr="008852C0" w:rsidRDefault="008C5095" w:rsidP="000D0928">
            <w:pPr>
              <w:spacing w:line="240" w:lineRule="auto"/>
              <w:ind w:right="-10"/>
              <w:jc w:val="center"/>
              <w:rPr>
                <w:rFonts w:ascii="Browallia New" w:hAnsi="Browallia New" w:cs="Browallia New"/>
                <w:sz w:val="16"/>
                <w:szCs w:val="16"/>
              </w:rPr>
            </w:pPr>
          </w:p>
        </w:tc>
      </w:tr>
      <w:tr w:rsidR="008C5095" w:rsidRPr="008852C0" w14:paraId="50AA8F0A" w14:textId="77777777" w:rsidTr="00080605">
        <w:trPr>
          <w:trHeight w:val="231"/>
        </w:trPr>
        <w:tc>
          <w:tcPr>
            <w:tcW w:w="3637" w:type="dxa"/>
            <w:tcBorders>
              <w:top w:val="nil"/>
              <w:left w:val="nil"/>
              <w:bottom w:val="nil"/>
              <w:right w:val="nil"/>
            </w:tcBorders>
          </w:tcPr>
          <w:p w14:paraId="273E77DE" w14:textId="77777777" w:rsidR="008C5095" w:rsidRPr="008852C0" w:rsidRDefault="008C5095" w:rsidP="000D0928">
            <w:pPr>
              <w:tabs>
                <w:tab w:val="clear" w:pos="3742"/>
              </w:tabs>
              <w:spacing w:line="240" w:lineRule="auto"/>
              <w:ind w:left="175" w:right="175" w:hanging="175"/>
              <w:rPr>
                <w:rFonts w:ascii="Browallia New" w:hAnsi="Browallia New" w:cs="Browallia New"/>
                <w:b/>
                <w:bCs/>
                <w:sz w:val="28"/>
                <w:szCs w:val="28"/>
                <w:cs/>
              </w:rPr>
            </w:pPr>
            <w:r w:rsidRPr="008852C0">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22894C74" w14:textId="77777777" w:rsidR="008C5095" w:rsidRPr="008852C0" w:rsidRDefault="008C5095" w:rsidP="000D0928">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0846B897" w14:textId="77777777" w:rsidR="008C5095" w:rsidRPr="008852C0" w:rsidRDefault="008C5095" w:rsidP="000D0928">
            <w:pPr>
              <w:tabs>
                <w:tab w:val="decimal" w:pos="522"/>
              </w:tabs>
              <w:spacing w:line="240" w:lineRule="auto"/>
              <w:ind w:right="-10"/>
              <w:jc w:val="both"/>
              <w:rPr>
                <w:rFonts w:ascii="Browallia New" w:hAnsi="Browallia New" w:cs="Browallia New"/>
                <w:sz w:val="28"/>
                <w:szCs w:val="28"/>
              </w:rPr>
            </w:pPr>
          </w:p>
        </w:tc>
        <w:tc>
          <w:tcPr>
            <w:tcW w:w="1184" w:type="dxa"/>
            <w:tcBorders>
              <w:top w:val="nil"/>
              <w:left w:val="nil"/>
              <w:bottom w:val="nil"/>
              <w:right w:val="nil"/>
            </w:tcBorders>
          </w:tcPr>
          <w:p w14:paraId="1C24200C" w14:textId="77777777" w:rsidR="008C5095" w:rsidRPr="008852C0" w:rsidRDefault="008C5095" w:rsidP="000D0928">
            <w:pPr>
              <w:tabs>
                <w:tab w:val="decimal" w:pos="522"/>
              </w:tabs>
              <w:spacing w:line="240" w:lineRule="auto"/>
              <w:ind w:right="-10"/>
              <w:jc w:val="both"/>
              <w:rPr>
                <w:rFonts w:ascii="Browallia New" w:hAnsi="Browallia New" w:cs="Browallia New"/>
                <w:sz w:val="28"/>
                <w:szCs w:val="28"/>
              </w:rPr>
            </w:pPr>
          </w:p>
        </w:tc>
        <w:tc>
          <w:tcPr>
            <w:tcW w:w="236" w:type="dxa"/>
            <w:tcBorders>
              <w:top w:val="nil"/>
              <w:left w:val="nil"/>
              <w:bottom w:val="nil"/>
              <w:right w:val="nil"/>
            </w:tcBorders>
          </w:tcPr>
          <w:p w14:paraId="30EE1FC3" w14:textId="77777777" w:rsidR="008C5095" w:rsidRPr="008852C0" w:rsidRDefault="008C5095" w:rsidP="000D0928">
            <w:pPr>
              <w:tabs>
                <w:tab w:val="decimal" w:pos="522"/>
              </w:tabs>
              <w:spacing w:line="240" w:lineRule="auto"/>
              <w:ind w:right="-10"/>
              <w:jc w:val="both"/>
              <w:rPr>
                <w:rFonts w:ascii="Browallia New" w:hAnsi="Browallia New" w:cs="Browallia New"/>
                <w:sz w:val="28"/>
                <w:szCs w:val="28"/>
              </w:rPr>
            </w:pPr>
          </w:p>
        </w:tc>
        <w:tc>
          <w:tcPr>
            <w:tcW w:w="1204" w:type="dxa"/>
            <w:tcBorders>
              <w:top w:val="nil"/>
              <w:left w:val="nil"/>
              <w:bottom w:val="nil"/>
              <w:right w:val="nil"/>
            </w:tcBorders>
          </w:tcPr>
          <w:p w14:paraId="3A45468B" w14:textId="77777777" w:rsidR="008C5095" w:rsidRPr="008852C0" w:rsidRDefault="008C5095" w:rsidP="000D0928">
            <w:pPr>
              <w:tabs>
                <w:tab w:val="decimal" w:pos="522"/>
              </w:tabs>
              <w:spacing w:line="240" w:lineRule="auto"/>
              <w:ind w:right="-10"/>
              <w:jc w:val="both"/>
              <w:rPr>
                <w:rFonts w:ascii="Browallia New" w:hAnsi="Browallia New" w:cs="Browallia New"/>
                <w:sz w:val="28"/>
                <w:szCs w:val="28"/>
              </w:rPr>
            </w:pPr>
          </w:p>
        </w:tc>
        <w:tc>
          <w:tcPr>
            <w:tcW w:w="283" w:type="dxa"/>
            <w:tcBorders>
              <w:top w:val="nil"/>
              <w:left w:val="nil"/>
              <w:bottom w:val="nil"/>
              <w:right w:val="nil"/>
            </w:tcBorders>
          </w:tcPr>
          <w:p w14:paraId="0EB02003" w14:textId="77777777" w:rsidR="008C5095" w:rsidRPr="008852C0" w:rsidRDefault="008C5095" w:rsidP="000D0928">
            <w:pPr>
              <w:tabs>
                <w:tab w:val="decimal" w:pos="522"/>
              </w:tabs>
              <w:spacing w:line="240" w:lineRule="auto"/>
              <w:ind w:right="-10"/>
              <w:jc w:val="both"/>
              <w:rPr>
                <w:rFonts w:ascii="Browallia New" w:hAnsi="Browallia New" w:cs="Browallia New"/>
                <w:sz w:val="28"/>
                <w:szCs w:val="28"/>
              </w:rPr>
            </w:pPr>
          </w:p>
        </w:tc>
        <w:tc>
          <w:tcPr>
            <w:tcW w:w="1157" w:type="dxa"/>
            <w:tcBorders>
              <w:top w:val="nil"/>
              <w:left w:val="nil"/>
              <w:bottom w:val="nil"/>
              <w:right w:val="nil"/>
            </w:tcBorders>
            <w:vAlign w:val="bottom"/>
          </w:tcPr>
          <w:p w14:paraId="15C8BA94" w14:textId="77777777" w:rsidR="008C5095" w:rsidRPr="008852C0" w:rsidRDefault="008C5095" w:rsidP="000D0928">
            <w:pPr>
              <w:tabs>
                <w:tab w:val="decimal" w:pos="492"/>
              </w:tabs>
              <w:spacing w:line="240" w:lineRule="auto"/>
              <w:ind w:right="-10"/>
              <w:jc w:val="right"/>
              <w:rPr>
                <w:rFonts w:ascii="Browallia New" w:hAnsi="Browallia New" w:cs="Browallia New"/>
                <w:sz w:val="28"/>
                <w:szCs w:val="28"/>
                <w:lang w:val="en-GB"/>
              </w:rPr>
            </w:pPr>
          </w:p>
        </w:tc>
      </w:tr>
      <w:tr w:rsidR="00870D4D" w:rsidRPr="008852C0" w14:paraId="2BE9BAC3" w14:textId="77777777" w:rsidTr="00080605">
        <w:trPr>
          <w:trHeight w:val="86"/>
        </w:trPr>
        <w:tc>
          <w:tcPr>
            <w:tcW w:w="3637" w:type="dxa"/>
            <w:tcBorders>
              <w:top w:val="nil"/>
              <w:left w:val="nil"/>
              <w:bottom w:val="nil"/>
              <w:right w:val="nil"/>
            </w:tcBorders>
          </w:tcPr>
          <w:p w14:paraId="3A3E5337"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040B43FE" w14:textId="766F7C49" w:rsidR="00870D4D" w:rsidRPr="008852C0" w:rsidRDefault="002859B9" w:rsidP="00870D4D">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3F3C270A" w14:textId="77777777" w:rsidR="00870D4D" w:rsidRPr="008852C0" w:rsidRDefault="00870D4D" w:rsidP="00870D4D">
            <w:pPr>
              <w:spacing w:line="240" w:lineRule="auto"/>
              <w:ind w:left="252"/>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01B27437"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36" w:type="dxa"/>
            <w:tcBorders>
              <w:top w:val="nil"/>
              <w:left w:val="nil"/>
              <w:bottom w:val="nil"/>
              <w:right w:val="nil"/>
            </w:tcBorders>
          </w:tcPr>
          <w:p w14:paraId="362123B2" w14:textId="77777777" w:rsidR="00870D4D" w:rsidRPr="008852C0" w:rsidRDefault="00870D4D" w:rsidP="00870D4D">
            <w:pPr>
              <w:spacing w:line="240" w:lineRule="auto"/>
              <w:ind w:left="252"/>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3063229C" w14:textId="762EABF9" w:rsidR="00870D4D" w:rsidRPr="008852C0" w:rsidRDefault="00486F4A" w:rsidP="00870D4D">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3.99</w:t>
            </w:r>
          </w:p>
        </w:tc>
        <w:tc>
          <w:tcPr>
            <w:tcW w:w="283" w:type="dxa"/>
            <w:tcBorders>
              <w:top w:val="nil"/>
              <w:left w:val="nil"/>
              <w:bottom w:val="nil"/>
              <w:right w:val="nil"/>
            </w:tcBorders>
          </w:tcPr>
          <w:p w14:paraId="663374F7" w14:textId="77777777" w:rsidR="00870D4D" w:rsidRPr="008852C0" w:rsidRDefault="00870D4D" w:rsidP="00870D4D">
            <w:pPr>
              <w:spacing w:line="240" w:lineRule="auto"/>
              <w:ind w:left="252"/>
              <w:jc w:val="right"/>
              <w:rPr>
                <w:rFonts w:ascii="Browallia New" w:hAnsi="Browallia New" w:cs="Browallia New"/>
                <w:sz w:val="28"/>
                <w:szCs w:val="28"/>
              </w:rPr>
            </w:pPr>
          </w:p>
        </w:tc>
        <w:tc>
          <w:tcPr>
            <w:tcW w:w="1157" w:type="dxa"/>
            <w:tcBorders>
              <w:top w:val="nil"/>
              <w:left w:val="nil"/>
              <w:bottom w:val="nil"/>
              <w:right w:val="nil"/>
            </w:tcBorders>
          </w:tcPr>
          <w:p w14:paraId="5F1B0DB5" w14:textId="41DA23E4" w:rsidR="00870D4D" w:rsidRPr="008852C0" w:rsidRDefault="00870D4D" w:rsidP="00870D4D">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lang w:val="en-GB"/>
              </w:rPr>
              <w:t>5.95</w:t>
            </w:r>
          </w:p>
        </w:tc>
      </w:tr>
      <w:tr w:rsidR="00870D4D" w:rsidRPr="008852C0" w14:paraId="74A3DD9D" w14:textId="77777777" w:rsidTr="00080605">
        <w:trPr>
          <w:trHeight w:val="319"/>
        </w:trPr>
        <w:tc>
          <w:tcPr>
            <w:tcW w:w="3637" w:type="dxa"/>
            <w:tcBorders>
              <w:top w:val="nil"/>
              <w:left w:val="nil"/>
              <w:bottom w:val="nil"/>
              <w:right w:val="nil"/>
            </w:tcBorders>
          </w:tcPr>
          <w:p w14:paraId="40AE94CB"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048F144E" w14:textId="797B7279" w:rsidR="00870D4D" w:rsidRPr="008852C0" w:rsidRDefault="002859B9" w:rsidP="00870D4D">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000A9EAD"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3275F803"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36" w:type="dxa"/>
            <w:tcBorders>
              <w:top w:val="nil"/>
              <w:left w:val="nil"/>
              <w:bottom w:val="nil"/>
              <w:right w:val="nil"/>
            </w:tcBorders>
          </w:tcPr>
          <w:p w14:paraId="72B86886"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278ED790" w14:textId="6630509A" w:rsidR="00870D4D" w:rsidRPr="008852C0" w:rsidRDefault="00C546CF" w:rsidP="00870D4D">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1.</w:t>
            </w:r>
            <w:r w:rsidR="00795A0B" w:rsidRPr="008852C0">
              <w:rPr>
                <w:rFonts w:ascii="Browallia New" w:hAnsi="Browallia New" w:cs="Browallia New"/>
                <w:sz w:val="28"/>
                <w:szCs w:val="28"/>
              </w:rPr>
              <w:t>93</w:t>
            </w:r>
          </w:p>
        </w:tc>
        <w:tc>
          <w:tcPr>
            <w:tcW w:w="283" w:type="dxa"/>
            <w:tcBorders>
              <w:top w:val="nil"/>
              <w:left w:val="nil"/>
              <w:bottom w:val="nil"/>
              <w:right w:val="nil"/>
            </w:tcBorders>
          </w:tcPr>
          <w:p w14:paraId="2DF084F5"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7F297614" w14:textId="689FB645" w:rsidR="00870D4D" w:rsidRPr="008852C0" w:rsidRDefault="00870D4D" w:rsidP="00870D4D">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lang w:val="en-GB"/>
              </w:rPr>
              <w:t>2.16</w:t>
            </w:r>
          </w:p>
        </w:tc>
      </w:tr>
      <w:tr w:rsidR="00870D4D" w:rsidRPr="008852C0" w14:paraId="75858458" w14:textId="77777777" w:rsidTr="00063DD3">
        <w:trPr>
          <w:trHeight w:val="319"/>
        </w:trPr>
        <w:tc>
          <w:tcPr>
            <w:tcW w:w="3637" w:type="dxa"/>
            <w:tcBorders>
              <w:top w:val="nil"/>
              <w:left w:val="nil"/>
              <w:bottom w:val="nil"/>
              <w:right w:val="nil"/>
            </w:tcBorders>
          </w:tcPr>
          <w:p w14:paraId="4D79D615"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5616BBD2" w14:textId="139676D6" w:rsidR="00870D4D" w:rsidRPr="008852C0" w:rsidRDefault="002859B9" w:rsidP="00870D4D">
            <w:pPr>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4130391C"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720BCE7F"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lang w:val="en-GB"/>
              </w:rPr>
              <w:t>-</w:t>
            </w:r>
          </w:p>
        </w:tc>
        <w:tc>
          <w:tcPr>
            <w:tcW w:w="236" w:type="dxa"/>
            <w:tcBorders>
              <w:top w:val="nil"/>
              <w:left w:val="nil"/>
              <w:bottom w:val="nil"/>
              <w:right w:val="nil"/>
            </w:tcBorders>
          </w:tcPr>
          <w:p w14:paraId="49FDCA7C"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284DC3B3" w14:textId="433D5EEE" w:rsidR="00870D4D" w:rsidRPr="008852C0" w:rsidRDefault="00D91F4A" w:rsidP="00870D4D">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4.</w:t>
            </w:r>
            <w:r w:rsidR="00DA4062" w:rsidRPr="008852C0">
              <w:rPr>
                <w:rFonts w:ascii="Browallia New" w:hAnsi="Browallia New" w:cs="Browallia New"/>
                <w:sz w:val="28"/>
                <w:szCs w:val="28"/>
              </w:rPr>
              <w:t>84</w:t>
            </w:r>
          </w:p>
        </w:tc>
        <w:tc>
          <w:tcPr>
            <w:tcW w:w="283" w:type="dxa"/>
            <w:tcBorders>
              <w:top w:val="nil"/>
              <w:left w:val="nil"/>
              <w:bottom w:val="nil"/>
              <w:right w:val="nil"/>
            </w:tcBorders>
          </w:tcPr>
          <w:p w14:paraId="4A597CE6"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66195958" w14:textId="52206A1B" w:rsidR="00870D4D" w:rsidRPr="008852C0" w:rsidRDefault="00870D4D" w:rsidP="00870D4D">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4.21</w:t>
            </w:r>
          </w:p>
        </w:tc>
      </w:tr>
      <w:tr w:rsidR="00870D4D" w:rsidRPr="008852C0" w14:paraId="7DE45EDA" w14:textId="77777777" w:rsidTr="00063DD3">
        <w:trPr>
          <w:trHeight w:val="319"/>
        </w:trPr>
        <w:tc>
          <w:tcPr>
            <w:tcW w:w="3637" w:type="dxa"/>
            <w:tcBorders>
              <w:top w:val="nil"/>
              <w:left w:val="nil"/>
              <w:bottom w:val="nil"/>
              <w:right w:val="nil"/>
            </w:tcBorders>
          </w:tcPr>
          <w:p w14:paraId="1E331C15"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29C90BB3" w14:textId="6FFA99E3" w:rsidR="00870D4D" w:rsidRPr="008852C0" w:rsidRDefault="002859B9" w:rsidP="00870D4D">
            <w:pPr>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20D2A31A"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4BC7E473"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36" w:type="dxa"/>
            <w:tcBorders>
              <w:top w:val="nil"/>
              <w:left w:val="nil"/>
              <w:bottom w:val="nil"/>
              <w:right w:val="nil"/>
            </w:tcBorders>
          </w:tcPr>
          <w:p w14:paraId="4E93FEF8"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1EA95F37" w14:textId="621A321B" w:rsidR="00870D4D" w:rsidRPr="008852C0" w:rsidRDefault="003138F9" w:rsidP="00870D4D">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2.42</w:t>
            </w:r>
          </w:p>
        </w:tc>
        <w:tc>
          <w:tcPr>
            <w:tcW w:w="283" w:type="dxa"/>
            <w:tcBorders>
              <w:top w:val="nil"/>
              <w:left w:val="nil"/>
              <w:bottom w:val="nil"/>
              <w:right w:val="nil"/>
            </w:tcBorders>
          </w:tcPr>
          <w:p w14:paraId="62B682C4"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0EC3857A" w14:textId="40935D02" w:rsidR="00870D4D" w:rsidRPr="008852C0" w:rsidRDefault="00870D4D" w:rsidP="00870D4D">
            <w:pPr>
              <w:spacing w:line="240" w:lineRule="auto"/>
              <w:ind w:right="-11"/>
              <w:jc w:val="right"/>
              <w:rPr>
                <w:rFonts w:ascii="Browallia New" w:hAnsi="Browallia New" w:cs="Browallia New"/>
                <w:sz w:val="28"/>
                <w:szCs w:val="28"/>
                <w:cs/>
              </w:rPr>
            </w:pPr>
            <w:r w:rsidRPr="008852C0">
              <w:rPr>
                <w:rFonts w:ascii="Browallia New" w:hAnsi="Browallia New" w:cs="Browallia New"/>
                <w:sz w:val="28"/>
                <w:szCs w:val="28"/>
                <w:lang w:val="en-GB"/>
              </w:rPr>
              <w:t>3.12</w:t>
            </w:r>
          </w:p>
        </w:tc>
      </w:tr>
      <w:tr w:rsidR="00870D4D" w:rsidRPr="008852C0" w14:paraId="12F01FC9" w14:textId="77777777" w:rsidTr="00063DD3">
        <w:trPr>
          <w:trHeight w:val="319"/>
        </w:trPr>
        <w:tc>
          <w:tcPr>
            <w:tcW w:w="3637" w:type="dxa"/>
            <w:tcBorders>
              <w:top w:val="nil"/>
              <w:left w:val="nil"/>
              <w:bottom w:val="nil"/>
              <w:right w:val="nil"/>
            </w:tcBorders>
          </w:tcPr>
          <w:p w14:paraId="3D17C09D"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534524C5" w14:textId="570AB60E" w:rsidR="00870D4D" w:rsidRPr="008852C0" w:rsidDel="00EE5C2C" w:rsidRDefault="002859B9" w:rsidP="00870D4D">
            <w:pPr>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1EA07C53"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0DCE3F11"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36" w:type="dxa"/>
            <w:tcBorders>
              <w:top w:val="nil"/>
              <w:left w:val="nil"/>
              <w:bottom w:val="nil"/>
              <w:right w:val="nil"/>
            </w:tcBorders>
          </w:tcPr>
          <w:p w14:paraId="3C562A85"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50AA04C3" w14:textId="18B9AB54" w:rsidR="00870D4D" w:rsidRPr="008852C0" w:rsidDel="00EE5C2C" w:rsidRDefault="00AF20CD" w:rsidP="00870D4D">
            <w:pPr>
              <w:spacing w:line="240" w:lineRule="auto"/>
              <w:ind w:right="-11"/>
              <w:jc w:val="right"/>
              <w:rPr>
                <w:rFonts w:ascii="Browallia New" w:hAnsi="Browallia New" w:cs="Browallia New"/>
                <w:sz w:val="28"/>
                <w:szCs w:val="28"/>
                <w:highlight w:val="yellow"/>
                <w:cs/>
                <w:lang w:val="en-GB"/>
              </w:rPr>
            </w:pPr>
            <w:r w:rsidRPr="008852C0">
              <w:rPr>
                <w:rFonts w:ascii="Browallia New" w:hAnsi="Browallia New" w:cs="Browallia New"/>
                <w:sz w:val="28"/>
                <w:szCs w:val="28"/>
                <w:lang w:val="en-GB"/>
              </w:rPr>
              <w:t>48.20</w:t>
            </w:r>
          </w:p>
        </w:tc>
        <w:tc>
          <w:tcPr>
            <w:tcW w:w="283" w:type="dxa"/>
            <w:tcBorders>
              <w:top w:val="nil"/>
              <w:left w:val="nil"/>
              <w:bottom w:val="nil"/>
              <w:right w:val="nil"/>
            </w:tcBorders>
          </w:tcPr>
          <w:p w14:paraId="25857B84"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0CE04628" w14:textId="7063EF57" w:rsidR="00870D4D" w:rsidRPr="008852C0" w:rsidDel="00EE5C2C" w:rsidRDefault="00870D4D" w:rsidP="00870D4D">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rPr>
              <w:t>46.90</w:t>
            </w:r>
          </w:p>
        </w:tc>
      </w:tr>
      <w:tr w:rsidR="00870D4D" w:rsidRPr="008852C0" w14:paraId="6861C039" w14:textId="77777777" w:rsidTr="00063DD3">
        <w:trPr>
          <w:trHeight w:val="319"/>
        </w:trPr>
        <w:tc>
          <w:tcPr>
            <w:tcW w:w="3637" w:type="dxa"/>
            <w:tcBorders>
              <w:top w:val="nil"/>
              <w:left w:val="nil"/>
              <w:bottom w:val="nil"/>
              <w:right w:val="nil"/>
            </w:tcBorders>
          </w:tcPr>
          <w:p w14:paraId="21001ECA"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1CA9EAC6" w14:textId="3C0A9936" w:rsidR="00870D4D" w:rsidRPr="008852C0" w:rsidRDefault="002859B9" w:rsidP="00870D4D">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3DA07B08"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509CB839"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36" w:type="dxa"/>
            <w:tcBorders>
              <w:top w:val="nil"/>
              <w:left w:val="nil"/>
              <w:bottom w:val="nil"/>
              <w:right w:val="nil"/>
            </w:tcBorders>
          </w:tcPr>
          <w:p w14:paraId="27544624"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671387FA" w14:textId="70706EB7" w:rsidR="00870D4D" w:rsidRPr="008852C0" w:rsidRDefault="00B82A98" w:rsidP="00870D4D">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17.20</w:t>
            </w:r>
          </w:p>
        </w:tc>
        <w:tc>
          <w:tcPr>
            <w:tcW w:w="283" w:type="dxa"/>
            <w:tcBorders>
              <w:top w:val="nil"/>
              <w:left w:val="nil"/>
              <w:bottom w:val="nil"/>
              <w:right w:val="nil"/>
            </w:tcBorders>
          </w:tcPr>
          <w:p w14:paraId="735464CC"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07ABE44B" w14:textId="44E1BFBC" w:rsidR="00870D4D" w:rsidRPr="008852C0" w:rsidRDefault="00870D4D" w:rsidP="00870D4D">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10.80</w:t>
            </w:r>
          </w:p>
        </w:tc>
      </w:tr>
      <w:tr w:rsidR="00870D4D" w:rsidRPr="008852C0" w14:paraId="04E36731" w14:textId="77777777" w:rsidTr="00063DD3">
        <w:trPr>
          <w:trHeight w:val="319"/>
        </w:trPr>
        <w:tc>
          <w:tcPr>
            <w:tcW w:w="3637" w:type="dxa"/>
            <w:tcBorders>
              <w:top w:val="nil"/>
              <w:left w:val="nil"/>
              <w:bottom w:val="nil"/>
              <w:right w:val="nil"/>
            </w:tcBorders>
          </w:tcPr>
          <w:p w14:paraId="091846A4"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035AC5B1" w14:textId="15F6243D" w:rsidR="00870D4D" w:rsidRPr="008852C0" w:rsidRDefault="002859B9" w:rsidP="00870D4D">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4C5ECF0C"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6C39DE97"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36" w:type="dxa"/>
            <w:tcBorders>
              <w:top w:val="nil"/>
              <w:left w:val="nil"/>
              <w:bottom w:val="nil"/>
              <w:right w:val="nil"/>
            </w:tcBorders>
          </w:tcPr>
          <w:p w14:paraId="031D41E4"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14758533" w14:textId="4231C417" w:rsidR="00870D4D" w:rsidRPr="008852C0" w:rsidRDefault="008D2C5F" w:rsidP="00870D4D">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0.91</w:t>
            </w:r>
          </w:p>
        </w:tc>
        <w:tc>
          <w:tcPr>
            <w:tcW w:w="283" w:type="dxa"/>
            <w:tcBorders>
              <w:top w:val="nil"/>
              <w:left w:val="nil"/>
              <w:bottom w:val="nil"/>
              <w:right w:val="nil"/>
            </w:tcBorders>
          </w:tcPr>
          <w:p w14:paraId="7B839FF0"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039BA3B1" w14:textId="23857520" w:rsidR="00870D4D" w:rsidRPr="008852C0" w:rsidRDefault="00870D4D" w:rsidP="00870D4D">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0.80</w:t>
            </w:r>
          </w:p>
        </w:tc>
      </w:tr>
      <w:tr w:rsidR="00870D4D" w:rsidRPr="008852C0" w14:paraId="71A1F165" w14:textId="77777777" w:rsidTr="00080605">
        <w:trPr>
          <w:trHeight w:val="319"/>
        </w:trPr>
        <w:tc>
          <w:tcPr>
            <w:tcW w:w="3637" w:type="dxa"/>
            <w:tcBorders>
              <w:top w:val="nil"/>
              <w:left w:val="nil"/>
              <w:bottom w:val="nil"/>
              <w:right w:val="nil"/>
            </w:tcBorders>
          </w:tcPr>
          <w:p w14:paraId="22FA6485"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highlight w:val="yellow"/>
                <w:cs/>
              </w:rPr>
            </w:pPr>
            <w:r w:rsidRPr="008852C0">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7AEF121D" w14:textId="73172B2D" w:rsidR="00870D4D" w:rsidRPr="008852C0" w:rsidRDefault="002859B9" w:rsidP="00870D4D">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4096CD88"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7457C2EE"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p>
        </w:tc>
        <w:tc>
          <w:tcPr>
            <w:tcW w:w="236" w:type="dxa"/>
            <w:tcBorders>
              <w:top w:val="nil"/>
              <w:left w:val="nil"/>
              <w:bottom w:val="nil"/>
              <w:right w:val="nil"/>
            </w:tcBorders>
          </w:tcPr>
          <w:p w14:paraId="65DE0D35"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12ADA810" w14:textId="40CC4C82" w:rsidR="00870D4D" w:rsidRPr="008852C0" w:rsidRDefault="00571926" w:rsidP="00870D4D">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lang w:val="en-GB"/>
              </w:rPr>
              <w:t>0.</w:t>
            </w:r>
            <w:r w:rsidR="007B572F" w:rsidRPr="008852C0">
              <w:rPr>
                <w:rFonts w:ascii="Browallia New" w:hAnsi="Browallia New" w:cs="Browallia New"/>
                <w:sz w:val="28"/>
                <w:szCs w:val="28"/>
              </w:rPr>
              <w:t>71</w:t>
            </w:r>
          </w:p>
        </w:tc>
        <w:tc>
          <w:tcPr>
            <w:tcW w:w="283" w:type="dxa"/>
            <w:tcBorders>
              <w:top w:val="nil"/>
              <w:left w:val="nil"/>
              <w:bottom w:val="nil"/>
              <w:right w:val="nil"/>
            </w:tcBorders>
          </w:tcPr>
          <w:p w14:paraId="2B152051"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6485873C" w14:textId="51EB20B2" w:rsidR="00870D4D" w:rsidRPr="008852C0" w:rsidRDefault="00870D4D" w:rsidP="00870D4D">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0.66</w:t>
            </w:r>
          </w:p>
        </w:tc>
      </w:tr>
      <w:tr w:rsidR="00870D4D" w:rsidRPr="008852C0" w14:paraId="28791C6E" w14:textId="77777777" w:rsidTr="00080605">
        <w:trPr>
          <w:trHeight w:val="319"/>
        </w:trPr>
        <w:tc>
          <w:tcPr>
            <w:tcW w:w="3637" w:type="dxa"/>
            <w:tcBorders>
              <w:top w:val="nil"/>
              <w:left w:val="nil"/>
              <w:bottom w:val="nil"/>
              <w:right w:val="nil"/>
            </w:tcBorders>
          </w:tcPr>
          <w:p w14:paraId="6CB69F68"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350E5264" w14:textId="1A8E6C3C" w:rsidR="00870D4D" w:rsidRPr="008852C0" w:rsidDel="00AA3715" w:rsidRDefault="002859B9" w:rsidP="00870D4D">
            <w:pPr>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p>
        </w:tc>
        <w:tc>
          <w:tcPr>
            <w:tcW w:w="283" w:type="dxa"/>
            <w:tcBorders>
              <w:top w:val="nil"/>
              <w:left w:val="nil"/>
              <w:bottom w:val="nil"/>
              <w:right w:val="nil"/>
            </w:tcBorders>
          </w:tcPr>
          <w:p w14:paraId="017B98AE"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7D9CF039"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36" w:type="dxa"/>
            <w:tcBorders>
              <w:top w:val="nil"/>
              <w:left w:val="nil"/>
              <w:bottom w:val="nil"/>
              <w:right w:val="nil"/>
            </w:tcBorders>
          </w:tcPr>
          <w:p w14:paraId="08B8B093"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305AABC7" w14:textId="0CC3A2FD" w:rsidR="00870D4D" w:rsidRPr="008852C0" w:rsidDel="00AA3715" w:rsidRDefault="00AD0809" w:rsidP="00870D4D">
            <w:pPr>
              <w:spacing w:line="240" w:lineRule="auto"/>
              <w:ind w:right="-11"/>
              <w:jc w:val="right"/>
              <w:rPr>
                <w:rFonts w:ascii="Browallia New" w:hAnsi="Browallia New" w:cs="Browallia New"/>
                <w:sz w:val="28"/>
                <w:szCs w:val="28"/>
                <w:highlight w:val="yellow"/>
                <w:cs/>
                <w:lang w:val="en-GB"/>
              </w:rPr>
            </w:pPr>
            <w:r w:rsidRPr="008852C0">
              <w:rPr>
                <w:rFonts w:ascii="Browallia New" w:hAnsi="Browallia New" w:cs="Browallia New"/>
                <w:sz w:val="28"/>
                <w:szCs w:val="28"/>
                <w:lang w:val="en-GB"/>
              </w:rPr>
              <w:t>8.38</w:t>
            </w:r>
          </w:p>
        </w:tc>
        <w:tc>
          <w:tcPr>
            <w:tcW w:w="283" w:type="dxa"/>
            <w:tcBorders>
              <w:top w:val="nil"/>
              <w:left w:val="nil"/>
              <w:bottom w:val="nil"/>
              <w:right w:val="nil"/>
            </w:tcBorders>
          </w:tcPr>
          <w:p w14:paraId="217CC9DC"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4B58CB39" w14:textId="3BAB2641" w:rsidR="00870D4D" w:rsidRPr="008852C0" w:rsidRDefault="00870D4D" w:rsidP="00870D4D">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17.68</w:t>
            </w:r>
          </w:p>
        </w:tc>
      </w:tr>
      <w:tr w:rsidR="00870D4D" w:rsidRPr="008852C0" w14:paraId="6BD2EEDE" w14:textId="77777777" w:rsidTr="00080605">
        <w:trPr>
          <w:trHeight w:val="319"/>
        </w:trPr>
        <w:tc>
          <w:tcPr>
            <w:tcW w:w="3637" w:type="dxa"/>
            <w:tcBorders>
              <w:top w:val="nil"/>
              <w:left w:val="nil"/>
              <w:bottom w:val="nil"/>
              <w:right w:val="nil"/>
            </w:tcBorders>
          </w:tcPr>
          <w:p w14:paraId="49446FD1"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6182862E" w14:textId="77777777" w:rsidR="00870D4D" w:rsidRPr="008852C0" w:rsidDel="00AA3715" w:rsidRDefault="00870D4D" w:rsidP="00870D4D">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67628A12"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tcPr>
          <w:p w14:paraId="4A57BBF1"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36" w:type="dxa"/>
            <w:tcBorders>
              <w:top w:val="nil"/>
              <w:left w:val="nil"/>
              <w:bottom w:val="nil"/>
              <w:right w:val="nil"/>
            </w:tcBorders>
          </w:tcPr>
          <w:p w14:paraId="22D1D981"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6791F23E" w14:textId="77777777" w:rsidR="00870D4D" w:rsidRPr="008852C0" w:rsidDel="00AA3715" w:rsidRDefault="00870D4D" w:rsidP="00870D4D">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65072032"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5D6AF8AD" w14:textId="77777777" w:rsidR="00870D4D" w:rsidRPr="008852C0" w:rsidRDefault="00870D4D" w:rsidP="00870D4D">
            <w:pPr>
              <w:spacing w:line="240" w:lineRule="auto"/>
              <w:ind w:right="-11"/>
              <w:jc w:val="right"/>
              <w:rPr>
                <w:rFonts w:ascii="Browallia New" w:hAnsi="Browallia New" w:cs="Browallia New"/>
                <w:sz w:val="28"/>
                <w:szCs w:val="28"/>
                <w:lang w:val="en-GB"/>
              </w:rPr>
            </w:pPr>
          </w:p>
        </w:tc>
      </w:tr>
      <w:tr w:rsidR="00870D4D" w:rsidRPr="008852C0" w14:paraId="6948B5C0" w14:textId="77777777" w:rsidTr="00080605">
        <w:trPr>
          <w:trHeight w:val="322"/>
        </w:trPr>
        <w:tc>
          <w:tcPr>
            <w:tcW w:w="4771" w:type="dxa"/>
            <w:gridSpan w:val="2"/>
            <w:tcBorders>
              <w:top w:val="nil"/>
              <w:left w:val="nil"/>
              <w:bottom w:val="nil"/>
              <w:right w:val="nil"/>
            </w:tcBorders>
            <w:vAlign w:val="bottom"/>
          </w:tcPr>
          <w:p w14:paraId="1622BBAE" w14:textId="77777777" w:rsidR="00870D4D" w:rsidRPr="008852C0" w:rsidRDefault="00870D4D" w:rsidP="00870D4D">
            <w:pPr>
              <w:spacing w:line="240" w:lineRule="auto"/>
              <w:ind w:right="-10"/>
              <w:rPr>
                <w:rFonts w:ascii="Browallia New" w:hAnsi="Browallia New" w:cs="Browallia New"/>
                <w:sz w:val="14"/>
                <w:szCs w:val="14"/>
                <w:lang w:val="en-GB"/>
              </w:rPr>
            </w:pPr>
            <w:r w:rsidRPr="008852C0">
              <w:rPr>
                <w:rFonts w:ascii="Browallia New" w:hAnsi="Browallia New" w:cs="Browallia New"/>
                <w:b/>
                <w:bCs/>
                <w:sz w:val="28"/>
                <w:szCs w:val="28"/>
                <w:cs/>
              </w:rPr>
              <w:t>รายการธุรกิจกับบุคคลและบริษัทที่เกี่ยวข้องกัน</w:t>
            </w:r>
          </w:p>
        </w:tc>
        <w:tc>
          <w:tcPr>
            <w:tcW w:w="283" w:type="dxa"/>
            <w:tcBorders>
              <w:top w:val="nil"/>
              <w:left w:val="nil"/>
              <w:bottom w:val="nil"/>
              <w:right w:val="nil"/>
            </w:tcBorders>
            <w:shd w:val="clear" w:color="auto" w:fill="auto"/>
            <w:vAlign w:val="bottom"/>
          </w:tcPr>
          <w:p w14:paraId="4D86AD98" w14:textId="77777777" w:rsidR="00870D4D" w:rsidRPr="008852C0" w:rsidRDefault="00870D4D" w:rsidP="00870D4D">
            <w:pPr>
              <w:tabs>
                <w:tab w:val="decimal" w:pos="492"/>
              </w:tabs>
              <w:spacing w:line="240" w:lineRule="auto"/>
              <w:ind w:right="-10"/>
              <w:jc w:val="right"/>
              <w:rPr>
                <w:rFonts w:ascii="Browallia New" w:hAnsi="Browallia New" w:cs="Browallia New"/>
                <w:sz w:val="14"/>
                <w:szCs w:val="14"/>
              </w:rPr>
            </w:pPr>
          </w:p>
        </w:tc>
        <w:tc>
          <w:tcPr>
            <w:tcW w:w="1184" w:type="dxa"/>
            <w:tcBorders>
              <w:top w:val="nil"/>
              <w:left w:val="nil"/>
              <w:bottom w:val="nil"/>
              <w:right w:val="nil"/>
            </w:tcBorders>
          </w:tcPr>
          <w:p w14:paraId="42BE8094" w14:textId="77777777" w:rsidR="00870D4D" w:rsidRPr="008852C0" w:rsidRDefault="00870D4D" w:rsidP="00870D4D">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36" w:type="dxa"/>
            <w:tcBorders>
              <w:top w:val="nil"/>
              <w:left w:val="nil"/>
              <w:bottom w:val="nil"/>
              <w:right w:val="nil"/>
            </w:tcBorders>
          </w:tcPr>
          <w:p w14:paraId="215777DF" w14:textId="77777777" w:rsidR="00870D4D" w:rsidRPr="008852C0" w:rsidRDefault="00870D4D" w:rsidP="00870D4D">
            <w:pPr>
              <w:tabs>
                <w:tab w:val="decimal" w:pos="492"/>
              </w:tabs>
              <w:spacing w:line="240" w:lineRule="auto"/>
              <w:ind w:right="-10"/>
              <w:jc w:val="right"/>
              <w:rPr>
                <w:rFonts w:ascii="Browallia New" w:hAnsi="Browallia New" w:cs="Browallia New"/>
                <w:sz w:val="14"/>
                <w:szCs w:val="14"/>
              </w:rPr>
            </w:pPr>
          </w:p>
        </w:tc>
        <w:tc>
          <w:tcPr>
            <w:tcW w:w="1204" w:type="dxa"/>
            <w:tcBorders>
              <w:top w:val="nil"/>
              <w:left w:val="nil"/>
              <w:bottom w:val="nil"/>
              <w:right w:val="nil"/>
            </w:tcBorders>
          </w:tcPr>
          <w:p w14:paraId="339E7224" w14:textId="77777777" w:rsidR="00870D4D" w:rsidRPr="008852C0" w:rsidDel="00AA3715" w:rsidRDefault="00870D4D" w:rsidP="00870D4D">
            <w:pPr>
              <w:spacing w:line="240" w:lineRule="auto"/>
              <w:ind w:right="-11"/>
              <w:jc w:val="right"/>
              <w:rPr>
                <w:rFonts w:ascii="Browallia New" w:hAnsi="Browallia New" w:cs="Browallia New"/>
                <w:sz w:val="14"/>
                <w:szCs w:val="14"/>
                <w:cs/>
                <w:lang w:val="en-GB"/>
              </w:rPr>
            </w:pPr>
          </w:p>
        </w:tc>
        <w:tc>
          <w:tcPr>
            <w:tcW w:w="283" w:type="dxa"/>
            <w:tcBorders>
              <w:top w:val="nil"/>
              <w:left w:val="nil"/>
              <w:bottom w:val="nil"/>
              <w:right w:val="nil"/>
            </w:tcBorders>
            <w:vAlign w:val="bottom"/>
          </w:tcPr>
          <w:p w14:paraId="608D9788" w14:textId="77777777" w:rsidR="00870D4D" w:rsidRPr="008852C0" w:rsidRDefault="00870D4D" w:rsidP="00870D4D">
            <w:pPr>
              <w:tabs>
                <w:tab w:val="decimal" w:pos="492"/>
              </w:tabs>
              <w:spacing w:line="240" w:lineRule="auto"/>
              <w:ind w:right="-10"/>
              <w:jc w:val="right"/>
              <w:rPr>
                <w:rFonts w:ascii="Browallia New" w:hAnsi="Browallia New" w:cs="Browallia New"/>
                <w:sz w:val="14"/>
                <w:szCs w:val="14"/>
                <w:lang w:val="en-GB"/>
              </w:rPr>
            </w:pPr>
          </w:p>
        </w:tc>
        <w:tc>
          <w:tcPr>
            <w:tcW w:w="1157" w:type="dxa"/>
          </w:tcPr>
          <w:p w14:paraId="32FB2F0C" w14:textId="77777777" w:rsidR="00870D4D" w:rsidRPr="008852C0" w:rsidRDefault="00870D4D" w:rsidP="00870D4D">
            <w:pPr>
              <w:spacing w:line="240" w:lineRule="auto"/>
              <w:ind w:right="-11"/>
              <w:jc w:val="right"/>
              <w:rPr>
                <w:rFonts w:ascii="Browallia New" w:hAnsi="Browallia New" w:cs="Browallia New"/>
                <w:sz w:val="14"/>
                <w:szCs w:val="14"/>
                <w:lang w:val="en-GB"/>
              </w:rPr>
            </w:pPr>
          </w:p>
        </w:tc>
      </w:tr>
      <w:tr w:rsidR="00870D4D" w:rsidRPr="008852C0" w14:paraId="09894CB7" w14:textId="77777777" w:rsidTr="00375241">
        <w:trPr>
          <w:trHeight w:val="319"/>
        </w:trPr>
        <w:tc>
          <w:tcPr>
            <w:tcW w:w="3637" w:type="dxa"/>
            <w:tcBorders>
              <w:top w:val="nil"/>
              <w:left w:val="nil"/>
              <w:bottom w:val="nil"/>
              <w:right w:val="nil"/>
            </w:tcBorders>
          </w:tcPr>
          <w:p w14:paraId="25717126"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ดอกเบี้ยจ่าย</w:t>
            </w:r>
          </w:p>
        </w:tc>
        <w:tc>
          <w:tcPr>
            <w:tcW w:w="1134" w:type="dxa"/>
            <w:tcBorders>
              <w:top w:val="nil"/>
              <w:left w:val="nil"/>
              <w:bottom w:val="nil"/>
              <w:right w:val="nil"/>
            </w:tcBorders>
            <w:shd w:val="clear" w:color="auto" w:fill="auto"/>
            <w:vAlign w:val="bottom"/>
          </w:tcPr>
          <w:p w14:paraId="0C0E95F3" w14:textId="15ABEFD9" w:rsidR="00870D4D" w:rsidRPr="008852C0" w:rsidRDefault="004503AB" w:rsidP="00870D4D">
            <w:pPr>
              <w:tabs>
                <w:tab w:val="clear" w:pos="454"/>
                <w:tab w:val="clear" w:pos="680"/>
                <w:tab w:val="left" w:pos="132"/>
              </w:tabs>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34.13</w:t>
            </w:r>
          </w:p>
        </w:tc>
        <w:tc>
          <w:tcPr>
            <w:tcW w:w="283" w:type="dxa"/>
            <w:tcBorders>
              <w:top w:val="nil"/>
              <w:left w:val="nil"/>
              <w:bottom w:val="nil"/>
              <w:right w:val="nil"/>
            </w:tcBorders>
          </w:tcPr>
          <w:p w14:paraId="269B4845" w14:textId="77777777" w:rsidR="00870D4D" w:rsidRPr="008852C0" w:rsidRDefault="00870D4D" w:rsidP="00870D4D">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vAlign w:val="bottom"/>
          </w:tcPr>
          <w:p w14:paraId="2E30535D" w14:textId="6B2CC8A1" w:rsidR="00870D4D" w:rsidRPr="008852C0" w:rsidRDefault="00A11EBE" w:rsidP="00870D4D">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31.12</w:t>
            </w:r>
          </w:p>
        </w:tc>
        <w:tc>
          <w:tcPr>
            <w:tcW w:w="236" w:type="dxa"/>
            <w:tcBorders>
              <w:top w:val="nil"/>
              <w:left w:val="nil"/>
              <w:bottom w:val="nil"/>
              <w:right w:val="nil"/>
            </w:tcBorders>
          </w:tcPr>
          <w:p w14:paraId="0EFAD787"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482B071F" w14:textId="514D2491" w:rsidR="00870D4D" w:rsidRPr="008852C0" w:rsidRDefault="008E14FA" w:rsidP="00870D4D">
            <w:pPr>
              <w:spacing w:line="240" w:lineRule="auto"/>
              <w:ind w:right="-11"/>
              <w:jc w:val="right"/>
              <w:rPr>
                <w:rFonts w:ascii="Browallia New" w:hAnsi="Browallia New" w:cs="Browallia New"/>
                <w:sz w:val="28"/>
                <w:szCs w:val="28"/>
                <w:highlight w:val="yellow"/>
              </w:rPr>
            </w:pPr>
            <w:r w:rsidRPr="008852C0">
              <w:rPr>
                <w:rFonts w:ascii="Browallia New" w:hAnsi="Browallia New" w:cs="Browallia New"/>
                <w:sz w:val="28"/>
                <w:szCs w:val="28"/>
              </w:rPr>
              <w:t>31.57</w:t>
            </w:r>
          </w:p>
        </w:tc>
        <w:tc>
          <w:tcPr>
            <w:tcW w:w="283" w:type="dxa"/>
            <w:tcBorders>
              <w:top w:val="nil"/>
              <w:left w:val="nil"/>
              <w:bottom w:val="nil"/>
              <w:right w:val="nil"/>
            </w:tcBorders>
          </w:tcPr>
          <w:p w14:paraId="35BD0921"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vAlign w:val="bottom"/>
          </w:tcPr>
          <w:p w14:paraId="3013FACD" w14:textId="10E69192" w:rsidR="00870D4D" w:rsidRPr="008852C0" w:rsidRDefault="00C20103" w:rsidP="00870D4D">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31.12</w:t>
            </w:r>
          </w:p>
        </w:tc>
      </w:tr>
      <w:tr w:rsidR="00870D4D" w:rsidRPr="008852C0" w14:paraId="644EF933" w14:textId="77777777" w:rsidTr="00080605">
        <w:trPr>
          <w:trHeight w:val="319"/>
        </w:trPr>
        <w:tc>
          <w:tcPr>
            <w:tcW w:w="3637" w:type="dxa"/>
            <w:tcBorders>
              <w:top w:val="nil"/>
              <w:left w:val="nil"/>
              <w:bottom w:val="nil"/>
              <w:right w:val="nil"/>
            </w:tcBorders>
          </w:tcPr>
          <w:p w14:paraId="7350AB78" w14:textId="77777777" w:rsidR="00870D4D" w:rsidRPr="008852C0" w:rsidRDefault="00870D4D" w:rsidP="00870D4D">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78CF1420" w14:textId="77777777" w:rsidR="00870D4D" w:rsidRPr="008852C0" w:rsidRDefault="00870D4D" w:rsidP="00870D4D">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B440171" w14:textId="77777777" w:rsidR="00870D4D" w:rsidRPr="008852C0" w:rsidRDefault="00870D4D" w:rsidP="00870D4D">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vAlign w:val="bottom"/>
          </w:tcPr>
          <w:p w14:paraId="3AF82298" w14:textId="77777777" w:rsidR="00870D4D" w:rsidRPr="008852C0" w:rsidRDefault="00870D4D" w:rsidP="00870D4D">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5C53F330"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1BA56DB4" w14:textId="77777777" w:rsidR="00870D4D" w:rsidRPr="008852C0" w:rsidRDefault="00870D4D" w:rsidP="00870D4D">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346E5022" w14:textId="77777777" w:rsidR="00870D4D" w:rsidRPr="008852C0" w:rsidRDefault="00870D4D" w:rsidP="00870D4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vAlign w:val="bottom"/>
          </w:tcPr>
          <w:p w14:paraId="0704F59B" w14:textId="77777777" w:rsidR="00870D4D" w:rsidRPr="008852C0" w:rsidRDefault="00870D4D" w:rsidP="00870D4D">
            <w:pPr>
              <w:spacing w:line="240" w:lineRule="auto"/>
              <w:ind w:right="-11"/>
              <w:jc w:val="right"/>
              <w:rPr>
                <w:rFonts w:ascii="Browallia New" w:hAnsi="Browallia New" w:cs="Browallia New"/>
                <w:sz w:val="28"/>
                <w:szCs w:val="28"/>
                <w:lang w:val="en-GB"/>
              </w:rPr>
            </w:pPr>
          </w:p>
        </w:tc>
      </w:tr>
      <w:tr w:rsidR="00870D4D" w:rsidRPr="008852C0" w14:paraId="27595908" w14:textId="77777777" w:rsidTr="00080605">
        <w:trPr>
          <w:trHeight w:val="331"/>
        </w:trPr>
        <w:tc>
          <w:tcPr>
            <w:tcW w:w="4771" w:type="dxa"/>
            <w:gridSpan w:val="2"/>
            <w:tcBorders>
              <w:top w:val="nil"/>
              <w:left w:val="nil"/>
              <w:bottom w:val="nil"/>
              <w:right w:val="nil"/>
            </w:tcBorders>
          </w:tcPr>
          <w:p w14:paraId="44BAF4B7" w14:textId="77777777" w:rsidR="00870D4D" w:rsidRPr="008852C0" w:rsidRDefault="00870D4D" w:rsidP="00870D4D">
            <w:pPr>
              <w:spacing w:line="240" w:lineRule="auto"/>
              <w:ind w:right="-10"/>
              <w:rPr>
                <w:rFonts w:ascii="Browallia New" w:hAnsi="Browallia New" w:cs="Browallia New"/>
                <w:sz w:val="16"/>
                <w:szCs w:val="16"/>
                <w:lang w:val="en-GB"/>
              </w:rPr>
            </w:pPr>
            <w:r w:rsidRPr="008852C0">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shd w:val="clear" w:color="auto" w:fill="auto"/>
            <w:vAlign w:val="bottom"/>
          </w:tcPr>
          <w:p w14:paraId="534AEC7E" w14:textId="77777777" w:rsidR="00870D4D" w:rsidRPr="008852C0" w:rsidRDefault="00870D4D" w:rsidP="00870D4D">
            <w:pPr>
              <w:tabs>
                <w:tab w:val="decimal" w:pos="492"/>
              </w:tabs>
              <w:spacing w:line="240" w:lineRule="auto"/>
              <w:ind w:right="-10"/>
              <w:jc w:val="right"/>
              <w:rPr>
                <w:rFonts w:ascii="Browallia New" w:hAnsi="Browallia New" w:cs="Browallia New"/>
                <w:sz w:val="16"/>
                <w:szCs w:val="16"/>
              </w:rPr>
            </w:pPr>
          </w:p>
        </w:tc>
        <w:tc>
          <w:tcPr>
            <w:tcW w:w="1184" w:type="dxa"/>
            <w:tcBorders>
              <w:top w:val="nil"/>
              <w:left w:val="nil"/>
              <w:bottom w:val="nil"/>
              <w:right w:val="nil"/>
            </w:tcBorders>
          </w:tcPr>
          <w:p w14:paraId="7C5F79B5" w14:textId="77777777" w:rsidR="00870D4D" w:rsidRPr="008852C0" w:rsidRDefault="00870D4D" w:rsidP="00870D4D">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36" w:type="dxa"/>
            <w:tcBorders>
              <w:top w:val="nil"/>
              <w:left w:val="nil"/>
              <w:bottom w:val="nil"/>
              <w:right w:val="nil"/>
            </w:tcBorders>
          </w:tcPr>
          <w:p w14:paraId="75CD1015" w14:textId="77777777" w:rsidR="00870D4D" w:rsidRPr="008852C0" w:rsidRDefault="00870D4D" w:rsidP="00870D4D">
            <w:pPr>
              <w:tabs>
                <w:tab w:val="decimal" w:pos="492"/>
              </w:tabs>
              <w:spacing w:line="240" w:lineRule="auto"/>
              <w:ind w:right="-10"/>
              <w:jc w:val="right"/>
              <w:rPr>
                <w:rFonts w:ascii="Browallia New" w:hAnsi="Browallia New" w:cs="Browallia New"/>
                <w:sz w:val="16"/>
                <w:szCs w:val="16"/>
              </w:rPr>
            </w:pPr>
          </w:p>
        </w:tc>
        <w:tc>
          <w:tcPr>
            <w:tcW w:w="1204" w:type="dxa"/>
            <w:tcBorders>
              <w:top w:val="nil"/>
              <w:left w:val="nil"/>
              <w:bottom w:val="nil"/>
              <w:right w:val="nil"/>
            </w:tcBorders>
          </w:tcPr>
          <w:p w14:paraId="56EEF53B" w14:textId="77777777" w:rsidR="00870D4D" w:rsidRPr="008852C0" w:rsidRDefault="00870D4D" w:rsidP="00870D4D">
            <w:pPr>
              <w:spacing w:line="240" w:lineRule="auto"/>
              <w:ind w:right="-11"/>
              <w:jc w:val="right"/>
              <w:rPr>
                <w:rFonts w:ascii="Browallia New" w:hAnsi="Browallia New" w:cs="Browallia New"/>
                <w:sz w:val="16"/>
                <w:szCs w:val="16"/>
                <w:lang w:val="en-GB"/>
              </w:rPr>
            </w:pPr>
          </w:p>
        </w:tc>
        <w:tc>
          <w:tcPr>
            <w:tcW w:w="283" w:type="dxa"/>
            <w:tcBorders>
              <w:top w:val="nil"/>
              <w:left w:val="nil"/>
              <w:bottom w:val="nil"/>
              <w:right w:val="nil"/>
            </w:tcBorders>
            <w:vAlign w:val="bottom"/>
          </w:tcPr>
          <w:p w14:paraId="2842BF29" w14:textId="77777777" w:rsidR="00870D4D" w:rsidRPr="008852C0" w:rsidRDefault="00870D4D" w:rsidP="00870D4D">
            <w:pPr>
              <w:tabs>
                <w:tab w:val="decimal" w:pos="492"/>
              </w:tabs>
              <w:spacing w:line="240" w:lineRule="auto"/>
              <w:ind w:right="-10"/>
              <w:jc w:val="right"/>
              <w:rPr>
                <w:rFonts w:ascii="Browallia New" w:hAnsi="Browallia New" w:cs="Browallia New"/>
                <w:sz w:val="16"/>
                <w:szCs w:val="16"/>
                <w:lang w:val="en-GB"/>
              </w:rPr>
            </w:pPr>
          </w:p>
        </w:tc>
        <w:tc>
          <w:tcPr>
            <w:tcW w:w="1157" w:type="dxa"/>
          </w:tcPr>
          <w:p w14:paraId="23AC62DC" w14:textId="77777777" w:rsidR="00870D4D" w:rsidRPr="008852C0" w:rsidRDefault="00870D4D" w:rsidP="00870D4D">
            <w:pPr>
              <w:spacing w:line="240" w:lineRule="auto"/>
              <w:ind w:right="-11"/>
              <w:jc w:val="right"/>
              <w:rPr>
                <w:rFonts w:ascii="Browallia New" w:hAnsi="Browallia New" w:cs="Browallia New"/>
                <w:sz w:val="16"/>
                <w:szCs w:val="16"/>
                <w:lang w:val="en-GB"/>
              </w:rPr>
            </w:pPr>
          </w:p>
        </w:tc>
      </w:tr>
      <w:tr w:rsidR="007D6E50" w:rsidRPr="008852C0" w14:paraId="56BF0C1D" w14:textId="77777777" w:rsidTr="00080605">
        <w:trPr>
          <w:trHeight w:val="319"/>
        </w:trPr>
        <w:tc>
          <w:tcPr>
            <w:tcW w:w="3637" w:type="dxa"/>
            <w:tcBorders>
              <w:top w:val="nil"/>
              <w:left w:val="nil"/>
              <w:bottom w:val="nil"/>
              <w:right w:val="nil"/>
            </w:tcBorders>
          </w:tcPr>
          <w:p w14:paraId="72C2CAAE" w14:textId="77777777" w:rsidR="007D6E50" w:rsidRPr="008852C0" w:rsidRDefault="007D6E50" w:rsidP="007D6E50">
            <w:pPr>
              <w:tabs>
                <w:tab w:val="clear" w:pos="3742"/>
              </w:tabs>
              <w:spacing w:line="240" w:lineRule="auto"/>
              <w:ind w:left="175" w:right="175"/>
              <w:rPr>
                <w:rFonts w:ascii="Browallia New" w:hAnsi="Browallia New" w:cs="Browallia New"/>
                <w:sz w:val="28"/>
                <w:szCs w:val="28"/>
              </w:rPr>
            </w:pPr>
            <w:r w:rsidRPr="008852C0">
              <w:rPr>
                <w:rFonts w:ascii="Browallia New" w:hAnsi="Browallia New" w:cs="Browallia New"/>
                <w:sz w:val="28"/>
                <w:szCs w:val="28"/>
                <w:cs/>
              </w:rPr>
              <w:t xml:space="preserve">กำไรจากการจำหน่ายสินทรัพย์และ </w:t>
            </w:r>
          </w:p>
          <w:p w14:paraId="29B949D8" w14:textId="35E66D8C" w:rsidR="007D6E50" w:rsidRPr="008852C0" w:rsidRDefault="007D6E50" w:rsidP="007D6E50">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 xml:space="preserve">    อสังหาริมทรัพย์เพื่อการลงทุน</w:t>
            </w:r>
          </w:p>
        </w:tc>
        <w:tc>
          <w:tcPr>
            <w:tcW w:w="1134" w:type="dxa"/>
            <w:tcBorders>
              <w:top w:val="nil"/>
              <w:left w:val="nil"/>
              <w:bottom w:val="nil"/>
              <w:right w:val="nil"/>
            </w:tcBorders>
            <w:vAlign w:val="bottom"/>
          </w:tcPr>
          <w:p w14:paraId="4452B750" w14:textId="23BF5423" w:rsidR="007D6E50" w:rsidRPr="008852C0" w:rsidRDefault="005F045B" w:rsidP="007D6E50">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83" w:type="dxa"/>
            <w:tcBorders>
              <w:top w:val="nil"/>
              <w:left w:val="nil"/>
              <w:bottom w:val="nil"/>
              <w:right w:val="nil"/>
            </w:tcBorders>
          </w:tcPr>
          <w:p w14:paraId="344F5BB8" w14:textId="77777777" w:rsidR="007D6E50" w:rsidRPr="008852C0" w:rsidRDefault="007D6E50" w:rsidP="007D6E50">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vAlign w:val="bottom"/>
          </w:tcPr>
          <w:p w14:paraId="637E6BA5" w14:textId="232225A3" w:rsidR="007D6E50" w:rsidRPr="008852C0" w:rsidRDefault="007D6E50" w:rsidP="007D6E5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241.70</w:t>
            </w:r>
          </w:p>
        </w:tc>
        <w:tc>
          <w:tcPr>
            <w:tcW w:w="236" w:type="dxa"/>
            <w:tcBorders>
              <w:top w:val="nil"/>
              <w:left w:val="nil"/>
              <w:bottom w:val="nil"/>
              <w:right w:val="nil"/>
            </w:tcBorders>
          </w:tcPr>
          <w:p w14:paraId="03F495ED" w14:textId="77777777" w:rsidR="007D6E50" w:rsidRPr="008852C0" w:rsidRDefault="007D6E50" w:rsidP="007D6E5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1AA4F1C0" w14:textId="77777777" w:rsidR="007D6E50" w:rsidRPr="008852C0" w:rsidRDefault="007D6E50" w:rsidP="007D6E50">
            <w:pPr>
              <w:spacing w:line="240" w:lineRule="auto"/>
              <w:ind w:right="-11"/>
              <w:jc w:val="right"/>
              <w:rPr>
                <w:rFonts w:ascii="Browallia New" w:hAnsi="Browallia New" w:cs="Browallia New"/>
                <w:sz w:val="28"/>
                <w:szCs w:val="28"/>
                <w:lang w:val="en-GB"/>
              </w:rPr>
            </w:pPr>
          </w:p>
          <w:p w14:paraId="592857AC" w14:textId="44DB0421" w:rsidR="005F045B" w:rsidRPr="008852C0" w:rsidRDefault="005F045B" w:rsidP="007D6E50">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83" w:type="dxa"/>
            <w:tcBorders>
              <w:top w:val="nil"/>
              <w:left w:val="nil"/>
              <w:bottom w:val="nil"/>
              <w:right w:val="nil"/>
            </w:tcBorders>
          </w:tcPr>
          <w:p w14:paraId="7BB8529F" w14:textId="77777777" w:rsidR="007D6E50" w:rsidRPr="008852C0" w:rsidRDefault="007D6E50" w:rsidP="007D6E5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vAlign w:val="bottom"/>
          </w:tcPr>
          <w:p w14:paraId="6946A89A" w14:textId="17EE2F11" w:rsidR="007D6E50" w:rsidRPr="008852C0" w:rsidRDefault="007D6E50" w:rsidP="007D6E50">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lang w:val="en-GB"/>
              </w:rPr>
              <w:t>241.87</w:t>
            </w:r>
          </w:p>
        </w:tc>
      </w:tr>
      <w:tr w:rsidR="007D6E50" w:rsidRPr="008852C0" w14:paraId="77CDF005" w14:textId="77777777" w:rsidTr="000D0928">
        <w:trPr>
          <w:trHeight w:val="319"/>
        </w:trPr>
        <w:tc>
          <w:tcPr>
            <w:tcW w:w="3637" w:type="dxa"/>
            <w:tcBorders>
              <w:top w:val="nil"/>
              <w:left w:val="nil"/>
              <w:bottom w:val="nil"/>
              <w:right w:val="nil"/>
            </w:tcBorders>
          </w:tcPr>
          <w:p w14:paraId="3D96B8DD" w14:textId="640562E8" w:rsidR="007D6E50" w:rsidRPr="008852C0" w:rsidRDefault="007D6E50" w:rsidP="007D6E50">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5A3EBAB2" w14:textId="509F552B" w:rsidR="007D6E50" w:rsidRPr="008852C0" w:rsidRDefault="00A5725D" w:rsidP="007D6E50">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17.</w:t>
            </w:r>
            <w:r w:rsidR="00226D9A" w:rsidRPr="008852C0">
              <w:rPr>
                <w:rFonts w:ascii="Browallia New" w:hAnsi="Browallia New" w:cs="Browallia New"/>
                <w:sz w:val="28"/>
                <w:szCs w:val="28"/>
                <w:lang w:val="en-GB"/>
              </w:rPr>
              <w:t>87</w:t>
            </w:r>
          </w:p>
        </w:tc>
        <w:tc>
          <w:tcPr>
            <w:tcW w:w="283" w:type="dxa"/>
            <w:tcBorders>
              <w:top w:val="nil"/>
              <w:left w:val="nil"/>
              <w:bottom w:val="nil"/>
              <w:right w:val="nil"/>
            </w:tcBorders>
          </w:tcPr>
          <w:p w14:paraId="338D1249" w14:textId="77777777" w:rsidR="007D6E50" w:rsidRPr="008852C0" w:rsidRDefault="007D6E50" w:rsidP="007D6E50">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vAlign w:val="bottom"/>
          </w:tcPr>
          <w:p w14:paraId="46034945" w14:textId="700A9955" w:rsidR="007D6E50" w:rsidRPr="008852C0" w:rsidRDefault="007D6E50" w:rsidP="007D6E5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33.10</w:t>
            </w:r>
          </w:p>
        </w:tc>
        <w:tc>
          <w:tcPr>
            <w:tcW w:w="236" w:type="dxa"/>
            <w:tcBorders>
              <w:top w:val="nil"/>
              <w:left w:val="nil"/>
              <w:bottom w:val="nil"/>
              <w:right w:val="nil"/>
            </w:tcBorders>
          </w:tcPr>
          <w:p w14:paraId="071EB23D" w14:textId="77777777" w:rsidR="007D6E50" w:rsidRPr="008852C0" w:rsidRDefault="007D6E50" w:rsidP="007D6E5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3FA87D4A" w14:textId="1FBC217D" w:rsidR="007D6E50" w:rsidRPr="008852C0" w:rsidRDefault="00A5725D" w:rsidP="007D6E50">
            <w:pPr>
              <w:spacing w:line="240" w:lineRule="auto"/>
              <w:ind w:right="-11"/>
              <w:jc w:val="right"/>
              <w:rPr>
                <w:rFonts w:ascii="Browallia New" w:hAnsi="Browallia New" w:cs="Browallia New"/>
                <w:sz w:val="28"/>
                <w:szCs w:val="28"/>
                <w:lang w:val="en-GB"/>
              </w:rPr>
            </w:pPr>
            <w:r w:rsidRPr="008852C0">
              <w:rPr>
                <w:rFonts w:ascii="Browallia New" w:hAnsi="Browallia New" w:cs="Browallia New"/>
                <w:sz w:val="28"/>
                <w:szCs w:val="28"/>
                <w:lang w:val="en-GB"/>
              </w:rPr>
              <w:t>10.60</w:t>
            </w:r>
          </w:p>
        </w:tc>
        <w:tc>
          <w:tcPr>
            <w:tcW w:w="283" w:type="dxa"/>
            <w:tcBorders>
              <w:top w:val="nil"/>
              <w:left w:val="nil"/>
              <w:bottom w:val="nil"/>
              <w:right w:val="nil"/>
            </w:tcBorders>
          </w:tcPr>
          <w:p w14:paraId="3DDB6363" w14:textId="77777777" w:rsidR="007D6E50" w:rsidRPr="008852C0" w:rsidRDefault="007D6E50" w:rsidP="007D6E5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2480AF33" w14:textId="27905B32" w:rsidR="007D6E50" w:rsidRPr="008852C0" w:rsidRDefault="007D6E50" w:rsidP="007D6E50">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8852C0">
              <w:rPr>
                <w:rFonts w:ascii="Browallia New" w:hAnsi="Browallia New" w:cs="Browallia New"/>
                <w:sz w:val="28"/>
                <w:szCs w:val="28"/>
                <w:lang w:val="en-GB"/>
              </w:rPr>
              <w:t>10.09</w:t>
            </w:r>
          </w:p>
        </w:tc>
      </w:tr>
      <w:tr w:rsidR="007D6E50" w:rsidRPr="008852C0" w14:paraId="4EEBC5D9" w14:textId="77777777" w:rsidTr="00080605">
        <w:trPr>
          <w:trHeight w:val="319"/>
        </w:trPr>
        <w:tc>
          <w:tcPr>
            <w:tcW w:w="3637" w:type="dxa"/>
            <w:tcBorders>
              <w:top w:val="nil"/>
              <w:left w:val="nil"/>
              <w:bottom w:val="nil"/>
              <w:right w:val="nil"/>
            </w:tcBorders>
          </w:tcPr>
          <w:p w14:paraId="7A408B26" w14:textId="77777777" w:rsidR="007D6E50" w:rsidRPr="008852C0" w:rsidRDefault="007D6E50" w:rsidP="007D6E50">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1927301C" w14:textId="77777777" w:rsidR="007D6E50" w:rsidRPr="008852C0" w:rsidRDefault="007D6E50" w:rsidP="007D6E50">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F6D6D07" w14:textId="77777777" w:rsidR="007D6E50" w:rsidRPr="008852C0" w:rsidRDefault="007D6E50" w:rsidP="007D6E50">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vAlign w:val="bottom"/>
          </w:tcPr>
          <w:p w14:paraId="73FC6AA0" w14:textId="77777777" w:rsidR="007D6E50" w:rsidRPr="008852C0" w:rsidRDefault="007D6E50" w:rsidP="007D6E5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35936819" w14:textId="77777777" w:rsidR="007D6E50" w:rsidRPr="008852C0" w:rsidRDefault="007D6E50" w:rsidP="007D6E5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730D572D" w14:textId="77777777" w:rsidR="007D6E50" w:rsidRPr="008852C0" w:rsidRDefault="007D6E50" w:rsidP="007D6E50">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61D66038" w14:textId="77777777" w:rsidR="007D6E50" w:rsidRPr="008852C0" w:rsidRDefault="007D6E50" w:rsidP="007D6E5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vAlign w:val="bottom"/>
          </w:tcPr>
          <w:p w14:paraId="78361C62" w14:textId="77777777" w:rsidR="007D6E50" w:rsidRPr="008852C0" w:rsidRDefault="007D6E50" w:rsidP="007D6E50">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7D6E50" w:rsidRPr="008852C0" w14:paraId="124DBC91" w14:textId="77777777" w:rsidTr="00080605">
        <w:trPr>
          <w:trHeight w:val="319"/>
        </w:trPr>
        <w:tc>
          <w:tcPr>
            <w:tcW w:w="3637" w:type="dxa"/>
            <w:tcBorders>
              <w:top w:val="nil"/>
              <w:left w:val="nil"/>
              <w:bottom w:val="nil"/>
              <w:right w:val="nil"/>
            </w:tcBorders>
          </w:tcPr>
          <w:p w14:paraId="4612058D" w14:textId="77777777" w:rsidR="007D6E50" w:rsidRPr="008852C0" w:rsidRDefault="007D6E50" w:rsidP="007D6E50">
            <w:pPr>
              <w:tabs>
                <w:tab w:val="clear" w:pos="3742"/>
              </w:tabs>
              <w:spacing w:line="240" w:lineRule="auto"/>
              <w:ind w:right="175"/>
              <w:rPr>
                <w:rFonts w:ascii="Browallia New" w:hAnsi="Browallia New" w:cs="Browallia New"/>
                <w:sz w:val="28"/>
                <w:szCs w:val="28"/>
                <w:cs/>
              </w:rPr>
            </w:pPr>
            <w:r w:rsidRPr="008852C0">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3C6BC565" w14:textId="77777777" w:rsidR="007D6E50" w:rsidRPr="008852C0" w:rsidRDefault="007D6E50" w:rsidP="007D6E50">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D807EFF" w14:textId="77777777" w:rsidR="007D6E50" w:rsidRPr="008852C0" w:rsidRDefault="007D6E50" w:rsidP="007D6E50">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tcPr>
          <w:p w14:paraId="1594C52C" w14:textId="77777777" w:rsidR="007D6E50" w:rsidRPr="008852C0" w:rsidRDefault="007D6E50" w:rsidP="007D6E5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075CD5DF" w14:textId="77777777" w:rsidR="007D6E50" w:rsidRPr="008852C0" w:rsidRDefault="007D6E50" w:rsidP="007D6E50">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0F8577EC" w14:textId="77777777" w:rsidR="007D6E50" w:rsidRPr="008852C0" w:rsidRDefault="007D6E50" w:rsidP="007D6E50">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E565D26" w14:textId="77777777" w:rsidR="007D6E50" w:rsidRPr="008852C0" w:rsidRDefault="007D6E50" w:rsidP="007D6E50">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22402810" w14:textId="77777777" w:rsidR="007D6E50" w:rsidRPr="008852C0" w:rsidRDefault="007D6E50" w:rsidP="007D6E50">
            <w:pPr>
              <w:tabs>
                <w:tab w:val="clear" w:pos="454"/>
                <w:tab w:val="clear" w:pos="680"/>
                <w:tab w:val="left" w:pos="132"/>
              </w:tabs>
              <w:spacing w:line="240" w:lineRule="auto"/>
              <w:ind w:right="-10"/>
              <w:jc w:val="right"/>
              <w:rPr>
                <w:rFonts w:ascii="Browallia New" w:hAnsi="Browallia New" w:cs="Browallia New"/>
                <w:sz w:val="28"/>
                <w:szCs w:val="28"/>
              </w:rPr>
            </w:pPr>
          </w:p>
        </w:tc>
      </w:tr>
      <w:tr w:rsidR="000D3330" w:rsidRPr="008852C0" w14:paraId="1BEBEA82" w14:textId="77777777" w:rsidTr="00080605">
        <w:trPr>
          <w:trHeight w:val="349"/>
        </w:trPr>
        <w:tc>
          <w:tcPr>
            <w:tcW w:w="3637" w:type="dxa"/>
            <w:tcBorders>
              <w:top w:val="nil"/>
              <w:left w:val="nil"/>
              <w:bottom w:val="nil"/>
              <w:right w:val="nil"/>
            </w:tcBorders>
          </w:tcPr>
          <w:p w14:paraId="4B47B67B" w14:textId="77777777" w:rsidR="000D3330" w:rsidRPr="008852C0" w:rsidRDefault="000D3330" w:rsidP="000D3330">
            <w:pPr>
              <w:tabs>
                <w:tab w:val="clear" w:pos="3742"/>
              </w:tabs>
              <w:spacing w:line="240" w:lineRule="auto"/>
              <w:ind w:left="175" w:right="175"/>
              <w:rPr>
                <w:rFonts w:ascii="Browallia New" w:hAnsi="Browallia New" w:cs="Browallia New"/>
                <w:sz w:val="16"/>
                <w:szCs w:val="16"/>
                <w:cs/>
              </w:rPr>
            </w:pPr>
            <w:r w:rsidRPr="008852C0">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tcPr>
          <w:p w14:paraId="1930622E" w14:textId="575BE2A8" w:rsidR="000D3330" w:rsidRPr="008852C0" w:rsidRDefault="000D3330" w:rsidP="000D3330">
            <w:pPr>
              <w:spacing w:line="240" w:lineRule="auto"/>
              <w:ind w:right="-10"/>
              <w:jc w:val="right"/>
              <w:rPr>
                <w:rFonts w:ascii="Browallia New" w:hAnsi="Browallia New" w:cs="Browallia New"/>
                <w:sz w:val="16"/>
                <w:szCs w:val="16"/>
                <w:lang w:val="en-GB"/>
              </w:rPr>
            </w:pPr>
            <w:r w:rsidRPr="008852C0">
              <w:rPr>
                <w:rFonts w:ascii="Browallia New" w:hAnsi="Browallia New" w:cs="Browallia New"/>
                <w:sz w:val="28"/>
                <w:szCs w:val="28"/>
              </w:rPr>
              <w:t>1</w:t>
            </w:r>
            <w:r w:rsidR="00C038FC" w:rsidRPr="008852C0">
              <w:rPr>
                <w:rFonts w:ascii="Browallia New" w:hAnsi="Browallia New" w:cs="Browallia New"/>
                <w:sz w:val="28"/>
                <w:szCs w:val="28"/>
              </w:rPr>
              <w:t>6</w:t>
            </w:r>
            <w:r w:rsidRPr="008852C0">
              <w:rPr>
                <w:rFonts w:ascii="Browallia New" w:hAnsi="Browallia New" w:cs="Browallia New"/>
                <w:sz w:val="28"/>
                <w:szCs w:val="28"/>
              </w:rPr>
              <w:t>.</w:t>
            </w:r>
            <w:r w:rsidR="00C038FC" w:rsidRPr="008852C0">
              <w:rPr>
                <w:rFonts w:ascii="Browallia New" w:hAnsi="Browallia New" w:cs="Browallia New"/>
                <w:sz w:val="28"/>
                <w:szCs w:val="28"/>
              </w:rPr>
              <w:t>55</w:t>
            </w:r>
          </w:p>
        </w:tc>
        <w:tc>
          <w:tcPr>
            <w:tcW w:w="283" w:type="dxa"/>
            <w:tcBorders>
              <w:top w:val="nil"/>
              <w:left w:val="nil"/>
              <w:right w:val="nil"/>
            </w:tcBorders>
          </w:tcPr>
          <w:p w14:paraId="70333BDA" w14:textId="77777777" w:rsidR="000D3330" w:rsidRPr="008852C0" w:rsidRDefault="000D3330" w:rsidP="000D3330">
            <w:pPr>
              <w:tabs>
                <w:tab w:val="decimal" w:pos="492"/>
              </w:tabs>
              <w:spacing w:line="240" w:lineRule="auto"/>
              <w:ind w:right="-10"/>
              <w:jc w:val="right"/>
              <w:rPr>
                <w:rFonts w:ascii="Browallia New" w:hAnsi="Browallia New" w:cs="Browallia New"/>
                <w:sz w:val="16"/>
                <w:szCs w:val="16"/>
              </w:rPr>
            </w:pPr>
          </w:p>
        </w:tc>
        <w:tc>
          <w:tcPr>
            <w:tcW w:w="1184" w:type="dxa"/>
            <w:tcBorders>
              <w:top w:val="nil"/>
              <w:left w:val="nil"/>
              <w:right w:val="nil"/>
            </w:tcBorders>
            <w:shd w:val="clear" w:color="auto" w:fill="auto"/>
          </w:tcPr>
          <w:p w14:paraId="788BFC6C" w14:textId="3D9CA34A" w:rsidR="000D3330" w:rsidRPr="008852C0" w:rsidRDefault="000D3330" w:rsidP="000D3330">
            <w:pPr>
              <w:tabs>
                <w:tab w:val="clear" w:pos="454"/>
                <w:tab w:val="clear" w:pos="680"/>
                <w:tab w:val="left" w:pos="132"/>
              </w:tabs>
              <w:spacing w:line="240" w:lineRule="auto"/>
              <w:ind w:right="-10"/>
              <w:jc w:val="right"/>
              <w:rPr>
                <w:rFonts w:ascii="Browallia New" w:hAnsi="Browallia New" w:cs="Browallia New"/>
                <w:sz w:val="16"/>
                <w:szCs w:val="16"/>
                <w:lang w:val="en-GB"/>
              </w:rPr>
            </w:pPr>
            <w:r w:rsidRPr="008852C0">
              <w:rPr>
                <w:rFonts w:ascii="Browallia New" w:hAnsi="Browallia New" w:cs="Browallia New"/>
                <w:sz w:val="28"/>
                <w:szCs w:val="28"/>
              </w:rPr>
              <w:t>15.48</w:t>
            </w:r>
          </w:p>
        </w:tc>
        <w:tc>
          <w:tcPr>
            <w:tcW w:w="236" w:type="dxa"/>
            <w:tcBorders>
              <w:top w:val="nil"/>
              <w:left w:val="nil"/>
              <w:right w:val="nil"/>
            </w:tcBorders>
          </w:tcPr>
          <w:p w14:paraId="2D5FC089" w14:textId="77777777" w:rsidR="000D3330" w:rsidRPr="008852C0" w:rsidRDefault="000D3330" w:rsidP="000D3330">
            <w:pPr>
              <w:tabs>
                <w:tab w:val="decimal" w:pos="492"/>
              </w:tabs>
              <w:spacing w:line="240" w:lineRule="auto"/>
              <w:ind w:right="-10"/>
              <w:jc w:val="right"/>
              <w:rPr>
                <w:rFonts w:ascii="Browallia New" w:hAnsi="Browallia New" w:cs="Browallia New"/>
                <w:sz w:val="16"/>
                <w:szCs w:val="16"/>
              </w:rPr>
            </w:pPr>
          </w:p>
        </w:tc>
        <w:tc>
          <w:tcPr>
            <w:tcW w:w="1204" w:type="dxa"/>
            <w:tcBorders>
              <w:top w:val="nil"/>
              <w:left w:val="nil"/>
              <w:right w:val="nil"/>
            </w:tcBorders>
          </w:tcPr>
          <w:p w14:paraId="4D6A00A4" w14:textId="5E2EAC6E" w:rsidR="000D3330" w:rsidRPr="008852C0" w:rsidRDefault="000D3330" w:rsidP="000D3330">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7.68</w:t>
            </w:r>
          </w:p>
        </w:tc>
        <w:tc>
          <w:tcPr>
            <w:tcW w:w="283" w:type="dxa"/>
            <w:tcBorders>
              <w:top w:val="nil"/>
              <w:left w:val="nil"/>
              <w:right w:val="nil"/>
            </w:tcBorders>
          </w:tcPr>
          <w:p w14:paraId="76A7683E" w14:textId="77777777" w:rsidR="000D3330" w:rsidRPr="008852C0" w:rsidRDefault="000D3330" w:rsidP="000D3330">
            <w:pPr>
              <w:tabs>
                <w:tab w:val="decimal" w:pos="492"/>
              </w:tabs>
              <w:spacing w:line="240" w:lineRule="auto"/>
              <w:ind w:right="-10"/>
              <w:jc w:val="right"/>
              <w:rPr>
                <w:rFonts w:ascii="Browallia New" w:hAnsi="Browallia New" w:cs="Browallia New"/>
                <w:sz w:val="16"/>
                <w:szCs w:val="16"/>
                <w:lang w:val="en-GB"/>
              </w:rPr>
            </w:pPr>
          </w:p>
        </w:tc>
        <w:tc>
          <w:tcPr>
            <w:tcW w:w="1157" w:type="dxa"/>
            <w:tcBorders>
              <w:top w:val="nil"/>
              <w:left w:val="nil"/>
              <w:right w:val="nil"/>
            </w:tcBorders>
          </w:tcPr>
          <w:p w14:paraId="0F571C78" w14:textId="1D514D83" w:rsidR="000D3330" w:rsidRPr="008852C0" w:rsidRDefault="000D3330" w:rsidP="000D3330">
            <w:pPr>
              <w:spacing w:line="240" w:lineRule="auto"/>
              <w:ind w:right="-11"/>
              <w:jc w:val="right"/>
              <w:rPr>
                <w:rFonts w:ascii="Browallia New" w:hAnsi="Browallia New" w:cs="Browallia New"/>
                <w:sz w:val="16"/>
                <w:szCs w:val="16"/>
                <w:lang w:val="en-GB"/>
              </w:rPr>
            </w:pPr>
            <w:r w:rsidRPr="008852C0">
              <w:rPr>
                <w:rFonts w:ascii="Browallia New" w:hAnsi="Browallia New" w:cs="Browallia New"/>
                <w:sz w:val="28"/>
                <w:szCs w:val="28"/>
              </w:rPr>
              <w:t>7.26</w:t>
            </w:r>
          </w:p>
        </w:tc>
      </w:tr>
      <w:tr w:rsidR="000D3330" w:rsidRPr="008852C0" w14:paraId="7F4C0C35" w14:textId="77777777" w:rsidTr="00080605">
        <w:trPr>
          <w:trHeight w:val="319"/>
        </w:trPr>
        <w:tc>
          <w:tcPr>
            <w:tcW w:w="3637" w:type="dxa"/>
            <w:tcBorders>
              <w:top w:val="nil"/>
              <w:left w:val="nil"/>
              <w:bottom w:val="nil"/>
              <w:right w:val="nil"/>
            </w:tcBorders>
          </w:tcPr>
          <w:p w14:paraId="44903892" w14:textId="77777777" w:rsidR="000D3330" w:rsidRPr="008852C0" w:rsidRDefault="000D3330" w:rsidP="000D3330">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ผลประโยชน์หลังออกจากงาน</w:t>
            </w:r>
          </w:p>
        </w:tc>
        <w:tc>
          <w:tcPr>
            <w:tcW w:w="1134" w:type="dxa"/>
            <w:tcBorders>
              <w:top w:val="nil"/>
              <w:left w:val="nil"/>
              <w:right w:val="nil"/>
            </w:tcBorders>
          </w:tcPr>
          <w:p w14:paraId="6BD70D7B" w14:textId="37A45DD8" w:rsidR="000D3330" w:rsidRPr="008852C0" w:rsidRDefault="000D3330" w:rsidP="000D3330">
            <w:pPr>
              <w:spacing w:line="240" w:lineRule="auto"/>
              <w:ind w:right="-10"/>
              <w:jc w:val="right"/>
              <w:rPr>
                <w:rFonts w:ascii="Browallia New" w:hAnsi="Browallia New" w:cs="Browallia New"/>
                <w:sz w:val="28"/>
                <w:szCs w:val="28"/>
                <w:highlight w:val="yellow"/>
                <w:lang w:val="en-GB"/>
              </w:rPr>
            </w:pPr>
            <w:r w:rsidRPr="008852C0">
              <w:rPr>
                <w:rFonts w:ascii="Browallia New" w:hAnsi="Browallia New" w:cs="Browallia New"/>
                <w:sz w:val="28"/>
                <w:szCs w:val="28"/>
                <w:lang w:val="en-GB"/>
              </w:rPr>
              <w:t>0.</w:t>
            </w:r>
            <w:r w:rsidR="00E2632D" w:rsidRPr="008852C0">
              <w:rPr>
                <w:rFonts w:ascii="Browallia New" w:hAnsi="Browallia New" w:cs="Browallia New"/>
                <w:sz w:val="28"/>
                <w:szCs w:val="28"/>
                <w:lang w:val="en-GB"/>
              </w:rPr>
              <w:t>26</w:t>
            </w:r>
          </w:p>
        </w:tc>
        <w:tc>
          <w:tcPr>
            <w:tcW w:w="283" w:type="dxa"/>
            <w:tcBorders>
              <w:top w:val="nil"/>
              <w:left w:val="nil"/>
              <w:right w:val="nil"/>
            </w:tcBorders>
          </w:tcPr>
          <w:p w14:paraId="342D1CB9" w14:textId="77777777" w:rsidR="000D3330" w:rsidRPr="008852C0" w:rsidRDefault="000D3330" w:rsidP="000D3330">
            <w:pPr>
              <w:tabs>
                <w:tab w:val="decimal" w:pos="492"/>
              </w:tabs>
              <w:spacing w:line="240" w:lineRule="auto"/>
              <w:ind w:right="-10"/>
              <w:jc w:val="right"/>
              <w:rPr>
                <w:rFonts w:ascii="Browallia New" w:hAnsi="Browallia New" w:cs="Browallia New"/>
                <w:sz w:val="28"/>
                <w:szCs w:val="28"/>
                <w:highlight w:val="yellow"/>
              </w:rPr>
            </w:pPr>
          </w:p>
        </w:tc>
        <w:tc>
          <w:tcPr>
            <w:tcW w:w="1184" w:type="dxa"/>
            <w:tcBorders>
              <w:top w:val="nil"/>
              <w:left w:val="nil"/>
              <w:right w:val="nil"/>
            </w:tcBorders>
            <w:shd w:val="clear" w:color="auto" w:fill="auto"/>
          </w:tcPr>
          <w:p w14:paraId="41B3B48E" w14:textId="3D3114B1" w:rsidR="000D3330" w:rsidRPr="008852C0" w:rsidRDefault="000D3330" w:rsidP="000D3330">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8852C0">
              <w:rPr>
                <w:rFonts w:ascii="Browallia New" w:hAnsi="Browallia New" w:cs="Browallia New"/>
                <w:sz w:val="28"/>
                <w:szCs w:val="28"/>
              </w:rPr>
              <w:t>0.28</w:t>
            </w:r>
          </w:p>
        </w:tc>
        <w:tc>
          <w:tcPr>
            <w:tcW w:w="236" w:type="dxa"/>
            <w:tcBorders>
              <w:top w:val="nil"/>
              <w:left w:val="nil"/>
              <w:right w:val="nil"/>
            </w:tcBorders>
          </w:tcPr>
          <w:p w14:paraId="26229324" w14:textId="77777777" w:rsidR="000D3330" w:rsidRPr="008852C0" w:rsidRDefault="000D3330" w:rsidP="000D3330">
            <w:pPr>
              <w:tabs>
                <w:tab w:val="decimal" w:pos="492"/>
              </w:tabs>
              <w:spacing w:line="240" w:lineRule="auto"/>
              <w:ind w:right="-10"/>
              <w:jc w:val="right"/>
              <w:rPr>
                <w:rFonts w:ascii="Browallia New" w:hAnsi="Browallia New" w:cs="Browallia New"/>
                <w:sz w:val="28"/>
                <w:szCs w:val="28"/>
                <w:highlight w:val="yellow"/>
              </w:rPr>
            </w:pPr>
          </w:p>
        </w:tc>
        <w:tc>
          <w:tcPr>
            <w:tcW w:w="1204" w:type="dxa"/>
            <w:tcBorders>
              <w:top w:val="nil"/>
              <w:left w:val="nil"/>
              <w:right w:val="nil"/>
            </w:tcBorders>
          </w:tcPr>
          <w:p w14:paraId="1773809B" w14:textId="2D306AA5" w:rsidR="000D3330" w:rsidRPr="008852C0" w:rsidRDefault="000D3330" w:rsidP="000D3330">
            <w:pPr>
              <w:spacing w:line="240" w:lineRule="auto"/>
              <w:ind w:right="-11"/>
              <w:jc w:val="right"/>
              <w:rPr>
                <w:rFonts w:ascii="Browallia New" w:hAnsi="Browallia New" w:cs="Browallia New"/>
                <w:sz w:val="28"/>
                <w:szCs w:val="28"/>
                <w:highlight w:val="yellow"/>
                <w:lang w:val="en-GB"/>
              </w:rPr>
            </w:pPr>
            <w:r w:rsidRPr="008852C0">
              <w:rPr>
                <w:rFonts w:ascii="Browallia New" w:hAnsi="Browallia New" w:cs="Browallia New"/>
                <w:sz w:val="28"/>
                <w:szCs w:val="28"/>
                <w:lang w:val="en-GB"/>
              </w:rPr>
              <w:t>0.10</w:t>
            </w:r>
          </w:p>
        </w:tc>
        <w:tc>
          <w:tcPr>
            <w:tcW w:w="283" w:type="dxa"/>
            <w:tcBorders>
              <w:top w:val="nil"/>
              <w:left w:val="nil"/>
              <w:right w:val="nil"/>
            </w:tcBorders>
          </w:tcPr>
          <w:p w14:paraId="45197A72" w14:textId="77777777" w:rsidR="000D3330" w:rsidRPr="008852C0" w:rsidRDefault="000D3330" w:rsidP="000D3330">
            <w:pPr>
              <w:tabs>
                <w:tab w:val="decimal" w:pos="492"/>
              </w:tabs>
              <w:spacing w:line="240" w:lineRule="auto"/>
              <w:ind w:right="-10"/>
              <w:jc w:val="right"/>
              <w:rPr>
                <w:rFonts w:ascii="Browallia New" w:hAnsi="Browallia New" w:cs="Browallia New"/>
                <w:sz w:val="28"/>
                <w:szCs w:val="28"/>
                <w:highlight w:val="yellow"/>
                <w:lang w:val="en-GB"/>
              </w:rPr>
            </w:pPr>
          </w:p>
        </w:tc>
        <w:tc>
          <w:tcPr>
            <w:tcW w:w="1157" w:type="dxa"/>
            <w:tcBorders>
              <w:top w:val="nil"/>
              <w:left w:val="nil"/>
              <w:right w:val="nil"/>
            </w:tcBorders>
          </w:tcPr>
          <w:p w14:paraId="7D7B53D5" w14:textId="53176392" w:rsidR="000D3330" w:rsidRPr="008852C0" w:rsidRDefault="000D3330" w:rsidP="000D3330">
            <w:pPr>
              <w:spacing w:line="240" w:lineRule="auto"/>
              <w:ind w:right="-11"/>
              <w:jc w:val="right"/>
              <w:rPr>
                <w:rFonts w:ascii="Browallia New" w:hAnsi="Browallia New" w:cs="Browallia New"/>
                <w:sz w:val="28"/>
                <w:szCs w:val="28"/>
                <w:highlight w:val="yellow"/>
                <w:lang w:val="en-GB"/>
              </w:rPr>
            </w:pPr>
            <w:r w:rsidRPr="008852C0">
              <w:rPr>
                <w:rFonts w:ascii="Browallia New" w:hAnsi="Browallia New" w:cs="Browallia New"/>
                <w:sz w:val="28"/>
                <w:szCs w:val="28"/>
              </w:rPr>
              <w:t>0.10</w:t>
            </w:r>
          </w:p>
        </w:tc>
      </w:tr>
      <w:tr w:rsidR="000D3330" w:rsidRPr="008852C0" w14:paraId="7E417389" w14:textId="77777777" w:rsidTr="00080605">
        <w:trPr>
          <w:trHeight w:val="319"/>
        </w:trPr>
        <w:tc>
          <w:tcPr>
            <w:tcW w:w="3637" w:type="dxa"/>
            <w:tcBorders>
              <w:top w:val="nil"/>
              <w:left w:val="nil"/>
              <w:bottom w:val="nil"/>
              <w:right w:val="nil"/>
            </w:tcBorders>
          </w:tcPr>
          <w:p w14:paraId="237D5AF2" w14:textId="77777777" w:rsidR="000D3330" w:rsidRPr="008852C0" w:rsidRDefault="000D3330" w:rsidP="000D3330">
            <w:pPr>
              <w:tabs>
                <w:tab w:val="clear" w:pos="3742"/>
              </w:tabs>
              <w:spacing w:line="240" w:lineRule="auto"/>
              <w:ind w:left="175" w:right="175"/>
              <w:rPr>
                <w:rFonts w:ascii="Browallia New" w:hAnsi="Browallia New" w:cs="Browallia New"/>
                <w:sz w:val="28"/>
                <w:szCs w:val="28"/>
                <w:cs/>
              </w:rPr>
            </w:pPr>
            <w:r w:rsidRPr="008852C0">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tcPr>
          <w:p w14:paraId="1B16BBF9" w14:textId="0821ED5B" w:rsidR="000D3330" w:rsidRPr="008852C0" w:rsidRDefault="00C038FC" w:rsidP="000D3330">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16.</w:t>
            </w:r>
            <w:r w:rsidR="008A27ED" w:rsidRPr="008852C0">
              <w:rPr>
                <w:rFonts w:ascii="Browallia New" w:hAnsi="Browallia New" w:cs="Browallia New"/>
                <w:sz w:val="28"/>
                <w:szCs w:val="28"/>
              </w:rPr>
              <w:t>8</w:t>
            </w:r>
            <w:r w:rsidR="006A1740" w:rsidRPr="008852C0">
              <w:rPr>
                <w:rFonts w:ascii="Browallia New" w:hAnsi="Browallia New" w:cs="Browallia New"/>
                <w:sz w:val="28"/>
                <w:szCs w:val="28"/>
              </w:rPr>
              <w:t>1</w:t>
            </w:r>
          </w:p>
        </w:tc>
        <w:tc>
          <w:tcPr>
            <w:tcW w:w="283" w:type="dxa"/>
            <w:tcBorders>
              <w:top w:val="nil"/>
              <w:left w:val="nil"/>
              <w:bottom w:val="nil"/>
              <w:right w:val="nil"/>
            </w:tcBorders>
          </w:tcPr>
          <w:p w14:paraId="523612ED" w14:textId="77777777" w:rsidR="000D3330" w:rsidRPr="008852C0" w:rsidRDefault="000D3330" w:rsidP="000D3330">
            <w:pPr>
              <w:tabs>
                <w:tab w:val="decimal" w:pos="492"/>
              </w:tabs>
              <w:spacing w:line="240" w:lineRule="auto"/>
              <w:ind w:right="-11"/>
              <w:jc w:val="right"/>
              <w:rPr>
                <w:rFonts w:ascii="Browallia New" w:hAnsi="Browallia New" w:cs="Browallia New"/>
                <w:sz w:val="28"/>
                <w:szCs w:val="28"/>
                <w:highlight w:val="yellow"/>
              </w:rPr>
            </w:pPr>
          </w:p>
        </w:tc>
        <w:tc>
          <w:tcPr>
            <w:tcW w:w="1184" w:type="dxa"/>
            <w:tcBorders>
              <w:top w:val="single" w:sz="4" w:space="0" w:color="auto"/>
              <w:left w:val="nil"/>
              <w:bottom w:val="single" w:sz="12" w:space="0" w:color="auto"/>
              <w:right w:val="nil"/>
            </w:tcBorders>
            <w:shd w:val="clear" w:color="auto" w:fill="auto"/>
          </w:tcPr>
          <w:p w14:paraId="7F80F545" w14:textId="1EF396BB" w:rsidR="000D3330" w:rsidRPr="008852C0" w:rsidRDefault="000D3330" w:rsidP="000D333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15.76</w:t>
            </w:r>
          </w:p>
        </w:tc>
        <w:tc>
          <w:tcPr>
            <w:tcW w:w="236" w:type="dxa"/>
            <w:tcBorders>
              <w:top w:val="nil"/>
              <w:left w:val="nil"/>
              <w:bottom w:val="nil"/>
              <w:right w:val="nil"/>
            </w:tcBorders>
          </w:tcPr>
          <w:p w14:paraId="114E5CD8" w14:textId="77777777" w:rsidR="000D3330" w:rsidRPr="008852C0" w:rsidRDefault="000D3330" w:rsidP="000D3330">
            <w:pPr>
              <w:tabs>
                <w:tab w:val="decimal" w:pos="492"/>
              </w:tabs>
              <w:spacing w:line="240" w:lineRule="auto"/>
              <w:ind w:right="-11"/>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064C78DA" w14:textId="1736A69C" w:rsidR="000D3330" w:rsidRPr="008852C0" w:rsidRDefault="000D3330" w:rsidP="000D3330">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7.78</w:t>
            </w:r>
          </w:p>
        </w:tc>
        <w:tc>
          <w:tcPr>
            <w:tcW w:w="283" w:type="dxa"/>
            <w:tcBorders>
              <w:top w:val="nil"/>
              <w:left w:val="nil"/>
              <w:bottom w:val="nil"/>
              <w:right w:val="nil"/>
            </w:tcBorders>
          </w:tcPr>
          <w:p w14:paraId="3EC50761" w14:textId="77777777" w:rsidR="000D3330" w:rsidRPr="008852C0" w:rsidRDefault="000D3330" w:rsidP="000D3330">
            <w:pPr>
              <w:tabs>
                <w:tab w:val="decimal" w:pos="492"/>
              </w:tabs>
              <w:spacing w:line="240" w:lineRule="auto"/>
              <w:ind w:right="-11"/>
              <w:jc w:val="right"/>
              <w:rPr>
                <w:rFonts w:ascii="Browallia New" w:hAnsi="Browallia New" w:cs="Browallia New"/>
                <w:sz w:val="28"/>
                <w:szCs w:val="28"/>
              </w:rPr>
            </w:pPr>
          </w:p>
        </w:tc>
        <w:tc>
          <w:tcPr>
            <w:tcW w:w="1157" w:type="dxa"/>
            <w:tcBorders>
              <w:top w:val="single" w:sz="4" w:space="0" w:color="auto"/>
              <w:left w:val="nil"/>
              <w:bottom w:val="single" w:sz="12" w:space="0" w:color="auto"/>
              <w:right w:val="nil"/>
            </w:tcBorders>
          </w:tcPr>
          <w:p w14:paraId="27B8F951" w14:textId="4353AEBB" w:rsidR="000D3330" w:rsidRPr="008852C0" w:rsidRDefault="000D3330" w:rsidP="000D3330">
            <w:pPr>
              <w:spacing w:line="240" w:lineRule="auto"/>
              <w:ind w:right="-11"/>
              <w:jc w:val="right"/>
              <w:rPr>
                <w:rFonts w:ascii="Browallia New" w:hAnsi="Browallia New" w:cs="Browallia New"/>
                <w:sz w:val="28"/>
                <w:szCs w:val="28"/>
              </w:rPr>
            </w:pPr>
            <w:r w:rsidRPr="008852C0">
              <w:rPr>
                <w:rFonts w:ascii="Browallia New" w:hAnsi="Browallia New" w:cs="Browallia New"/>
                <w:sz w:val="28"/>
                <w:szCs w:val="28"/>
              </w:rPr>
              <w:t>7.36</w:t>
            </w:r>
          </w:p>
        </w:tc>
      </w:tr>
    </w:tbl>
    <w:p w14:paraId="195A184F" w14:textId="77777777" w:rsidR="008C5095" w:rsidRPr="008852C0"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AD1E66D" w14:textId="77777777" w:rsidR="00284DD6" w:rsidRPr="008852C0" w:rsidRDefault="00284DD6"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2024796" w14:textId="77777777" w:rsidR="008C5095" w:rsidRPr="008852C0"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C8580A1" w14:textId="77777777" w:rsidR="008C5095" w:rsidRPr="008852C0"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BA3674" w14:textId="77777777" w:rsidR="008C5095" w:rsidRPr="008852C0"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34740C1" w14:textId="77777777" w:rsidR="008C5095" w:rsidRPr="008852C0"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2E26E36" w14:textId="77777777" w:rsidR="008C5095" w:rsidRPr="008852C0"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4EC6954" w14:textId="77777777" w:rsidR="000949AD" w:rsidRPr="008852C0" w:rsidRDefault="000949AD"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EC81A7C" w14:textId="77777777" w:rsidR="00EA076B" w:rsidRPr="008852C0" w:rsidRDefault="00EA076B"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0FDFF368" w14:textId="030F58A3" w:rsidR="00E967F9" w:rsidRPr="008852C0" w:rsidRDefault="00E967F9" w:rsidP="003F20BC">
      <w:pPr>
        <w:pStyle w:val="BodyText2"/>
        <w:tabs>
          <w:tab w:val="clear" w:pos="540"/>
        </w:tabs>
        <w:spacing w:line="240" w:lineRule="auto"/>
        <w:ind w:left="426" w:right="47"/>
        <w:jc w:val="thaiDistribute"/>
        <w:rPr>
          <w:rFonts w:ascii="Browallia New" w:hAnsi="Browallia New" w:cs="Browallia New"/>
          <w:sz w:val="28"/>
          <w:szCs w:val="28"/>
        </w:rPr>
      </w:pPr>
      <w:r w:rsidRPr="008852C0">
        <w:rPr>
          <w:rFonts w:ascii="Browallia New" w:hAnsi="Browallia New" w:cs="Browallia New"/>
          <w:sz w:val="28"/>
          <w:szCs w:val="28"/>
          <w:cs/>
        </w:rPr>
        <w:lastRenderedPageBreak/>
        <w:t xml:space="preserve">ยอดคงเหลือกับบุคคลและบริษัทที่เกี่ยวข้องกัน ณ วันที่ </w:t>
      </w:r>
      <w:r w:rsidR="00266C91" w:rsidRPr="008852C0">
        <w:rPr>
          <w:rFonts w:ascii="Browallia New" w:hAnsi="Browallia New" w:cs="Browallia New"/>
          <w:sz w:val="28"/>
          <w:szCs w:val="28"/>
          <w:lang w:val="en-GB"/>
        </w:rPr>
        <w:t>30</w:t>
      </w:r>
      <w:r w:rsidR="00266C91" w:rsidRPr="008852C0">
        <w:rPr>
          <w:rFonts w:ascii="Browallia New" w:hAnsi="Browallia New" w:cs="Browallia New"/>
          <w:sz w:val="28"/>
          <w:szCs w:val="28"/>
          <w:cs/>
          <w:lang w:val="en-GB"/>
        </w:rPr>
        <w:t xml:space="preserve"> มิถุนายน </w:t>
      </w:r>
      <w:r w:rsidR="004922C2" w:rsidRPr="008852C0">
        <w:rPr>
          <w:rFonts w:ascii="Browallia New" w:hAnsi="Browallia New" w:cs="Browallia New"/>
          <w:sz w:val="28"/>
          <w:szCs w:val="28"/>
        </w:rPr>
        <w:t>256</w:t>
      </w:r>
      <w:r w:rsidR="00F1059E" w:rsidRPr="008852C0">
        <w:rPr>
          <w:rFonts w:ascii="Browallia New" w:hAnsi="Browallia New" w:cs="Browallia New"/>
          <w:sz w:val="28"/>
          <w:szCs w:val="28"/>
          <w:lang w:val="en-US"/>
        </w:rPr>
        <w:t>7</w:t>
      </w:r>
      <w:r w:rsidRPr="008852C0">
        <w:rPr>
          <w:rFonts w:ascii="Browallia New" w:hAnsi="Browallia New" w:cs="Browallia New"/>
          <w:sz w:val="28"/>
          <w:szCs w:val="28"/>
          <w:cs/>
        </w:rPr>
        <w:t xml:space="preserve"> และ วันที่ </w:t>
      </w:r>
      <w:r w:rsidRPr="008852C0">
        <w:rPr>
          <w:rFonts w:ascii="Browallia New" w:hAnsi="Browallia New" w:cs="Browallia New"/>
          <w:sz w:val="28"/>
          <w:szCs w:val="28"/>
        </w:rPr>
        <w:t>31</w:t>
      </w:r>
      <w:r w:rsidRPr="008852C0">
        <w:rPr>
          <w:rFonts w:ascii="Browallia New" w:hAnsi="Browallia New" w:cs="Browallia New"/>
          <w:sz w:val="28"/>
          <w:szCs w:val="28"/>
          <w:cs/>
        </w:rPr>
        <w:t xml:space="preserve"> ธันวาคม </w:t>
      </w:r>
      <w:r w:rsidRPr="008852C0">
        <w:rPr>
          <w:rFonts w:ascii="Browallia New" w:hAnsi="Browallia New" w:cs="Browallia New"/>
          <w:sz w:val="28"/>
          <w:szCs w:val="28"/>
        </w:rPr>
        <w:t>256</w:t>
      </w:r>
      <w:r w:rsidR="00F1059E" w:rsidRPr="008852C0">
        <w:rPr>
          <w:rFonts w:ascii="Browallia New" w:hAnsi="Browallia New" w:cs="Browallia New"/>
          <w:sz w:val="28"/>
          <w:szCs w:val="28"/>
          <w:lang w:val="en-US"/>
        </w:rPr>
        <w:t>6</w:t>
      </w:r>
      <w:r w:rsidRPr="008852C0">
        <w:rPr>
          <w:rFonts w:ascii="Browallia New" w:hAnsi="Browallia New" w:cs="Browallia New"/>
          <w:sz w:val="28"/>
          <w:szCs w:val="28"/>
          <w:cs/>
        </w:rPr>
        <w:t xml:space="preserve"> มีดังนี้</w:t>
      </w:r>
    </w:p>
    <w:p w14:paraId="5762892D" w14:textId="77777777" w:rsidR="00A862B3" w:rsidRPr="008852C0"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127" w:type="dxa"/>
        <w:tblInd w:w="324" w:type="dxa"/>
        <w:tblLayout w:type="fixed"/>
        <w:tblLook w:val="01E0" w:firstRow="1" w:lastRow="1" w:firstColumn="1" w:lastColumn="1" w:noHBand="0" w:noVBand="0"/>
      </w:tblPr>
      <w:tblGrid>
        <w:gridCol w:w="3787"/>
        <w:gridCol w:w="1122"/>
        <w:gridCol w:w="240"/>
        <w:gridCol w:w="1135"/>
        <w:gridCol w:w="239"/>
        <w:gridCol w:w="1110"/>
        <w:gridCol w:w="236"/>
        <w:gridCol w:w="1258"/>
      </w:tblGrid>
      <w:tr w:rsidR="00A862B3" w:rsidRPr="008852C0" w14:paraId="20A27B86" w14:textId="77777777" w:rsidTr="0022798F">
        <w:trPr>
          <w:cantSplit/>
          <w:tblHeader/>
        </w:trPr>
        <w:tc>
          <w:tcPr>
            <w:tcW w:w="3787" w:type="dxa"/>
            <w:shd w:val="clear" w:color="auto" w:fill="auto"/>
          </w:tcPr>
          <w:p w14:paraId="7A355517" w14:textId="77777777" w:rsidR="00A862B3" w:rsidRPr="008852C0"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340" w:type="dxa"/>
            <w:gridSpan w:val="7"/>
            <w:shd w:val="clear" w:color="auto" w:fill="auto"/>
          </w:tcPr>
          <w:p w14:paraId="6B0E5A13" w14:textId="77777777" w:rsidR="00A862B3" w:rsidRPr="008852C0"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lang w:val="en-GB"/>
              </w:rPr>
              <w:t>พันบาท)</w:t>
            </w:r>
          </w:p>
        </w:tc>
      </w:tr>
      <w:tr w:rsidR="00A862B3" w:rsidRPr="008852C0" w14:paraId="0CE30BD5" w14:textId="77777777" w:rsidTr="0022798F">
        <w:trPr>
          <w:cantSplit/>
          <w:tblHeader/>
        </w:trPr>
        <w:tc>
          <w:tcPr>
            <w:tcW w:w="3787" w:type="dxa"/>
            <w:shd w:val="clear" w:color="auto" w:fill="auto"/>
          </w:tcPr>
          <w:p w14:paraId="14697775" w14:textId="77777777" w:rsidR="00A862B3" w:rsidRPr="008852C0"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7" w:type="dxa"/>
            <w:gridSpan w:val="3"/>
            <w:shd w:val="clear" w:color="auto" w:fill="auto"/>
          </w:tcPr>
          <w:p w14:paraId="2D188AB0" w14:textId="59891A94" w:rsidR="00A862B3" w:rsidRPr="008852C0" w:rsidRDefault="009150F9" w:rsidP="008046A5">
            <w:pPr>
              <w:tabs>
                <w:tab w:val="clear" w:pos="454"/>
                <w:tab w:val="clear" w:pos="680"/>
                <w:tab w:val="left" w:pos="0"/>
              </w:tabs>
              <w:spacing w:line="240" w:lineRule="auto"/>
              <w:jc w:val="center"/>
              <w:rPr>
                <w:rFonts w:ascii="Browallia New" w:hAnsi="Browallia New" w:cs="Browallia New"/>
                <w:sz w:val="28"/>
                <w:szCs w:val="28"/>
              </w:rPr>
            </w:pPr>
            <w:r w:rsidRPr="008852C0">
              <w:rPr>
                <w:rFonts w:ascii="Browallia New" w:hAnsi="Browallia New" w:cs="Browallia New"/>
                <w:sz w:val="28"/>
                <w:szCs w:val="28"/>
                <w:cs/>
              </w:rPr>
              <w:t>ข้อมูลทาง</w:t>
            </w:r>
            <w:r w:rsidR="00A862B3" w:rsidRPr="008852C0">
              <w:rPr>
                <w:rFonts w:ascii="Browallia New" w:hAnsi="Browallia New" w:cs="Browallia New"/>
                <w:sz w:val="28"/>
                <w:szCs w:val="28"/>
                <w:cs/>
              </w:rPr>
              <w:t>การเงินรวม</w:t>
            </w:r>
          </w:p>
        </w:tc>
        <w:tc>
          <w:tcPr>
            <w:tcW w:w="239" w:type="dxa"/>
            <w:shd w:val="clear" w:color="auto" w:fill="auto"/>
          </w:tcPr>
          <w:p w14:paraId="218D4AD8" w14:textId="77777777" w:rsidR="00A862B3" w:rsidRPr="008852C0"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604" w:type="dxa"/>
            <w:gridSpan w:val="3"/>
            <w:shd w:val="clear" w:color="auto" w:fill="auto"/>
          </w:tcPr>
          <w:p w14:paraId="447D1031" w14:textId="54386538" w:rsidR="00A862B3" w:rsidRPr="008852C0" w:rsidRDefault="009150F9" w:rsidP="008046A5">
            <w:pPr>
              <w:tabs>
                <w:tab w:val="clear" w:pos="454"/>
                <w:tab w:val="clear" w:pos="680"/>
                <w:tab w:val="left" w:pos="0"/>
              </w:tabs>
              <w:spacing w:line="240" w:lineRule="auto"/>
              <w:jc w:val="center"/>
              <w:rPr>
                <w:rFonts w:ascii="Browallia New" w:hAnsi="Browallia New" w:cs="Browallia New"/>
                <w:sz w:val="28"/>
                <w:szCs w:val="28"/>
                <w:cs/>
              </w:rPr>
            </w:pPr>
            <w:r w:rsidRPr="008852C0">
              <w:rPr>
                <w:rFonts w:ascii="Browallia New" w:hAnsi="Browallia New" w:cs="Browallia New"/>
                <w:sz w:val="28"/>
                <w:szCs w:val="28"/>
                <w:cs/>
              </w:rPr>
              <w:t>ข้อมูลทาง</w:t>
            </w:r>
            <w:r w:rsidR="00A862B3" w:rsidRPr="008852C0">
              <w:rPr>
                <w:rFonts w:ascii="Browallia New" w:hAnsi="Browallia New" w:cs="Browallia New"/>
                <w:sz w:val="28"/>
                <w:szCs w:val="28"/>
                <w:cs/>
              </w:rPr>
              <w:t>การเงินเฉพาะบริษัท</w:t>
            </w:r>
          </w:p>
        </w:tc>
      </w:tr>
      <w:tr w:rsidR="00F1059E" w:rsidRPr="008852C0" w14:paraId="1AD4E291" w14:textId="77777777" w:rsidTr="0022798F">
        <w:trPr>
          <w:cantSplit/>
          <w:tblHeader/>
        </w:trPr>
        <w:tc>
          <w:tcPr>
            <w:tcW w:w="3787" w:type="dxa"/>
            <w:shd w:val="clear" w:color="auto" w:fill="auto"/>
          </w:tcPr>
          <w:p w14:paraId="7D49B0A9" w14:textId="77777777" w:rsidR="00F1059E" w:rsidRPr="008852C0" w:rsidRDefault="00F1059E" w:rsidP="00F1059E">
            <w:pPr>
              <w:tabs>
                <w:tab w:val="clear" w:pos="454"/>
                <w:tab w:val="clear" w:pos="680"/>
                <w:tab w:val="left" w:pos="0"/>
              </w:tabs>
              <w:spacing w:line="240" w:lineRule="auto"/>
              <w:jc w:val="both"/>
              <w:rPr>
                <w:rFonts w:ascii="Browallia New" w:hAnsi="Browallia New" w:cs="Browallia New"/>
                <w:sz w:val="28"/>
                <w:szCs w:val="28"/>
              </w:rPr>
            </w:pPr>
          </w:p>
        </w:tc>
        <w:tc>
          <w:tcPr>
            <w:tcW w:w="1122" w:type="dxa"/>
            <w:tcBorders>
              <w:top w:val="single" w:sz="4" w:space="0" w:color="auto"/>
              <w:bottom w:val="single" w:sz="4" w:space="0" w:color="auto"/>
            </w:tcBorders>
            <w:shd w:val="clear" w:color="auto" w:fill="auto"/>
            <w:vAlign w:val="bottom"/>
          </w:tcPr>
          <w:p w14:paraId="0F0B2BC6" w14:textId="3E836241" w:rsidR="00F1059E" w:rsidRPr="008852C0" w:rsidRDefault="00266C91" w:rsidP="00F1059E">
            <w:pPr>
              <w:tabs>
                <w:tab w:val="clear" w:pos="680"/>
                <w:tab w:val="clear" w:pos="907"/>
              </w:tabs>
              <w:spacing w:line="240" w:lineRule="auto"/>
              <w:ind w:left="-97" w:right="-120"/>
              <w:jc w:val="center"/>
              <w:rPr>
                <w:rFonts w:ascii="Browallia New" w:hAnsi="Browallia New" w:cs="Browallia New"/>
                <w:sz w:val="28"/>
                <w:szCs w:val="28"/>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F1059E" w:rsidRPr="008852C0">
              <w:rPr>
                <w:rFonts w:ascii="Browallia New" w:hAnsi="Browallia New" w:cs="Browallia New"/>
                <w:sz w:val="28"/>
                <w:szCs w:val="28"/>
              </w:rPr>
              <w:t>2567</w:t>
            </w:r>
          </w:p>
        </w:tc>
        <w:tc>
          <w:tcPr>
            <w:tcW w:w="240" w:type="dxa"/>
            <w:tcBorders>
              <w:top w:val="single" w:sz="4" w:space="0" w:color="auto"/>
            </w:tcBorders>
            <w:shd w:val="clear" w:color="auto" w:fill="auto"/>
            <w:vAlign w:val="bottom"/>
          </w:tcPr>
          <w:p w14:paraId="3A9AFF75" w14:textId="77777777" w:rsidR="00F1059E" w:rsidRPr="008852C0" w:rsidRDefault="00F1059E" w:rsidP="00F1059E">
            <w:pPr>
              <w:tabs>
                <w:tab w:val="clear" w:pos="680"/>
                <w:tab w:val="clear" w:pos="907"/>
              </w:tabs>
              <w:spacing w:line="240" w:lineRule="auto"/>
              <w:ind w:left="-97" w:right="-120"/>
              <w:jc w:val="center"/>
              <w:rPr>
                <w:rFonts w:ascii="Browallia New" w:hAnsi="Browallia New" w:cs="Browallia New"/>
                <w:sz w:val="28"/>
                <w:szCs w:val="28"/>
              </w:rPr>
            </w:pPr>
          </w:p>
        </w:tc>
        <w:tc>
          <w:tcPr>
            <w:tcW w:w="1135" w:type="dxa"/>
            <w:tcBorders>
              <w:top w:val="single" w:sz="4" w:space="0" w:color="auto"/>
              <w:bottom w:val="single" w:sz="4" w:space="0" w:color="auto"/>
            </w:tcBorders>
            <w:shd w:val="clear" w:color="auto" w:fill="auto"/>
            <w:vAlign w:val="bottom"/>
          </w:tcPr>
          <w:p w14:paraId="6746EBA4" w14:textId="45CEA6F6" w:rsidR="00F1059E" w:rsidRPr="008852C0" w:rsidRDefault="00F1059E" w:rsidP="00F1059E">
            <w:pPr>
              <w:tabs>
                <w:tab w:val="clear" w:pos="680"/>
                <w:tab w:val="clear" w:pos="907"/>
              </w:tabs>
              <w:spacing w:line="240" w:lineRule="auto"/>
              <w:ind w:left="-97" w:right="-120"/>
              <w:jc w:val="center"/>
              <w:rPr>
                <w:rFonts w:ascii="Browallia New" w:hAnsi="Browallia New" w:cs="Browallia New"/>
                <w:sz w:val="28"/>
                <w:szCs w:val="28"/>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c>
          <w:tcPr>
            <w:tcW w:w="239" w:type="dxa"/>
            <w:shd w:val="clear" w:color="auto" w:fill="auto"/>
          </w:tcPr>
          <w:p w14:paraId="26CADF00" w14:textId="77777777" w:rsidR="00F1059E" w:rsidRPr="008852C0" w:rsidRDefault="00F1059E" w:rsidP="00F1059E">
            <w:pPr>
              <w:spacing w:line="240" w:lineRule="auto"/>
              <w:ind w:right="-10"/>
              <w:jc w:val="center"/>
              <w:rPr>
                <w:rFonts w:ascii="Browallia New" w:hAnsi="Browallia New" w:cs="Browallia New"/>
                <w:sz w:val="28"/>
                <w:szCs w:val="28"/>
              </w:rPr>
            </w:pPr>
          </w:p>
        </w:tc>
        <w:tc>
          <w:tcPr>
            <w:tcW w:w="1110" w:type="dxa"/>
            <w:tcBorders>
              <w:top w:val="single" w:sz="4" w:space="0" w:color="auto"/>
              <w:bottom w:val="single" w:sz="4" w:space="0" w:color="auto"/>
            </w:tcBorders>
            <w:shd w:val="clear" w:color="auto" w:fill="auto"/>
            <w:vAlign w:val="bottom"/>
          </w:tcPr>
          <w:p w14:paraId="4FD9D678" w14:textId="7F6FDE9C" w:rsidR="00F1059E" w:rsidRPr="008852C0" w:rsidRDefault="00266C91" w:rsidP="00F1059E">
            <w:pPr>
              <w:tabs>
                <w:tab w:val="clear" w:pos="680"/>
                <w:tab w:val="clear" w:pos="907"/>
              </w:tabs>
              <w:spacing w:line="240" w:lineRule="auto"/>
              <w:ind w:left="-86" w:right="-100"/>
              <w:jc w:val="center"/>
              <w:rPr>
                <w:rFonts w:ascii="Browallia New" w:hAnsi="Browallia New" w:cs="Browallia New"/>
                <w:sz w:val="28"/>
                <w:szCs w:val="28"/>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F1059E" w:rsidRPr="008852C0">
              <w:rPr>
                <w:rFonts w:ascii="Browallia New" w:hAnsi="Browallia New" w:cs="Browallia New"/>
                <w:sz w:val="28"/>
                <w:szCs w:val="28"/>
              </w:rPr>
              <w:t>2567</w:t>
            </w:r>
          </w:p>
        </w:tc>
        <w:tc>
          <w:tcPr>
            <w:tcW w:w="236" w:type="dxa"/>
            <w:tcBorders>
              <w:top w:val="single" w:sz="4" w:space="0" w:color="auto"/>
            </w:tcBorders>
            <w:shd w:val="clear" w:color="auto" w:fill="auto"/>
            <w:vAlign w:val="bottom"/>
          </w:tcPr>
          <w:p w14:paraId="7305A0C4" w14:textId="77777777" w:rsidR="00F1059E" w:rsidRPr="008852C0" w:rsidRDefault="00F1059E" w:rsidP="00F1059E">
            <w:pPr>
              <w:tabs>
                <w:tab w:val="clear" w:pos="680"/>
                <w:tab w:val="clear" w:pos="907"/>
              </w:tabs>
              <w:spacing w:line="240" w:lineRule="auto"/>
              <w:ind w:left="-86" w:right="-100"/>
              <w:jc w:val="center"/>
              <w:rPr>
                <w:rFonts w:ascii="Browallia New" w:hAnsi="Browallia New" w:cs="Browallia New"/>
                <w:sz w:val="28"/>
                <w:szCs w:val="28"/>
              </w:rPr>
            </w:pPr>
          </w:p>
        </w:tc>
        <w:tc>
          <w:tcPr>
            <w:tcW w:w="1258" w:type="dxa"/>
            <w:tcBorders>
              <w:top w:val="single" w:sz="4" w:space="0" w:color="auto"/>
              <w:bottom w:val="single" w:sz="4" w:space="0" w:color="auto"/>
            </w:tcBorders>
            <w:shd w:val="clear" w:color="auto" w:fill="auto"/>
            <w:vAlign w:val="bottom"/>
          </w:tcPr>
          <w:p w14:paraId="39F583FA" w14:textId="724FA080" w:rsidR="00F1059E" w:rsidRPr="008852C0" w:rsidRDefault="00F1059E" w:rsidP="00F1059E">
            <w:pPr>
              <w:tabs>
                <w:tab w:val="clear" w:pos="680"/>
                <w:tab w:val="clear" w:pos="907"/>
              </w:tabs>
              <w:spacing w:line="240" w:lineRule="auto"/>
              <w:ind w:left="-86" w:right="-100"/>
              <w:jc w:val="center"/>
              <w:rPr>
                <w:rFonts w:ascii="Browallia New" w:hAnsi="Browallia New" w:cs="Browallia New"/>
                <w:sz w:val="28"/>
                <w:szCs w:val="28"/>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r>
      <w:tr w:rsidR="002B3998" w:rsidRPr="008852C0" w14:paraId="2DB482D0" w14:textId="77777777" w:rsidTr="0022798F">
        <w:trPr>
          <w:cantSplit/>
          <w:trHeight w:val="340"/>
          <w:tblHeader/>
        </w:trPr>
        <w:tc>
          <w:tcPr>
            <w:tcW w:w="3787" w:type="dxa"/>
            <w:shd w:val="clear" w:color="auto" w:fill="auto"/>
          </w:tcPr>
          <w:p w14:paraId="6F6914FF" w14:textId="61D88792" w:rsidR="00A862B3" w:rsidRPr="008852C0" w:rsidRDefault="00A862B3" w:rsidP="008046A5">
            <w:pPr>
              <w:tabs>
                <w:tab w:val="clear" w:pos="3742"/>
              </w:tabs>
              <w:spacing w:line="240" w:lineRule="auto"/>
              <w:ind w:left="175" w:right="175" w:hanging="175"/>
              <w:rPr>
                <w:rFonts w:ascii="Browallia New" w:hAnsi="Browallia New" w:cs="Browallia New"/>
                <w:b/>
                <w:bCs/>
                <w:sz w:val="20"/>
                <w:szCs w:val="20"/>
                <w:cs/>
              </w:rPr>
            </w:pPr>
          </w:p>
        </w:tc>
        <w:tc>
          <w:tcPr>
            <w:tcW w:w="1122" w:type="dxa"/>
            <w:shd w:val="clear" w:color="auto" w:fill="auto"/>
          </w:tcPr>
          <w:p w14:paraId="2D577C30" w14:textId="77777777" w:rsidR="00A862B3" w:rsidRPr="008852C0"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40" w:type="dxa"/>
            <w:shd w:val="clear" w:color="auto" w:fill="auto"/>
          </w:tcPr>
          <w:p w14:paraId="10441987" w14:textId="77777777" w:rsidR="00A862B3" w:rsidRPr="008852C0"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shd w:val="clear" w:color="auto" w:fill="auto"/>
          </w:tcPr>
          <w:p w14:paraId="1F940C96" w14:textId="77777777" w:rsidR="00A862B3" w:rsidRPr="008852C0"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9" w:type="dxa"/>
            <w:shd w:val="clear" w:color="auto" w:fill="auto"/>
          </w:tcPr>
          <w:p w14:paraId="0DB3A758" w14:textId="77777777" w:rsidR="00A862B3" w:rsidRPr="008852C0"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shd w:val="clear" w:color="auto" w:fill="auto"/>
          </w:tcPr>
          <w:p w14:paraId="40278E12" w14:textId="77777777" w:rsidR="00A862B3" w:rsidRPr="008852C0"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6" w:type="dxa"/>
            <w:shd w:val="clear" w:color="auto" w:fill="auto"/>
          </w:tcPr>
          <w:p w14:paraId="48821DBB" w14:textId="77777777" w:rsidR="00A862B3" w:rsidRPr="008852C0"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shd w:val="clear" w:color="auto" w:fill="auto"/>
          </w:tcPr>
          <w:p w14:paraId="42BB7CEE" w14:textId="77777777" w:rsidR="00A862B3" w:rsidRPr="008852C0"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674C42" w:rsidRPr="008852C0" w14:paraId="5E9BE736" w14:textId="77777777" w:rsidTr="00300475">
        <w:trPr>
          <w:cantSplit/>
        </w:trPr>
        <w:tc>
          <w:tcPr>
            <w:tcW w:w="5149" w:type="dxa"/>
            <w:gridSpan w:val="3"/>
            <w:shd w:val="clear" w:color="auto" w:fill="auto"/>
          </w:tcPr>
          <w:p w14:paraId="11309C10" w14:textId="7E96C5C3" w:rsidR="00674C42" w:rsidRPr="008852C0"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8852C0">
              <w:rPr>
                <w:rFonts w:ascii="Browallia New" w:hAnsi="Browallia New" w:cs="Browallia New"/>
                <w:b/>
                <w:bCs/>
                <w:sz w:val="28"/>
                <w:szCs w:val="28"/>
                <w:cs/>
              </w:rPr>
              <w:t>ลูกหนี้การค้าและลูกหนี้อื่น - บุคคลและบริษัทที่เกี่ยวข้อง</w:t>
            </w:r>
          </w:p>
        </w:tc>
        <w:tc>
          <w:tcPr>
            <w:tcW w:w="1135" w:type="dxa"/>
            <w:shd w:val="clear" w:color="auto" w:fill="auto"/>
          </w:tcPr>
          <w:p w14:paraId="10DFDCAB" w14:textId="77777777" w:rsidR="00674C42" w:rsidRPr="008852C0"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9" w:type="dxa"/>
            <w:shd w:val="clear" w:color="auto" w:fill="auto"/>
          </w:tcPr>
          <w:p w14:paraId="77215134" w14:textId="77777777" w:rsidR="00674C42" w:rsidRPr="008852C0"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10" w:type="dxa"/>
            <w:shd w:val="clear" w:color="auto" w:fill="auto"/>
          </w:tcPr>
          <w:p w14:paraId="543523DD" w14:textId="77777777" w:rsidR="00674C42" w:rsidRPr="008852C0"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6" w:type="dxa"/>
            <w:shd w:val="clear" w:color="auto" w:fill="auto"/>
          </w:tcPr>
          <w:p w14:paraId="15ADA563" w14:textId="77777777" w:rsidR="00674C42" w:rsidRPr="008852C0"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58" w:type="dxa"/>
            <w:shd w:val="clear" w:color="auto" w:fill="auto"/>
          </w:tcPr>
          <w:p w14:paraId="41AE811C" w14:textId="77777777" w:rsidR="00674C42" w:rsidRPr="008852C0"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r>
      <w:tr w:rsidR="001E5862" w:rsidRPr="008852C0" w14:paraId="3B972B09" w14:textId="77777777">
        <w:trPr>
          <w:cantSplit/>
        </w:trPr>
        <w:tc>
          <w:tcPr>
            <w:tcW w:w="3787" w:type="dxa"/>
            <w:shd w:val="clear" w:color="auto" w:fill="auto"/>
          </w:tcPr>
          <w:p w14:paraId="010B42ED" w14:textId="77777777" w:rsidR="001E5862" w:rsidRPr="008852C0" w:rsidRDefault="001E5862" w:rsidP="001E5862">
            <w:pPr>
              <w:tabs>
                <w:tab w:val="clear" w:pos="227"/>
              </w:tabs>
              <w:spacing w:line="240" w:lineRule="auto"/>
              <w:ind w:left="175" w:hanging="175"/>
              <w:rPr>
                <w:rFonts w:ascii="Browallia New" w:hAnsi="Browallia New" w:cs="Browallia New"/>
                <w:sz w:val="28"/>
                <w:szCs w:val="28"/>
                <w:cs/>
              </w:rPr>
            </w:pPr>
            <w:r w:rsidRPr="008852C0">
              <w:rPr>
                <w:rFonts w:ascii="Browallia New" w:hAnsi="Browallia New" w:cs="Browallia New"/>
                <w:sz w:val="28"/>
                <w:szCs w:val="28"/>
                <w:cs/>
              </w:rPr>
              <w:t>บริษัทย่อย</w:t>
            </w:r>
          </w:p>
        </w:tc>
        <w:tc>
          <w:tcPr>
            <w:tcW w:w="1122" w:type="dxa"/>
            <w:shd w:val="clear" w:color="auto" w:fill="auto"/>
            <w:vAlign w:val="bottom"/>
          </w:tcPr>
          <w:p w14:paraId="28133E03" w14:textId="5FAFFDA2" w:rsidR="001E5862" w:rsidRPr="008852C0" w:rsidRDefault="00053758" w:rsidP="001E5862">
            <w:pPr>
              <w:tabs>
                <w:tab w:val="clear" w:pos="680"/>
                <w:tab w:val="left" w:pos="330"/>
              </w:tabs>
              <w:spacing w:line="240" w:lineRule="auto"/>
              <w:ind w:right="-27"/>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40" w:type="dxa"/>
            <w:shd w:val="clear" w:color="auto" w:fill="auto"/>
          </w:tcPr>
          <w:p w14:paraId="053ED09C" w14:textId="77777777" w:rsidR="001E5862" w:rsidRPr="008852C0" w:rsidRDefault="001E5862" w:rsidP="001E5862">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5" w:type="dxa"/>
            <w:shd w:val="clear" w:color="auto" w:fill="auto"/>
            <w:vAlign w:val="bottom"/>
          </w:tcPr>
          <w:p w14:paraId="55D5B5A4" w14:textId="3E299CF3" w:rsidR="001E5862" w:rsidRPr="008852C0" w:rsidRDefault="001E5862" w:rsidP="001E5862">
            <w:pPr>
              <w:tabs>
                <w:tab w:val="clear" w:pos="680"/>
                <w:tab w:val="left" w:pos="330"/>
              </w:tabs>
              <w:spacing w:line="240" w:lineRule="auto"/>
              <w:ind w:right="-27"/>
              <w:jc w:val="right"/>
              <w:rPr>
                <w:rFonts w:ascii="Browallia New" w:hAnsi="Browallia New" w:cs="Browallia New"/>
                <w:sz w:val="28"/>
                <w:szCs w:val="28"/>
              </w:rPr>
            </w:pPr>
            <w:r w:rsidRPr="008852C0">
              <w:rPr>
                <w:rFonts w:ascii="Browallia New" w:hAnsi="Browallia New" w:cs="Browallia New"/>
                <w:sz w:val="28"/>
                <w:szCs w:val="28"/>
                <w:lang w:val="en-GB"/>
              </w:rPr>
              <w:t>-</w:t>
            </w:r>
          </w:p>
        </w:tc>
        <w:tc>
          <w:tcPr>
            <w:tcW w:w="239" w:type="dxa"/>
            <w:shd w:val="clear" w:color="auto" w:fill="auto"/>
          </w:tcPr>
          <w:p w14:paraId="02A64948" w14:textId="77777777" w:rsidR="001E5862" w:rsidRPr="008852C0" w:rsidRDefault="001E5862" w:rsidP="001E5862">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0" w:type="dxa"/>
            <w:shd w:val="clear" w:color="auto" w:fill="auto"/>
          </w:tcPr>
          <w:p w14:paraId="40561224" w14:textId="2BDDE79C" w:rsidR="001E5862" w:rsidRPr="008852C0" w:rsidRDefault="009A3CC1"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8852C0">
              <w:rPr>
                <w:rFonts w:ascii="Browallia New" w:hAnsi="Browallia New" w:cs="Browallia New"/>
                <w:sz w:val="28"/>
                <w:szCs w:val="28"/>
              </w:rPr>
              <w:t>40,949</w:t>
            </w:r>
          </w:p>
        </w:tc>
        <w:tc>
          <w:tcPr>
            <w:tcW w:w="236" w:type="dxa"/>
            <w:shd w:val="clear" w:color="auto" w:fill="auto"/>
          </w:tcPr>
          <w:p w14:paraId="4102D7C1" w14:textId="77777777" w:rsidR="001E5862" w:rsidRPr="008852C0"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shd w:val="clear" w:color="auto" w:fill="auto"/>
            <w:vAlign w:val="bottom"/>
          </w:tcPr>
          <w:p w14:paraId="251BEE71" w14:textId="71FDCD20" w:rsidR="001E5862" w:rsidRPr="008852C0"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8852C0">
              <w:rPr>
                <w:rFonts w:ascii="Browallia New" w:hAnsi="Browallia New" w:cs="Browallia New"/>
                <w:sz w:val="28"/>
                <w:szCs w:val="28"/>
              </w:rPr>
              <w:t>7,409</w:t>
            </w:r>
          </w:p>
        </w:tc>
      </w:tr>
      <w:tr w:rsidR="001E5862" w:rsidRPr="008852C0" w14:paraId="358EB616" w14:textId="77777777" w:rsidTr="0022798F">
        <w:trPr>
          <w:cantSplit/>
        </w:trPr>
        <w:tc>
          <w:tcPr>
            <w:tcW w:w="3787" w:type="dxa"/>
            <w:shd w:val="clear" w:color="auto" w:fill="auto"/>
          </w:tcPr>
          <w:p w14:paraId="5BDB1E34" w14:textId="60D8F8AD" w:rsidR="001E5862" w:rsidRPr="008852C0" w:rsidRDefault="001E5862" w:rsidP="001E5862">
            <w:pPr>
              <w:tabs>
                <w:tab w:val="clear" w:pos="227"/>
              </w:tabs>
              <w:spacing w:line="240" w:lineRule="auto"/>
              <w:ind w:left="175" w:hanging="175"/>
              <w:rPr>
                <w:rFonts w:ascii="Browallia New" w:hAnsi="Browallia New" w:cs="Browallia New"/>
                <w:sz w:val="28"/>
                <w:szCs w:val="28"/>
                <w:cs/>
              </w:rPr>
            </w:pPr>
            <w:r w:rsidRPr="008852C0">
              <w:rPr>
                <w:rFonts w:ascii="Browallia New" w:hAnsi="Browallia New" w:cs="Browallia New"/>
                <w:sz w:val="28"/>
                <w:szCs w:val="28"/>
                <w:cs/>
              </w:rPr>
              <w:t>บุคคลที่เกี่ยวข้อง</w:t>
            </w:r>
          </w:p>
        </w:tc>
        <w:tc>
          <w:tcPr>
            <w:tcW w:w="1122" w:type="dxa"/>
            <w:tcBorders>
              <w:bottom w:val="single" w:sz="4" w:space="0" w:color="auto"/>
            </w:tcBorders>
            <w:shd w:val="clear" w:color="auto" w:fill="auto"/>
            <w:vAlign w:val="bottom"/>
          </w:tcPr>
          <w:p w14:paraId="0022A110" w14:textId="686C11CD" w:rsidR="001E5862" w:rsidRPr="008852C0" w:rsidRDefault="00395C54"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8852C0">
              <w:rPr>
                <w:rFonts w:ascii="Browallia New" w:hAnsi="Browallia New" w:cs="Browallia New"/>
                <w:sz w:val="28"/>
                <w:szCs w:val="28"/>
              </w:rPr>
              <w:t>94</w:t>
            </w:r>
          </w:p>
        </w:tc>
        <w:tc>
          <w:tcPr>
            <w:tcW w:w="240" w:type="dxa"/>
            <w:shd w:val="clear" w:color="auto" w:fill="auto"/>
          </w:tcPr>
          <w:p w14:paraId="4B899311" w14:textId="77777777" w:rsidR="001E5862" w:rsidRPr="008852C0"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bottom w:val="single" w:sz="4" w:space="0" w:color="auto"/>
            </w:tcBorders>
            <w:shd w:val="clear" w:color="auto" w:fill="auto"/>
          </w:tcPr>
          <w:p w14:paraId="77DBCC1D" w14:textId="5D76F12A" w:rsidR="001E5862" w:rsidRPr="008852C0"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8852C0">
              <w:rPr>
                <w:rFonts w:ascii="Browallia New" w:hAnsi="Browallia New" w:cs="Browallia New"/>
                <w:sz w:val="28"/>
                <w:szCs w:val="28"/>
                <w:lang w:val="en-GB"/>
              </w:rPr>
              <w:t>43</w:t>
            </w:r>
          </w:p>
        </w:tc>
        <w:tc>
          <w:tcPr>
            <w:tcW w:w="239" w:type="dxa"/>
            <w:shd w:val="clear" w:color="auto" w:fill="auto"/>
          </w:tcPr>
          <w:p w14:paraId="46327410" w14:textId="77777777" w:rsidR="001E5862" w:rsidRPr="008852C0" w:rsidRDefault="001E5862" w:rsidP="001E5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bottom w:val="single" w:sz="4" w:space="0" w:color="auto"/>
            </w:tcBorders>
            <w:shd w:val="clear" w:color="auto" w:fill="auto"/>
            <w:vAlign w:val="bottom"/>
          </w:tcPr>
          <w:p w14:paraId="189B69A6" w14:textId="51EC7A16" w:rsidR="001E5862" w:rsidRPr="008852C0" w:rsidRDefault="00F10C3F" w:rsidP="001E5862">
            <w:pPr>
              <w:tabs>
                <w:tab w:val="clear" w:pos="680"/>
                <w:tab w:val="left" w:pos="330"/>
                <w:tab w:val="decimal" w:pos="522"/>
              </w:tabs>
              <w:spacing w:line="240" w:lineRule="auto"/>
              <w:ind w:right="-27"/>
              <w:jc w:val="right"/>
              <w:rPr>
                <w:rFonts w:ascii="Browallia New" w:hAnsi="Browallia New" w:cs="Browallia New"/>
                <w:sz w:val="28"/>
                <w:szCs w:val="28"/>
                <w:cs/>
              </w:rPr>
            </w:pPr>
            <w:r w:rsidRPr="008852C0">
              <w:rPr>
                <w:rFonts w:ascii="Browallia New" w:hAnsi="Browallia New" w:cs="Browallia New"/>
                <w:sz w:val="28"/>
                <w:szCs w:val="28"/>
              </w:rPr>
              <w:t>90</w:t>
            </w:r>
          </w:p>
        </w:tc>
        <w:tc>
          <w:tcPr>
            <w:tcW w:w="236" w:type="dxa"/>
            <w:shd w:val="clear" w:color="auto" w:fill="auto"/>
          </w:tcPr>
          <w:p w14:paraId="1D30C4FF" w14:textId="77777777" w:rsidR="001E5862" w:rsidRPr="008852C0"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bottom w:val="single" w:sz="4" w:space="0" w:color="auto"/>
            </w:tcBorders>
            <w:shd w:val="clear" w:color="auto" w:fill="auto"/>
            <w:vAlign w:val="bottom"/>
          </w:tcPr>
          <w:p w14:paraId="73022D3F" w14:textId="30B33372" w:rsidR="001E5862" w:rsidRPr="008852C0" w:rsidRDefault="001E5862" w:rsidP="001E5862">
            <w:pPr>
              <w:tabs>
                <w:tab w:val="clear" w:pos="680"/>
                <w:tab w:val="left" w:pos="330"/>
              </w:tabs>
              <w:spacing w:line="240" w:lineRule="auto"/>
              <w:ind w:right="-27"/>
              <w:jc w:val="right"/>
              <w:rPr>
                <w:rFonts w:ascii="Browallia New" w:hAnsi="Browallia New" w:cs="Browallia New"/>
                <w:sz w:val="28"/>
                <w:szCs w:val="28"/>
                <w:cs/>
                <w:lang w:val="en-GB"/>
              </w:rPr>
            </w:pPr>
            <w:r w:rsidRPr="008852C0">
              <w:rPr>
                <w:rFonts w:ascii="Browallia New" w:hAnsi="Browallia New" w:cs="Browallia New"/>
                <w:sz w:val="28"/>
                <w:szCs w:val="28"/>
                <w:lang w:val="en-GB"/>
              </w:rPr>
              <w:t>43</w:t>
            </w:r>
          </w:p>
        </w:tc>
      </w:tr>
      <w:tr w:rsidR="001E5862" w:rsidRPr="008852C0" w14:paraId="72603AC0" w14:textId="77777777" w:rsidTr="0022798F">
        <w:trPr>
          <w:cantSplit/>
        </w:trPr>
        <w:tc>
          <w:tcPr>
            <w:tcW w:w="3787" w:type="dxa"/>
            <w:shd w:val="clear" w:color="auto" w:fill="auto"/>
          </w:tcPr>
          <w:p w14:paraId="3EEC288F" w14:textId="77777777" w:rsidR="001E5862" w:rsidRPr="008852C0" w:rsidRDefault="001E5862" w:rsidP="001E5862">
            <w:pPr>
              <w:tabs>
                <w:tab w:val="clear" w:pos="227"/>
              </w:tabs>
              <w:spacing w:line="240" w:lineRule="auto"/>
              <w:ind w:left="237"/>
              <w:rPr>
                <w:rFonts w:ascii="Browallia New" w:hAnsi="Browallia New" w:cs="Browallia New"/>
                <w:sz w:val="28"/>
                <w:szCs w:val="28"/>
                <w:cs/>
              </w:rPr>
            </w:pPr>
            <w:r w:rsidRPr="008852C0">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vAlign w:val="bottom"/>
          </w:tcPr>
          <w:p w14:paraId="04DCC321" w14:textId="68FBCF55" w:rsidR="001E5862" w:rsidRPr="008852C0" w:rsidRDefault="00395C54" w:rsidP="001E5862">
            <w:pPr>
              <w:tabs>
                <w:tab w:val="clear" w:pos="680"/>
                <w:tab w:val="left" w:pos="330"/>
                <w:tab w:val="decimal" w:pos="522"/>
              </w:tabs>
              <w:spacing w:line="240" w:lineRule="auto"/>
              <w:ind w:right="-27"/>
              <w:jc w:val="right"/>
              <w:rPr>
                <w:rFonts w:ascii="Browallia New" w:hAnsi="Browallia New" w:cs="Browallia New"/>
                <w:sz w:val="28"/>
                <w:szCs w:val="28"/>
                <w:cs/>
              </w:rPr>
            </w:pPr>
            <w:r w:rsidRPr="008852C0">
              <w:rPr>
                <w:rFonts w:ascii="Browallia New" w:hAnsi="Browallia New" w:cs="Browallia New"/>
                <w:sz w:val="28"/>
                <w:szCs w:val="28"/>
              </w:rPr>
              <w:t>94</w:t>
            </w:r>
          </w:p>
        </w:tc>
        <w:tc>
          <w:tcPr>
            <w:tcW w:w="240" w:type="dxa"/>
            <w:shd w:val="clear" w:color="auto" w:fill="auto"/>
            <w:vAlign w:val="bottom"/>
          </w:tcPr>
          <w:p w14:paraId="24367FEA" w14:textId="77777777" w:rsidR="001E5862" w:rsidRPr="008852C0"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top w:val="single" w:sz="4" w:space="0" w:color="auto"/>
              <w:bottom w:val="single" w:sz="12" w:space="0" w:color="auto"/>
            </w:tcBorders>
            <w:shd w:val="clear" w:color="auto" w:fill="auto"/>
          </w:tcPr>
          <w:p w14:paraId="59D5ECF4" w14:textId="370EBEC3" w:rsidR="001E5862" w:rsidRPr="008852C0"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8852C0">
              <w:rPr>
                <w:rFonts w:ascii="Browallia New" w:hAnsi="Browallia New" w:cs="Browallia New"/>
                <w:sz w:val="28"/>
                <w:szCs w:val="28"/>
                <w:lang w:val="en-GB"/>
              </w:rPr>
              <w:t>43</w:t>
            </w:r>
          </w:p>
        </w:tc>
        <w:tc>
          <w:tcPr>
            <w:tcW w:w="239" w:type="dxa"/>
            <w:shd w:val="clear" w:color="auto" w:fill="auto"/>
            <w:vAlign w:val="bottom"/>
          </w:tcPr>
          <w:p w14:paraId="7EF02846" w14:textId="77777777" w:rsidR="001E5862" w:rsidRPr="008852C0" w:rsidRDefault="001E5862" w:rsidP="001E586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top w:val="single" w:sz="4" w:space="0" w:color="auto"/>
              <w:bottom w:val="single" w:sz="12" w:space="0" w:color="auto"/>
            </w:tcBorders>
            <w:shd w:val="clear" w:color="auto" w:fill="auto"/>
          </w:tcPr>
          <w:p w14:paraId="5E460B40" w14:textId="70045BAA" w:rsidR="001E5862" w:rsidRPr="008852C0" w:rsidRDefault="00BE338A"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8852C0">
              <w:rPr>
                <w:rFonts w:ascii="Browallia New" w:hAnsi="Browallia New" w:cs="Browallia New"/>
                <w:sz w:val="28"/>
                <w:szCs w:val="28"/>
              </w:rPr>
              <w:t>41,039</w:t>
            </w:r>
          </w:p>
        </w:tc>
        <w:tc>
          <w:tcPr>
            <w:tcW w:w="236" w:type="dxa"/>
            <w:shd w:val="clear" w:color="auto" w:fill="auto"/>
          </w:tcPr>
          <w:p w14:paraId="402A7FF9" w14:textId="77777777" w:rsidR="001E5862" w:rsidRPr="008852C0"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vAlign w:val="bottom"/>
          </w:tcPr>
          <w:p w14:paraId="397C589C" w14:textId="65C968C4" w:rsidR="001E5862" w:rsidRPr="008852C0" w:rsidRDefault="001E5862" w:rsidP="001E5862">
            <w:pPr>
              <w:tabs>
                <w:tab w:val="clear" w:pos="680"/>
                <w:tab w:val="left" w:pos="330"/>
                <w:tab w:val="decimal" w:pos="522"/>
              </w:tabs>
              <w:spacing w:line="240" w:lineRule="auto"/>
              <w:ind w:right="-27"/>
              <w:jc w:val="right"/>
              <w:rPr>
                <w:rFonts w:ascii="Browallia New" w:hAnsi="Browallia New" w:cs="Browallia New"/>
                <w:sz w:val="28"/>
                <w:szCs w:val="28"/>
              </w:rPr>
            </w:pPr>
            <w:r w:rsidRPr="008852C0">
              <w:rPr>
                <w:rFonts w:ascii="Browallia New" w:hAnsi="Browallia New" w:cs="Browallia New"/>
                <w:sz w:val="28"/>
                <w:szCs w:val="28"/>
              </w:rPr>
              <w:t>7,452</w:t>
            </w:r>
          </w:p>
        </w:tc>
      </w:tr>
      <w:tr w:rsidR="001E5862" w:rsidRPr="008852C0" w14:paraId="0A2183AF" w14:textId="77777777" w:rsidTr="0022798F">
        <w:tblPrEx>
          <w:tblCellMar>
            <w:left w:w="46" w:type="dxa"/>
            <w:right w:w="46" w:type="dxa"/>
          </w:tblCellMar>
          <w:tblLook w:val="0000" w:firstRow="0" w:lastRow="0" w:firstColumn="0" w:lastColumn="0" w:noHBand="0" w:noVBand="0"/>
        </w:tblPrEx>
        <w:trPr>
          <w:cantSplit/>
          <w:trHeight w:hRule="exact" w:val="340"/>
        </w:trPr>
        <w:tc>
          <w:tcPr>
            <w:tcW w:w="3787" w:type="dxa"/>
            <w:shd w:val="clear" w:color="auto" w:fill="auto"/>
          </w:tcPr>
          <w:p w14:paraId="6A37D7D5" w14:textId="63024574" w:rsidR="001E5862" w:rsidRPr="008852C0" w:rsidRDefault="001E5862" w:rsidP="001E5862">
            <w:pPr>
              <w:tabs>
                <w:tab w:val="clear" w:pos="227"/>
              </w:tabs>
              <w:spacing w:line="240" w:lineRule="auto"/>
              <w:ind w:left="175" w:hanging="105"/>
              <w:rPr>
                <w:rFonts w:ascii="Browallia New" w:hAnsi="Browallia New" w:cs="Browallia New"/>
                <w:sz w:val="20"/>
                <w:szCs w:val="20"/>
                <w:cs/>
              </w:rPr>
            </w:pPr>
          </w:p>
        </w:tc>
        <w:tc>
          <w:tcPr>
            <w:tcW w:w="1122" w:type="dxa"/>
            <w:shd w:val="clear" w:color="auto" w:fill="auto"/>
            <w:vAlign w:val="bottom"/>
          </w:tcPr>
          <w:p w14:paraId="7B5FEC21" w14:textId="7B1CA9F5" w:rsidR="001E5862" w:rsidRPr="008852C0" w:rsidRDefault="001E5862" w:rsidP="001E5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0"/>
                <w:szCs w:val="20"/>
              </w:rPr>
            </w:pPr>
          </w:p>
        </w:tc>
        <w:tc>
          <w:tcPr>
            <w:tcW w:w="240" w:type="dxa"/>
            <w:shd w:val="clear" w:color="auto" w:fill="auto"/>
          </w:tcPr>
          <w:p w14:paraId="29F2A174"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shd w:val="clear" w:color="auto" w:fill="auto"/>
            <w:vAlign w:val="bottom"/>
          </w:tcPr>
          <w:p w14:paraId="5C28B588" w14:textId="3A6C0A48" w:rsidR="001E5862" w:rsidRPr="008852C0" w:rsidRDefault="001E5862" w:rsidP="001E5862">
            <w:pPr>
              <w:spacing w:line="240" w:lineRule="auto"/>
              <w:ind w:right="-10"/>
              <w:jc w:val="center"/>
              <w:rPr>
                <w:rFonts w:ascii="Browallia New" w:hAnsi="Browallia New" w:cs="Browallia New"/>
                <w:sz w:val="20"/>
                <w:szCs w:val="20"/>
                <w:lang w:val="en-GB"/>
              </w:rPr>
            </w:pPr>
          </w:p>
        </w:tc>
        <w:tc>
          <w:tcPr>
            <w:tcW w:w="239" w:type="dxa"/>
            <w:shd w:val="clear" w:color="auto" w:fill="auto"/>
          </w:tcPr>
          <w:p w14:paraId="20C90CCF"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shd w:val="clear" w:color="auto" w:fill="auto"/>
            <w:vAlign w:val="bottom"/>
          </w:tcPr>
          <w:p w14:paraId="5BFD11FA" w14:textId="67524635" w:rsidR="001E5862" w:rsidRPr="008852C0" w:rsidRDefault="001E5862" w:rsidP="001E5862">
            <w:pPr>
              <w:tabs>
                <w:tab w:val="clear" w:pos="680"/>
                <w:tab w:val="left" w:pos="330"/>
                <w:tab w:val="decimal" w:pos="522"/>
              </w:tabs>
              <w:spacing w:line="240" w:lineRule="auto"/>
              <w:ind w:right="-27"/>
              <w:jc w:val="right"/>
              <w:rPr>
                <w:rFonts w:ascii="Browallia New" w:hAnsi="Browallia New" w:cs="Browallia New"/>
                <w:sz w:val="20"/>
                <w:szCs w:val="20"/>
              </w:rPr>
            </w:pPr>
          </w:p>
        </w:tc>
        <w:tc>
          <w:tcPr>
            <w:tcW w:w="236" w:type="dxa"/>
            <w:shd w:val="clear" w:color="auto" w:fill="auto"/>
          </w:tcPr>
          <w:p w14:paraId="16A7872E"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shd w:val="clear" w:color="auto" w:fill="auto"/>
            <w:vAlign w:val="bottom"/>
          </w:tcPr>
          <w:p w14:paraId="33F99DA5" w14:textId="773EAC7C"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1E5862" w:rsidRPr="008852C0" w14:paraId="49B940A2" w14:textId="77777777" w:rsidTr="00300475">
        <w:tblPrEx>
          <w:tblCellMar>
            <w:left w:w="46" w:type="dxa"/>
            <w:right w:w="46" w:type="dxa"/>
          </w:tblCellMar>
          <w:tblLook w:val="0000" w:firstRow="0" w:lastRow="0" w:firstColumn="0" w:lastColumn="0" w:noHBand="0" w:noVBand="0"/>
        </w:tblPrEx>
        <w:trPr>
          <w:cantSplit/>
        </w:trPr>
        <w:tc>
          <w:tcPr>
            <w:tcW w:w="4909" w:type="dxa"/>
            <w:gridSpan w:val="2"/>
            <w:shd w:val="clear" w:color="auto" w:fill="auto"/>
          </w:tcPr>
          <w:p w14:paraId="05EEB444" w14:textId="0A189FD5" w:rsidR="001E5862" w:rsidRPr="008852C0" w:rsidRDefault="001E5862" w:rsidP="001E5862">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8852C0">
              <w:rPr>
                <w:rFonts w:ascii="Browallia New" w:hAnsi="Browallia New" w:cs="Browallia New"/>
                <w:b/>
                <w:bCs/>
                <w:sz w:val="28"/>
                <w:szCs w:val="28"/>
                <w:cs/>
              </w:rPr>
              <w:t>เงินให้กู้ยืมระยะสั้นแก่บริษัทย่อยและดอกเบี้ยค้างรับ</w:t>
            </w:r>
          </w:p>
        </w:tc>
        <w:tc>
          <w:tcPr>
            <w:tcW w:w="240" w:type="dxa"/>
            <w:shd w:val="clear" w:color="auto" w:fill="auto"/>
          </w:tcPr>
          <w:p w14:paraId="31864DF3" w14:textId="77777777" w:rsidR="001E5862" w:rsidRPr="008852C0" w:rsidRDefault="001E5862" w:rsidP="001E5862">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1135" w:type="dxa"/>
            <w:shd w:val="clear" w:color="auto" w:fill="auto"/>
            <w:vAlign w:val="bottom"/>
          </w:tcPr>
          <w:p w14:paraId="0869346E" w14:textId="77777777" w:rsidR="001E5862" w:rsidRPr="008852C0" w:rsidRDefault="001E5862" w:rsidP="001E5862">
            <w:pPr>
              <w:spacing w:line="240" w:lineRule="auto"/>
              <w:ind w:left="250" w:right="-138" w:hanging="180"/>
              <w:jc w:val="center"/>
              <w:rPr>
                <w:rFonts w:ascii="Browallia New" w:hAnsi="Browallia New" w:cs="Browallia New"/>
                <w:b/>
                <w:bCs/>
                <w:sz w:val="28"/>
                <w:szCs w:val="28"/>
              </w:rPr>
            </w:pPr>
          </w:p>
        </w:tc>
        <w:tc>
          <w:tcPr>
            <w:tcW w:w="239" w:type="dxa"/>
            <w:shd w:val="clear" w:color="auto" w:fill="auto"/>
          </w:tcPr>
          <w:p w14:paraId="470D0892"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5A0EB41C"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012085AB"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57B4AF63"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1E5862" w:rsidRPr="008852C0" w14:paraId="529D8B61"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559ABBC6" w14:textId="7D5AC8F0" w:rsidR="001E5862" w:rsidRPr="008852C0" w:rsidRDefault="001E5862" w:rsidP="001E5862">
            <w:pPr>
              <w:tabs>
                <w:tab w:val="clear" w:pos="227"/>
              </w:tabs>
              <w:spacing w:line="240" w:lineRule="auto"/>
              <w:ind w:left="69"/>
              <w:rPr>
                <w:rFonts w:ascii="Browallia New" w:hAnsi="Browallia New" w:cs="Browallia New"/>
                <w:sz w:val="28"/>
                <w:szCs w:val="28"/>
                <w:cs/>
              </w:rPr>
            </w:pPr>
            <w:r w:rsidRPr="008852C0">
              <w:rPr>
                <w:rFonts w:ascii="Browallia New" w:hAnsi="Browallia New" w:cs="Browallia New"/>
                <w:sz w:val="28"/>
                <w:szCs w:val="28"/>
                <w:cs/>
              </w:rPr>
              <w:t>บริษัทย่อย</w:t>
            </w:r>
          </w:p>
        </w:tc>
        <w:tc>
          <w:tcPr>
            <w:tcW w:w="1122" w:type="dxa"/>
            <w:shd w:val="clear" w:color="auto" w:fill="auto"/>
            <w:vAlign w:val="bottom"/>
          </w:tcPr>
          <w:p w14:paraId="2C2279B7" w14:textId="77777777" w:rsidR="001E5862" w:rsidRPr="008852C0" w:rsidRDefault="001E5862" w:rsidP="001E5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41A432B4"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shd w:val="clear" w:color="auto" w:fill="auto"/>
            <w:vAlign w:val="bottom"/>
          </w:tcPr>
          <w:p w14:paraId="5339F955" w14:textId="77777777" w:rsidR="001E5862" w:rsidRPr="008852C0" w:rsidRDefault="001E5862" w:rsidP="001E5862">
            <w:pPr>
              <w:spacing w:line="240" w:lineRule="auto"/>
              <w:ind w:right="-10"/>
              <w:jc w:val="center"/>
              <w:rPr>
                <w:rFonts w:ascii="Browallia New" w:hAnsi="Browallia New" w:cs="Browallia New"/>
                <w:sz w:val="28"/>
                <w:szCs w:val="28"/>
                <w:lang w:val="en-GB"/>
              </w:rPr>
            </w:pPr>
          </w:p>
        </w:tc>
        <w:tc>
          <w:tcPr>
            <w:tcW w:w="239" w:type="dxa"/>
            <w:shd w:val="clear" w:color="auto" w:fill="auto"/>
          </w:tcPr>
          <w:p w14:paraId="721F18D4"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2E086CE3"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1445FB49"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5BC5E98C" w14:textId="77777777" w:rsidR="001E5862" w:rsidRPr="008852C0" w:rsidRDefault="001E5862" w:rsidP="001E586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F304B" w:rsidRPr="008852C0" w14:paraId="69F1E5BC"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71F5CCAB" w14:textId="77777777" w:rsidR="005F304B" w:rsidRPr="008852C0" w:rsidRDefault="005F304B" w:rsidP="005F304B">
            <w:pPr>
              <w:tabs>
                <w:tab w:val="clear" w:pos="227"/>
              </w:tabs>
              <w:spacing w:line="240" w:lineRule="auto"/>
              <w:ind w:left="249"/>
              <w:rPr>
                <w:rFonts w:ascii="Browallia New" w:hAnsi="Browallia New" w:cs="Browallia New"/>
                <w:sz w:val="28"/>
                <w:szCs w:val="28"/>
                <w:cs/>
              </w:rPr>
            </w:pPr>
            <w:r w:rsidRPr="008852C0">
              <w:rPr>
                <w:rFonts w:ascii="Browallia New" w:hAnsi="Browallia New" w:cs="Browallia New"/>
                <w:sz w:val="28"/>
                <w:szCs w:val="28"/>
                <w:cs/>
              </w:rPr>
              <w:t>เงินให้กู้ยืม</w:t>
            </w:r>
          </w:p>
        </w:tc>
        <w:tc>
          <w:tcPr>
            <w:tcW w:w="1122" w:type="dxa"/>
            <w:shd w:val="clear" w:color="auto" w:fill="auto"/>
          </w:tcPr>
          <w:p w14:paraId="7DB9BFB1" w14:textId="4B0DE58E" w:rsidR="005F304B" w:rsidRPr="008852C0" w:rsidRDefault="00053758"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40" w:type="dxa"/>
            <w:shd w:val="clear" w:color="auto" w:fill="auto"/>
          </w:tcPr>
          <w:p w14:paraId="59FBE801" w14:textId="77777777" w:rsidR="005F304B" w:rsidRPr="008852C0" w:rsidRDefault="005F304B" w:rsidP="005F304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shd w:val="clear" w:color="auto" w:fill="auto"/>
          </w:tcPr>
          <w:p w14:paraId="30004E33" w14:textId="653E81C1" w:rsidR="005F304B" w:rsidRPr="008852C0" w:rsidRDefault="005F304B"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39" w:type="dxa"/>
            <w:shd w:val="clear" w:color="auto" w:fill="auto"/>
          </w:tcPr>
          <w:p w14:paraId="16C4BA38" w14:textId="77777777" w:rsidR="005F304B" w:rsidRPr="008852C0"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1428B8F5" w14:textId="337733ED" w:rsidR="005F304B" w:rsidRPr="008852C0" w:rsidRDefault="00951F77"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1,320,14</w:t>
            </w:r>
            <w:r w:rsidR="003A5368" w:rsidRPr="008852C0">
              <w:rPr>
                <w:rFonts w:ascii="Browallia New" w:hAnsi="Browallia New" w:cs="Browallia New"/>
                <w:sz w:val="28"/>
                <w:szCs w:val="28"/>
              </w:rPr>
              <w:t>1</w:t>
            </w:r>
          </w:p>
        </w:tc>
        <w:tc>
          <w:tcPr>
            <w:tcW w:w="236" w:type="dxa"/>
            <w:shd w:val="clear" w:color="auto" w:fill="auto"/>
          </w:tcPr>
          <w:p w14:paraId="794C54D5" w14:textId="77777777" w:rsidR="005F304B" w:rsidRPr="008852C0"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shd w:val="clear" w:color="auto" w:fill="auto"/>
          </w:tcPr>
          <w:p w14:paraId="005F7AAD" w14:textId="546BDBEA" w:rsidR="005F304B" w:rsidRPr="008852C0"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852C0">
              <w:rPr>
                <w:rFonts w:ascii="Browallia New" w:hAnsi="Browallia New" w:cs="Browallia New"/>
                <w:sz w:val="28"/>
                <w:szCs w:val="28"/>
                <w:lang w:val="en-GB"/>
              </w:rPr>
              <w:t>1,562,506</w:t>
            </w:r>
          </w:p>
        </w:tc>
      </w:tr>
      <w:tr w:rsidR="005F304B" w:rsidRPr="008852C0" w14:paraId="702B018A" w14:textId="77777777">
        <w:tblPrEx>
          <w:tblCellMar>
            <w:left w:w="46" w:type="dxa"/>
            <w:right w:w="46" w:type="dxa"/>
          </w:tblCellMar>
          <w:tblLook w:val="0000" w:firstRow="0" w:lastRow="0" w:firstColumn="0" w:lastColumn="0" w:noHBand="0" w:noVBand="0"/>
        </w:tblPrEx>
        <w:trPr>
          <w:cantSplit/>
        </w:trPr>
        <w:tc>
          <w:tcPr>
            <w:tcW w:w="3787" w:type="dxa"/>
            <w:shd w:val="clear" w:color="auto" w:fill="auto"/>
            <w:vAlign w:val="bottom"/>
          </w:tcPr>
          <w:p w14:paraId="0007418E" w14:textId="77777777" w:rsidR="005F304B" w:rsidRPr="008852C0" w:rsidRDefault="005F304B" w:rsidP="005F304B">
            <w:pPr>
              <w:tabs>
                <w:tab w:val="clear" w:pos="227"/>
              </w:tabs>
              <w:spacing w:line="240" w:lineRule="auto"/>
              <w:ind w:left="249"/>
              <w:rPr>
                <w:rFonts w:ascii="Browallia New" w:hAnsi="Browallia New" w:cs="Browallia New"/>
                <w:sz w:val="28"/>
                <w:szCs w:val="28"/>
                <w:cs/>
              </w:rPr>
            </w:pPr>
            <w:r w:rsidRPr="008852C0">
              <w:rPr>
                <w:rFonts w:ascii="Browallia New" w:hAnsi="Browallia New" w:cs="Browallia New"/>
                <w:sz w:val="28"/>
                <w:szCs w:val="28"/>
                <w:cs/>
              </w:rPr>
              <w:t>ดอกเบี้ยค้างรับ</w:t>
            </w:r>
          </w:p>
        </w:tc>
        <w:tc>
          <w:tcPr>
            <w:tcW w:w="1122" w:type="dxa"/>
            <w:tcBorders>
              <w:bottom w:val="single" w:sz="4" w:space="0" w:color="auto"/>
            </w:tcBorders>
            <w:shd w:val="clear" w:color="auto" w:fill="auto"/>
          </w:tcPr>
          <w:p w14:paraId="316AA7CC" w14:textId="5D9D91F3" w:rsidR="005F304B" w:rsidRPr="008852C0" w:rsidRDefault="00053758"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40" w:type="dxa"/>
            <w:shd w:val="clear" w:color="auto" w:fill="auto"/>
          </w:tcPr>
          <w:p w14:paraId="63B41453" w14:textId="77777777" w:rsidR="005F304B" w:rsidRPr="008852C0" w:rsidRDefault="005F304B" w:rsidP="005F304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bottom w:val="single" w:sz="4" w:space="0" w:color="auto"/>
            </w:tcBorders>
            <w:shd w:val="clear" w:color="auto" w:fill="auto"/>
          </w:tcPr>
          <w:p w14:paraId="0E7CAC1E" w14:textId="2A04BA68" w:rsidR="005F304B" w:rsidRPr="008852C0" w:rsidRDefault="005F304B"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39" w:type="dxa"/>
            <w:shd w:val="clear" w:color="auto" w:fill="auto"/>
          </w:tcPr>
          <w:p w14:paraId="5FE3A6F4" w14:textId="77777777" w:rsidR="005F304B" w:rsidRPr="008852C0"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3B88D75A" w14:textId="1F02860B" w:rsidR="005F304B" w:rsidRPr="008852C0" w:rsidRDefault="008754B8"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852C0">
              <w:rPr>
                <w:rFonts w:ascii="Browallia New" w:hAnsi="Browallia New" w:cs="Browallia New"/>
                <w:sz w:val="28"/>
                <w:szCs w:val="28"/>
                <w:lang w:val="en-GB"/>
              </w:rPr>
              <w:t>52,42</w:t>
            </w:r>
            <w:r w:rsidR="003A5368" w:rsidRPr="008852C0">
              <w:rPr>
                <w:rFonts w:ascii="Browallia New" w:hAnsi="Browallia New" w:cs="Browallia New"/>
                <w:sz w:val="28"/>
                <w:szCs w:val="28"/>
                <w:lang w:val="en-GB"/>
              </w:rPr>
              <w:t>1</w:t>
            </w:r>
          </w:p>
        </w:tc>
        <w:tc>
          <w:tcPr>
            <w:tcW w:w="236" w:type="dxa"/>
            <w:shd w:val="clear" w:color="auto" w:fill="auto"/>
          </w:tcPr>
          <w:p w14:paraId="0BBA6314" w14:textId="77777777" w:rsidR="005F304B" w:rsidRPr="008852C0"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bottom w:val="single" w:sz="4" w:space="0" w:color="auto"/>
            </w:tcBorders>
            <w:shd w:val="clear" w:color="auto" w:fill="auto"/>
          </w:tcPr>
          <w:p w14:paraId="08779F68" w14:textId="48E09592" w:rsidR="005F304B" w:rsidRPr="008852C0"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852C0">
              <w:rPr>
                <w:rFonts w:ascii="Browallia New" w:hAnsi="Browallia New" w:cs="Browallia New"/>
                <w:sz w:val="28"/>
                <w:szCs w:val="28"/>
                <w:lang w:val="en-GB"/>
              </w:rPr>
              <w:t>45,353</w:t>
            </w:r>
          </w:p>
        </w:tc>
      </w:tr>
      <w:tr w:rsidR="005F304B" w:rsidRPr="008852C0" w14:paraId="72086D08"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4D617FA4" w14:textId="27C43DAE" w:rsidR="005F304B" w:rsidRPr="008852C0" w:rsidRDefault="005F304B" w:rsidP="005F304B">
            <w:pPr>
              <w:tabs>
                <w:tab w:val="clear" w:pos="227"/>
                <w:tab w:val="clear" w:pos="454"/>
                <w:tab w:val="left" w:pos="430"/>
              </w:tabs>
              <w:spacing w:line="240" w:lineRule="auto"/>
              <w:ind w:left="250"/>
              <w:rPr>
                <w:rFonts w:ascii="Browallia New" w:hAnsi="Browallia New" w:cs="Browallia New"/>
                <w:sz w:val="28"/>
                <w:szCs w:val="28"/>
              </w:rPr>
            </w:pPr>
            <w:r w:rsidRPr="008852C0">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tcPr>
          <w:p w14:paraId="306A9956" w14:textId="382ACA8E" w:rsidR="005F304B" w:rsidRPr="008852C0" w:rsidRDefault="00053758"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40" w:type="dxa"/>
            <w:shd w:val="clear" w:color="auto" w:fill="auto"/>
          </w:tcPr>
          <w:p w14:paraId="04893B28" w14:textId="77777777" w:rsidR="005F304B" w:rsidRPr="008852C0" w:rsidRDefault="005F304B" w:rsidP="005F304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top w:val="single" w:sz="4" w:space="0" w:color="auto"/>
              <w:bottom w:val="single" w:sz="12" w:space="0" w:color="auto"/>
            </w:tcBorders>
            <w:shd w:val="clear" w:color="auto" w:fill="auto"/>
          </w:tcPr>
          <w:p w14:paraId="1FAF28E0" w14:textId="641CDCE7" w:rsidR="005F304B" w:rsidRPr="008852C0" w:rsidRDefault="005F304B" w:rsidP="005F304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39" w:type="dxa"/>
            <w:shd w:val="clear" w:color="auto" w:fill="auto"/>
          </w:tcPr>
          <w:p w14:paraId="1DBFEDD2" w14:textId="77777777" w:rsidR="005F304B" w:rsidRPr="008852C0"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Borders>
              <w:top w:val="single" w:sz="4" w:space="0" w:color="auto"/>
              <w:bottom w:val="single" w:sz="12" w:space="0" w:color="auto"/>
            </w:tcBorders>
            <w:shd w:val="clear" w:color="auto" w:fill="auto"/>
          </w:tcPr>
          <w:p w14:paraId="67135FF6" w14:textId="73C90330" w:rsidR="005F304B" w:rsidRPr="008852C0" w:rsidRDefault="003243E9" w:rsidP="008E5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right="33"/>
              <w:jc w:val="right"/>
              <w:rPr>
                <w:rFonts w:ascii="Browallia New" w:hAnsi="Browallia New" w:cs="Browallia New"/>
                <w:sz w:val="28"/>
                <w:szCs w:val="28"/>
                <w:lang w:val="en-GB"/>
              </w:rPr>
            </w:pPr>
            <w:r w:rsidRPr="008852C0">
              <w:rPr>
                <w:rFonts w:ascii="Browallia New" w:hAnsi="Browallia New" w:cs="Browallia New"/>
                <w:sz w:val="28"/>
                <w:szCs w:val="28"/>
                <w:lang w:val="en-GB"/>
              </w:rPr>
              <w:t>1,372,562</w:t>
            </w:r>
          </w:p>
        </w:tc>
        <w:tc>
          <w:tcPr>
            <w:tcW w:w="236" w:type="dxa"/>
            <w:shd w:val="clear" w:color="auto" w:fill="auto"/>
          </w:tcPr>
          <w:p w14:paraId="6D5555ED" w14:textId="77777777" w:rsidR="005F304B" w:rsidRPr="008852C0" w:rsidRDefault="005F304B" w:rsidP="005F304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top w:val="single" w:sz="4" w:space="0" w:color="auto"/>
              <w:bottom w:val="single" w:sz="12" w:space="0" w:color="auto"/>
            </w:tcBorders>
            <w:shd w:val="clear" w:color="auto" w:fill="auto"/>
          </w:tcPr>
          <w:p w14:paraId="7DCE6512" w14:textId="6AD6DBA7" w:rsidR="005F304B" w:rsidRPr="008852C0"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852C0">
              <w:rPr>
                <w:rFonts w:ascii="Browallia New" w:hAnsi="Browallia New" w:cs="Browallia New"/>
                <w:sz w:val="28"/>
                <w:szCs w:val="28"/>
                <w:lang w:val="en-GB"/>
              </w:rPr>
              <w:t>1,607,859</w:t>
            </w:r>
          </w:p>
        </w:tc>
      </w:tr>
      <w:tr w:rsidR="005F304B" w:rsidRPr="008852C0" w14:paraId="776BD07D" w14:textId="77777777" w:rsidTr="0022798F">
        <w:tblPrEx>
          <w:tblCellMar>
            <w:left w:w="46" w:type="dxa"/>
            <w:right w:w="46" w:type="dxa"/>
          </w:tblCellMar>
          <w:tblLook w:val="0000" w:firstRow="0" w:lastRow="0" w:firstColumn="0" w:lastColumn="0" w:noHBand="0" w:noVBand="0"/>
        </w:tblPrEx>
        <w:trPr>
          <w:cantSplit/>
          <w:trHeight w:val="340"/>
        </w:trPr>
        <w:tc>
          <w:tcPr>
            <w:tcW w:w="3787" w:type="dxa"/>
            <w:shd w:val="clear" w:color="auto" w:fill="auto"/>
          </w:tcPr>
          <w:p w14:paraId="03709739" w14:textId="77777777" w:rsidR="005F304B" w:rsidRPr="008852C0" w:rsidRDefault="005F304B" w:rsidP="005F304B">
            <w:pPr>
              <w:tabs>
                <w:tab w:val="clear" w:pos="227"/>
                <w:tab w:val="clear" w:pos="454"/>
                <w:tab w:val="left" w:pos="430"/>
              </w:tabs>
              <w:spacing w:line="240" w:lineRule="auto"/>
              <w:ind w:left="250"/>
              <w:rPr>
                <w:rFonts w:ascii="Browallia New" w:hAnsi="Browallia New" w:cs="Browallia New"/>
                <w:sz w:val="20"/>
                <w:szCs w:val="20"/>
                <w:cs/>
              </w:rPr>
            </w:pPr>
          </w:p>
        </w:tc>
        <w:tc>
          <w:tcPr>
            <w:tcW w:w="1122" w:type="dxa"/>
            <w:tcBorders>
              <w:top w:val="single" w:sz="12" w:space="0" w:color="auto"/>
            </w:tcBorders>
            <w:shd w:val="clear" w:color="auto" w:fill="auto"/>
            <w:vAlign w:val="bottom"/>
          </w:tcPr>
          <w:p w14:paraId="11661417" w14:textId="77777777" w:rsidR="005F304B" w:rsidRPr="008852C0" w:rsidRDefault="005F304B" w:rsidP="005F304B">
            <w:pPr>
              <w:spacing w:line="240" w:lineRule="auto"/>
              <w:ind w:right="-10"/>
              <w:jc w:val="center"/>
              <w:rPr>
                <w:rFonts w:ascii="Browallia New" w:hAnsi="Browallia New" w:cs="Browallia New"/>
                <w:sz w:val="20"/>
                <w:szCs w:val="20"/>
                <w:lang w:val="en-GB"/>
              </w:rPr>
            </w:pPr>
          </w:p>
        </w:tc>
        <w:tc>
          <w:tcPr>
            <w:tcW w:w="240" w:type="dxa"/>
            <w:shd w:val="clear" w:color="auto" w:fill="auto"/>
          </w:tcPr>
          <w:p w14:paraId="141D7A8B" w14:textId="77777777" w:rsidR="005F304B" w:rsidRPr="008852C0" w:rsidRDefault="005F304B" w:rsidP="005F304B">
            <w:pPr>
              <w:spacing w:line="240" w:lineRule="auto"/>
              <w:ind w:left="252"/>
              <w:jc w:val="right"/>
              <w:rPr>
                <w:rFonts w:ascii="Browallia New" w:hAnsi="Browallia New" w:cs="Browallia New"/>
                <w:sz w:val="20"/>
                <w:szCs w:val="20"/>
              </w:rPr>
            </w:pPr>
          </w:p>
        </w:tc>
        <w:tc>
          <w:tcPr>
            <w:tcW w:w="1135" w:type="dxa"/>
            <w:tcBorders>
              <w:top w:val="single" w:sz="12" w:space="0" w:color="auto"/>
            </w:tcBorders>
            <w:shd w:val="clear" w:color="auto" w:fill="auto"/>
            <w:vAlign w:val="bottom"/>
          </w:tcPr>
          <w:p w14:paraId="49F2E536" w14:textId="77777777" w:rsidR="005F304B" w:rsidRPr="008852C0" w:rsidRDefault="005F304B" w:rsidP="005F304B">
            <w:pPr>
              <w:spacing w:line="240" w:lineRule="auto"/>
              <w:ind w:right="-10"/>
              <w:jc w:val="center"/>
              <w:rPr>
                <w:rFonts w:ascii="Browallia New" w:hAnsi="Browallia New" w:cs="Browallia New"/>
                <w:sz w:val="20"/>
                <w:szCs w:val="20"/>
                <w:lang w:val="en-GB"/>
              </w:rPr>
            </w:pPr>
          </w:p>
        </w:tc>
        <w:tc>
          <w:tcPr>
            <w:tcW w:w="239" w:type="dxa"/>
            <w:shd w:val="clear" w:color="auto" w:fill="auto"/>
          </w:tcPr>
          <w:p w14:paraId="065023BC" w14:textId="77777777" w:rsidR="005F304B" w:rsidRPr="008852C0" w:rsidRDefault="005F304B" w:rsidP="005F304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Borders>
              <w:top w:val="single" w:sz="12" w:space="0" w:color="auto"/>
            </w:tcBorders>
            <w:shd w:val="clear" w:color="auto" w:fill="auto"/>
            <w:vAlign w:val="bottom"/>
          </w:tcPr>
          <w:p w14:paraId="4B7791FA" w14:textId="77777777" w:rsidR="005F304B" w:rsidRPr="008852C0"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0"/>
                <w:szCs w:val="20"/>
                <w:lang w:val="en-GB"/>
              </w:rPr>
            </w:pPr>
          </w:p>
        </w:tc>
        <w:tc>
          <w:tcPr>
            <w:tcW w:w="236" w:type="dxa"/>
            <w:shd w:val="clear" w:color="auto" w:fill="auto"/>
            <w:vAlign w:val="bottom"/>
          </w:tcPr>
          <w:p w14:paraId="452803E1" w14:textId="77777777" w:rsidR="005F304B" w:rsidRPr="008852C0" w:rsidRDefault="005F304B" w:rsidP="005F304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Borders>
              <w:top w:val="single" w:sz="12" w:space="0" w:color="auto"/>
            </w:tcBorders>
            <w:shd w:val="clear" w:color="auto" w:fill="auto"/>
            <w:vAlign w:val="bottom"/>
          </w:tcPr>
          <w:p w14:paraId="2B29A355" w14:textId="77777777" w:rsidR="005F304B" w:rsidRPr="008852C0"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0"/>
                <w:szCs w:val="20"/>
                <w:lang w:val="en-GB"/>
              </w:rPr>
            </w:pPr>
          </w:p>
        </w:tc>
      </w:tr>
      <w:tr w:rsidR="005F304B" w:rsidRPr="008852C0" w14:paraId="25F03E79" w14:textId="77777777" w:rsidTr="00300475">
        <w:tblPrEx>
          <w:tblCellMar>
            <w:left w:w="46" w:type="dxa"/>
            <w:right w:w="46" w:type="dxa"/>
          </w:tblCellMar>
          <w:tblLook w:val="0000" w:firstRow="0" w:lastRow="0" w:firstColumn="0" w:lastColumn="0" w:noHBand="0" w:noVBand="0"/>
        </w:tblPrEx>
        <w:trPr>
          <w:cantSplit/>
        </w:trPr>
        <w:tc>
          <w:tcPr>
            <w:tcW w:w="6284" w:type="dxa"/>
            <w:gridSpan w:val="4"/>
            <w:shd w:val="clear" w:color="auto" w:fill="auto"/>
          </w:tcPr>
          <w:p w14:paraId="7417B9A6" w14:textId="2DCD5C1B" w:rsidR="005F304B" w:rsidRPr="008852C0" w:rsidRDefault="005F304B" w:rsidP="005F304B">
            <w:pPr>
              <w:tabs>
                <w:tab w:val="clear" w:pos="3742"/>
              </w:tabs>
              <w:spacing w:line="240" w:lineRule="auto"/>
              <w:ind w:left="250" w:right="-138" w:hanging="180"/>
              <w:rPr>
                <w:rFonts w:ascii="Browallia New" w:hAnsi="Browallia New" w:cs="Browallia New"/>
                <w:sz w:val="28"/>
                <w:szCs w:val="28"/>
              </w:rPr>
            </w:pPr>
            <w:r w:rsidRPr="008852C0">
              <w:rPr>
                <w:rFonts w:ascii="Browallia New" w:hAnsi="Browallia New" w:cs="Browallia New"/>
                <w:b/>
                <w:bCs/>
                <w:sz w:val="28"/>
                <w:szCs w:val="28"/>
                <w:cs/>
              </w:rPr>
              <w:t>เจ้าหนี้การค้าและค่าใช้จ่ายค้างจ่าย - บุคคลและบริษัทที่เกี่ยวข้อง</w:t>
            </w:r>
            <w:r w:rsidRPr="008852C0">
              <w:rPr>
                <w:rFonts w:ascii="Browallia New" w:hAnsi="Browallia New" w:cs="Browallia New"/>
                <w:sz w:val="28"/>
                <w:szCs w:val="28"/>
                <w:cs/>
              </w:rPr>
              <w:t xml:space="preserve"> </w:t>
            </w:r>
          </w:p>
        </w:tc>
        <w:tc>
          <w:tcPr>
            <w:tcW w:w="239" w:type="dxa"/>
            <w:shd w:val="clear" w:color="auto" w:fill="auto"/>
            <w:vAlign w:val="bottom"/>
          </w:tcPr>
          <w:p w14:paraId="4D3A09D1" w14:textId="77777777" w:rsidR="005F304B" w:rsidRPr="008852C0" w:rsidRDefault="005F304B" w:rsidP="005F304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46978226" w14:textId="77777777" w:rsidR="005F304B" w:rsidRPr="008852C0"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6" w:type="dxa"/>
            <w:shd w:val="clear" w:color="auto" w:fill="auto"/>
            <w:vAlign w:val="bottom"/>
          </w:tcPr>
          <w:p w14:paraId="3D68C2DF" w14:textId="77777777" w:rsidR="005F304B" w:rsidRPr="008852C0" w:rsidRDefault="005F304B" w:rsidP="005F304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7708C165" w14:textId="77777777" w:rsidR="005F304B" w:rsidRPr="008852C0" w:rsidRDefault="005F304B" w:rsidP="005F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022670" w:rsidRPr="008852C0" w14:paraId="27AB6CBD"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0C996853" w14:textId="77777777" w:rsidR="00022670" w:rsidRPr="008852C0" w:rsidRDefault="00022670" w:rsidP="00022670">
            <w:pPr>
              <w:tabs>
                <w:tab w:val="clear" w:pos="227"/>
                <w:tab w:val="left" w:pos="0"/>
              </w:tabs>
              <w:spacing w:line="240" w:lineRule="auto"/>
              <w:ind w:left="237" w:hanging="177"/>
              <w:rPr>
                <w:rFonts w:ascii="Browallia New" w:hAnsi="Browallia New" w:cs="Browallia New"/>
                <w:sz w:val="28"/>
                <w:szCs w:val="28"/>
                <w:lang w:val="en-GB"/>
              </w:rPr>
            </w:pPr>
            <w:r w:rsidRPr="008852C0">
              <w:rPr>
                <w:rFonts w:ascii="Browallia New" w:hAnsi="Browallia New" w:cs="Browallia New"/>
                <w:sz w:val="28"/>
                <w:szCs w:val="28"/>
                <w:cs/>
              </w:rPr>
              <w:t>บริษัทย่อย</w:t>
            </w:r>
          </w:p>
        </w:tc>
        <w:tc>
          <w:tcPr>
            <w:tcW w:w="1122" w:type="dxa"/>
            <w:shd w:val="clear" w:color="auto" w:fill="auto"/>
          </w:tcPr>
          <w:p w14:paraId="7443ECC0" w14:textId="263832C8" w:rsidR="00022670" w:rsidRPr="008852C0" w:rsidRDefault="00053758" w:rsidP="00022670">
            <w:pPr>
              <w:tabs>
                <w:tab w:val="clear" w:pos="907"/>
              </w:tabs>
              <w:spacing w:line="240" w:lineRule="auto"/>
              <w:ind w:right="33"/>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40" w:type="dxa"/>
            <w:shd w:val="clear" w:color="auto" w:fill="auto"/>
          </w:tcPr>
          <w:p w14:paraId="6CDE6F38" w14:textId="77777777" w:rsidR="00022670" w:rsidRPr="008852C0" w:rsidRDefault="00022670" w:rsidP="00022670">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shd w:val="clear" w:color="auto" w:fill="auto"/>
          </w:tcPr>
          <w:p w14:paraId="2C5D9FB8" w14:textId="21F6DC4A"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lang w:val="en-GB"/>
              </w:rPr>
              <w:t>-</w:t>
            </w:r>
          </w:p>
        </w:tc>
        <w:tc>
          <w:tcPr>
            <w:tcW w:w="239" w:type="dxa"/>
            <w:shd w:val="clear" w:color="auto" w:fill="auto"/>
          </w:tcPr>
          <w:p w14:paraId="1EC530BC" w14:textId="7777777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shd w:val="clear" w:color="auto" w:fill="auto"/>
          </w:tcPr>
          <w:p w14:paraId="0DEB5C70" w14:textId="7445CC7C" w:rsidR="00022670" w:rsidRPr="008852C0" w:rsidRDefault="00580BFB"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10</w:t>
            </w:r>
            <w:r w:rsidR="005D31C8" w:rsidRPr="008852C0">
              <w:rPr>
                <w:rFonts w:ascii="Browallia New" w:hAnsi="Browallia New" w:cs="Browallia New"/>
                <w:sz w:val="28"/>
                <w:szCs w:val="28"/>
              </w:rPr>
              <w:t>7,781</w:t>
            </w:r>
          </w:p>
        </w:tc>
        <w:tc>
          <w:tcPr>
            <w:tcW w:w="236" w:type="dxa"/>
            <w:shd w:val="clear" w:color="auto" w:fill="auto"/>
          </w:tcPr>
          <w:p w14:paraId="1945FAC0" w14:textId="7777777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shd w:val="clear" w:color="auto" w:fill="auto"/>
          </w:tcPr>
          <w:p w14:paraId="2CB144DC" w14:textId="55DE089B"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10,440</w:t>
            </w:r>
          </w:p>
        </w:tc>
      </w:tr>
      <w:tr w:rsidR="00022670" w:rsidRPr="008852C0" w14:paraId="5E29651C"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33F81060" w14:textId="7FFC6EA7" w:rsidR="00022670" w:rsidRPr="008852C0" w:rsidRDefault="00022670" w:rsidP="00022670">
            <w:pPr>
              <w:tabs>
                <w:tab w:val="clear" w:pos="227"/>
                <w:tab w:val="left" w:pos="0"/>
              </w:tabs>
              <w:spacing w:line="240" w:lineRule="auto"/>
              <w:ind w:left="237" w:hanging="177"/>
              <w:rPr>
                <w:rFonts w:ascii="Browallia New" w:hAnsi="Browallia New" w:cs="Browallia New"/>
                <w:sz w:val="28"/>
                <w:szCs w:val="28"/>
                <w:cs/>
              </w:rPr>
            </w:pPr>
            <w:r w:rsidRPr="008852C0">
              <w:rPr>
                <w:rFonts w:ascii="Browallia New" w:hAnsi="Browallia New" w:cs="Browallia New"/>
                <w:sz w:val="28"/>
                <w:szCs w:val="28"/>
                <w:cs/>
              </w:rPr>
              <w:t>บริษัทย่อยทางอ้อม</w:t>
            </w:r>
          </w:p>
        </w:tc>
        <w:tc>
          <w:tcPr>
            <w:tcW w:w="1122" w:type="dxa"/>
            <w:shd w:val="clear" w:color="auto" w:fill="auto"/>
            <w:vAlign w:val="bottom"/>
          </w:tcPr>
          <w:p w14:paraId="4E990D03" w14:textId="4EBCA912" w:rsidR="00022670" w:rsidRPr="008852C0" w:rsidRDefault="004C1B6A" w:rsidP="00022670">
            <w:pPr>
              <w:tabs>
                <w:tab w:val="clear" w:pos="907"/>
              </w:tabs>
              <w:spacing w:line="240" w:lineRule="auto"/>
              <w:ind w:right="33"/>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c>
          <w:tcPr>
            <w:tcW w:w="240" w:type="dxa"/>
            <w:shd w:val="clear" w:color="auto" w:fill="auto"/>
          </w:tcPr>
          <w:p w14:paraId="609519A2" w14:textId="77777777" w:rsidR="00022670" w:rsidRPr="008852C0" w:rsidRDefault="00022670" w:rsidP="00022670">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shd w:val="clear" w:color="auto" w:fill="auto"/>
          </w:tcPr>
          <w:p w14:paraId="53054B1F" w14:textId="166DB5C3"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lang w:val="en-GB"/>
              </w:rPr>
              <w:t>-</w:t>
            </w:r>
          </w:p>
        </w:tc>
        <w:tc>
          <w:tcPr>
            <w:tcW w:w="239" w:type="dxa"/>
            <w:shd w:val="clear" w:color="auto" w:fill="auto"/>
          </w:tcPr>
          <w:p w14:paraId="0D1FB3FD" w14:textId="7777777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shd w:val="clear" w:color="auto" w:fill="auto"/>
          </w:tcPr>
          <w:p w14:paraId="1448AE94" w14:textId="4729FD5D" w:rsidR="00022670" w:rsidRPr="008852C0" w:rsidRDefault="0032022A"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122</w:t>
            </w:r>
          </w:p>
        </w:tc>
        <w:tc>
          <w:tcPr>
            <w:tcW w:w="236" w:type="dxa"/>
            <w:shd w:val="clear" w:color="auto" w:fill="auto"/>
          </w:tcPr>
          <w:p w14:paraId="435E2A0C" w14:textId="7777777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shd w:val="clear" w:color="auto" w:fill="auto"/>
          </w:tcPr>
          <w:p w14:paraId="0E7FF6BD" w14:textId="41FCF8C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122</w:t>
            </w:r>
          </w:p>
        </w:tc>
      </w:tr>
      <w:tr w:rsidR="00022670" w:rsidRPr="008852C0" w14:paraId="6BFE0AD1"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643EAC8D" w14:textId="4F54D87E" w:rsidR="00022670" w:rsidRPr="008852C0" w:rsidRDefault="00022670" w:rsidP="00022670">
            <w:pPr>
              <w:tabs>
                <w:tab w:val="clear" w:pos="227"/>
                <w:tab w:val="left" w:pos="0"/>
              </w:tabs>
              <w:spacing w:line="240" w:lineRule="auto"/>
              <w:ind w:left="237" w:hanging="177"/>
              <w:rPr>
                <w:rFonts w:ascii="Browallia New" w:hAnsi="Browallia New" w:cs="Browallia New"/>
                <w:sz w:val="28"/>
                <w:szCs w:val="28"/>
                <w:cs/>
              </w:rPr>
            </w:pPr>
            <w:r w:rsidRPr="008852C0">
              <w:rPr>
                <w:rFonts w:ascii="Browallia New" w:hAnsi="Browallia New" w:cs="Browallia New"/>
                <w:sz w:val="28"/>
                <w:szCs w:val="28"/>
                <w:cs/>
              </w:rPr>
              <w:t>บุคคลและบริษัทที่เกี่ยวข้อง</w:t>
            </w:r>
          </w:p>
        </w:tc>
        <w:tc>
          <w:tcPr>
            <w:tcW w:w="1122" w:type="dxa"/>
            <w:tcBorders>
              <w:bottom w:val="single" w:sz="4" w:space="0" w:color="auto"/>
            </w:tcBorders>
            <w:shd w:val="clear" w:color="auto" w:fill="auto"/>
            <w:vAlign w:val="bottom"/>
          </w:tcPr>
          <w:p w14:paraId="536E8419" w14:textId="477D3FAC" w:rsidR="00022670" w:rsidRPr="008852C0" w:rsidRDefault="00B0617B"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70,830</w:t>
            </w:r>
          </w:p>
        </w:tc>
        <w:tc>
          <w:tcPr>
            <w:tcW w:w="240" w:type="dxa"/>
            <w:shd w:val="clear" w:color="auto" w:fill="auto"/>
          </w:tcPr>
          <w:p w14:paraId="51CE9BFB" w14:textId="7777777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bottom w:val="single" w:sz="4" w:space="0" w:color="auto"/>
            </w:tcBorders>
            <w:shd w:val="clear" w:color="auto" w:fill="auto"/>
          </w:tcPr>
          <w:p w14:paraId="7E42D169" w14:textId="09E2BA22"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56,660</w:t>
            </w:r>
          </w:p>
        </w:tc>
        <w:tc>
          <w:tcPr>
            <w:tcW w:w="239" w:type="dxa"/>
            <w:shd w:val="clear" w:color="auto" w:fill="auto"/>
          </w:tcPr>
          <w:p w14:paraId="64689231" w14:textId="7777777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bottom w:val="single" w:sz="4" w:space="0" w:color="auto"/>
            </w:tcBorders>
            <w:shd w:val="clear" w:color="auto" w:fill="auto"/>
          </w:tcPr>
          <w:p w14:paraId="1ABD551E" w14:textId="7B9B5C8F" w:rsidR="00022670" w:rsidRPr="008852C0" w:rsidRDefault="007B5E38"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172</w:t>
            </w:r>
          </w:p>
        </w:tc>
        <w:tc>
          <w:tcPr>
            <w:tcW w:w="236" w:type="dxa"/>
            <w:shd w:val="clear" w:color="auto" w:fill="auto"/>
          </w:tcPr>
          <w:p w14:paraId="6C772847" w14:textId="7777777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bottom w:val="single" w:sz="4" w:space="0" w:color="auto"/>
            </w:tcBorders>
            <w:shd w:val="clear" w:color="auto" w:fill="auto"/>
          </w:tcPr>
          <w:p w14:paraId="32511777" w14:textId="20E0B54C"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178</w:t>
            </w:r>
          </w:p>
        </w:tc>
      </w:tr>
      <w:tr w:rsidR="00022670" w:rsidRPr="008852C0" w14:paraId="0590E134" w14:textId="77777777" w:rsidTr="0022798F">
        <w:tblPrEx>
          <w:tblCellMar>
            <w:left w:w="46" w:type="dxa"/>
            <w:right w:w="46" w:type="dxa"/>
          </w:tblCellMar>
          <w:tblLook w:val="0000" w:firstRow="0" w:lastRow="0" w:firstColumn="0" w:lastColumn="0" w:noHBand="0" w:noVBand="0"/>
        </w:tblPrEx>
        <w:trPr>
          <w:cantSplit/>
          <w:trHeight w:val="70"/>
        </w:trPr>
        <w:tc>
          <w:tcPr>
            <w:tcW w:w="3787" w:type="dxa"/>
            <w:shd w:val="clear" w:color="auto" w:fill="auto"/>
          </w:tcPr>
          <w:p w14:paraId="44AFA780" w14:textId="483522EE" w:rsidR="00022670" w:rsidRPr="008852C0" w:rsidRDefault="00022670" w:rsidP="00022670">
            <w:pPr>
              <w:tabs>
                <w:tab w:val="clear" w:pos="227"/>
              </w:tabs>
              <w:spacing w:line="240" w:lineRule="auto"/>
              <w:ind w:left="237"/>
              <w:rPr>
                <w:rFonts w:ascii="Browallia New" w:hAnsi="Browallia New" w:cs="Browallia New"/>
                <w:sz w:val="28"/>
                <w:szCs w:val="28"/>
              </w:rPr>
            </w:pPr>
            <w:r w:rsidRPr="008852C0">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vAlign w:val="bottom"/>
          </w:tcPr>
          <w:p w14:paraId="21B9A2DB" w14:textId="69D08E02" w:rsidR="00022670" w:rsidRPr="008852C0" w:rsidRDefault="00B0617B"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70,830</w:t>
            </w:r>
          </w:p>
        </w:tc>
        <w:tc>
          <w:tcPr>
            <w:tcW w:w="240" w:type="dxa"/>
            <w:shd w:val="clear" w:color="auto" w:fill="auto"/>
            <w:vAlign w:val="bottom"/>
          </w:tcPr>
          <w:p w14:paraId="69A97EBA"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top w:val="single" w:sz="4" w:space="0" w:color="auto"/>
              <w:bottom w:val="single" w:sz="12" w:space="0" w:color="auto"/>
            </w:tcBorders>
            <w:shd w:val="clear" w:color="auto" w:fill="auto"/>
          </w:tcPr>
          <w:p w14:paraId="266F973D" w14:textId="5A0B57FB"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56,660</w:t>
            </w:r>
          </w:p>
        </w:tc>
        <w:tc>
          <w:tcPr>
            <w:tcW w:w="239" w:type="dxa"/>
            <w:shd w:val="clear" w:color="auto" w:fill="auto"/>
            <w:vAlign w:val="bottom"/>
          </w:tcPr>
          <w:p w14:paraId="2209C7B1"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top w:val="single" w:sz="4" w:space="0" w:color="auto"/>
              <w:bottom w:val="single" w:sz="12" w:space="0" w:color="auto"/>
            </w:tcBorders>
            <w:shd w:val="clear" w:color="auto" w:fill="auto"/>
          </w:tcPr>
          <w:p w14:paraId="6C3EA48B" w14:textId="1DFCFB5D" w:rsidR="00022670" w:rsidRPr="008852C0" w:rsidRDefault="000C1A6D"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852C0">
              <w:rPr>
                <w:rFonts w:ascii="Browallia New" w:hAnsi="Browallia New" w:cs="Browallia New"/>
                <w:sz w:val="28"/>
                <w:szCs w:val="28"/>
              </w:rPr>
              <w:t>108,075</w:t>
            </w:r>
          </w:p>
        </w:tc>
        <w:tc>
          <w:tcPr>
            <w:tcW w:w="236" w:type="dxa"/>
            <w:shd w:val="clear" w:color="auto" w:fill="auto"/>
            <w:vAlign w:val="bottom"/>
          </w:tcPr>
          <w:p w14:paraId="3A3B6122"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vAlign w:val="bottom"/>
          </w:tcPr>
          <w:p w14:paraId="130A19EA" w14:textId="6797F7A1"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8852C0">
              <w:rPr>
                <w:rFonts w:ascii="Browallia New" w:hAnsi="Browallia New" w:cs="Browallia New"/>
                <w:sz w:val="28"/>
                <w:szCs w:val="28"/>
              </w:rPr>
              <w:t>10,740</w:t>
            </w:r>
          </w:p>
        </w:tc>
      </w:tr>
      <w:tr w:rsidR="00022670" w:rsidRPr="008852C0" w14:paraId="21717F77" w14:textId="77777777" w:rsidTr="0022798F">
        <w:tblPrEx>
          <w:tblCellMar>
            <w:left w:w="46" w:type="dxa"/>
            <w:right w:w="46" w:type="dxa"/>
          </w:tblCellMar>
          <w:tblLook w:val="0000" w:firstRow="0" w:lastRow="0" w:firstColumn="0" w:lastColumn="0" w:noHBand="0" w:noVBand="0"/>
        </w:tblPrEx>
        <w:trPr>
          <w:cantSplit/>
          <w:trHeight w:val="340"/>
        </w:trPr>
        <w:tc>
          <w:tcPr>
            <w:tcW w:w="3787" w:type="dxa"/>
            <w:shd w:val="clear" w:color="auto" w:fill="auto"/>
          </w:tcPr>
          <w:p w14:paraId="57CFBF47" w14:textId="77777777" w:rsidR="00022670" w:rsidRPr="008852C0" w:rsidRDefault="00022670" w:rsidP="00022670">
            <w:pPr>
              <w:tabs>
                <w:tab w:val="clear" w:pos="227"/>
              </w:tabs>
              <w:spacing w:line="240" w:lineRule="auto"/>
              <w:ind w:left="237"/>
              <w:rPr>
                <w:rFonts w:ascii="Browallia New" w:hAnsi="Browallia New" w:cs="Browallia New"/>
                <w:sz w:val="20"/>
                <w:szCs w:val="20"/>
                <w:cs/>
              </w:rPr>
            </w:pPr>
          </w:p>
        </w:tc>
        <w:tc>
          <w:tcPr>
            <w:tcW w:w="1122" w:type="dxa"/>
            <w:tcBorders>
              <w:top w:val="single" w:sz="4" w:space="0" w:color="auto"/>
            </w:tcBorders>
            <w:shd w:val="clear" w:color="auto" w:fill="auto"/>
            <w:vAlign w:val="bottom"/>
          </w:tcPr>
          <w:p w14:paraId="57E9DCF6" w14:textId="7777777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40" w:type="dxa"/>
            <w:shd w:val="clear" w:color="auto" w:fill="auto"/>
            <w:vAlign w:val="bottom"/>
          </w:tcPr>
          <w:p w14:paraId="41CE9EDC"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35" w:type="dxa"/>
            <w:tcBorders>
              <w:top w:val="single" w:sz="4" w:space="0" w:color="auto"/>
            </w:tcBorders>
            <w:shd w:val="clear" w:color="auto" w:fill="auto"/>
            <w:vAlign w:val="bottom"/>
          </w:tcPr>
          <w:p w14:paraId="2EB1416E" w14:textId="7777777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39" w:type="dxa"/>
            <w:shd w:val="clear" w:color="auto" w:fill="auto"/>
            <w:vAlign w:val="bottom"/>
          </w:tcPr>
          <w:p w14:paraId="6127D4D4"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10" w:type="dxa"/>
            <w:tcBorders>
              <w:top w:val="single" w:sz="4" w:space="0" w:color="auto"/>
            </w:tcBorders>
            <w:shd w:val="clear" w:color="auto" w:fill="auto"/>
          </w:tcPr>
          <w:p w14:paraId="501CA7E0" w14:textId="77777777" w:rsidR="00022670" w:rsidRPr="008852C0" w:rsidRDefault="00022670" w:rsidP="0002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lang w:val="en-GB"/>
              </w:rPr>
            </w:pPr>
          </w:p>
        </w:tc>
        <w:tc>
          <w:tcPr>
            <w:tcW w:w="236" w:type="dxa"/>
            <w:shd w:val="clear" w:color="auto" w:fill="auto"/>
            <w:vAlign w:val="bottom"/>
          </w:tcPr>
          <w:p w14:paraId="76611490"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258" w:type="dxa"/>
            <w:tcBorders>
              <w:top w:val="single" w:sz="4" w:space="0" w:color="auto"/>
            </w:tcBorders>
            <w:shd w:val="clear" w:color="auto" w:fill="auto"/>
            <w:vAlign w:val="bottom"/>
          </w:tcPr>
          <w:p w14:paraId="055ED080"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rPr>
            </w:pPr>
          </w:p>
        </w:tc>
      </w:tr>
      <w:tr w:rsidR="00022670" w:rsidRPr="008852C0" w14:paraId="2CB92BCE" w14:textId="77777777" w:rsidTr="00300475">
        <w:tblPrEx>
          <w:tblCellMar>
            <w:left w:w="46" w:type="dxa"/>
            <w:right w:w="46" w:type="dxa"/>
          </w:tblCellMar>
          <w:tblLook w:val="0000" w:firstRow="0" w:lastRow="0" w:firstColumn="0" w:lastColumn="0" w:noHBand="0" w:noVBand="0"/>
        </w:tblPrEx>
        <w:trPr>
          <w:cantSplit/>
        </w:trPr>
        <w:tc>
          <w:tcPr>
            <w:tcW w:w="6284" w:type="dxa"/>
            <w:gridSpan w:val="4"/>
            <w:shd w:val="clear" w:color="auto" w:fill="auto"/>
          </w:tcPr>
          <w:p w14:paraId="6CC6C560" w14:textId="36304695" w:rsidR="00022670" w:rsidRPr="008852C0" w:rsidRDefault="00022670" w:rsidP="00022670">
            <w:pPr>
              <w:tabs>
                <w:tab w:val="clear" w:pos="3742"/>
              </w:tabs>
              <w:spacing w:line="240" w:lineRule="auto"/>
              <w:ind w:left="250" w:right="-138" w:hanging="180"/>
              <w:rPr>
                <w:rFonts w:ascii="Browallia New" w:hAnsi="Browallia New" w:cs="Browallia New"/>
                <w:b/>
                <w:bCs/>
                <w:sz w:val="28"/>
                <w:szCs w:val="28"/>
                <w:cs/>
              </w:rPr>
            </w:pPr>
            <w:r w:rsidRPr="008852C0">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9" w:type="dxa"/>
            <w:shd w:val="clear" w:color="auto" w:fill="auto"/>
          </w:tcPr>
          <w:p w14:paraId="208EECE3" w14:textId="77777777" w:rsidR="00022670" w:rsidRPr="008852C0" w:rsidRDefault="00022670" w:rsidP="000226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shd w:val="clear" w:color="auto" w:fill="auto"/>
          </w:tcPr>
          <w:p w14:paraId="2622816E" w14:textId="77777777" w:rsidR="00022670" w:rsidRPr="008852C0" w:rsidRDefault="00022670" w:rsidP="000226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6" w:type="dxa"/>
            <w:shd w:val="clear" w:color="auto" w:fill="auto"/>
          </w:tcPr>
          <w:p w14:paraId="14CC1EF2" w14:textId="77777777" w:rsidR="00022670" w:rsidRPr="008852C0" w:rsidRDefault="00022670" w:rsidP="000226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shd w:val="clear" w:color="auto" w:fill="auto"/>
          </w:tcPr>
          <w:p w14:paraId="75CBF66A" w14:textId="77777777" w:rsidR="00022670" w:rsidRPr="008852C0" w:rsidRDefault="00022670" w:rsidP="000226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22670" w:rsidRPr="008852C0" w14:paraId="0D61BAF9"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6B89CC8E" w14:textId="77777777" w:rsidR="00022670" w:rsidRPr="008852C0" w:rsidRDefault="00022670" w:rsidP="00022670">
            <w:pPr>
              <w:tabs>
                <w:tab w:val="clear" w:pos="227"/>
              </w:tabs>
              <w:spacing w:line="240" w:lineRule="auto"/>
              <w:ind w:left="237" w:hanging="177"/>
              <w:rPr>
                <w:rFonts w:ascii="Browallia New" w:hAnsi="Browallia New" w:cs="Browallia New"/>
                <w:sz w:val="28"/>
                <w:szCs w:val="28"/>
                <w:cs/>
              </w:rPr>
            </w:pPr>
            <w:r w:rsidRPr="008852C0">
              <w:rPr>
                <w:rFonts w:ascii="Browallia New" w:hAnsi="Browallia New" w:cs="Browallia New"/>
                <w:sz w:val="28"/>
                <w:szCs w:val="28"/>
                <w:cs/>
              </w:rPr>
              <w:t>บริษัทย่อย</w:t>
            </w:r>
          </w:p>
        </w:tc>
        <w:tc>
          <w:tcPr>
            <w:tcW w:w="1122" w:type="dxa"/>
            <w:shd w:val="clear" w:color="auto" w:fill="auto"/>
            <w:vAlign w:val="bottom"/>
          </w:tcPr>
          <w:p w14:paraId="20794D63"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shd w:val="clear" w:color="auto" w:fill="auto"/>
          </w:tcPr>
          <w:p w14:paraId="689A94B9"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5" w:type="dxa"/>
            <w:shd w:val="clear" w:color="auto" w:fill="auto"/>
            <w:vAlign w:val="bottom"/>
          </w:tcPr>
          <w:p w14:paraId="0D485B2C"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BDE51EB"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shd w:val="clear" w:color="auto" w:fill="auto"/>
            <w:vAlign w:val="bottom"/>
          </w:tcPr>
          <w:p w14:paraId="0AF98149" w14:textId="0132F3CA"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0E189FD"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shd w:val="clear" w:color="auto" w:fill="auto"/>
            <w:vAlign w:val="bottom"/>
          </w:tcPr>
          <w:p w14:paraId="077778CB" w14:textId="77777777" w:rsidR="00022670" w:rsidRPr="008852C0" w:rsidRDefault="00022670" w:rsidP="000226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690296" w:rsidRPr="008852C0" w14:paraId="5290EF42"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16919B86" w14:textId="77777777" w:rsidR="00690296" w:rsidRPr="008852C0" w:rsidRDefault="00690296" w:rsidP="00690296">
            <w:pPr>
              <w:tabs>
                <w:tab w:val="clear" w:pos="227"/>
              </w:tabs>
              <w:spacing w:line="240" w:lineRule="auto"/>
              <w:ind w:left="237"/>
              <w:rPr>
                <w:rFonts w:ascii="Browallia New" w:hAnsi="Browallia New" w:cs="Browallia New"/>
                <w:sz w:val="28"/>
                <w:szCs w:val="28"/>
                <w:cs/>
              </w:rPr>
            </w:pPr>
            <w:r w:rsidRPr="008852C0">
              <w:rPr>
                <w:rFonts w:ascii="Browallia New" w:hAnsi="Browallia New" w:cs="Browallia New"/>
                <w:sz w:val="28"/>
                <w:szCs w:val="28"/>
                <w:cs/>
              </w:rPr>
              <w:t>เงินกู้ยืม</w:t>
            </w:r>
          </w:p>
        </w:tc>
        <w:tc>
          <w:tcPr>
            <w:tcW w:w="1122" w:type="dxa"/>
            <w:shd w:val="clear" w:color="auto" w:fill="auto"/>
          </w:tcPr>
          <w:p w14:paraId="6B08211E" w14:textId="68ACDD71" w:rsidR="00690296" w:rsidRPr="008852C0" w:rsidRDefault="00053758"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lang w:val="en-GB"/>
              </w:rPr>
              <w:t>-</w:t>
            </w:r>
          </w:p>
        </w:tc>
        <w:tc>
          <w:tcPr>
            <w:tcW w:w="240" w:type="dxa"/>
            <w:shd w:val="clear" w:color="auto" w:fill="auto"/>
          </w:tcPr>
          <w:p w14:paraId="31EB7A01" w14:textId="77777777" w:rsidR="00690296" w:rsidRPr="008852C0" w:rsidRDefault="00690296" w:rsidP="00690296">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shd w:val="clear" w:color="auto" w:fill="auto"/>
          </w:tcPr>
          <w:p w14:paraId="31B446D0" w14:textId="3F829E16" w:rsidR="00690296" w:rsidRPr="008852C0" w:rsidRDefault="00690296"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lang w:val="en-GB"/>
              </w:rPr>
              <w:t>-</w:t>
            </w:r>
          </w:p>
        </w:tc>
        <w:tc>
          <w:tcPr>
            <w:tcW w:w="239" w:type="dxa"/>
            <w:shd w:val="clear" w:color="auto" w:fill="auto"/>
          </w:tcPr>
          <w:p w14:paraId="6C0D7A38" w14:textId="77777777" w:rsidR="00690296" w:rsidRPr="008852C0"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5C169C52" w14:textId="4D4EE0A5" w:rsidR="00690296" w:rsidRPr="008852C0" w:rsidRDefault="00727BCB"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852C0">
              <w:rPr>
                <w:rFonts w:ascii="Browallia New" w:hAnsi="Browallia New" w:cs="Browallia New"/>
                <w:sz w:val="28"/>
                <w:szCs w:val="28"/>
              </w:rPr>
              <w:t>147,230</w:t>
            </w:r>
          </w:p>
        </w:tc>
        <w:tc>
          <w:tcPr>
            <w:tcW w:w="236" w:type="dxa"/>
            <w:shd w:val="clear" w:color="auto" w:fill="auto"/>
          </w:tcPr>
          <w:p w14:paraId="6A77D7DE" w14:textId="77777777" w:rsidR="00690296" w:rsidRPr="008852C0"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shd w:val="clear" w:color="auto" w:fill="auto"/>
          </w:tcPr>
          <w:p w14:paraId="12A156F0" w14:textId="5910E427" w:rsidR="00690296" w:rsidRPr="008852C0"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852C0">
              <w:rPr>
                <w:rFonts w:ascii="Browallia New" w:hAnsi="Browallia New" w:cs="Browallia New"/>
                <w:sz w:val="28"/>
                <w:szCs w:val="28"/>
                <w:lang w:val="en-GB"/>
              </w:rPr>
              <w:t>354,650</w:t>
            </w:r>
          </w:p>
        </w:tc>
      </w:tr>
      <w:tr w:rsidR="00690296" w:rsidRPr="008852C0" w14:paraId="3BF9C9ED" w14:textId="77777777">
        <w:tblPrEx>
          <w:tblCellMar>
            <w:left w:w="46" w:type="dxa"/>
            <w:right w:w="46" w:type="dxa"/>
          </w:tblCellMar>
          <w:tblLook w:val="0000" w:firstRow="0" w:lastRow="0" w:firstColumn="0" w:lastColumn="0" w:noHBand="0" w:noVBand="0"/>
        </w:tblPrEx>
        <w:trPr>
          <w:cantSplit/>
        </w:trPr>
        <w:tc>
          <w:tcPr>
            <w:tcW w:w="3787" w:type="dxa"/>
            <w:shd w:val="clear" w:color="auto" w:fill="auto"/>
            <w:vAlign w:val="bottom"/>
          </w:tcPr>
          <w:p w14:paraId="1D37880D" w14:textId="77777777" w:rsidR="00690296" w:rsidRPr="008852C0" w:rsidRDefault="00690296" w:rsidP="00690296">
            <w:pPr>
              <w:tabs>
                <w:tab w:val="clear" w:pos="227"/>
              </w:tabs>
              <w:spacing w:line="240" w:lineRule="auto"/>
              <w:ind w:left="237"/>
              <w:rPr>
                <w:rFonts w:ascii="Browallia New" w:hAnsi="Browallia New" w:cs="Browallia New"/>
                <w:sz w:val="28"/>
                <w:szCs w:val="28"/>
                <w:cs/>
              </w:rPr>
            </w:pPr>
            <w:r w:rsidRPr="008852C0">
              <w:rPr>
                <w:rFonts w:ascii="Browallia New" w:hAnsi="Browallia New" w:cs="Browallia New"/>
                <w:sz w:val="28"/>
                <w:szCs w:val="28"/>
                <w:cs/>
              </w:rPr>
              <w:t>ดอกเบี้ยค้างจ่าย</w:t>
            </w:r>
          </w:p>
        </w:tc>
        <w:tc>
          <w:tcPr>
            <w:tcW w:w="1122" w:type="dxa"/>
            <w:shd w:val="clear" w:color="auto" w:fill="auto"/>
          </w:tcPr>
          <w:p w14:paraId="766B22BA" w14:textId="3F158571" w:rsidR="00690296" w:rsidRPr="008852C0" w:rsidRDefault="00053758"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lang w:val="en-GB"/>
              </w:rPr>
              <w:t>-</w:t>
            </w:r>
          </w:p>
        </w:tc>
        <w:tc>
          <w:tcPr>
            <w:tcW w:w="240" w:type="dxa"/>
            <w:shd w:val="clear" w:color="auto" w:fill="auto"/>
          </w:tcPr>
          <w:p w14:paraId="072028C5" w14:textId="77777777" w:rsidR="00690296" w:rsidRPr="008852C0" w:rsidRDefault="00690296" w:rsidP="00690296">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shd w:val="clear" w:color="auto" w:fill="auto"/>
          </w:tcPr>
          <w:p w14:paraId="77C8AFF5" w14:textId="10F799D9" w:rsidR="00690296" w:rsidRPr="008852C0" w:rsidRDefault="00690296"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lang w:val="en-GB"/>
              </w:rPr>
              <w:t>-</w:t>
            </w:r>
          </w:p>
        </w:tc>
        <w:tc>
          <w:tcPr>
            <w:tcW w:w="239" w:type="dxa"/>
            <w:shd w:val="clear" w:color="auto" w:fill="auto"/>
          </w:tcPr>
          <w:p w14:paraId="69133227" w14:textId="77777777" w:rsidR="00690296" w:rsidRPr="008852C0"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077EE97" w14:textId="670882F3" w:rsidR="00690296" w:rsidRPr="008852C0" w:rsidRDefault="00E14827"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852C0">
              <w:rPr>
                <w:rFonts w:ascii="Browallia New" w:hAnsi="Browallia New" w:cs="Browallia New"/>
                <w:sz w:val="28"/>
                <w:szCs w:val="28"/>
                <w:lang w:val="en-GB"/>
              </w:rPr>
              <w:t>1,81</w:t>
            </w:r>
            <w:r w:rsidR="00EF05AA" w:rsidRPr="008852C0">
              <w:rPr>
                <w:rFonts w:ascii="Browallia New" w:hAnsi="Browallia New" w:cs="Browallia New"/>
                <w:sz w:val="28"/>
                <w:szCs w:val="28"/>
                <w:lang w:val="en-GB"/>
              </w:rPr>
              <w:t>5</w:t>
            </w:r>
          </w:p>
        </w:tc>
        <w:tc>
          <w:tcPr>
            <w:tcW w:w="236" w:type="dxa"/>
            <w:shd w:val="clear" w:color="auto" w:fill="auto"/>
          </w:tcPr>
          <w:p w14:paraId="3408EA54" w14:textId="77777777" w:rsidR="00690296" w:rsidRPr="008852C0"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shd w:val="clear" w:color="auto" w:fill="auto"/>
          </w:tcPr>
          <w:p w14:paraId="55125954" w14:textId="780D8388" w:rsidR="00690296" w:rsidRPr="008852C0" w:rsidRDefault="006902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852C0">
              <w:rPr>
                <w:rFonts w:ascii="Browallia New" w:hAnsi="Browallia New" w:cs="Browallia New"/>
                <w:sz w:val="28"/>
                <w:szCs w:val="28"/>
                <w:lang w:val="en-GB"/>
              </w:rPr>
              <w:t>6,267</w:t>
            </w:r>
          </w:p>
        </w:tc>
      </w:tr>
      <w:tr w:rsidR="0022798F" w:rsidRPr="008852C0" w14:paraId="29A8AA95" w14:textId="77777777" w:rsidTr="000C5DAA">
        <w:tblPrEx>
          <w:tblCellMar>
            <w:left w:w="46" w:type="dxa"/>
            <w:right w:w="46" w:type="dxa"/>
          </w:tblCellMar>
          <w:tblLook w:val="0000" w:firstRow="0" w:lastRow="0" w:firstColumn="0" w:lastColumn="0" w:noHBand="0" w:noVBand="0"/>
        </w:tblPrEx>
        <w:trPr>
          <w:cantSplit/>
          <w:trHeight w:hRule="exact" w:val="340"/>
        </w:trPr>
        <w:tc>
          <w:tcPr>
            <w:tcW w:w="3787" w:type="dxa"/>
            <w:shd w:val="clear" w:color="auto" w:fill="auto"/>
          </w:tcPr>
          <w:p w14:paraId="4425C45C" w14:textId="67618453" w:rsidR="0022798F" w:rsidRPr="008852C0" w:rsidRDefault="0022798F" w:rsidP="00690296">
            <w:pPr>
              <w:tabs>
                <w:tab w:val="clear" w:pos="227"/>
              </w:tabs>
              <w:spacing w:line="240" w:lineRule="auto"/>
              <w:ind w:left="237" w:hanging="177"/>
              <w:rPr>
                <w:rFonts w:ascii="Browallia New" w:hAnsi="Browallia New" w:cs="Browallia New"/>
                <w:sz w:val="20"/>
                <w:szCs w:val="20"/>
                <w:cs/>
              </w:rPr>
            </w:pPr>
            <w:r w:rsidRPr="008852C0">
              <w:rPr>
                <w:rFonts w:ascii="Browallia New" w:hAnsi="Browallia New" w:cs="Browallia New"/>
                <w:sz w:val="28"/>
                <w:szCs w:val="28"/>
                <w:cs/>
              </w:rPr>
              <w:t>บุคคลและบริษัทที่เกี่ยวข้อง</w:t>
            </w:r>
          </w:p>
        </w:tc>
        <w:tc>
          <w:tcPr>
            <w:tcW w:w="1122" w:type="dxa"/>
            <w:shd w:val="clear" w:color="auto" w:fill="auto"/>
          </w:tcPr>
          <w:p w14:paraId="77EAD63F" w14:textId="77777777" w:rsidR="0022798F" w:rsidRPr="008852C0" w:rsidRDefault="0022798F" w:rsidP="00690296">
            <w:pPr>
              <w:spacing w:line="240" w:lineRule="auto"/>
              <w:ind w:right="-10"/>
              <w:jc w:val="center"/>
              <w:rPr>
                <w:rFonts w:ascii="Browallia New" w:hAnsi="Browallia New" w:cs="Browallia New"/>
                <w:sz w:val="20"/>
                <w:szCs w:val="20"/>
                <w:lang w:val="en-GB"/>
              </w:rPr>
            </w:pPr>
          </w:p>
        </w:tc>
        <w:tc>
          <w:tcPr>
            <w:tcW w:w="240" w:type="dxa"/>
            <w:shd w:val="clear" w:color="auto" w:fill="auto"/>
          </w:tcPr>
          <w:p w14:paraId="072A28B9" w14:textId="77777777" w:rsidR="0022798F" w:rsidRPr="008852C0"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35" w:type="dxa"/>
            <w:shd w:val="clear" w:color="auto" w:fill="auto"/>
          </w:tcPr>
          <w:p w14:paraId="7769022B" w14:textId="77777777" w:rsidR="0022798F" w:rsidRPr="008852C0"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9" w:type="dxa"/>
            <w:shd w:val="clear" w:color="auto" w:fill="auto"/>
          </w:tcPr>
          <w:p w14:paraId="128517F8" w14:textId="77777777" w:rsidR="0022798F" w:rsidRPr="008852C0"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10" w:type="dxa"/>
          </w:tcPr>
          <w:p w14:paraId="16F551C0" w14:textId="488E0818" w:rsidR="0022798F" w:rsidRPr="008852C0" w:rsidRDefault="0022798F"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0"/>
                <w:szCs w:val="20"/>
                <w:lang w:val="en-GB"/>
              </w:rPr>
            </w:pPr>
          </w:p>
        </w:tc>
        <w:tc>
          <w:tcPr>
            <w:tcW w:w="236" w:type="dxa"/>
            <w:shd w:val="clear" w:color="auto" w:fill="auto"/>
          </w:tcPr>
          <w:p w14:paraId="5C4DDF42" w14:textId="77777777" w:rsidR="0022798F" w:rsidRPr="008852C0"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258" w:type="dxa"/>
            <w:shd w:val="clear" w:color="auto" w:fill="auto"/>
          </w:tcPr>
          <w:p w14:paraId="327ABCC5" w14:textId="77777777" w:rsidR="0022798F" w:rsidRPr="008852C0"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22798F" w:rsidRPr="008852C0" w14:paraId="4803B4CC"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tcPr>
          <w:p w14:paraId="4B3C67BB" w14:textId="5B036205" w:rsidR="0022798F" w:rsidRPr="008852C0" w:rsidRDefault="0022798F" w:rsidP="0044215D">
            <w:pPr>
              <w:tabs>
                <w:tab w:val="clear" w:pos="227"/>
              </w:tabs>
              <w:spacing w:line="240" w:lineRule="auto"/>
              <w:ind w:left="237"/>
              <w:rPr>
                <w:rFonts w:ascii="Browallia New" w:hAnsi="Browallia New" w:cs="Browallia New"/>
                <w:sz w:val="28"/>
                <w:szCs w:val="28"/>
                <w:cs/>
              </w:rPr>
            </w:pPr>
            <w:r w:rsidRPr="008852C0">
              <w:rPr>
                <w:rFonts w:ascii="Browallia New" w:hAnsi="Browallia New" w:cs="Browallia New"/>
                <w:sz w:val="28"/>
                <w:szCs w:val="28"/>
                <w:cs/>
              </w:rPr>
              <w:t>เงินกู้ยืม</w:t>
            </w:r>
          </w:p>
        </w:tc>
        <w:tc>
          <w:tcPr>
            <w:tcW w:w="1122" w:type="dxa"/>
            <w:shd w:val="clear" w:color="auto" w:fill="auto"/>
          </w:tcPr>
          <w:p w14:paraId="676441EE" w14:textId="42CFD9C0" w:rsidR="0022798F" w:rsidRPr="008852C0" w:rsidRDefault="007F5CF4" w:rsidP="00400B7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2,009</w:t>
            </w:r>
            <w:r w:rsidR="00165DF6" w:rsidRPr="008852C0">
              <w:rPr>
                <w:rFonts w:ascii="Browallia New" w:hAnsi="Browallia New" w:cs="Browallia New"/>
                <w:sz w:val="28"/>
                <w:szCs w:val="28"/>
              </w:rPr>
              <w:t>,687</w:t>
            </w:r>
          </w:p>
        </w:tc>
        <w:tc>
          <w:tcPr>
            <w:tcW w:w="240" w:type="dxa"/>
            <w:shd w:val="clear" w:color="auto" w:fill="auto"/>
          </w:tcPr>
          <w:p w14:paraId="0C422EDE" w14:textId="77777777" w:rsidR="0022798F" w:rsidRPr="008852C0"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5" w:type="dxa"/>
            <w:shd w:val="clear" w:color="auto" w:fill="auto"/>
          </w:tcPr>
          <w:p w14:paraId="620CA13C" w14:textId="0A1E7F8E" w:rsidR="0022798F" w:rsidRPr="008852C0"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1,582,487</w:t>
            </w:r>
          </w:p>
        </w:tc>
        <w:tc>
          <w:tcPr>
            <w:tcW w:w="239" w:type="dxa"/>
            <w:shd w:val="clear" w:color="auto" w:fill="auto"/>
          </w:tcPr>
          <w:p w14:paraId="1992698B" w14:textId="77777777" w:rsidR="0022798F" w:rsidRPr="008852C0"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0E7BECF" w14:textId="28C1B3AA" w:rsidR="0022798F" w:rsidRPr="008852C0" w:rsidRDefault="00F46396" w:rsidP="0069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852C0">
              <w:rPr>
                <w:rFonts w:ascii="Browallia New" w:hAnsi="Browallia New" w:cs="Browallia New"/>
                <w:sz w:val="28"/>
                <w:szCs w:val="28"/>
                <w:lang w:val="en-GB"/>
              </w:rPr>
              <w:t>1,439,087</w:t>
            </w:r>
          </w:p>
        </w:tc>
        <w:tc>
          <w:tcPr>
            <w:tcW w:w="236" w:type="dxa"/>
            <w:shd w:val="clear" w:color="auto" w:fill="auto"/>
          </w:tcPr>
          <w:p w14:paraId="758FBF59" w14:textId="77777777" w:rsidR="0022798F" w:rsidRPr="008852C0"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shd w:val="clear" w:color="auto" w:fill="auto"/>
          </w:tcPr>
          <w:p w14:paraId="26ACA35C" w14:textId="3A15E9B3" w:rsidR="0022798F" w:rsidRPr="008852C0" w:rsidRDefault="0022798F" w:rsidP="006902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1,350,887</w:t>
            </w:r>
          </w:p>
        </w:tc>
      </w:tr>
      <w:tr w:rsidR="0022798F" w:rsidRPr="008852C0" w14:paraId="166D51B0"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vAlign w:val="bottom"/>
          </w:tcPr>
          <w:p w14:paraId="513BCEAD" w14:textId="78C640EF" w:rsidR="0022798F" w:rsidRPr="008852C0" w:rsidRDefault="0022798F" w:rsidP="00BF7E0B">
            <w:pPr>
              <w:tabs>
                <w:tab w:val="clear" w:pos="227"/>
              </w:tabs>
              <w:spacing w:line="240" w:lineRule="auto"/>
              <w:ind w:left="237"/>
              <w:rPr>
                <w:rFonts w:ascii="Browallia New" w:hAnsi="Browallia New" w:cs="Browallia New"/>
                <w:sz w:val="28"/>
                <w:szCs w:val="28"/>
                <w:cs/>
              </w:rPr>
            </w:pPr>
            <w:r w:rsidRPr="008852C0">
              <w:rPr>
                <w:rFonts w:ascii="Browallia New" w:hAnsi="Browallia New" w:cs="Browallia New"/>
                <w:sz w:val="28"/>
                <w:szCs w:val="28"/>
                <w:cs/>
              </w:rPr>
              <w:t>ดอกเบี้ยค้างจ่าย</w:t>
            </w:r>
          </w:p>
        </w:tc>
        <w:tc>
          <w:tcPr>
            <w:tcW w:w="1122" w:type="dxa"/>
            <w:shd w:val="clear" w:color="auto" w:fill="auto"/>
          </w:tcPr>
          <w:p w14:paraId="7E749125" w14:textId="576201E5" w:rsidR="0022798F" w:rsidRPr="008852C0" w:rsidRDefault="00165DF6"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lang w:val="en-GB"/>
              </w:rPr>
              <w:t>43,707</w:t>
            </w:r>
          </w:p>
        </w:tc>
        <w:tc>
          <w:tcPr>
            <w:tcW w:w="240" w:type="dxa"/>
            <w:shd w:val="clear" w:color="auto" w:fill="auto"/>
          </w:tcPr>
          <w:p w14:paraId="58F13186"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shd w:val="clear" w:color="auto" w:fill="auto"/>
          </w:tcPr>
          <w:p w14:paraId="3805CFE6" w14:textId="357AA80C"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rPr>
              <w:t>20,173</w:t>
            </w:r>
          </w:p>
        </w:tc>
        <w:tc>
          <w:tcPr>
            <w:tcW w:w="239" w:type="dxa"/>
            <w:shd w:val="clear" w:color="auto" w:fill="auto"/>
          </w:tcPr>
          <w:p w14:paraId="52058BD0"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Pr>
          <w:p w14:paraId="39D17B90" w14:textId="7AE491F8" w:rsidR="0022798F" w:rsidRPr="008852C0" w:rsidRDefault="00E61756" w:rsidP="00BF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852C0">
              <w:rPr>
                <w:rFonts w:ascii="Browallia New" w:hAnsi="Browallia New" w:cs="Browallia New"/>
                <w:sz w:val="28"/>
                <w:szCs w:val="28"/>
              </w:rPr>
              <w:t>41,13</w:t>
            </w:r>
            <w:r w:rsidR="00EF05AA" w:rsidRPr="008852C0">
              <w:rPr>
                <w:rFonts w:ascii="Browallia New" w:hAnsi="Browallia New" w:cs="Browallia New"/>
                <w:sz w:val="28"/>
                <w:szCs w:val="28"/>
              </w:rPr>
              <w:t>0</w:t>
            </w:r>
          </w:p>
        </w:tc>
        <w:tc>
          <w:tcPr>
            <w:tcW w:w="236" w:type="dxa"/>
            <w:shd w:val="clear" w:color="auto" w:fill="auto"/>
          </w:tcPr>
          <w:p w14:paraId="347E045A"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shd w:val="clear" w:color="auto" w:fill="auto"/>
          </w:tcPr>
          <w:p w14:paraId="6179BDA5" w14:textId="2AD9A249"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19,109</w:t>
            </w:r>
          </w:p>
        </w:tc>
      </w:tr>
      <w:tr w:rsidR="0022798F" w:rsidRPr="008852C0" w14:paraId="4CAF9AF9"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tcPr>
          <w:p w14:paraId="7AE3923E" w14:textId="26BCF70F" w:rsidR="0022798F" w:rsidRPr="008852C0" w:rsidRDefault="0022798F" w:rsidP="00BF7E0B">
            <w:pPr>
              <w:tabs>
                <w:tab w:val="clear" w:pos="227"/>
              </w:tabs>
              <w:spacing w:line="240" w:lineRule="auto"/>
              <w:ind w:left="237"/>
              <w:rPr>
                <w:rFonts w:ascii="Browallia New" w:hAnsi="Browallia New" w:cs="Browallia New"/>
                <w:sz w:val="28"/>
                <w:szCs w:val="28"/>
                <w:cs/>
              </w:rPr>
            </w:pPr>
            <w:r w:rsidRPr="008852C0">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tcPr>
          <w:p w14:paraId="076E5567" w14:textId="42BFA24E" w:rsidR="0022798F" w:rsidRPr="008852C0" w:rsidRDefault="00165DF6"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lang w:val="en-GB"/>
              </w:rPr>
              <w:t>2,053,394</w:t>
            </w:r>
          </w:p>
        </w:tc>
        <w:tc>
          <w:tcPr>
            <w:tcW w:w="240" w:type="dxa"/>
            <w:shd w:val="clear" w:color="auto" w:fill="auto"/>
          </w:tcPr>
          <w:p w14:paraId="2ECF1414"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4" w:space="0" w:color="auto"/>
              <w:bottom w:val="single" w:sz="12" w:space="0" w:color="auto"/>
            </w:tcBorders>
            <w:shd w:val="clear" w:color="auto" w:fill="auto"/>
          </w:tcPr>
          <w:p w14:paraId="59421DED" w14:textId="1E443C4B"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rPr>
              <w:t>1,602,660</w:t>
            </w:r>
          </w:p>
        </w:tc>
        <w:tc>
          <w:tcPr>
            <w:tcW w:w="239" w:type="dxa"/>
            <w:shd w:val="clear" w:color="auto" w:fill="auto"/>
          </w:tcPr>
          <w:p w14:paraId="5883050F"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4" w:space="0" w:color="auto"/>
              <w:bottom w:val="single" w:sz="12" w:space="0" w:color="auto"/>
            </w:tcBorders>
          </w:tcPr>
          <w:p w14:paraId="3565E2DF" w14:textId="58F0614B" w:rsidR="0022798F" w:rsidRPr="008852C0" w:rsidRDefault="008F5C72" w:rsidP="00BF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852C0">
              <w:rPr>
                <w:rFonts w:ascii="Browallia New" w:hAnsi="Browallia New" w:cs="Browallia New"/>
                <w:sz w:val="28"/>
                <w:szCs w:val="28"/>
              </w:rPr>
              <w:t>1,629,262</w:t>
            </w:r>
          </w:p>
        </w:tc>
        <w:tc>
          <w:tcPr>
            <w:tcW w:w="236" w:type="dxa"/>
            <w:shd w:val="clear" w:color="auto" w:fill="auto"/>
          </w:tcPr>
          <w:p w14:paraId="20BD575C"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tcPr>
          <w:p w14:paraId="1ACD2FCD" w14:textId="5D3AB406"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1,730,913</w:t>
            </w:r>
          </w:p>
        </w:tc>
      </w:tr>
      <w:tr w:rsidR="0022798F" w:rsidRPr="008852C0" w14:paraId="493E752C" w14:textId="77777777" w:rsidTr="000C5DAA">
        <w:tblPrEx>
          <w:tblCellMar>
            <w:left w:w="46" w:type="dxa"/>
            <w:right w:w="46" w:type="dxa"/>
          </w:tblCellMar>
          <w:tblLook w:val="0000" w:firstRow="0" w:lastRow="0" w:firstColumn="0" w:lastColumn="0" w:noHBand="0" w:noVBand="0"/>
        </w:tblPrEx>
        <w:trPr>
          <w:trHeight w:val="300"/>
        </w:trPr>
        <w:tc>
          <w:tcPr>
            <w:tcW w:w="3787" w:type="dxa"/>
            <w:shd w:val="clear" w:color="auto" w:fill="auto"/>
          </w:tcPr>
          <w:p w14:paraId="6426935B" w14:textId="30192E36" w:rsidR="0022798F" w:rsidRPr="008852C0" w:rsidRDefault="0022798F" w:rsidP="00BF7E0B">
            <w:pPr>
              <w:tabs>
                <w:tab w:val="clear" w:pos="227"/>
              </w:tabs>
              <w:spacing w:line="240" w:lineRule="auto"/>
              <w:ind w:left="237" w:hanging="177"/>
              <w:rPr>
                <w:rFonts w:ascii="Browallia New" w:hAnsi="Browallia New" w:cs="Browallia New"/>
                <w:sz w:val="28"/>
                <w:szCs w:val="28"/>
              </w:rPr>
            </w:pPr>
          </w:p>
        </w:tc>
        <w:tc>
          <w:tcPr>
            <w:tcW w:w="1122" w:type="dxa"/>
            <w:tcBorders>
              <w:top w:val="single" w:sz="12" w:space="0" w:color="auto"/>
            </w:tcBorders>
            <w:shd w:val="clear" w:color="auto" w:fill="auto"/>
          </w:tcPr>
          <w:p w14:paraId="36EFEEEA" w14:textId="510E93E6"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shd w:val="clear" w:color="auto" w:fill="auto"/>
          </w:tcPr>
          <w:p w14:paraId="2DAD4D38"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12" w:space="0" w:color="auto"/>
            </w:tcBorders>
            <w:shd w:val="clear" w:color="auto" w:fill="auto"/>
          </w:tcPr>
          <w:p w14:paraId="6C781863" w14:textId="374CC6EE"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39" w:type="dxa"/>
            <w:shd w:val="clear" w:color="auto" w:fill="auto"/>
          </w:tcPr>
          <w:p w14:paraId="564C6CE6"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shd w:val="clear" w:color="auto" w:fill="auto"/>
            <w:vAlign w:val="bottom"/>
          </w:tcPr>
          <w:p w14:paraId="4CFA92CA" w14:textId="17787347" w:rsidR="0022798F" w:rsidRPr="008852C0" w:rsidRDefault="0022798F" w:rsidP="00BF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236" w:type="dxa"/>
            <w:shd w:val="clear" w:color="auto" w:fill="auto"/>
          </w:tcPr>
          <w:p w14:paraId="43DE240D"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shd w:val="clear" w:color="auto" w:fill="auto"/>
          </w:tcPr>
          <w:p w14:paraId="3C19EA4E" w14:textId="02EB23F8"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2798F" w:rsidRPr="008852C0" w14:paraId="6D0B4FDD" w14:textId="77777777" w:rsidTr="0084240D">
        <w:tblPrEx>
          <w:tblCellMar>
            <w:left w:w="46" w:type="dxa"/>
            <w:right w:w="46" w:type="dxa"/>
          </w:tblCellMar>
          <w:tblLook w:val="0000" w:firstRow="0" w:lastRow="0" w:firstColumn="0" w:lastColumn="0" w:noHBand="0" w:noVBand="0"/>
        </w:tblPrEx>
        <w:trPr>
          <w:trHeight w:val="340"/>
        </w:trPr>
        <w:tc>
          <w:tcPr>
            <w:tcW w:w="3787" w:type="dxa"/>
            <w:shd w:val="clear" w:color="auto" w:fill="auto"/>
          </w:tcPr>
          <w:p w14:paraId="0572EE57" w14:textId="11CF84EA" w:rsidR="0022798F" w:rsidRPr="008852C0" w:rsidRDefault="0022798F" w:rsidP="00BF7E0B">
            <w:pPr>
              <w:tabs>
                <w:tab w:val="clear" w:pos="227"/>
              </w:tabs>
              <w:spacing w:line="240" w:lineRule="auto"/>
              <w:ind w:left="237" w:hanging="177"/>
              <w:rPr>
                <w:rFonts w:ascii="Browallia New" w:hAnsi="Browallia New" w:cs="Browallia New"/>
                <w:sz w:val="20"/>
                <w:szCs w:val="20"/>
                <w:highlight w:val="yellow"/>
                <w:cs/>
              </w:rPr>
            </w:pPr>
            <w:r w:rsidRPr="008852C0">
              <w:rPr>
                <w:rFonts w:ascii="Browallia New" w:hAnsi="Browallia New" w:cs="Browallia New"/>
                <w:b/>
                <w:bCs/>
                <w:sz w:val="28"/>
                <w:szCs w:val="28"/>
                <w:cs/>
              </w:rPr>
              <w:t>ค่าตอบแทนผู้บริหารสำคัญ</w:t>
            </w:r>
          </w:p>
        </w:tc>
        <w:tc>
          <w:tcPr>
            <w:tcW w:w="1122" w:type="dxa"/>
            <w:shd w:val="clear" w:color="auto" w:fill="auto"/>
          </w:tcPr>
          <w:p w14:paraId="252E340F" w14:textId="77777777" w:rsidR="0022798F" w:rsidRPr="008852C0" w:rsidDel="00917A5F"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40" w:type="dxa"/>
            <w:shd w:val="clear" w:color="auto" w:fill="auto"/>
          </w:tcPr>
          <w:p w14:paraId="788FDC9E"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35" w:type="dxa"/>
            <w:shd w:val="clear" w:color="auto" w:fill="auto"/>
            <w:vAlign w:val="bottom"/>
          </w:tcPr>
          <w:p w14:paraId="420F89F1" w14:textId="77777777"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9" w:type="dxa"/>
            <w:shd w:val="clear" w:color="auto" w:fill="auto"/>
          </w:tcPr>
          <w:p w14:paraId="692BB5CB"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10" w:type="dxa"/>
            <w:shd w:val="clear" w:color="auto" w:fill="auto"/>
            <w:vAlign w:val="bottom"/>
          </w:tcPr>
          <w:p w14:paraId="4CEA2561" w14:textId="77777777" w:rsidR="0022798F" w:rsidRPr="008852C0" w:rsidDel="00C179EE"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6" w:type="dxa"/>
            <w:shd w:val="clear" w:color="auto" w:fill="auto"/>
          </w:tcPr>
          <w:p w14:paraId="4DA8E503"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258" w:type="dxa"/>
            <w:shd w:val="clear" w:color="auto" w:fill="auto"/>
            <w:vAlign w:val="bottom"/>
          </w:tcPr>
          <w:p w14:paraId="636677B5" w14:textId="77777777"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r>
      <w:tr w:rsidR="0022798F" w:rsidRPr="008852C0" w14:paraId="19CCEA51" w14:textId="77777777" w:rsidTr="0084240D">
        <w:tblPrEx>
          <w:tblCellMar>
            <w:left w:w="46" w:type="dxa"/>
            <w:right w:w="46" w:type="dxa"/>
          </w:tblCellMar>
          <w:tblLook w:val="0000" w:firstRow="0" w:lastRow="0" w:firstColumn="0" w:lastColumn="0" w:noHBand="0" w:noVBand="0"/>
        </w:tblPrEx>
        <w:trPr>
          <w:trHeight w:val="324"/>
        </w:trPr>
        <w:tc>
          <w:tcPr>
            <w:tcW w:w="3787" w:type="dxa"/>
            <w:shd w:val="clear" w:color="auto" w:fill="auto"/>
          </w:tcPr>
          <w:p w14:paraId="3DF1A15D" w14:textId="77777777" w:rsidR="0022798F" w:rsidRPr="008852C0" w:rsidRDefault="0022798F" w:rsidP="00E94B8E">
            <w:pPr>
              <w:tabs>
                <w:tab w:val="clear" w:pos="227"/>
              </w:tabs>
              <w:spacing w:line="240" w:lineRule="auto"/>
              <w:ind w:left="237" w:right="-226" w:hanging="177"/>
              <w:rPr>
                <w:rFonts w:ascii="Browallia New" w:hAnsi="Browallia New" w:cs="Browallia New"/>
                <w:sz w:val="28"/>
                <w:szCs w:val="28"/>
              </w:rPr>
            </w:pPr>
            <w:r w:rsidRPr="008852C0">
              <w:rPr>
                <w:rFonts w:ascii="Browallia New" w:hAnsi="Browallia New" w:cs="Browallia New"/>
                <w:sz w:val="28"/>
                <w:szCs w:val="28"/>
                <w:cs/>
              </w:rPr>
              <w:t>หนี้สินตามภาระผูกพันผลประโยชน์</w:t>
            </w:r>
          </w:p>
          <w:p w14:paraId="64FC0E71" w14:textId="79C8305E" w:rsidR="0022798F" w:rsidRPr="008852C0" w:rsidRDefault="0022798F" w:rsidP="00BF7E0B">
            <w:pPr>
              <w:tabs>
                <w:tab w:val="clear" w:pos="227"/>
              </w:tabs>
              <w:spacing w:line="240" w:lineRule="auto"/>
              <w:ind w:left="237" w:hanging="177"/>
              <w:rPr>
                <w:rFonts w:ascii="Browallia New" w:hAnsi="Browallia New" w:cs="Browallia New"/>
                <w:b/>
                <w:bCs/>
                <w:sz w:val="28"/>
                <w:szCs w:val="28"/>
                <w:cs/>
              </w:rPr>
            </w:pPr>
            <w:r w:rsidRPr="008852C0">
              <w:rPr>
                <w:rFonts w:ascii="Browallia New" w:hAnsi="Browallia New" w:cs="Browallia New"/>
                <w:sz w:val="28"/>
                <w:szCs w:val="28"/>
              </w:rPr>
              <w:t xml:space="preserve">   </w:t>
            </w:r>
            <w:r w:rsidRPr="008852C0">
              <w:rPr>
                <w:rFonts w:ascii="Browallia New" w:hAnsi="Browallia New" w:cs="Browallia New"/>
                <w:sz w:val="28"/>
                <w:szCs w:val="28"/>
                <w:cs/>
              </w:rPr>
              <w:t>หลังออกจากงาน</w:t>
            </w:r>
          </w:p>
        </w:tc>
        <w:tc>
          <w:tcPr>
            <w:tcW w:w="1122" w:type="dxa"/>
            <w:tcBorders>
              <w:bottom w:val="single" w:sz="12" w:space="0" w:color="auto"/>
            </w:tcBorders>
            <w:shd w:val="clear" w:color="auto" w:fill="auto"/>
            <w:vAlign w:val="bottom"/>
          </w:tcPr>
          <w:p w14:paraId="34C2DFDD" w14:textId="29B5CAC7" w:rsidR="0022798F" w:rsidRPr="008852C0" w:rsidDel="00917A5F" w:rsidRDefault="00FD7143"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18,8</w:t>
            </w:r>
            <w:r w:rsidR="005E38D2" w:rsidRPr="008852C0">
              <w:rPr>
                <w:rFonts w:ascii="Browallia New" w:hAnsi="Browallia New" w:cs="Browallia New"/>
                <w:sz w:val="28"/>
                <w:szCs w:val="28"/>
              </w:rPr>
              <w:t>90</w:t>
            </w:r>
          </w:p>
        </w:tc>
        <w:tc>
          <w:tcPr>
            <w:tcW w:w="240" w:type="dxa"/>
            <w:shd w:val="clear" w:color="auto" w:fill="auto"/>
            <w:vAlign w:val="bottom"/>
          </w:tcPr>
          <w:p w14:paraId="331300D2"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bottom w:val="single" w:sz="12" w:space="0" w:color="auto"/>
            </w:tcBorders>
            <w:shd w:val="clear" w:color="auto" w:fill="auto"/>
            <w:vAlign w:val="bottom"/>
          </w:tcPr>
          <w:p w14:paraId="7B134277" w14:textId="31E7470C"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sidRPr="008852C0">
              <w:rPr>
                <w:rFonts w:ascii="Browallia New" w:hAnsi="Browallia New" w:cs="Browallia New"/>
                <w:sz w:val="28"/>
                <w:szCs w:val="28"/>
              </w:rPr>
              <w:t>19,921</w:t>
            </w:r>
          </w:p>
        </w:tc>
        <w:tc>
          <w:tcPr>
            <w:tcW w:w="239" w:type="dxa"/>
            <w:shd w:val="clear" w:color="auto" w:fill="auto"/>
            <w:vAlign w:val="bottom"/>
          </w:tcPr>
          <w:p w14:paraId="2CE9C8B1"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10" w:type="dxa"/>
            <w:tcBorders>
              <w:bottom w:val="single" w:sz="12" w:space="0" w:color="auto"/>
            </w:tcBorders>
            <w:shd w:val="clear" w:color="auto" w:fill="auto"/>
            <w:vAlign w:val="bottom"/>
          </w:tcPr>
          <w:p w14:paraId="1FC4F2B6" w14:textId="1392CF48" w:rsidR="0022798F" w:rsidRPr="008852C0" w:rsidDel="00C179EE" w:rsidRDefault="007B35F7"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sidRPr="008852C0">
              <w:rPr>
                <w:rFonts w:ascii="Browallia New" w:hAnsi="Browallia New" w:cs="Browallia New"/>
                <w:sz w:val="28"/>
                <w:szCs w:val="28"/>
              </w:rPr>
              <w:t>11,149</w:t>
            </w:r>
          </w:p>
        </w:tc>
        <w:tc>
          <w:tcPr>
            <w:tcW w:w="236" w:type="dxa"/>
            <w:shd w:val="clear" w:color="auto" w:fill="auto"/>
            <w:vAlign w:val="bottom"/>
          </w:tcPr>
          <w:p w14:paraId="61A003BC" w14:textId="77777777" w:rsidR="0022798F" w:rsidRPr="008852C0" w:rsidRDefault="0022798F" w:rsidP="00BF7E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258" w:type="dxa"/>
            <w:tcBorders>
              <w:bottom w:val="single" w:sz="12" w:space="0" w:color="auto"/>
            </w:tcBorders>
            <w:shd w:val="clear" w:color="auto" w:fill="auto"/>
            <w:vAlign w:val="bottom"/>
          </w:tcPr>
          <w:p w14:paraId="52BC3869" w14:textId="02ECE4A0" w:rsidR="0022798F" w:rsidRPr="008852C0" w:rsidRDefault="0022798F" w:rsidP="00BF7E0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r w:rsidRPr="008852C0">
              <w:rPr>
                <w:rFonts w:ascii="Browallia New" w:hAnsi="Browallia New" w:cs="Browallia New"/>
                <w:sz w:val="28"/>
                <w:szCs w:val="28"/>
              </w:rPr>
              <w:t>10,903</w:t>
            </w:r>
          </w:p>
        </w:tc>
      </w:tr>
      <w:tr w:rsidR="0084240D" w:rsidRPr="008852C0" w14:paraId="02C1ADDE" w14:textId="77777777" w:rsidTr="0084240D">
        <w:tblPrEx>
          <w:tblCellMar>
            <w:left w:w="46" w:type="dxa"/>
            <w:right w:w="46" w:type="dxa"/>
          </w:tblCellMar>
          <w:tblLook w:val="0000" w:firstRow="0" w:lastRow="0" w:firstColumn="0" w:lastColumn="0" w:noHBand="0" w:noVBand="0"/>
        </w:tblPrEx>
        <w:tc>
          <w:tcPr>
            <w:tcW w:w="3787" w:type="dxa"/>
            <w:shd w:val="clear" w:color="auto" w:fill="auto"/>
          </w:tcPr>
          <w:p w14:paraId="618A617B" w14:textId="2599807C" w:rsidR="0084240D" w:rsidRPr="008852C0" w:rsidRDefault="0084240D" w:rsidP="00E94B8E">
            <w:pPr>
              <w:tabs>
                <w:tab w:val="clear" w:pos="227"/>
              </w:tabs>
              <w:spacing w:line="240" w:lineRule="auto"/>
              <w:ind w:left="237" w:right="-226" w:hanging="177"/>
              <w:rPr>
                <w:rFonts w:ascii="Browallia New" w:hAnsi="Browallia New" w:cs="Browallia New"/>
                <w:sz w:val="28"/>
                <w:szCs w:val="28"/>
                <w:cs/>
              </w:rPr>
            </w:pPr>
          </w:p>
        </w:tc>
        <w:tc>
          <w:tcPr>
            <w:tcW w:w="1122" w:type="dxa"/>
            <w:tcBorders>
              <w:top w:val="single" w:sz="12" w:space="0" w:color="auto"/>
            </w:tcBorders>
            <w:shd w:val="clear" w:color="auto" w:fill="auto"/>
            <w:vAlign w:val="bottom"/>
          </w:tcPr>
          <w:p w14:paraId="14CA8CDE" w14:textId="21FDEDD3" w:rsidR="0084240D" w:rsidRPr="008852C0" w:rsidDel="00917A5F" w:rsidRDefault="0084240D" w:rsidP="00E94B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vAlign w:val="bottom"/>
          </w:tcPr>
          <w:p w14:paraId="398AEAAE" w14:textId="77777777" w:rsidR="0084240D" w:rsidRPr="008852C0" w:rsidRDefault="0084240D" w:rsidP="00E94B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top w:val="single" w:sz="12" w:space="0" w:color="auto"/>
            </w:tcBorders>
            <w:shd w:val="clear" w:color="auto" w:fill="auto"/>
            <w:vAlign w:val="bottom"/>
          </w:tcPr>
          <w:p w14:paraId="2159DA5F" w14:textId="521F9E04" w:rsidR="0084240D" w:rsidRPr="008852C0" w:rsidRDefault="0084240D" w:rsidP="00E94B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vAlign w:val="bottom"/>
          </w:tcPr>
          <w:p w14:paraId="0F1B3B17" w14:textId="77777777" w:rsidR="0084240D" w:rsidRPr="008852C0" w:rsidRDefault="0084240D" w:rsidP="00E94B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shd w:val="clear" w:color="auto" w:fill="auto"/>
            <w:vAlign w:val="bottom"/>
          </w:tcPr>
          <w:p w14:paraId="22B6AD43" w14:textId="069D0D9B" w:rsidR="0084240D" w:rsidRPr="008852C0" w:rsidDel="00C179EE" w:rsidRDefault="0084240D" w:rsidP="00E94B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vAlign w:val="bottom"/>
          </w:tcPr>
          <w:p w14:paraId="552196E4" w14:textId="77777777" w:rsidR="0084240D" w:rsidRPr="008852C0" w:rsidRDefault="0084240D" w:rsidP="00E94B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shd w:val="clear" w:color="auto" w:fill="auto"/>
            <w:vAlign w:val="bottom"/>
          </w:tcPr>
          <w:p w14:paraId="04A68179" w14:textId="0BC45928" w:rsidR="0084240D" w:rsidRPr="008852C0" w:rsidRDefault="0084240D" w:rsidP="00E94B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bl>
    <w:p w14:paraId="4915C4E5" w14:textId="67E8A95A" w:rsidR="00894747" w:rsidRPr="008852C0"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lastRenderedPageBreak/>
        <w:t>รายการเคลื่อนไหวของเงินให้กู้ยืมระยะสั้นแก่บริษัท</w:t>
      </w:r>
      <w:r w:rsidR="00A909EB" w:rsidRPr="008852C0">
        <w:rPr>
          <w:rFonts w:ascii="Browallia New" w:hAnsi="Browallia New" w:cs="Browallia New"/>
          <w:sz w:val="28"/>
          <w:szCs w:val="28"/>
          <w:cs/>
        </w:rPr>
        <w:t>ย่อย</w:t>
      </w:r>
      <w:r w:rsidRPr="008852C0">
        <w:rPr>
          <w:rFonts w:ascii="Browallia New" w:hAnsi="Browallia New" w:cs="Browallia New"/>
          <w:sz w:val="28"/>
          <w:szCs w:val="28"/>
          <w:cs/>
        </w:rPr>
        <w:t>และดอกเบี้ยค้าง</w:t>
      </w:r>
      <w:r w:rsidRPr="008852C0">
        <w:rPr>
          <w:rFonts w:ascii="Browallia New" w:hAnsi="Browallia New" w:cs="Browallia New"/>
          <w:sz w:val="28"/>
          <w:szCs w:val="28"/>
          <w:cs/>
          <w:lang w:val="en-GB"/>
        </w:rPr>
        <w:t>รับ</w:t>
      </w:r>
      <w:r w:rsidR="001348E7" w:rsidRPr="008852C0">
        <w:rPr>
          <w:rFonts w:ascii="Browallia New" w:hAnsi="Browallia New" w:cs="Browallia New"/>
          <w:sz w:val="28"/>
          <w:szCs w:val="28"/>
          <w:cs/>
          <w:lang w:val="en-GB"/>
        </w:rPr>
        <w:t>ใน</w:t>
      </w:r>
      <w:r w:rsidR="00034461" w:rsidRPr="008852C0">
        <w:rPr>
          <w:rFonts w:ascii="Browallia New" w:hAnsi="Browallia New" w:cs="Browallia New"/>
          <w:sz w:val="28"/>
          <w:szCs w:val="28"/>
          <w:cs/>
        </w:rPr>
        <w:t>ระหว่างงวด</w:t>
      </w:r>
      <w:r w:rsidR="00266C91" w:rsidRPr="008852C0">
        <w:rPr>
          <w:rFonts w:ascii="Browallia New" w:hAnsi="Browallia New" w:cs="Browallia New"/>
          <w:sz w:val="28"/>
          <w:szCs w:val="28"/>
          <w:cs/>
        </w:rPr>
        <w:t>หก</w:t>
      </w:r>
      <w:r w:rsidR="00034461" w:rsidRPr="008852C0">
        <w:rPr>
          <w:rFonts w:ascii="Browallia New" w:hAnsi="Browallia New" w:cs="Browallia New"/>
          <w:sz w:val="28"/>
          <w:szCs w:val="28"/>
          <w:cs/>
        </w:rPr>
        <w:t xml:space="preserve">เดือนสิ้นสุดวันที่               </w:t>
      </w:r>
      <w:r w:rsidR="00266C91" w:rsidRPr="008852C0">
        <w:rPr>
          <w:rFonts w:ascii="Browallia New" w:hAnsi="Browallia New" w:cs="Browallia New"/>
          <w:sz w:val="28"/>
          <w:szCs w:val="28"/>
          <w:lang w:val="en-GB"/>
        </w:rPr>
        <w:t>30</w:t>
      </w:r>
      <w:r w:rsidR="00266C91" w:rsidRPr="008852C0">
        <w:rPr>
          <w:rFonts w:ascii="Browallia New" w:hAnsi="Browallia New" w:cs="Browallia New"/>
          <w:sz w:val="28"/>
          <w:szCs w:val="28"/>
          <w:cs/>
          <w:lang w:val="en-GB"/>
        </w:rPr>
        <w:t xml:space="preserve"> มิถุนายน</w:t>
      </w:r>
      <w:r w:rsidR="00F0764D" w:rsidRPr="008852C0">
        <w:rPr>
          <w:rFonts w:ascii="Browallia New" w:hAnsi="Browallia New" w:cs="Browallia New"/>
          <w:sz w:val="28"/>
          <w:szCs w:val="28"/>
          <w:cs/>
        </w:rPr>
        <w:t xml:space="preserve"> </w:t>
      </w:r>
      <w:r w:rsidR="00F0764D" w:rsidRPr="008852C0">
        <w:rPr>
          <w:rFonts w:ascii="Browallia New" w:hAnsi="Browallia New" w:cs="Browallia New"/>
          <w:sz w:val="28"/>
          <w:szCs w:val="28"/>
        </w:rPr>
        <w:t>2567</w:t>
      </w:r>
      <w:r w:rsidR="0050637B" w:rsidRPr="008852C0">
        <w:rPr>
          <w:rFonts w:ascii="Browallia New" w:hAnsi="Browallia New" w:cs="Browallia New"/>
          <w:sz w:val="28"/>
          <w:szCs w:val="28"/>
          <w:cs/>
        </w:rPr>
        <w:t xml:space="preserve"> </w:t>
      </w:r>
      <w:r w:rsidRPr="008852C0">
        <w:rPr>
          <w:rFonts w:ascii="Browallia New" w:hAnsi="Browallia New" w:cs="Browallia New"/>
          <w:sz w:val="28"/>
          <w:szCs w:val="28"/>
          <w:cs/>
        </w:rPr>
        <w:t>มีดังนี้</w:t>
      </w:r>
    </w:p>
    <w:p w14:paraId="2EFD9CD9" w14:textId="3EBD77DB" w:rsidR="00681B1D" w:rsidRPr="008852C0"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27BF261" w14:textId="77777777" w:rsidR="00A653C0" w:rsidRPr="008852C0" w:rsidRDefault="00A653C0" w:rsidP="001B4041">
      <w:pPr>
        <w:spacing w:line="240" w:lineRule="auto"/>
        <w:ind w:left="426"/>
        <w:jc w:val="thaiDistribute"/>
        <w:rPr>
          <w:rFonts w:ascii="Browallia New" w:hAnsi="Browallia New" w:cs="Browallia New"/>
          <w:sz w:val="6"/>
          <w:szCs w:val="6"/>
          <w:cs/>
        </w:rPr>
      </w:pPr>
    </w:p>
    <w:tbl>
      <w:tblPr>
        <w:tblW w:w="9093" w:type="dxa"/>
        <w:tblInd w:w="294" w:type="dxa"/>
        <w:tblLayout w:type="fixed"/>
        <w:tblCellMar>
          <w:left w:w="46" w:type="dxa"/>
          <w:right w:w="46" w:type="dxa"/>
        </w:tblCellMar>
        <w:tblLook w:val="0000" w:firstRow="0" w:lastRow="0" w:firstColumn="0" w:lastColumn="0" w:noHBand="0" w:noVBand="0"/>
      </w:tblPr>
      <w:tblGrid>
        <w:gridCol w:w="3534"/>
        <w:gridCol w:w="1229"/>
        <w:gridCol w:w="183"/>
        <w:gridCol w:w="1229"/>
        <w:gridCol w:w="210"/>
        <w:gridCol w:w="1244"/>
        <w:gridCol w:w="182"/>
        <w:gridCol w:w="1282"/>
      </w:tblGrid>
      <w:tr w:rsidR="00CC61E4" w:rsidRPr="008852C0" w14:paraId="40EA79B4" w14:textId="77777777" w:rsidTr="005C4B2E">
        <w:trPr>
          <w:cantSplit/>
        </w:trPr>
        <w:tc>
          <w:tcPr>
            <w:tcW w:w="3534" w:type="dxa"/>
          </w:tcPr>
          <w:p w14:paraId="780E53E5" w14:textId="77777777" w:rsidR="00CC61E4" w:rsidRPr="008852C0" w:rsidRDefault="00CC61E4" w:rsidP="00587142">
            <w:pPr>
              <w:spacing w:line="240" w:lineRule="auto"/>
              <w:ind w:right="851"/>
              <w:jc w:val="both"/>
              <w:rPr>
                <w:rFonts w:ascii="Browallia New" w:hAnsi="Browallia New" w:cs="Browallia New"/>
                <w:sz w:val="28"/>
                <w:szCs w:val="28"/>
              </w:rPr>
            </w:pPr>
          </w:p>
        </w:tc>
        <w:tc>
          <w:tcPr>
            <w:tcW w:w="5559" w:type="dxa"/>
            <w:gridSpan w:val="7"/>
          </w:tcPr>
          <w:p w14:paraId="58B55E2B" w14:textId="77777777" w:rsidR="00CC61E4" w:rsidRPr="008852C0" w:rsidRDefault="00CC61E4" w:rsidP="00587142">
            <w:pPr>
              <w:tabs>
                <w:tab w:val="clear" w:pos="4678"/>
              </w:tabs>
              <w:spacing w:line="240" w:lineRule="auto"/>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rPr>
              <w:t>พันบาท)</w:t>
            </w:r>
          </w:p>
        </w:tc>
      </w:tr>
      <w:tr w:rsidR="00CC61E4" w:rsidRPr="008852C0" w14:paraId="3A721949" w14:textId="77777777" w:rsidTr="005C4B2E">
        <w:trPr>
          <w:cantSplit/>
        </w:trPr>
        <w:tc>
          <w:tcPr>
            <w:tcW w:w="3534" w:type="dxa"/>
          </w:tcPr>
          <w:p w14:paraId="7E4BBF4F" w14:textId="77777777" w:rsidR="00CC61E4" w:rsidRPr="008852C0" w:rsidRDefault="00CC61E4" w:rsidP="00587142">
            <w:pPr>
              <w:spacing w:line="240" w:lineRule="auto"/>
              <w:ind w:right="851"/>
              <w:jc w:val="both"/>
              <w:rPr>
                <w:rFonts w:ascii="Browallia New" w:hAnsi="Browallia New" w:cs="Browallia New"/>
                <w:sz w:val="28"/>
                <w:szCs w:val="28"/>
              </w:rPr>
            </w:pPr>
          </w:p>
        </w:tc>
        <w:tc>
          <w:tcPr>
            <w:tcW w:w="5559" w:type="dxa"/>
            <w:gridSpan w:val="7"/>
            <w:tcBorders>
              <w:bottom w:val="single" w:sz="4" w:space="0" w:color="auto"/>
            </w:tcBorders>
          </w:tcPr>
          <w:p w14:paraId="3AF7407F" w14:textId="76803753" w:rsidR="00CC61E4" w:rsidRPr="008852C0" w:rsidRDefault="009150F9" w:rsidP="00587142">
            <w:pPr>
              <w:spacing w:line="240" w:lineRule="auto"/>
              <w:ind w:right="-45"/>
              <w:jc w:val="center"/>
              <w:rPr>
                <w:rFonts w:ascii="Browallia New" w:hAnsi="Browallia New" w:cs="Browallia New"/>
                <w:sz w:val="28"/>
                <w:szCs w:val="28"/>
                <w:cs/>
              </w:rPr>
            </w:pPr>
            <w:r w:rsidRPr="008852C0">
              <w:rPr>
                <w:rFonts w:ascii="Browallia New" w:hAnsi="Browallia New" w:cs="Browallia New"/>
                <w:sz w:val="28"/>
                <w:szCs w:val="28"/>
                <w:cs/>
              </w:rPr>
              <w:t>ข้อมูลทาง</w:t>
            </w:r>
            <w:r w:rsidR="00CC61E4" w:rsidRPr="008852C0">
              <w:rPr>
                <w:rFonts w:ascii="Browallia New" w:hAnsi="Browallia New" w:cs="Browallia New"/>
                <w:sz w:val="28"/>
                <w:szCs w:val="28"/>
                <w:cs/>
              </w:rPr>
              <w:t>การเงินเฉพาะบริษัท</w:t>
            </w:r>
          </w:p>
        </w:tc>
      </w:tr>
      <w:tr w:rsidR="005042BA" w:rsidRPr="008852C0" w14:paraId="5E435501" w14:textId="77777777" w:rsidTr="005C4B2E">
        <w:trPr>
          <w:cantSplit/>
        </w:trPr>
        <w:tc>
          <w:tcPr>
            <w:tcW w:w="3534" w:type="dxa"/>
          </w:tcPr>
          <w:p w14:paraId="4640D47E" w14:textId="77777777" w:rsidR="005042BA" w:rsidRPr="008852C0" w:rsidRDefault="005042BA" w:rsidP="005042BA">
            <w:pPr>
              <w:spacing w:line="240" w:lineRule="auto"/>
              <w:ind w:right="851"/>
              <w:jc w:val="both"/>
              <w:rPr>
                <w:rFonts w:ascii="Browallia New" w:hAnsi="Browallia New" w:cs="Browallia New"/>
                <w:sz w:val="28"/>
                <w:szCs w:val="28"/>
                <w:cs/>
              </w:rPr>
            </w:pPr>
          </w:p>
        </w:tc>
        <w:tc>
          <w:tcPr>
            <w:tcW w:w="1229" w:type="dxa"/>
            <w:tcBorders>
              <w:bottom w:val="single" w:sz="4" w:space="0" w:color="auto"/>
            </w:tcBorders>
          </w:tcPr>
          <w:p w14:paraId="4024D0D9" w14:textId="3AC2E4B4" w:rsidR="005042BA" w:rsidRPr="008852C0" w:rsidRDefault="003B3B06" w:rsidP="005042BA">
            <w:pPr>
              <w:tabs>
                <w:tab w:val="clear" w:pos="907"/>
              </w:tabs>
              <w:spacing w:line="240" w:lineRule="auto"/>
              <w:ind w:left="-46" w:right="-45"/>
              <w:jc w:val="center"/>
              <w:rPr>
                <w:rFonts w:ascii="Browallia New" w:hAnsi="Browallia New" w:cs="Browallia New"/>
                <w:sz w:val="28"/>
                <w:szCs w:val="28"/>
              </w:rPr>
            </w:pPr>
            <w:r w:rsidRPr="008852C0">
              <w:rPr>
                <w:rFonts w:ascii="Browallia New" w:hAnsi="Browallia New" w:cs="Browallia New"/>
                <w:sz w:val="28"/>
                <w:szCs w:val="28"/>
              </w:rPr>
              <w:t>1</w:t>
            </w:r>
            <w:r w:rsidR="0050637B" w:rsidRPr="008852C0">
              <w:rPr>
                <w:rFonts w:ascii="Browallia New" w:hAnsi="Browallia New" w:cs="Browallia New"/>
                <w:sz w:val="28"/>
                <w:szCs w:val="28"/>
                <w:cs/>
              </w:rPr>
              <w:t xml:space="preserve"> มกราคม </w:t>
            </w:r>
            <w:r w:rsidRPr="008852C0">
              <w:rPr>
                <w:rFonts w:ascii="Browallia New" w:hAnsi="Browallia New" w:cs="Browallia New"/>
                <w:sz w:val="28"/>
                <w:szCs w:val="28"/>
              </w:rPr>
              <w:t>256</w:t>
            </w:r>
            <w:r w:rsidR="008852C0" w:rsidRPr="008852C0">
              <w:rPr>
                <w:rFonts w:ascii="Browallia New" w:hAnsi="Browallia New" w:cs="Browallia New"/>
                <w:sz w:val="28"/>
                <w:szCs w:val="28"/>
              </w:rPr>
              <w:t>7</w:t>
            </w:r>
          </w:p>
        </w:tc>
        <w:tc>
          <w:tcPr>
            <w:tcW w:w="183" w:type="dxa"/>
          </w:tcPr>
          <w:p w14:paraId="5F6CDDF6" w14:textId="77777777" w:rsidR="005042BA" w:rsidRPr="008852C0"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8852C0"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8852C0" w:rsidRDefault="005042BA" w:rsidP="005042BA">
            <w:pPr>
              <w:tabs>
                <w:tab w:val="clear" w:pos="907"/>
              </w:tabs>
              <w:spacing w:line="240" w:lineRule="auto"/>
              <w:ind w:left="-46" w:right="-45"/>
              <w:jc w:val="center"/>
              <w:rPr>
                <w:rFonts w:ascii="Browallia New" w:hAnsi="Browallia New" w:cs="Browallia New"/>
                <w:sz w:val="28"/>
                <w:szCs w:val="28"/>
                <w:cs/>
              </w:rPr>
            </w:pPr>
            <w:r w:rsidRPr="008852C0">
              <w:rPr>
                <w:rFonts w:ascii="Browallia New" w:hAnsi="Browallia New" w:cs="Browallia New"/>
                <w:sz w:val="28"/>
                <w:szCs w:val="28"/>
                <w:cs/>
              </w:rPr>
              <w:t>เพิ่ม</w:t>
            </w:r>
            <w:r w:rsidRPr="008852C0">
              <w:rPr>
                <w:rStyle w:val="PageNumber"/>
                <w:rFonts w:ascii="Browallia New" w:hAnsi="Browallia New" w:cs="Browallia New"/>
                <w:sz w:val="28"/>
                <w:szCs w:val="28"/>
                <w:cs/>
              </w:rPr>
              <w:t>ขึ้น</w:t>
            </w:r>
          </w:p>
        </w:tc>
        <w:tc>
          <w:tcPr>
            <w:tcW w:w="210" w:type="dxa"/>
          </w:tcPr>
          <w:p w14:paraId="0D8EB04E" w14:textId="77777777" w:rsidR="005042BA" w:rsidRPr="008852C0"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8852C0"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8852C0" w:rsidRDefault="005042BA" w:rsidP="005042BA">
            <w:pPr>
              <w:tabs>
                <w:tab w:val="clear" w:pos="907"/>
              </w:tabs>
              <w:spacing w:line="240" w:lineRule="auto"/>
              <w:ind w:left="-46" w:right="-45"/>
              <w:jc w:val="center"/>
              <w:rPr>
                <w:rFonts w:ascii="Browallia New" w:hAnsi="Browallia New" w:cs="Browallia New"/>
                <w:sz w:val="28"/>
                <w:szCs w:val="28"/>
                <w:cs/>
              </w:rPr>
            </w:pPr>
            <w:r w:rsidRPr="008852C0">
              <w:rPr>
                <w:rFonts w:ascii="Browallia New" w:hAnsi="Browallia New" w:cs="Browallia New"/>
                <w:sz w:val="28"/>
                <w:szCs w:val="28"/>
                <w:cs/>
              </w:rPr>
              <w:t>ลดลง</w:t>
            </w:r>
          </w:p>
        </w:tc>
        <w:tc>
          <w:tcPr>
            <w:tcW w:w="182" w:type="dxa"/>
          </w:tcPr>
          <w:p w14:paraId="61B48193" w14:textId="77777777" w:rsidR="005042BA" w:rsidRPr="008852C0"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4E838175" w:rsidR="005042BA" w:rsidRPr="008852C0" w:rsidRDefault="00266C91" w:rsidP="005042BA">
            <w:pPr>
              <w:tabs>
                <w:tab w:val="clear" w:pos="907"/>
              </w:tabs>
              <w:spacing w:line="240" w:lineRule="auto"/>
              <w:ind w:left="-46" w:right="-45"/>
              <w:jc w:val="center"/>
              <w:rPr>
                <w:rFonts w:ascii="Browallia New" w:hAnsi="Browallia New" w:cs="Browallia New"/>
                <w:sz w:val="28"/>
                <w:szCs w:val="28"/>
                <w:cs/>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F0764D" w:rsidRPr="008852C0">
              <w:rPr>
                <w:rFonts w:ascii="Browallia New" w:hAnsi="Browallia New" w:cs="Browallia New"/>
                <w:sz w:val="28"/>
                <w:szCs w:val="28"/>
              </w:rPr>
              <w:t>2567</w:t>
            </w:r>
          </w:p>
        </w:tc>
      </w:tr>
      <w:tr w:rsidR="00CC61E4" w:rsidRPr="008852C0" w14:paraId="13D4A3A0" w14:textId="77777777" w:rsidTr="005C4B2E">
        <w:trPr>
          <w:cantSplit/>
          <w:trHeight w:hRule="exact" w:val="336"/>
        </w:trPr>
        <w:tc>
          <w:tcPr>
            <w:tcW w:w="3534" w:type="dxa"/>
            <w:vAlign w:val="center"/>
          </w:tcPr>
          <w:p w14:paraId="5820E266" w14:textId="3E26ACA7" w:rsidR="00CC61E4" w:rsidRPr="008852C0"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9" w:type="dxa"/>
          </w:tcPr>
          <w:p w14:paraId="009A577F" w14:textId="77777777" w:rsidR="00CC61E4" w:rsidRPr="008852C0"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8852C0"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8852C0"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8852C0"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8852C0"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8852C0"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8852C0" w:rsidRDefault="00CC61E4" w:rsidP="00587142">
            <w:pPr>
              <w:spacing w:line="240" w:lineRule="auto"/>
              <w:ind w:right="96"/>
              <w:jc w:val="center"/>
              <w:rPr>
                <w:rFonts w:ascii="Browallia New" w:hAnsi="Browallia New" w:cs="Browallia New"/>
                <w:sz w:val="20"/>
                <w:szCs w:val="20"/>
              </w:rPr>
            </w:pPr>
          </w:p>
        </w:tc>
      </w:tr>
      <w:tr w:rsidR="00C01E4F" w:rsidRPr="008852C0" w14:paraId="724F7CDA" w14:textId="77777777" w:rsidTr="00A04908">
        <w:trPr>
          <w:cantSplit/>
        </w:trPr>
        <w:tc>
          <w:tcPr>
            <w:tcW w:w="4763" w:type="dxa"/>
            <w:gridSpan w:val="2"/>
            <w:vAlign w:val="center"/>
          </w:tcPr>
          <w:p w14:paraId="3EE67F27" w14:textId="0958D625" w:rsidR="00C01E4F" w:rsidRPr="008852C0" w:rsidRDefault="00A7311D" w:rsidP="00C50382">
            <w:pPr>
              <w:tabs>
                <w:tab w:val="clear" w:pos="3742"/>
              </w:tabs>
              <w:spacing w:line="240" w:lineRule="auto"/>
              <w:ind w:left="250" w:right="175" w:hanging="180"/>
              <w:rPr>
                <w:rFonts w:ascii="Browallia New" w:hAnsi="Browallia New" w:cs="Browallia New"/>
                <w:sz w:val="28"/>
                <w:szCs w:val="28"/>
              </w:rPr>
            </w:pPr>
            <w:r w:rsidRPr="008852C0">
              <w:rPr>
                <w:rFonts w:ascii="Browallia New" w:hAnsi="Browallia New" w:cs="Browallia New"/>
                <w:b/>
                <w:bCs/>
                <w:sz w:val="28"/>
                <w:szCs w:val="28"/>
                <w:cs/>
              </w:rPr>
              <w:t>เงินให้กู้ยืมระยะสั้น</w:t>
            </w:r>
            <w:r w:rsidR="00A77F28" w:rsidRPr="008852C0">
              <w:rPr>
                <w:rFonts w:ascii="Browallia New" w:hAnsi="Browallia New" w:cs="Browallia New"/>
                <w:b/>
                <w:bCs/>
                <w:sz w:val="28"/>
                <w:szCs w:val="28"/>
                <w:cs/>
              </w:rPr>
              <w:t>แก่บริษัทย่อย</w:t>
            </w:r>
            <w:r w:rsidRPr="008852C0">
              <w:rPr>
                <w:rFonts w:ascii="Browallia New" w:hAnsi="Browallia New" w:cs="Browallia New"/>
                <w:b/>
                <w:bCs/>
                <w:sz w:val="28"/>
                <w:szCs w:val="28"/>
                <w:cs/>
              </w:rPr>
              <w:t>และดอกเบี้ยค้างรับ</w:t>
            </w:r>
          </w:p>
        </w:tc>
        <w:tc>
          <w:tcPr>
            <w:tcW w:w="183" w:type="dxa"/>
          </w:tcPr>
          <w:p w14:paraId="2BA8D89B" w14:textId="77777777" w:rsidR="00C01E4F" w:rsidRPr="008852C0" w:rsidRDefault="00C01E4F" w:rsidP="003D1F85">
            <w:pPr>
              <w:spacing w:line="240" w:lineRule="auto"/>
              <w:ind w:right="851"/>
              <w:jc w:val="right"/>
              <w:rPr>
                <w:rFonts w:ascii="Browallia New" w:hAnsi="Browallia New" w:cs="Browallia New"/>
                <w:sz w:val="28"/>
                <w:szCs w:val="28"/>
              </w:rPr>
            </w:pPr>
          </w:p>
        </w:tc>
        <w:tc>
          <w:tcPr>
            <w:tcW w:w="1229" w:type="dxa"/>
            <w:vAlign w:val="center"/>
          </w:tcPr>
          <w:p w14:paraId="078A7932" w14:textId="77777777" w:rsidR="00C01E4F" w:rsidRPr="008852C0"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8852C0" w:rsidRDefault="00C01E4F" w:rsidP="003D1F85">
            <w:pPr>
              <w:spacing w:line="240" w:lineRule="auto"/>
              <w:ind w:right="851"/>
              <w:jc w:val="center"/>
              <w:rPr>
                <w:rFonts w:ascii="Browallia New" w:hAnsi="Browallia New" w:cs="Browallia New"/>
                <w:sz w:val="28"/>
                <w:szCs w:val="28"/>
              </w:rPr>
            </w:pPr>
          </w:p>
        </w:tc>
        <w:tc>
          <w:tcPr>
            <w:tcW w:w="1244" w:type="dxa"/>
            <w:vAlign w:val="center"/>
          </w:tcPr>
          <w:p w14:paraId="5DD7FE5F" w14:textId="77777777" w:rsidR="00C01E4F" w:rsidRPr="008852C0"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8852C0" w:rsidRDefault="00C01E4F"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C01E4F" w:rsidRPr="008852C0" w:rsidRDefault="00C01E4F" w:rsidP="003D1F85">
            <w:pPr>
              <w:spacing w:line="240" w:lineRule="auto"/>
              <w:ind w:right="96"/>
              <w:jc w:val="center"/>
              <w:rPr>
                <w:rFonts w:ascii="Browallia New" w:hAnsi="Browallia New" w:cs="Browallia New"/>
                <w:sz w:val="28"/>
                <w:szCs w:val="28"/>
              </w:rPr>
            </w:pPr>
          </w:p>
        </w:tc>
      </w:tr>
      <w:tr w:rsidR="003D1F85" w:rsidRPr="008852C0" w14:paraId="3DA2B7CC" w14:textId="77777777" w:rsidTr="005C4B2E">
        <w:trPr>
          <w:cantSplit/>
        </w:trPr>
        <w:tc>
          <w:tcPr>
            <w:tcW w:w="3534" w:type="dxa"/>
          </w:tcPr>
          <w:p w14:paraId="5F95DE61" w14:textId="2974F587" w:rsidR="003D1F85" w:rsidRPr="008852C0"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8852C0">
              <w:rPr>
                <w:rFonts w:ascii="Browallia New" w:hAnsi="Browallia New" w:cs="Browallia New"/>
                <w:sz w:val="28"/>
                <w:szCs w:val="28"/>
                <w:cs/>
              </w:rPr>
              <w:t>บริษัทย่อย</w:t>
            </w:r>
          </w:p>
        </w:tc>
        <w:tc>
          <w:tcPr>
            <w:tcW w:w="1229" w:type="dxa"/>
            <w:vAlign w:val="bottom"/>
          </w:tcPr>
          <w:p w14:paraId="1381245B" w14:textId="77777777" w:rsidR="003D1F85" w:rsidRPr="008852C0"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8852C0"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8852C0"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8852C0"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8852C0"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8852C0"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8852C0"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4D7F77" w:rsidRPr="008852C0" w14:paraId="049E2FCC" w14:textId="77777777" w:rsidTr="005C4B2E">
        <w:trPr>
          <w:cantSplit/>
        </w:trPr>
        <w:tc>
          <w:tcPr>
            <w:tcW w:w="3534" w:type="dxa"/>
            <w:vAlign w:val="bottom"/>
          </w:tcPr>
          <w:p w14:paraId="5917693F" w14:textId="77777777" w:rsidR="004D7F77" w:rsidRPr="008852C0" w:rsidRDefault="004D7F77" w:rsidP="004D7F77">
            <w:pPr>
              <w:tabs>
                <w:tab w:val="clear" w:pos="227"/>
              </w:tabs>
              <w:spacing w:line="240" w:lineRule="auto"/>
              <w:ind w:left="237"/>
              <w:rPr>
                <w:rFonts w:ascii="Browallia New" w:hAnsi="Browallia New" w:cs="Browallia New"/>
                <w:sz w:val="28"/>
                <w:szCs w:val="28"/>
              </w:rPr>
            </w:pPr>
            <w:r w:rsidRPr="008852C0">
              <w:rPr>
                <w:rFonts w:ascii="Browallia New" w:hAnsi="Browallia New" w:cs="Browallia New"/>
                <w:sz w:val="28"/>
                <w:szCs w:val="28"/>
                <w:cs/>
              </w:rPr>
              <w:t>เงินให้กู้ยืม</w:t>
            </w:r>
          </w:p>
        </w:tc>
        <w:tc>
          <w:tcPr>
            <w:tcW w:w="1229" w:type="dxa"/>
          </w:tcPr>
          <w:p w14:paraId="722D82E8" w14:textId="2FF1A2DC" w:rsidR="004D7F77" w:rsidRPr="008852C0" w:rsidRDefault="004D7F7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lang w:val="en-GB"/>
              </w:rPr>
              <w:t>1,562,506</w:t>
            </w:r>
          </w:p>
        </w:tc>
        <w:tc>
          <w:tcPr>
            <w:tcW w:w="183" w:type="dxa"/>
            <w:vAlign w:val="bottom"/>
          </w:tcPr>
          <w:p w14:paraId="5703E322" w14:textId="77777777" w:rsidR="004D7F77" w:rsidRPr="008852C0" w:rsidRDefault="004D7F77" w:rsidP="004D7F77">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51CC432F" w:rsidR="004D7F77" w:rsidRPr="008852C0" w:rsidRDefault="00C67200"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78,580</w:t>
            </w:r>
          </w:p>
        </w:tc>
        <w:tc>
          <w:tcPr>
            <w:tcW w:w="210" w:type="dxa"/>
            <w:tcBorders>
              <w:left w:val="nil"/>
              <w:right w:val="nil"/>
            </w:tcBorders>
          </w:tcPr>
          <w:p w14:paraId="2AFDADE2" w14:textId="77777777" w:rsidR="004D7F77" w:rsidRPr="008852C0"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61048DCB" w14:textId="6B28CCA8" w:rsidR="004D7F77" w:rsidRPr="008852C0" w:rsidRDefault="006F3953"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(320,945)</w:t>
            </w:r>
          </w:p>
        </w:tc>
        <w:tc>
          <w:tcPr>
            <w:tcW w:w="182" w:type="dxa"/>
            <w:tcBorders>
              <w:left w:val="nil"/>
              <w:right w:val="nil"/>
            </w:tcBorders>
          </w:tcPr>
          <w:p w14:paraId="06C084A8" w14:textId="77777777" w:rsidR="004D7F77" w:rsidRPr="008852C0"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shd w:val="clear" w:color="auto" w:fill="auto"/>
          </w:tcPr>
          <w:p w14:paraId="22ADE7B1" w14:textId="52897006" w:rsidR="004D7F77" w:rsidRPr="008852C0" w:rsidRDefault="00864E44"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1,320,14</w:t>
            </w:r>
            <w:r w:rsidR="000048CA" w:rsidRPr="008852C0">
              <w:rPr>
                <w:rFonts w:ascii="Browallia New" w:hAnsi="Browallia New" w:cs="Browallia New"/>
                <w:sz w:val="28"/>
                <w:szCs w:val="28"/>
              </w:rPr>
              <w:t>1</w:t>
            </w:r>
          </w:p>
        </w:tc>
      </w:tr>
      <w:tr w:rsidR="004D7F77" w:rsidRPr="008852C0" w14:paraId="59B9C9B8" w14:textId="77777777" w:rsidTr="005C4B2E">
        <w:trPr>
          <w:cantSplit/>
        </w:trPr>
        <w:tc>
          <w:tcPr>
            <w:tcW w:w="3534" w:type="dxa"/>
            <w:vAlign w:val="bottom"/>
          </w:tcPr>
          <w:p w14:paraId="439C44F4" w14:textId="77777777" w:rsidR="004D7F77" w:rsidRPr="008852C0" w:rsidRDefault="004D7F77" w:rsidP="004D7F77">
            <w:pPr>
              <w:tabs>
                <w:tab w:val="clear" w:pos="227"/>
              </w:tabs>
              <w:spacing w:line="240" w:lineRule="auto"/>
              <w:ind w:left="237"/>
              <w:rPr>
                <w:rFonts w:ascii="Browallia New" w:hAnsi="Browallia New" w:cs="Browallia New"/>
                <w:sz w:val="28"/>
                <w:szCs w:val="28"/>
              </w:rPr>
            </w:pPr>
            <w:r w:rsidRPr="008852C0">
              <w:rPr>
                <w:rFonts w:ascii="Browallia New" w:hAnsi="Browallia New" w:cs="Browallia New"/>
                <w:sz w:val="28"/>
                <w:szCs w:val="28"/>
                <w:cs/>
              </w:rPr>
              <w:t>ดอกเบี้ยค้างรับ</w:t>
            </w:r>
          </w:p>
        </w:tc>
        <w:tc>
          <w:tcPr>
            <w:tcW w:w="1229" w:type="dxa"/>
          </w:tcPr>
          <w:p w14:paraId="5D0E260C" w14:textId="6401932F" w:rsidR="004D7F77" w:rsidRPr="008852C0" w:rsidRDefault="004D7F7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lang w:val="en-GB"/>
              </w:rPr>
              <w:t>45,353</w:t>
            </w:r>
          </w:p>
        </w:tc>
        <w:tc>
          <w:tcPr>
            <w:tcW w:w="183" w:type="dxa"/>
            <w:vAlign w:val="bottom"/>
          </w:tcPr>
          <w:p w14:paraId="02D6794C" w14:textId="77777777" w:rsidR="004D7F77" w:rsidRPr="008852C0" w:rsidRDefault="004D7F77" w:rsidP="004D7F77">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2527AF2A" w:rsidR="004D7F77" w:rsidRPr="008852C0" w:rsidRDefault="00C67200"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48,</w:t>
            </w:r>
            <w:r w:rsidR="00422184" w:rsidRPr="008852C0">
              <w:rPr>
                <w:rFonts w:ascii="Browallia New" w:hAnsi="Browallia New" w:cs="Browallia New"/>
                <w:sz w:val="28"/>
                <w:szCs w:val="28"/>
              </w:rPr>
              <w:t>195</w:t>
            </w:r>
          </w:p>
        </w:tc>
        <w:tc>
          <w:tcPr>
            <w:tcW w:w="210" w:type="dxa"/>
            <w:tcBorders>
              <w:left w:val="nil"/>
              <w:right w:val="nil"/>
            </w:tcBorders>
          </w:tcPr>
          <w:p w14:paraId="5FC0907C" w14:textId="77777777" w:rsidR="004D7F77" w:rsidRPr="008852C0"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7973BD62" w14:textId="5E529FAC" w:rsidR="004D7F77" w:rsidRPr="008852C0" w:rsidRDefault="006B5CEB"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8852C0">
              <w:rPr>
                <w:rFonts w:ascii="Browallia New" w:hAnsi="Browallia New" w:cs="Browallia New"/>
                <w:sz w:val="28"/>
                <w:szCs w:val="28"/>
                <w:cs/>
                <w:lang w:val="en-GB"/>
              </w:rPr>
              <w:t>(</w:t>
            </w:r>
            <w:r w:rsidRPr="008852C0">
              <w:rPr>
                <w:rFonts w:ascii="Browallia New" w:hAnsi="Browallia New" w:cs="Browallia New"/>
                <w:sz w:val="28"/>
                <w:szCs w:val="28"/>
                <w:lang w:val="en-GB"/>
              </w:rPr>
              <w:t>41,12</w:t>
            </w:r>
            <w:r w:rsidR="00006530" w:rsidRPr="008852C0">
              <w:rPr>
                <w:rFonts w:ascii="Browallia New" w:hAnsi="Browallia New" w:cs="Browallia New"/>
                <w:sz w:val="28"/>
                <w:szCs w:val="28"/>
                <w:lang w:val="en-GB"/>
              </w:rPr>
              <w:t>7</w:t>
            </w:r>
            <w:r w:rsidRPr="008852C0">
              <w:rPr>
                <w:rFonts w:ascii="Browallia New" w:hAnsi="Browallia New" w:cs="Browallia New"/>
                <w:sz w:val="28"/>
                <w:szCs w:val="28"/>
                <w:cs/>
                <w:lang w:val="en-GB"/>
              </w:rPr>
              <w:t>)</w:t>
            </w:r>
          </w:p>
        </w:tc>
        <w:tc>
          <w:tcPr>
            <w:tcW w:w="182" w:type="dxa"/>
            <w:tcBorders>
              <w:left w:val="nil"/>
              <w:right w:val="nil"/>
            </w:tcBorders>
          </w:tcPr>
          <w:p w14:paraId="68355EB9" w14:textId="77777777" w:rsidR="004D7F77" w:rsidRPr="008852C0"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shd w:val="clear" w:color="auto" w:fill="auto"/>
          </w:tcPr>
          <w:p w14:paraId="627FBE70" w14:textId="168B7C92" w:rsidR="004D7F77" w:rsidRPr="008852C0" w:rsidRDefault="0009366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852C0">
              <w:rPr>
                <w:rFonts w:ascii="Browallia New" w:hAnsi="Browallia New" w:cs="Browallia New"/>
                <w:sz w:val="28"/>
                <w:szCs w:val="28"/>
                <w:lang w:val="en-GB"/>
              </w:rPr>
              <w:t>52,42</w:t>
            </w:r>
            <w:r w:rsidR="008A214A" w:rsidRPr="008852C0">
              <w:rPr>
                <w:rFonts w:ascii="Browallia New" w:hAnsi="Browallia New" w:cs="Browallia New"/>
                <w:sz w:val="28"/>
                <w:szCs w:val="28"/>
                <w:lang w:val="en-GB"/>
              </w:rPr>
              <w:t>1</w:t>
            </w:r>
          </w:p>
        </w:tc>
      </w:tr>
      <w:tr w:rsidR="005C4B2E" w:rsidRPr="008852C0" w14:paraId="4ACAE01F" w14:textId="77777777" w:rsidTr="005C4B2E">
        <w:trPr>
          <w:cantSplit/>
        </w:trPr>
        <w:tc>
          <w:tcPr>
            <w:tcW w:w="3534" w:type="dxa"/>
          </w:tcPr>
          <w:p w14:paraId="7FF2576F" w14:textId="77777777" w:rsidR="005C4B2E" w:rsidRPr="008852C0" w:rsidRDefault="005C4B2E" w:rsidP="005C4B2E">
            <w:pPr>
              <w:tabs>
                <w:tab w:val="clear" w:pos="227"/>
              </w:tabs>
              <w:spacing w:line="240" w:lineRule="auto"/>
              <w:ind w:left="237" w:firstLine="13"/>
              <w:rPr>
                <w:rFonts w:ascii="Browallia New" w:hAnsi="Browallia New" w:cs="Browallia New"/>
                <w:sz w:val="28"/>
                <w:szCs w:val="28"/>
              </w:rPr>
            </w:pPr>
            <w:r w:rsidRPr="008852C0">
              <w:rPr>
                <w:rFonts w:ascii="Browallia New" w:hAnsi="Browallia New" w:cs="Browallia New"/>
                <w:sz w:val="28"/>
                <w:szCs w:val="28"/>
                <w:cs/>
              </w:rPr>
              <w:t>รวม</w:t>
            </w:r>
          </w:p>
        </w:tc>
        <w:tc>
          <w:tcPr>
            <w:tcW w:w="1229" w:type="dxa"/>
            <w:tcBorders>
              <w:top w:val="single" w:sz="4" w:space="0" w:color="auto"/>
              <w:bottom w:val="single" w:sz="12" w:space="0" w:color="auto"/>
            </w:tcBorders>
          </w:tcPr>
          <w:p w14:paraId="0F1141E0" w14:textId="2B7853EF" w:rsidR="005C4B2E" w:rsidRPr="008852C0" w:rsidRDefault="005C4B2E" w:rsidP="005C4B2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lang w:val="en-GB"/>
              </w:rPr>
              <w:t>1,607,859</w:t>
            </w:r>
          </w:p>
        </w:tc>
        <w:tc>
          <w:tcPr>
            <w:tcW w:w="183" w:type="dxa"/>
            <w:vAlign w:val="bottom"/>
          </w:tcPr>
          <w:p w14:paraId="2418EE4A" w14:textId="77777777" w:rsidR="005C4B2E" w:rsidRPr="008852C0" w:rsidRDefault="005C4B2E" w:rsidP="005C4B2E">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2D0A4011" w:rsidR="005C4B2E" w:rsidRPr="008852C0" w:rsidRDefault="005C4B2E" w:rsidP="005C4B2E">
            <w:pPr>
              <w:tabs>
                <w:tab w:val="clear" w:pos="227"/>
                <w:tab w:val="clear" w:pos="454"/>
                <w:tab w:val="clear" w:pos="680"/>
                <w:tab w:val="clear" w:pos="907"/>
              </w:tabs>
              <w:spacing w:line="240" w:lineRule="auto"/>
              <w:ind w:left="-45" w:right="23"/>
              <w:jc w:val="center"/>
              <w:rPr>
                <w:rFonts w:ascii="Browallia New" w:hAnsi="Browallia New" w:cs="Browallia New"/>
                <w:sz w:val="28"/>
                <w:szCs w:val="28"/>
                <w:cs/>
                <w:lang w:val="en-GB"/>
              </w:rPr>
            </w:pPr>
            <w:r w:rsidRPr="008852C0">
              <w:rPr>
                <w:rFonts w:ascii="Browallia New" w:hAnsi="Browallia New" w:cs="Browallia New"/>
                <w:sz w:val="28"/>
                <w:szCs w:val="28"/>
                <w:lang w:val="en-GB"/>
              </w:rPr>
              <w:t xml:space="preserve">        126,7</w:t>
            </w:r>
            <w:r w:rsidR="00422184" w:rsidRPr="008852C0">
              <w:rPr>
                <w:rFonts w:ascii="Browallia New" w:hAnsi="Browallia New" w:cs="Browallia New"/>
                <w:sz w:val="28"/>
                <w:szCs w:val="28"/>
                <w:lang w:val="en-GB"/>
              </w:rPr>
              <w:t>75</w:t>
            </w:r>
          </w:p>
        </w:tc>
        <w:tc>
          <w:tcPr>
            <w:tcW w:w="210" w:type="dxa"/>
            <w:tcBorders>
              <w:left w:val="nil"/>
              <w:right w:val="nil"/>
            </w:tcBorders>
          </w:tcPr>
          <w:p w14:paraId="516A7CE3" w14:textId="77777777" w:rsidR="005C4B2E" w:rsidRPr="008852C0" w:rsidRDefault="005C4B2E" w:rsidP="005C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top w:val="single" w:sz="4" w:space="0" w:color="auto"/>
              <w:left w:val="nil"/>
              <w:bottom w:val="single" w:sz="12" w:space="0" w:color="auto"/>
              <w:right w:val="nil"/>
            </w:tcBorders>
          </w:tcPr>
          <w:p w14:paraId="7D45F697" w14:textId="393D1BEC" w:rsidR="005C4B2E" w:rsidRPr="008852C0" w:rsidRDefault="005C4B2E" w:rsidP="005C4B2E">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8852C0">
              <w:rPr>
                <w:rFonts w:ascii="Browallia New" w:hAnsi="Browallia New" w:cs="Browallia New"/>
                <w:sz w:val="28"/>
                <w:szCs w:val="28"/>
              </w:rPr>
              <w:t>(362,07</w:t>
            </w:r>
            <w:r w:rsidR="00A03574" w:rsidRPr="008852C0">
              <w:rPr>
                <w:rFonts w:ascii="Browallia New" w:hAnsi="Browallia New" w:cs="Browallia New"/>
                <w:sz w:val="28"/>
                <w:szCs w:val="28"/>
              </w:rPr>
              <w:t>2</w:t>
            </w:r>
            <w:r w:rsidRPr="008852C0">
              <w:rPr>
                <w:rFonts w:ascii="Browallia New" w:hAnsi="Browallia New" w:cs="Browallia New"/>
                <w:sz w:val="28"/>
                <w:szCs w:val="28"/>
              </w:rPr>
              <w:t>)</w:t>
            </w:r>
          </w:p>
        </w:tc>
        <w:tc>
          <w:tcPr>
            <w:tcW w:w="182" w:type="dxa"/>
            <w:tcBorders>
              <w:left w:val="nil"/>
              <w:right w:val="nil"/>
            </w:tcBorders>
          </w:tcPr>
          <w:p w14:paraId="0011EECD" w14:textId="77777777" w:rsidR="005C4B2E" w:rsidRPr="008852C0" w:rsidRDefault="005C4B2E" w:rsidP="005C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top w:val="single" w:sz="4" w:space="0" w:color="auto"/>
              <w:left w:val="nil"/>
              <w:bottom w:val="single" w:sz="12" w:space="0" w:color="auto"/>
              <w:right w:val="nil"/>
            </w:tcBorders>
            <w:shd w:val="clear" w:color="auto" w:fill="auto"/>
          </w:tcPr>
          <w:p w14:paraId="4B02F056" w14:textId="2FDC41F3" w:rsidR="005C4B2E" w:rsidRPr="008852C0" w:rsidRDefault="005C4B2E" w:rsidP="005C4B2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852C0">
              <w:rPr>
                <w:rFonts w:ascii="Browallia New" w:hAnsi="Browallia New" w:cs="Browallia New"/>
                <w:sz w:val="28"/>
                <w:szCs w:val="28"/>
                <w:lang w:val="en-GB"/>
              </w:rPr>
              <w:t>1,372,562</w:t>
            </w:r>
          </w:p>
        </w:tc>
      </w:tr>
    </w:tbl>
    <w:p w14:paraId="1EBF0303" w14:textId="0F56C266" w:rsidR="002F728D" w:rsidRPr="008852C0"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1C69A21" w14:textId="13ED19DB" w:rsidR="009E3D5C" w:rsidRPr="008852C0"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รายการเคลื่อนไหวของเงินกู้ยืมระยะสั้นจากบุคคลและบริษัท</w:t>
      </w:r>
      <w:r w:rsidR="00C57FDA" w:rsidRPr="008852C0">
        <w:rPr>
          <w:rFonts w:ascii="Browallia New" w:hAnsi="Browallia New" w:cs="Browallia New"/>
          <w:sz w:val="28"/>
          <w:szCs w:val="28"/>
          <w:cs/>
        </w:rPr>
        <w:t>ที่</w:t>
      </w:r>
      <w:r w:rsidRPr="008852C0">
        <w:rPr>
          <w:rFonts w:ascii="Browallia New" w:hAnsi="Browallia New" w:cs="Browallia New"/>
          <w:sz w:val="28"/>
          <w:szCs w:val="28"/>
          <w:cs/>
        </w:rPr>
        <w:t>เกี่ยวข้องและดอกเบี้ยค้างจ่าย</w:t>
      </w:r>
      <w:r w:rsidR="00563321" w:rsidRPr="008852C0">
        <w:rPr>
          <w:rFonts w:ascii="Browallia New" w:hAnsi="Browallia New" w:cs="Browallia New"/>
          <w:sz w:val="28"/>
          <w:szCs w:val="28"/>
          <w:cs/>
        </w:rPr>
        <w:t>ใน</w:t>
      </w:r>
      <w:r w:rsidR="00527B1F" w:rsidRPr="008852C0">
        <w:rPr>
          <w:rFonts w:ascii="Browallia New" w:hAnsi="Browallia New" w:cs="Browallia New"/>
          <w:sz w:val="28"/>
          <w:szCs w:val="28"/>
          <w:cs/>
        </w:rPr>
        <w:t>ระหว่างงวด</w:t>
      </w:r>
      <w:r w:rsidR="00266C91" w:rsidRPr="008852C0">
        <w:rPr>
          <w:rFonts w:ascii="Browallia New" w:hAnsi="Browallia New" w:cs="Browallia New"/>
          <w:sz w:val="28"/>
          <w:szCs w:val="28"/>
          <w:cs/>
        </w:rPr>
        <w:t>หก</w:t>
      </w:r>
      <w:r w:rsidR="00527B1F" w:rsidRPr="008852C0">
        <w:rPr>
          <w:rFonts w:ascii="Browallia New" w:hAnsi="Browallia New" w:cs="Browallia New"/>
          <w:sz w:val="28"/>
          <w:szCs w:val="28"/>
          <w:cs/>
        </w:rPr>
        <w:t>เดือนสิ้นสุดวันที่</w:t>
      </w:r>
      <w:r w:rsidR="00527B1F" w:rsidRPr="008852C0">
        <w:rPr>
          <w:rFonts w:ascii="Browallia New" w:hAnsi="Browallia New" w:cs="Browallia New"/>
          <w:sz w:val="28"/>
          <w:szCs w:val="28"/>
        </w:rPr>
        <w:t xml:space="preserve"> </w:t>
      </w:r>
      <w:r w:rsidR="00266C91" w:rsidRPr="008852C0">
        <w:rPr>
          <w:rFonts w:ascii="Browallia New" w:hAnsi="Browallia New" w:cs="Browallia New"/>
          <w:sz w:val="28"/>
          <w:szCs w:val="28"/>
          <w:lang w:val="en-GB"/>
        </w:rPr>
        <w:t>30</w:t>
      </w:r>
      <w:r w:rsidR="00266C91" w:rsidRPr="008852C0">
        <w:rPr>
          <w:rFonts w:ascii="Browallia New" w:hAnsi="Browallia New" w:cs="Browallia New"/>
          <w:sz w:val="28"/>
          <w:szCs w:val="28"/>
          <w:cs/>
          <w:lang w:val="en-GB"/>
        </w:rPr>
        <w:t xml:space="preserve"> มิถุนายน</w:t>
      </w:r>
      <w:r w:rsidR="00F0764D" w:rsidRPr="008852C0">
        <w:rPr>
          <w:rFonts w:ascii="Browallia New" w:hAnsi="Browallia New" w:cs="Browallia New"/>
          <w:sz w:val="28"/>
          <w:szCs w:val="28"/>
          <w:cs/>
        </w:rPr>
        <w:t xml:space="preserve"> </w:t>
      </w:r>
      <w:r w:rsidR="00F0764D" w:rsidRPr="008852C0">
        <w:rPr>
          <w:rFonts w:ascii="Browallia New" w:hAnsi="Browallia New" w:cs="Browallia New"/>
          <w:sz w:val="28"/>
          <w:szCs w:val="28"/>
        </w:rPr>
        <w:t>2567</w:t>
      </w:r>
      <w:r w:rsidR="005A0693" w:rsidRPr="008852C0">
        <w:rPr>
          <w:rFonts w:ascii="Browallia New" w:hAnsi="Browallia New" w:cs="Browallia New"/>
          <w:sz w:val="28"/>
          <w:szCs w:val="28"/>
          <w:lang w:val="en-GB"/>
        </w:rPr>
        <w:t xml:space="preserve"> </w:t>
      </w:r>
      <w:r w:rsidRPr="008852C0">
        <w:rPr>
          <w:rFonts w:ascii="Browallia New" w:hAnsi="Browallia New" w:cs="Browallia New"/>
          <w:sz w:val="28"/>
          <w:szCs w:val="28"/>
          <w:cs/>
        </w:rPr>
        <w:t>มีดังนี้</w:t>
      </w:r>
    </w:p>
    <w:p w14:paraId="5812C9E9" w14:textId="77777777" w:rsidR="006971B8" w:rsidRPr="008852C0" w:rsidRDefault="006971B8" w:rsidP="001B4041">
      <w:pPr>
        <w:spacing w:line="240" w:lineRule="auto"/>
        <w:ind w:left="426"/>
        <w:jc w:val="thaiDistribute"/>
        <w:rPr>
          <w:rFonts w:ascii="Browallia New" w:hAnsi="Browallia New" w:cs="Browallia New"/>
          <w:sz w:val="28"/>
          <w:szCs w:val="28"/>
          <w:lang w:val="en-GB"/>
        </w:rPr>
      </w:pPr>
    </w:p>
    <w:tbl>
      <w:tblPr>
        <w:tblW w:w="9066" w:type="dxa"/>
        <w:tblInd w:w="308" w:type="dxa"/>
        <w:tblLayout w:type="fixed"/>
        <w:tblCellMar>
          <w:left w:w="46" w:type="dxa"/>
          <w:right w:w="46" w:type="dxa"/>
        </w:tblCellMar>
        <w:tblLook w:val="04A0" w:firstRow="1" w:lastRow="0" w:firstColumn="1" w:lastColumn="0" w:noHBand="0" w:noVBand="1"/>
      </w:tblPr>
      <w:tblGrid>
        <w:gridCol w:w="3520"/>
        <w:gridCol w:w="1246"/>
        <w:gridCol w:w="180"/>
        <w:gridCol w:w="1222"/>
        <w:gridCol w:w="210"/>
        <w:gridCol w:w="1260"/>
        <w:gridCol w:w="180"/>
        <w:gridCol w:w="1248"/>
      </w:tblGrid>
      <w:tr w:rsidR="006701DA" w:rsidRPr="008852C0" w14:paraId="4A67DB8B" w14:textId="77777777" w:rsidTr="00A04908">
        <w:trPr>
          <w:tblHeader/>
        </w:trPr>
        <w:tc>
          <w:tcPr>
            <w:tcW w:w="3520" w:type="dxa"/>
          </w:tcPr>
          <w:p w14:paraId="63D8C3CA" w14:textId="77777777" w:rsidR="006701DA" w:rsidRPr="008852C0" w:rsidRDefault="006701DA" w:rsidP="001B4041">
            <w:pPr>
              <w:spacing w:line="240" w:lineRule="auto"/>
              <w:ind w:right="851"/>
              <w:jc w:val="both"/>
              <w:rPr>
                <w:rFonts w:ascii="Browallia New" w:hAnsi="Browallia New" w:cs="Browallia New"/>
                <w:sz w:val="28"/>
                <w:szCs w:val="28"/>
              </w:rPr>
            </w:pPr>
            <w:r w:rsidRPr="008852C0">
              <w:rPr>
                <w:rFonts w:ascii="Browallia New" w:hAnsi="Browallia New" w:cs="Browallia New"/>
                <w:sz w:val="28"/>
                <w:szCs w:val="28"/>
                <w:cs/>
              </w:rPr>
              <w:br w:type="page"/>
            </w:r>
          </w:p>
        </w:tc>
        <w:tc>
          <w:tcPr>
            <w:tcW w:w="5543" w:type="dxa"/>
            <w:gridSpan w:val="7"/>
            <w:hideMark/>
          </w:tcPr>
          <w:p w14:paraId="0DDBF58D" w14:textId="77777777" w:rsidR="006701DA" w:rsidRPr="008852C0" w:rsidRDefault="006701DA" w:rsidP="001B4041">
            <w:pPr>
              <w:tabs>
                <w:tab w:val="clear" w:pos="4678"/>
              </w:tabs>
              <w:spacing w:line="240" w:lineRule="auto"/>
              <w:jc w:val="right"/>
              <w:rPr>
                <w:rFonts w:ascii="Browallia New" w:hAnsi="Browallia New" w:cs="Browallia New"/>
                <w:sz w:val="28"/>
                <w:szCs w:val="28"/>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rPr>
              <w:t>พันบาท)</w:t>
            </w:r>
          </w:p>
        </w:tc>
      </w:tr>
      <w:tr w:rsidR="006701DA" w:rsidRPr="008852C0" w14:paraId="70F1AFE9" w14:textId="77777777" w:rsidTr="00A04908">
        <w:trPr>
          <w:tblHeader/>
        </w:trPr>
        <w:tc>
          <w:tcPr>
            <w:tcW w:w="3520" w:type="dxa"/>
          </w:tcPr>
          <w:p w14:paraId="0D5E3B9D" w14:textId="77777777" w:rsidR="006701DA" w:rsidRPr="008852C0" w:rsidRDefault="006701DA" w:rsidP="001B4041">
            <w:pPr>
              <w:spacing w:line="240" w:lineRule="auto"/>
              <w:ind w:right="851"/>
              <w:jc w:val="both"/>
              <w:rPr>
                <w:rFonts w:ascii="Browallia New" w:hAnsi="Browallia New" w:cs="Browallia New"/>
                <w:sz w:val="28"/>
                <w:szCs w:val="28"/>
              </w:rPr>
            </w:pPr>
          </w:p>
        </w:tc>
        <w:tc>
          <w:tcPr>
            <w:tcW w:w="5543" w:type="dxa"/>
            <w:gridSpan w:val="7"/>
            <w:tcBorders>
              <w:top w:val="nil"/>
              <w:left w:val="nil"/>
              <w:bottom w:val="single" w:sz="4" w:space="0" w:color="auto"/>
              <w:right w:val="nil"/>
            </w:tcBorders>
            <w:hideMark/>
          </w:tcPr>
          <w:p w14:paraId="7321C0E3" w14:textId="1A51E25C" w:rsidR="006701DA" w:rsidRPr="008852C0" w:rsidRDefault="009150F9" w:rsidP="001B4041">
            <w:pPr>
              <w:spacing w:line="240" w:lineRule="auto"/>
              <w:ind w:right="-45"/>
              <w:jc w:val="center"/>
              <w:rPr>
                <w:rFonts w:ascii="Browallia New" w:hAnsi="Browallia New" w:cs="Browallia New"/>
                <w:sz w:val="28"/>
                <w:szCs w:val="28"/>
              </w:rPr>
            </w:pPr>
            <w:r w:rsidRPr="008852C0">
              <w:rPr>
                <w:rFonts w:ascii="Browallia New" w:hAnsi="Browallia New" w:cs="Browallia New"/>
                <w:sz w:val="28"/>
                <w:szCs w:val="28"/>
                <w:cs/>
              </w:rPr>
              <w:t>ข้อมูลทาง</w:t>
            </w:r>
            <w:r w:rsidR="006701DA" w:rsidRPr="008852C0">
              <w:rPr>
                <w:rFonts w:ascii="Browallia New" w:hAnsi="Browallia New" w:cs="Browallia New"/>
                <w:sz w:val="28"/>
                <w:szCs w:val="28"/>
                <w:cs/>
              </w:rPr>
              <w:t>การเงินรวม</w:t>
            </w:r>
          </w:p>
        </w:tc>
      </w:tr>
      <w:tr w:rsidR="00A91B22" w:rsidRPr="008852C0" w14:paraId="69215947" w14:textId="77777777" w:rsidTr="00A04908">
        <w:trPr>
          <w:tblHeader/>
        </w:trPr>
        <w:tc>
          <w:tcPr>
            <w:tcW w:w="3520" w:type="dxa"/>
          </w:tcPr>
          <w:p w14:paraId="02F669C5" w14:textId="77777777" w:rsidR="00A91B22" w:rsidRPr="008852C0" w:rsidRDefault="00A91B22" w:rsidP="00A91B22">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49848CEF" w:rsidR="00A91B22" w:rsidRPr="008852C0" w:rsidRDefault="003B3B06" w:rsidP="00A91B22">
            <w:pPr>
              <w:tabs>
                <w:tab w:val="clear" w:pos="907"/>
              </w:tabs>
              <w:spacing w:line="240" w:lineRule="auto"/>
              <w:ind w:left="-46" w:right="-45"/>
              <w:jc w:val="center"/>
              <w:rPr>
                <w:rFonts w:ascii="Browallia New" w:hAnsi="Browallia New" w:cs="Browallia New"/>
                <w:sz w:val="28"/>
                <w:szCs w:val="28"/>
              </w:rPr>
            </w:pPr>
            <w:r w:rsidRPr="008852C0">
              <w:rPr>
                <w:rFonts w:ascii="Browallia New" w:hAnsi="Browallia New" w:cs="Browallia New"/>
                <w:sz w:val="28"/>
                <w:szCs w:val="28"/>
              </w:rPr>
              <w:t>1</w:t>
            </w:r>
            <w:r w:rsidR="00A91B22" w:rsidRPr="008852C0">
              <w:rPr>
                <w:rFonts w:ascii="Browallia New" w:hAnsi="Browallia New" w:cs="Browallia New"/>
                <w:sz w:val="28"/>
                <w:szCs w:val="28"/>
                <w:cs/>
              </w:rPr>
              <w:t xml:space="preserve"> มกราคม </w:t>
            </w:r>
            <w:r w:rsidRPr="008852C0">
              <w:rPr>
                <w:rFonts w:ascii="Browallia New" w:hAnsi="Browallia New" w:cs="Browallia New"/>
                <w:sz w:val="28"/>
                <w:szCs w:val="28"/>
              </w:rPr>
              <w:t>256</w:t>
            </w:r>
            <w:r w:rsidR="008852C0" w:rsidRPr="008852C0">
              <w:rPr>
                <w:rFonts w:ascii="Browallia New" w:hAnsi="Browallia New" w:cs="Browallia New"/>
                <w:sz w:val="28"/>
                <w:szCs w:val="28"/>
              </w:rPr>
              <w:t>7</w:t>
            </w:r>
          </w:p>
        </w:tc>
        <w:tc>
          <w:tcPr>
            <w:tcW w:w="180" w:type="dxa"/>
          </w:tcPr>
          <w:p w14:paraId="5479966D" w14:textId="77777777" w:rsidR="00A91B22" w:rsidRPr="008852C0" w:rsidRDefault="00A91B22" w:rsidP="00A91B22">
            <w:pPr>
              <w:tabs>
                <w:tab w:val="clear" w:pos="907"/>
              </w:tabs>
              <w:spacing w:line="240" w:lineRule="auto"/>
              <w:ind w:left="-46" w:right="-45"/>
              <w:jc w:val="both"/>
              <w:rPr>
                <w:rFonts w:ascii="Browallia New" w:hAnsi="Browallia New" w:cs="Browallia New"/>
                <w:sz w:val="28"/>
                <w:szCs w:val="28"/>
              </w:rPr>
            </w:pPr>
          </w:p>
        </w:tc>
        <w:tc>
          <w:tcPr>
            <w:tcW w:w="1219" w:type="dxa"/>
            <w:tcBorders>
              <w:top w:val="nil"/>
              <w:left w:val="nil"/>
              <w:bottom w:val="single" w:sz="4" w:space="0" w:color="auto"/>
              <w:right w:val="nil"/>
            </w:tcBorders>
          </w:tcPr>
          <w:p w14:paraId="0C307D27" w14:textId="77777777" w:rsidR="00A91B22" w:rsidRPr="008852C0"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8852C0" w:rsidRDefault="00A91B22" w:rsidP="00A91B22">
            <w:pPr>
              <w:tabs>
                <w:tab w:val="clear" w:pos="907"/>
              </w:tabs>
              <w:spacing w:line="240" w:lineRule="auto"/>
              <w:ind w:left="-46" w:right="-45"/>
              <w:jc w:val="center"/>
              <w:rPr>
                <w:rFonts w:ascii="Browallia New" w:hAnsi="Browallia New" w:cs="Browallia New"/>
                <w:sz w:val="28"/>
                <w:szCs w:val="28"/>
              </w:rPr>
            </w:pPr>
            <w:r w:rsidRPr="008852C0">
              <w:rPr>
                <w:rFonts w:ascii="Browallia New" w:hAnsi="Browallia New" w:cs="Browallia New"/>
                <w:sz w:val="28"/>
                <w:szCs w:val="28"/>
                <w:cs/>
              </w:rPr>
              <w:t>เพิ่ม</w:t>
            </w:r>
            <w:r w:rsidRPr="008852C0">
              <w:rPr>
                <w:rStyle w:val="PageNumber"/>
                <w:rFonts w:ascii="Browallia New" w:hAnsi="Browallia New" w:cs="Browallia New"/>
                <w:sz w:val="28"/>
                <w:szCs w:val="28"/>
                <w:cs/>
              </w:rPr>
              <w:t>ขึ้น</w:t>
            </w:r>
          </w:p>
        </w:tc>
        <w:tc>
          <w:tcPr>
            <w:tcW w:w="210" w:type="dxa"/>
          </w:tcPr>
          <w:p w14:paraId="4E30AD77" w14:textId="77777777" w:rsidR="00A91B22" w:rsidRPr="008852C0" w:rsidRDefault="00A91B22" w:rsidP="00A91B22">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005A4BD7" w14:textId="77777777" w:rsidR="00A91B22" w:rsidRPr="008852C0"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8852C0" w:rsidRDefault="00A91B22" w:rsidP="00A91B22">
            <w:pPr>
              <w:tabs>
                <w:tab w:val="clear" w:pos="907"/>
              </w:tabs>
              <w:spacing w:line="240" w:lineRule="auto"/>
              <w:ind w:left="-46" w:right="-45"/>
              <w:jc w:val="center"/>
              <w:rPr>
                <w:rFonts w:ascii="Browallia New" w:hAnsi="Browallia New" w:cs="Browallia New"/>
                <w:sz w:val="28"/>
                <w:szCs w:val="28"/>
              </w:rPr>
            </w:pPr>
            <w:r w:rsidRPr="008852C0">
              <w:rPr>
                <w:rFonts w:ascii="Browallia New" w:hAnsi="Browallia New" w:cs="Browallia New"/>
                <w:sz w:val="28"/>
                <w:szCs w:val="28"/>
                <w:cs/>
              </w:rPr>
              <w:t>ลดลง</w:t>
            </w:r>
          </w:p>
        </w:tc>
        <w:tc>
          <w:tcPr>
            <w:tcW w:w="180" w:type="dxa"/>
          </w:tcPr>
          <w:p w14:paraId="6D13EA32" w14:textId="77777777" w:rsidR="00A91B22" w:rsidRPr="008852C0" w:rsidRDefault="00A91B22" w:rsidP="00A91B22">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13EA7D55" w:rsidR="00A91B22" w:rsidRPr="008852C0" w:rsidRDefault="00266C91" w:rsidP="00A91B22">
            <w:pPr>
              <w:tabs>
                <w:tab w:val="clear" w:pos="907"/>
              </w:tabs>
              <w:spacing w:line="240" w:lineRule="auto"/>
              <w:ind w:left="-46" w:right="-45"/>
              <w:jc w:val="center"/>
              <w:rPr>
                <w:rFonts w:ascii="Browallia New" w:hAnsi="Browallia New" w:cs="Browallia New"/>
                <w:sz w:val="28"/>
                <w:szCs w:val="28"/>
                <w:lang w:val="en-GB"/>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F0764D" w:rsidRPr="008852C0">
              <w:rPr>
                <w:rFonts w:ascii="Browallia New" w:hAnsi="Browallia New" w:cs="Browallia New"/>
                <w:sz w:val="28"/>
                <w:szCs w:val="28"/>
              </w:rPr>
              <w:t>2567</w:t>
            </w:r>
          </w:p>
        </w:tc>
      </w:tr>
      <w:tr w:rsidR="006701DA" w:rsidRPr="008852C0" w14:paraId="2387D20C" w14:textId="77777777" w:rsidTr="00266C91">
        <w:trPr>
          <w:trHeight w:hRule="exact" w:val="327"/>
        </w:trPr>
        <w:tc>
          <w:tcPr>
            <w:tcW w:w="3520" w:type="dxa"/>
            <w:vAlign w:val="bottom"/>
          </w:tcPr>
          <w:p w14:paraId="3F6AE570" w14:textId="3016C745" w:rsidR="006701DA" w:rsidRPr="008852C0" w:rsidRDefault="006701DA" w:rsidP="001B4041">
            <w:pPr>
              <w:spacing w:line="240" w:lineRule="auto"/>
              <w:ind w:right="-44"/>
              <w:rPr>
                <w:rFonts w:ascii="Browallia New" w:hAnsi="Browallia New" w:cs="Browallia New"/>
                <w:sz w:val="24"/>
                <w:szCs w:val="24"/>
              </w:rPr>
            </w:pPr>
          </w:p>
        </w:tc>
        <w:tc>
          <w:tcPr>
            <w:tcW w:w="1246" w:type="dxa"/>
            <w:vAlign w:val="center"/>
          </w:tcPr>
          <w:p w14:paraId="02F0E211" w14:textId="77777777" w:rsidR="006701DA" w:rsidRPr="008852C0"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8852C0" w:rsidRDefault="006701DA" w:rsidP="001B4041">
            <w:pPr>
              <w:spacing w:line="240" w:lineRule="auto"/>
              <w:ind w:right="851"/>
              <w:jc w:val="right"/>
              <w:rPr>
                <w:rFonts w:ascii="Browallia New" w:hAnsi="Browallia New" w:cs="Browallia New"/>
                <w:sz w:val="20"/>
                <w:szCs w:val="20"/>
              </w:rPr>
            </w:pPr>
          </w:p>
        </w:tc>
        <w:tc>
          <w:tcPr>
            <w:tcW w:w="1219" w:type="dxa"/>
            <w:vAlign w:val="center"/>
          </w:tcPr>
          <w:p w14:paraId="772A8BA8" w14:textId="77777777" w:rsidR="006701DA" w:rsidRPr="008852C0"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8852C0"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8852C0"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8852C0"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8852C0" w:rsidRDefault="006701DA" w:rsidP="001B4041">
            <w:pPr>
              <w:spacing w:line="240" w:lineRule="auto"/>
              <w:ind w:right="74"/>
              <w:jc w:val="right"/>
              <w:rPr>
                <w:rFonts w:ascii="Browallia New" w:hAnsi="Browallia New" w:cs="Browallia New"/>
                <w:sz w:val="20"/>
                <w:szCs w:val="20"/>
              </w:rPr>
            </w:pPr>
          </w:p>
        </w:tc>
      </w:tr>
      <w:tr w:rsidR="00401619" w:rsidRPr="008852C0" w14:paraId="57876A66" w14:textId="77777777" w:rsidTr="00A04908">
        <w:tc>
          <w:tcPr>
            <w:tcW w:w="6168" w:type="dxa"/>
            <w:gridSpan w:val="4"/>
            <w:vAlign w:val="center"/>
          </w:tcPr>
          <w:p w14:paraId="5DD4D953" w14:textId="134D1132" w:rsidR="00401619" w:rsidRPr="008852C0" w:rsidRDefault="00401619" w:rsidP="00C50382">
            <w:pPr>
              <w:tabs>
                <w:tab w:val="clear" w:pos="3742"/>
              </w:tabs>
              <w:spacing w:line="240" w:lineRule="auto"/>
              <w:ind w:left="250" w:right="175" w:hanging="180"/>
              <w:rPr>
                <w:rFonts w:ascii="Browallia New" w:hAnsi="Browallia New" w:cs="Browallia New"/>
                <w:sz w:val="28"/>
                <w:szCs w:val="28"/>
              </w:rPr>
            </w:pPr>
            <w:r w:rsidRPr="008852C0">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10" w:type="dxa"/>
          </w:tcPr>
          <w:p w14:paraId="49A2353F" w14:textId="77777777" w:rsidR="00401619" w:rsidRPr="008852C0"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8852C0"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8852C0"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8852C0" w:rsidRDefault="00401619" w:rsidP="006729DE">
            <w:pPr>
              <w:spacing w:line="240" w:lineRule="auto"/>
              <w:ind w:right="74"/>
              <w:jc w:val="right"/>
              <w:rPr>
                <w:rFonts w:ascii="Browallia New" w:hAnsi="Browallia New" w:cs="Browallia New"/>
                <w:sz w:val="28"/>
                <w:szCs w:val="28"/>
              </w:rPr>
            </w:pPr>
          </w:p>
        </w:tc>
      </w:tr>
      <w:tr w:rsidR="006729DE" w:rsidRPr="008852C0" w14:paraId="2724460A" w14:textId="77777777" w:rsidTr="00A04908">
        <w:tc>
          <w:tcPr>
            <w:tcW w:w="3520" w:type="dxa"/>
            <w:vAlign w:val="bottom"/>
            <w:hideMark/>
          </w:tcPr>
          <w:p w14:paraId="2C91ECC1" w14:textId="5A54AC2A" w:rsidR="006729DE" w:rsidRPr="008852C0" w:rsidRDefault="006729DE" w:rsidP="006729DE">
            <w:pPr>
              <w:spacing w:line="240" w:lineRule="auto"/>
              <w:ind w:left="70"/>
              <w:rPr>
                <w:rFonts w:ascii="Browallia New" w:hAnsi="Browallia New" w:cs="Browallia New"/>
                <w:sz w:val="28"/>
                <w:szCs w:val="28"/>
              </w:rPr>
            </w:pPr>
            <w:bookmarkStart w:id="0" w:name="_Hlk482144152"/>
            <w:r w:rsidRPr="008852C0">
              <w:rPr>
                <w:rFonts w:ascii="Browallia New" w:hAnsi="Browallia New" w:cs="Browallia New"/>
                <w:sz w:val="28"/>
                <w:szCs w:val="28"/>
                <w:cs/>
              </w:rPr>
              <w:t>บุคคล</w:t>
            </w:r>
            <w:r w:rsidR="007F1CEB" w:rsidRPr="008852C0">
              <w:rPr>
                <w:rFonts w:ascii="Browallia New" w:hAnsi="Browallia New" w:cs="Browallia New"/>
                <w:sz w:val="28"/>
                <w:szCs w:val="28"/>
                <w:cs/>
              </w:rPr>
              <w:t>และบริษัท</w:t>
            </w:r>
            <w:r w:rsidRPr="008852C0">
              <w:rPr>
                <w:rFonts w:ascii="Browallia New" w:hAnsi="Browallia New" w:cs="Browallia New"/>
                <w:sz w:val="28"/>
                <w:szCs w:val="28"/>
                <w:cs/>
              </w:rPr>
              <w:t>ที่เกี่ยวข้อง</w:t>
            </w:r>
          </w:p>
        </w:tc>
        <w:tc>
          <w:tcPr>
            <w:tcW w:w="1246" w:type="dxa"/>
            <w:vAlign w:val="center"/>
          </w:tcPr>
          <w:p w14:paraId="75346C25" w14:textId="77777777" w:rsidR="006729DE" w:rsidRPr="008852C0"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8852C0" w:rsidRDefault="006729DE" w:rsidP="006729DE">
            <w:pPr>
              <w:spacing w:line="240" w:lineRule="auto"/>
              <w:ind w:right="851"/>
              <w:jc w:val="right"/>
              <w:rPr>
                <w:rFonts w:ascii="Browallia New" w:hAnsi="Browallia New" w:cs="Browallia New"/>
                <w:sz w:val="28"/>
                <w:szCs w:val="28"/>
              </w:rPr>
            </w:pPr>
          </w:p>
        </w:tc>
        <w:tc>
          <w:tcPr>
            <w:tcW w:w="1219" w:type="dxa"/>
            <w:vAlign w:val="center"/>
          </w:tcPr>
          <w:p w14:paraId="7F015B57" w14:textId="7EF3A190" w:rsidR="006729DE" w:rsidRPr="008852C0"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8852C0"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8852C0"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8852C0"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8852C0" w:rsidRDefault="006729DE" w:rsidP="006729DE">
            <w:pPr>
              <w:spacing w:line="240" w:lineRule="auto"/>
              <w:ind w:right="74"/>
              <w:jc w:val="right"/>
              <w:rPr>
                <w:rFonts w:ascii="Browallia New" w:hAnsi="Browallia New" w:cs="Browallia New"/>
                <w:sz w:val="28"/>
                <w:szCs w:val="28"/>
              </w:rPr>
            </w:pPr>
          </w:p>
        </w:tc>
      </w:tr>
      <w:tr w:rsidR="00F03525" w:rsidRPr="008852C0" w14:paraId="3EB95896" w14:textId="77777777" w:rsidTr="00A04908">
        <w:tc>
          <w:tcPr>
            <w:tcW w:w="3520" w:type="dxa"/>
            <w:vAlign w:val="bottom"/>
            <w:hideMark/>
          </w:tcPr>
          <w:p w14:paraId="359FBC3C" w14:textId="77777777" w:rsidR="00F03525" w:rsidRPr="008852C0" w:rsidRDefault="00F03525" w:rsidP="00F03525">
            <w:pPr>
              <w:tabs>
                <w:tab w:val="clear" w:pos="227"/>
              </w:tabs>
              <w:spacing w:line="240" w:lineRule="auto"/>
              <w:ind w:left="237"/>
              <w:rPr>
                <w:rFonts w:ascii="Browallia New" w:hAnsi="Browallia New" w:cs="Browallia New"/>
                <w:sz w:val="28"/>
                <w:szCs w:val="28"/>
                <w:lang w:val="en-GB"/>
              </w:rPr>
            </w:pPr>
            <w:r w:rsidRPr="008852C0">
              <w:rPr>
                <w:rFonts w:ascii="Browallia New" w:hAnsi="Browallia New" w:cs="Browallia New"/>
                <w:sz w:val="28"/>
                <w:szCs w:val="28"/>
                <w:cs/>
              </w:rPr>
              <w:t>เงินกู้ยืม</w:t>
            </w:r>
          </w:p>
        </w:tc>
        <w:tc>
          <w:tcPr>
            <w:tcW w:w="1246" w:type="dxa"/>
            <w:shd w:val="clear" w:color="auto" w:fill="auto"/>
            <w:vAlign w:val="bottom"/>
          </w:tcPr>
          <w:p w14:paraId="4C051207" w14:textId="7CD8F7CE" w:rsidR="00F03525" w:rsidRPr="008852C0"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lang w:val="en-GB"/>
              </w:rPr>
              <w:t>1,582,487</w:t>
            </w:r>
          </w:p>
        </w:tc>
        <w:tc>
          <w:tcPr>
            <w:tcW w:w="180" w:type="dxa"/>
            <w:shd w:val="clear" w:color="auto" w:fill="auto"/>
          </w:tcPr>
          <w:p w14:paraId="79917446" w14:textId="2C523F36" w:rsidR="00F03525" w:rsidRPr="008852C0" w:rsidRDefault="00F03525" w:rsidP="00F03525">
            <w:pPr>
              <w:spacing w:line="240" w:lineRule="auto"/>
              <w:ind w:right="851"/>
              <w:jc w:val="right"/>
              <w:rPr>
                <w:rFonts w:ascii="Browallia New" w:hAnsi="Browallia New" w:cs="Browallia New"/>
                <w:sz w:val="28"/>
                <w:szCs w:val="28"/>
              </w:rPr>
            </w:pPr>
          </w:p>
        </w:tc>
        <w:tc>
          <w:tcPr>
            <w:tcW w:w="1219" w:type="dxa"/>
            <w:shd w:val="clear" w:color="auto" w:fill="auto"/>
          </w:tcPr>
          <w:p w14:paraId="5C26AA8C" w14:textId="453DFA42" w:rsidR="00F03525" w:rsidRPr="008852C0" w:rsidRDefault="00477E10"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456,200</w:t>
            </w:r>
          </w:p>
        </w:tc>
        <w:tc>
          <w:tcPr>
            <w:tcW w:w="210" w:type="dxa"/>
            <w:shd w:val="clear" w:color="auto" w:fill="auto"/>
          </w:tcPr>
          <w:p w14:paraId="5269A648" w14:textId="6B7ECE12" w:rsidR="00F03525" w:rsidRPr="008852C0"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shd w:val="clear" w:color="auto" w:fill="auto"/>
          </w:tcPr>
          <w:p w14:paraId="3A1D07CD" w14:textId="7AF50875" w:rsidR="00F03525" w:rsidRPr="008852C0" w:rsidRDefault="00B9227A"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(29,000)</w:t>
            </w:r>
          </w:p>
        </w:tc>
        <w:tc>
          <w:tcPr>
            <w:tcW w:w="180" w:type="dxa"/>
            <w:shd w:val="clear" w:color="auto" w:fill="auto"/>
          </w:tcPr>
          <w:p w14:paraId="06C10FAE" w14:textId="6B88B489" w:rsidR="00F03525" w:rsidRPr="008852C0"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shd w:val="clear" w:color="auto" w:fill="auto"/>
          </w:tcPr>
          <w:p w14:paraId="37832F46" w14:textId="2ECFF0AD" w:rsidR="00F03525" w:rsidRPr="008852C0" w:rsidRDefault="00E949E8"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2,009,687</w:t>
            </w:r>
          </w:p>
        </w:tc>
      </w:tr>
      <w:tr w:rsidR="00F03525" w:rsidRPr="008852C0" w14:paraId="78D6B02B" w14:textId="77777777" w:rsidTr="00A04908">
        <w:tc>
          <w:tcPr>
            <w:tcW w:w="3520" w:type="dxa"/>
            <w:vAlign w:val="bottom"/>
            <w:hideMark/>
          </w:tcPr>
          <w:p w14:paraId="67884942" w14:textId="77777777" w:rsidR="00F03525" w:rsidRPr="008852C0" w:rsidRDefault="00F03525" w:rsidP="00F03525">
            <w:pPr>
              <w:tabs>
                <w:tab w:val="clear" w:pos="227"/>
              </w:tabs>
              <w:spacing w:line="240" w:lineRule="auto"/>
              <w:ind w:left="237"/>
              <w:rPr>
                <w:rFonts w:ascii="Browallia New" w:hAnsi="Browallia New" w:cs="Browallia New"/>
                <w:sz w:val="28"/>
                <w:szCs w:val="28"/>
              </w:rPr>
            </w:pPr>
            <w:r w:rsidRPr="008852C0">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shd w:val="clear" w:color="auto" w:fill="auto"/>
            <w:vAlign w:val="bottom"/>
          </w:tcPr>
          <w:p w14:paraId="726F4FDA" w14:textId="2AA79F82" w:rsidR="00F03525" w:rsidRPr="008852C0"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lang w:val="en-GB"/>
              </w:rPr>
              <w:t>20,173</w:t>
            </w:r>
          </w:p>
        </w:tc>
        <w:tc>
          <w:tcPr>
            <w:tcW w:w="180" w:type="dxa"/>
            <w:shd w:val="clear" w:color="auto" w:fill="auto"/>
          </w:tcPr>
          <w:p w14:paraId="33574719" w14:textId="6A4FC684" w:rsidR="00F03525" w:rsidRPr="008852C0" w:rsidRDefault="00F03525" w:rsidP="00F03525">
            <w:pPr>
              <w:spacing w:line="240" w:lineRule="auto"/>
              <w:ind w:right="851"/>
              <w:jc w:val="right"/>
              <w:rPr>
                <w:rFonts w:ascii="Browallia New" w:hAnsi="Browallia New" w:cs="Browallia New"/>
                <w:sz w:val="28"/>
                <w:szCs w:val="28"/>
              </w:rPr>
            </w:pPr>
          </w:p>
        </w:tc>
        <w:tc>
          <w:tcPr>
            <w:tcW w:w="1219" w:type="dxa"/>
            <w:tcBorders>
              <w:top w:val="nil"/>
              <w:left w:val="nil"/>
              <w:bottom w:val="single" w:sz="4" w:space="0" w:color="auto"/>
              <w:right w:val="nil"/>
            </w:tcBorders>
            <w:shd w:val="clear" w:color="auto" w:fill="auto"/>
          </w:tcPr>
          <w:p w14:paraId="364F48F3" w14:textId="6FE766D7" w:rsidR="00F03525" w:rsidRPr="008852C0" w:rsidRDefault="004728CA"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52,004</w:t>
            </w:r>
          </w:p>
        </w:tc>
        <w:tc>
          <w:tcPr>
            <w:tcW w:w="210" w:type="dxa"/>
            <w:shd w:val="clear" w:color="auto" w:fill="auto"/>
          </w:tcPr>
          <w:p w14:paraId="1AAE54F7" w14:textId="7AB4842B" w:rsidR="00F03525" w:rsidRPr="008852C0"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shd w:val="clear" w:color="auto" w:fill="auto"/>
          </w:tcPr>
          <w:p w14:paraId="2CFE5489" w14:textId="414DD577" w:rsidR="00F03525" w:rsidRPr="008852C0" w:rsidRDefault="00B9227A"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(28,470)</w:t>
            </w:r>
          </w:p>
        </w:tc>
        <w:tc>
          <w:tcPr>
            <w:tcW w:w="180" w:type="dxa"/>
            <w:shd w:val="clear" w:color="auto" w:fill="auto"/>
          </w:tcPr>
          <w:p w14:paraId="33FDC637" w14:textId="7682EEAB" w:rsidR="00F03525" w:rsidRPr="008852C0"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shd w:val="clear" w:color="auto" w:fill="auto"/>
          </w:tcPr>
          <w:p w14:paraId="29A9F988" w14:textId="3D3E0150" w:rsidR="00F03525" w:rsidRPr="008852C0" w:rsidRDefault="00E949E8"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43,707</w:t>
            </w:r>
          </w:p>
        </w:tc>
      </w:tr>
      <w:tr w:rsidR="00F03525" w:rsidRPr="008852C0" w14:paraId="0AA2F252" w14:textId="77777777" w:rsidTr="00A04908">
        <w:tc>
          <w:tcPr>
            <w:tcW w:w="3520" w:type="dxa"/>
            <w:hideMark/>
          </w:tcPr>
          <w:p w14:paraId="5F3152B0" w14:textId="77777777" w:rsidR="00F03525" w:rsidRPr="008852C0" w:rsidRDefault="00F03525" w:rsidP="00F03525">
            <w:pPr>
              <w:tabs>
                <w:tab w:val="clear" w:pos="227"/>
              </w:tabs>
              <w:spacing w:line="240" w:lineRule="auto"/>
              <w:ind w:left="237" w:firstLine="13"/>
              <w:rPr>
                <w:rFonts w:ascii="Browallia New" w:hAnsi="Browallia New" w:cs="Browallia New"/>
                <w:sz w:val="28"/>
                <w:szCs w:val="28"/>
              </w:rPr>
            </w:pPr>
            <w:r w:rsidRPr="008852C0">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shd w:val="clear" w:color="auto" w:fill="auto"/>
            <w:vAlign w:val="bottom"/>
          </w:tcPr>
          <w:p w14:paraId="023E0787" w14:textId="7B9F19DC" w:rsidR="00F03525" w:rsidRPr="008852C0"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lang w:val="en-GB"/>
              </w:rPr>
              <w:t>1,602,660</w:t>
            </w:r>
          </w:p>
        </w:tc>
        <w:tc>
          <w:tcPr>
            <w:tcW w:w="180" w:type="dxa"/>
            <w:shd w:val="clear" w:color="auto" w:fill="auto"/>
          </w:tcPr>
          <w:p w14:paraId="20B37480" w14:textId="117FB63C" w:rsidR="00F03525" w:rsidRPr="008852C0" w:rsidRDefault="00F03525" w:rsidP="00F03525">
            <w:pPr>
              <w:spacing w:line="240" w:lineRule="auto"/>
              <w:ind w:right="851"/>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shd w:val="clear" w:color="auto" w:fill="auto"/>
          </w:tcPr>
          <w:p w14:paraId="1F891DA8" w14:textId="2CD267B4" w:rsidR="00F03525" w:rsidRPr="008852C0" w:rsidRDefault="00B9227A"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508,204</w:t>
            </w:r>
          </w:p>
        </w:tc>
        <w:tc>
          <w:tcPr>
            <w:tcW w:w="210" w:type="dxa"/>
            <w:shd w:val="clear" w:color="auto" w:fill="auto"/>
          </w:tcPr>
          <w:p w14:paraId="6A4387A0" w14:textId="7A3F5ABB" w:rsidR="00F03525" w:rsidRPr="008852C0"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shd w:val="clear" w:color="auto" w:fill="auto"/>
          </w:tcPr>
          <w:p w14:paraId="3BB6FDE9" w14:textId="06D93B3C" w:rsidR="00F03525" w:rsidRPr="008852C0" w:rsidRDefault="00E949E8"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(57,470)</w:t>
            </w:r>
          </w:p>
        </w:tc>
        <w:tc>
          <w:tcPr>
            <w:tcW w:w="180" w:type="dxa"/>
            <w:shd w:val="clear" w:color="auto" w:fill="auto"/>
          </w:tcPr>
          <w:p w14:paraId="7637A5FD" w14:textId="180AFC8D" w:rsidR="00F03525" w:rsidRPr="008852C0"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shd w:val="clear" w:color="auto" w:fill="auto"/>
          </w:tcPr>
          <w:p w14:paraId="4FE7CCA7" w14:textId="4D28A9A9" w:rsidR="00F03525" w:rsidRPr="008852C0" w:rsidRDefault="00E949E8"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2,053,</w:t>
            </w:r>
            <w:r w:rsidR="00213A28" w:rsidRPr="008852C0">
              <w:rPr>
                <w:rFonts w:ascii="Browallia New" w:hAnsi="Browallia New" w:cs="Browallia New"/>
                <w:sz w:val="28"/>
                <w:szCs w:val="28"/>
              </w:rPr>
              <w:t>394</w:t>
            </w:r>
          </w:p>
        </w:tc>
      </w:tr>
      <w:bookmarkEnd w:id="0"/>
    </w:tbl>
    <w:p w14:paraId="734F0843" w14:textId="77777777" w:rsidR="00BD0DCE" w:rsidRPr="008852C0" w:rsidRDefault="00BD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65D6F0B" w14:textId="77777777" w:rsidR="00F0764D" w:rsidRPr="008852C0"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61B7C0" w14:textId="77777777" w:rsidR="00F0764D" w:rsidRPr="008852C0"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9397034" w14:textId="77777777" w:rsidR="00AB7A8E" w:rsidRPr="008852C0"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550F80E" w14:textId="77777777" w:rsidR="00AB7A8E" w:rsidRPr="008852C0"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6C70EA4" w14:textId="77777777" w:rsidR="00AB7A8E" w:rsidRPr="008852C0"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49E5CB0" w14:textId="77777777" w:rsidR="00AB7A8E" w:rsidRPr="008852C0"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38" w:type="dxa"/>
        <w:tblInd w:w="336" w:type="dxa"/>
        <w:tblLayout w:type="fixed"/>
        <w:tblCellMar>
          <w:left w:w="46" w:type="dxa"/>
          <w:right w:w="46" w:type="dxa"/>
        </w:tblCellMar>
        <w:tblLook w:val="0000" w:firstRow="0" w:lastRow="0" w:firstColumn="0" w:lastColumn="0" w:noHBand="0" w:noVBand="0"/>
      </w:tblPr>
      <w:tblGrid>
        <w:gridCol w:w="3492"/>
        <w:gridCol w:w="1260"/>
        <w:gridCol w:w="180"/>
        <w:gridCol w:w="1222"/>
        <w:gridCol w:w="180"/>
        <w:gridCol w:w="1276"/>
        <w:gridCol w:w="180"/>
        <w:gridCol w:w="1248"/>
      </w:tblGrid>
      <w:tr w:rsidR="0068660D" w:rsidRPr="008852C0" w14:paraId="39712DAE" w14:textId="77777777" w:rsidTr="00AB7A8E">
        <w:trPr>
          <w:tblHeader/>
        </w:trPr>
        <w:tc>
          <w:tcPr>
            <w:tcW w:w="3492" w:type="dxa"/>
          </w:tcPr>
          <w:p w14:paraId="5DCE87D0" w14:textId="40F8F65B" w:rsidR="0068660D" w:rsidRPr="008852C0" w:rsidRDefault="0068660D" w:rsidP="00AB7A8E">
            <w:pPr>
              <w:tabs>
                <w:tab w:val="clear" w:pos="227"/>
              </w:tabs>
              <w:spacing w:line="240" w:lineRule="auto"/>
              <w:rPr>
                <w:rFonts w:ascii="Browallia New" w:hAnsi="Browallia New" w:cs="Browallia New"/>
                <w:sz w:val="28"/>
                <w:szCs w:val="28"/>
                <w:u w:val="single"/>
                <w:cs/>
              </w:rPr>
            </w:pPr>
            <w:r w:rsidRPr="008852C0">
              <w:rPr>
                <w:rFonts w:ascii="Browallia New" w:hAnsi="Browallia New" w:cs="Browallia New"/>
                <w:sz w:val="28"/>
                <w:szCs w:val="28"/>
                <w:u w:val="single"/>
              </w:rPr>
              <w:lastRenderedPageBreak/>
              <w:br w:type="page"/>
            </w:r>
          </w:p>
        </w:tc>
        <w:tc>
          <w:tcPr>
            <w:tcW w:w="1260" w:type="dxa"/>
            <w:vAlign w:val="bottom"/>
          </w:tcPr>
          <w:p w14:paraId="573D1E90" w14:textId="77777777" w:rsidR="0068660D" w:rsidRPr="008852C0"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8852C0"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13B7A615" w14:textId="77777777" w:rsidR="0068660D" w:rsidRPr="008852C0"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8852C0"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8852C0"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8852C0">
              <w:rPr>
                <w:rFonts w:ascii="Browallia New" w:hAnsi="Browallia New" w:cs="Browallia New"/>
                <w:sz w:val="28"/>
                <w:szCs w:val="28"/>
              </w:rPr>
              <w:t>(</w:t>
            </w:r>
            <w:proofErr w:type="gramStart"/>
            <w:r w:rsidRPr="008852C0">
              <w:rPr>
                <w:rFonts w:ascii="Browallia New" w:hAnsi="Browallia New" w:cs="Browallia New"/>
                <w:sz w:val="28"/>
                <w:szCs w:val="28"/>
                <w:cs/>
              </w:rPr>
              <w:t>หน่วย :</w:t>
            </w:r>
            <w:proofErr w:type="gramEnd"/>
            <w:r w:rsidRPr="008852C0">
              <w:rPr>
                <w:rFonts w:ascii="Browallia New" w:hAnsi="Browallia New" w:cs="Browallia New"/>
                <w:sz w:val="28"/>
                <w:szCs w:val="28"/>
                <w:cs/>
              </w:rPr>
              <w:t xml:space="preserve"> พันบาท)</w:t>
            </w:r>
          </w:p>
        </w:tc>
      </w:tr>
      <w:tr w:rsidR="009F11B4" w:rsidRPr="008852C0" w14:paraId="7AADA4FD" w14:textId="77777777" w:rsidTr="00AB7A8E">
        <w:trPr>
          <w:tblHeader/>
        </w:trPr>
        <w:tc>
          <w:tcPr>
            <w:tcW w:w="3492" w:type="dxa"/>
          </w:tcPr>
          <w:p w14:paraId="45F22F7F" w14:textId="77777777" w:rsidR="009F11B4" w:rsidRPr="008852C0"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6" w:type="dxa"/>
            <w:gridSpan w:val="7"/>
            <w:tcBorders>
              <w:bottom w:val="single" w:sz="4" w:space="0" w:color="auto"/>
            </w:tcBorders>
          </w:tcPr>
          <w:p w14:paraId="7714F952" w14:textId="12CA43D7" w:rsidR="009F11B4" w:rsidRPr="008852C0" w:rsidRDefault="009F11B4" w:rsidP="001B4041">
            <w:pPr>
              <w:tabs>
                <w:tab w:val="left" w:pos="5059"/>
              </w:tabs>
              <w:spacing w:line="240" w:lineRule="auto"/>
              <w:ind w:right="851"/>
              <w:jc w:val="center"/>
              <w:rPr>
                <w:rFonts w:ascii="Browallia New" w:hAnsi="Browallia New" w:cs="Browallia New"/>
                <w:sz w:val="28"/>
                <w:szCs w:val="28"/>
                <w:cs/>
              </w:rPr>
            </w:pPr>
            <w:r w:rsidRPr="008852C0">
              <w:rPr>
                <w:rFonts w:ascii="Browallia New" w:hAnsi="Browallia New" w:cs="Browallia New"/>
                <w:sz w:val="28"/>
                <w:szCs w:val="28"/>
                <w:cs/>
              </w:rPr>
              <w:t xml:space="preserve">                 </w:t>
            </w:r>
            <w:r w:rsidR="009150F9" w:rsidRPr="008852C0">
              <w:rPr>
                <w:rFonts w:ascii="Browallia New" w:hAnsi="Browallia New" w:cs="Browallia New"/>
                <w:sz w:val="28"/>
                <w:szCs w:val="28"/>
                <w:cs/>
              </w:rPr>
              <w:t>ข้อมูลทาง</w:t>
            </w:r>
            <w:r w:rsidRPr="008852C0">
              <w:rPr>
                <w:rFonts w:ascii="Browallia New" w:hAnsi="Browallia New" w:cs="Browallia New"/>
                <w:sz w:val="28"/>
                <w:szCs w:val="28"/>
                <w:cs/>
              </w:rPr>
              <w:t>การเงินเฉพาะบริษัท</w:t>
            </w:r>
          </w:p>
        </w:tc>
      </w:tr>
      <w:tr w:rsidR="00A91B22" w:rsidRPr="008852C0" w14:paraId="6AFBAACF" w14:textId="77777777" w:rsidTr="00AB7A8E">
        <w:trPr>
          <w:tblHeader/>
        </w:trPr>
        <w:tc>
          <w:tcPr>
            <w:tcW w:w="3492" w:type="dxa"/>
          </w:tcPr>
          <w:p w14:paraId="729F74D2" w14:textId="77777777" w:rsidR="00A91B22" w:rsidRPr="008852C0" w:rsidRDefault="00A91B22" w:rsidP="00A91B22">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3E4170A3" w:rsidR="00A91B22" w:rsidRPr="008852C0" w:rsidRDefault="003B3B06" w:rsidP="00A91B22">
            <w:pPr>
              <w:tabs>
                <w:tab w:val="clear" w:pos="907"/>
              </w:tabs>
              <w:spacing w:line="240" w:lineRule="auto"/>
              <w:ind w:left="-46" w:right="-45"/>
              <w:jc w:val="center"/>
              <w:rPr>
                <w:rFonts w:ascii="Browallia New" w:hAnsi="Browallia New" w:cs="Browallia New"/>
                <w:sz w:val="28"/>
                <w:szCs w:val="28"/>
              </w:rPr>
            </w:pPr>
            <w:r w:rsidRPr="008852C0">
              <w:rPr>
                <w:rFonts w:ascii="Browallia New" w:hAnsi="Browallia New" w:cs="Browallia New"/>
                <w:sz w:val="28"/>
                <w:szCs w:val="28"/>
              </w:rPr>
              <w:t>1</w:t>
            </w:r>
            <w:r w:rsidR="00A91B22" w:rsidRPr="008852C0">
              <w:rPr>
                <w:rFonts w:ascii="Browallia New" w:hAnsi="Browallia New" w:cs="Browallia New"/>
                <w:sz w:val="28"/>
                <w:szCs w:val="28"/>
                <w:cs/>
              </w:rPr>
              <w:t xml:space="preserve"> มกราคม </w:t>
            </w:r>
            <w:r w:rsidRPr="008852C0">
              <w:rPr>
                <w:rFonts w:ascii="Browallia New" w:hAnsi="Browallia New" w:cs="Browallia New"/>
                <w:sz w:val="28"/>
                <w:szCs w:val="28"/>
              </w:rPr>
              <w:t>256</w:t>
            </w:r>
            <w:r w:rsidR="008852C0" w:rsidRPr="008852C0">
              <w:rPr>
                <w:rFonts w:ascii="Browallia New" w:hAnsi="Browallia New" w:cs="Browallia New"/>
                <w:sz w:val="28"/>
                <w:szCs w:val="28"/>
              </w:rPr>
              <w:t>7</w:t>
            </w:r>
          </w:p>
        </w:tc>
        <w:tc>
          <w:tcPr>
            <w:tcW w:w="180" w:type="dxa"/>
          </w:tcPr>
          <w:p w14:paraId="53B49025" w14:textId="77777777" w:rsidR="00A91B22" w:rsidRPr="008852C0" w:rsidRDefault="00A91B22" w:rsidP="00A91B22">
            <w:pPr>
              <w:tabs>
                <w:tab w:val="clear" w:pos="907"/>
              </w:tabs>
              <w:spacing w:line="240" w:lineRule="auto"/>
              <w:ind w:left="-46" w:right="-45"/>
              <w:jc w:val="center"/>
              <w:rPr>
                <w:rFonts w:ascii="Browallia New" w:hAnsi="Browallia New" w:cs="Browallia New"/>
                <w:sz w:val="28"/>
                <w:szCs w:val="28"/>
              </w:rPr>
            </w:pPr>
          </w:p>
        </w:tc>
        <w:tc>
          <w:tcPr>
            <w:tcW w:w="1222" w:type="dxa"/>
            <w:tcBorders>
              <w:top w:val="nil"/>
              <w:left w:val="nil"/>
              <w:bottom w:val="single" w:sz="4" w:space="0" w:color="auto"/>
              <w:right w:val="nil"/>
            </w:tcBorders>
          </w:tcPr>
          <w:p w14:paraId="5C14421B" w14:textId="77777777" w:rsidR="00A91B22" w:rsidRPr="008852C0"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8852C0" w:rsidRDefault="00A91B22" w:rsidP="00A91B22">
            <w:pPr>
              <w:tabs>
                <w:tab w:val="clear" w:pos="907"/>
              </w:tabs>
              <w:spacing w:line="240" w:lineRule="auto"/>
              <w:ind w:left="-46" w:right="-45"/>
              <w:jc w:val="center"/>
              <w:rPr>
                <w:rFonts w:ascii="Browallia New" w:hAnsi="Browallia New" w:cs="Browallia New"/>
                <w:sz w:val="28"/>
                <w:szCs w:val="28"/>
                <w:cs/>
              </w:rPr>
            </w:pPr>
            <w:r w:rsidRPr="008852C0">
              <w:rPr>
                <w:rFonts w:ascii="Browallia New" w:hAnsi="Browallia New" w:cs="Browallia New"/>
                <w:sz w:val="28"/>
                <w:szCs w:val="28"/>
                <w:cs/>
              </w:rPr>
              <w:t>เพิ่ม</w:t>
            </w:r>
            <w:r w:rsidRPr="008852C0">
              <w:rPr>
                <w:rStyle w:val="PageNumber"/>
                <w:rFonts w:ascii="Browallia New" w:hAnsi="Browallia New" w:cs="Browallia New"/>
                <w:sz w:val="28"/>
                <w:szCs w:val="28"/>
                <w:cs/>
              </w:rPr>
              <w:t>ขึ้น</w:t>
            </w:r>
          </w:p>
        </w:tc>
        <w:tc>
          <w:tcPr>
            <w:tcW w:w="180" w:type="dxa"/>
          </w:tcPr>
          <w:p w14:paraId="261257B7" w14:textId="77777777" w:rsidR="00A91B22" w:rsidRPr="008852C0" w:rsidRDefault="00A91B22" w:rsidP="00A91B22">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1063DF35" w14:textId="77777777" w:rsidR="00A91B22" w:rsidRPr="008852C0"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8852C0" w:rsidRDefault="00A91B22" w:rsidP="00A91B22">
            <w:pPr>
              <w:tabs>
                <w:tab w:val="clear" w:pos="907"/>
              </w:tabs>
              <w:spacing w:line="240" w:lineRule="auto"/>
              <w:ind w:left="-46" w:right="-45"/>
              <w:jc w:val="center"/>
              <w:rPr>
                <w:rFonts w:ascii="Browallia New" w:hAnsi="Browallia New" w:cs="Browallia New"/>
                <w:sz w:val="28"/>
                <w:szCs w:val="28"/>
                <w:cs/>
              </w:rPr>
            </w:pPr>
            <w:r w:rsidRPr="008852C0">
              <w:rPr>
                <w:rFonts w:ascii="Browallia New" w:hAnsi="Browallia New" w:cs="Browallia New"/>
                <w:sz w:val="28"/>
                <w:szCs w:val="28"/>
                <w:cs/>
              </w:rPr>
              <w:t>ลดลง</w:t>
            </w:r>
          </w:p>
        </w:tc>
        <w:tc>
          <w:tcPr>
            <w:tcW w:w="180" w:type="dxa"/>
          </w:tcPr>
          <w:p w14:paraId="45E8F033" w14:textId="77777777" w:rsidR="00A91B22" w:rsidRPr="008852C0" w:rsidRDefault="00A91B22" w:rsidP="00A91B22">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42D461BA" w:rsidR="00A91B22" w:rsidRPr="008852C0" w:rsidRDefault="00266C91" w:rsidP="00A91B22">
            <w:pPr>
              <w:tabs>
                <w:tab w:val="clear" w:pos="907"/>
              </w:tabs>
              <w:spacing w:line="240" w:lineRule="auto"/>
              <w:ind w:left="-46" w:right="-45"/>
              <w:jc w:val="center"/>
              <w:rPr>
                <w:rFonts w:ascii="Browallia New" w:hAnsi="Browallia New" w:cs="Browallia New"/>
                <w:sz w:val="28"/>
                <w:szCs w:val="28"/>
                <w:lang w:val="en-GB"/>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F0764D" w:rsidRPr="008852C0">
              <w:rPr>
                <w:rFonts w:ascii="Browallia New" w:hAnsi="Browallia New" w:cs="Browallia New"/>
                <w:sz w:val="28"/>
                <w:szCs w:val="28"/>
              </w:rPr>
              <w:t>2567</w:t>
            </w:r>
          </w:p>
        </w:tc>
      </w:tr>
      <w:tr w:rsidR="009F11B4" w:rsidRPr="008852C0" w14:paraId="6465FCA9" w14:textId="77777777" w:rsidTr="00AB7A8E">
        <w:trPr>
          <w:cantSplit/>
          <w:trHeight w:hRule="exact" w:val="216"/>
        </w:trPr>
        <w:tc>
          <w:tcPr>
            <w:tcW w:w="3492" w:type="dxa"/>
          </w:tcPr>
          <w:p w14:paraId="53D4A89B" w14:textId="5F9772D6" w:rsidR="009F11B4" w:rsidRPr="008852C0"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8852C0"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8852C0" w:rsidRDefault="009F11B4" w:rsidP="001B4041">
            <w:pPr>
              <w:spacing w:line="240" w:lineRule="auto"/>
              <w:ind w:right="851"/>
              <w:jc w:val="right"/>
              <w:rPr>
                <w:rFonts w:ascii="Browallia New" w:hAnsi="Browallia New" w:cs="Browallia New"/>
              </w:rPr>
            </w:pPr>
          </w:p>
        </w:tc>
        <w:tc>
          <w:tcPr>
            <w:tcW w:w="1222" w:type="dxa"/>
            <w:vAlign w:val="center"/>
          </w:tcPr>
          <w:p w14:paraId="177DD547" w14:textId="77777777" w:rsidR="009F11B4" w:rsidRPr="008852C0"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8852C0"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8852C0"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8852C0"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8852C0" w:rsidRDefault="009F11B4" w:rsidP="001B4041">
            <w:pPr>
              <w:spacing w:line="240" w:lineRule="auto"/>
              <w:ind w:right="74"/>
              <w:jc w:val="right"/>
              <w:rPr>
                <w:rFonts w:ascii="Browallia New" w:hAnsi="Browallia New" w:cs="Browallia New"/>
              </w:rPr>
            </w:pPr>
          </w:p>
        </w:tc>
      </w:tr>
      <w:tr w:rsidR="007F2B9A" w:rsidRPr="008852C0" w14:paraId="5D15A63F" w14:textId="77777777" w:rsidTr="00A04908">
        <w:trPr>
          <w:cantSplit/>
        </w:trPr>
        <w:tc>
          <w:tcPr>
            <w:tcW w:w="6154" w:type="dxa"/>
            <w:gridSpan w:val="4"/>
            <w:vAlign w:val="center"/>
          </w:tcPr>
          <w:p w14:paraId="166FEF52" w14:textId="5AB900A6" w:rsidR="007F2B9A" w:rsidRPr="008852C0" w:rsidRDefault="007F2B9A" w:rsidP="0022419D">
            <w:pPr>
              <w:tabs>
                <w:tab w:val="clear" w:pos="3742"/>
              </w:tabs>
              <w:spacing w:line="240" w:lineRule="auto"/>
              <w:ind w:left="250" w:right="175" w:hanging="180"/>
              <w:rPr>
                <w:rFonts w:ascii="Browallia New" w:hAnsi="Browallia New" w:cs="Browallia New"/>
                <w:sz w:val="28"/>
                <w:szCs w:val="28"/>
              </w:rPr>
            </w:pPr>
            <w:r w:rsidRPr="008852C0">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8852C0"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8852C0"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8852C0"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8852C0" w:rsidRDefault="007F2B9A" w:rsidP="007F2B9A">
            <w:pPr>
              <w:spacing w:line="240" w:lineRule="auto"/>
              <w:ind w:right="74"/>
              <w:jc w:val="right"/>
              <w:rPr>
                <w:rFonts w:ascii="Browallia New" w:hAnsi="Browallia New" w:cs="Browallia New"/>
                <w:sz w:val="28"/>
                <w:szCs w:val="28"/>
              </w:rPr>
            </w:pPr>
          </w:p>
        </w:tc>
      </w:tr>
      <w:tr w:rsidR="007F2B9A" w:rsidRPr="008852C0" w14:paraId="03EF2450" w14:textId="77777777" w:rsidTr="00AB7A8E">
        <w:trPr>
          <w:cantSplit/>
        </w:trPr>
        <w:tc>
          <w:tcPr>
            <w:tcW w:w="3492" w:type="dxa"/>
          </w:tcPr>
          <w:p w14:paraId="379AD57B" w14:textId="77777777" w:rsidR="007F2B9A" w:rsidRPr="008852C0" w:rsidRDefault="007F2B9A" w:rsidP="007F2B9A">
            <w:pPr>
              <w:tabs>
                <w:tab w:val="clear" w:pos="227"/>
              </w:tabs>
              <w:spacing w:line="240" w:lineRule="auto"/>
              <w:ind w:left="237" w:hanging="177"/>
              <w:rPr>
                <w:rFonts w:ascii="Browallia New" w:hAnsi="Browallia New" w:cs="Browallia New"/>
                <w:sz w:val="28"/>
                <w:szCs w:val="28"/>
                <w:cs/>
              </w:rPr>
            </w:pPr>
            <w:r w:rsidRPr="008852C0">
              <w:rPr>
                <w:rFonts w:ascii="Browallia New" w:hAnsi="Browallia New" w:cs="Browallia New"/>
                <w:sz w:val="28"/>
                <w:szCs w:val="28"/>
                <w:cs/>
              </w:rPr>
              <w:t>บริษัทย่อย</w:t>
            </w:r>
          </w:p>
        </w:tc>
        <w:tc>
          <w:tcPr>
            <w:tcW w:w="1260" w:type="dxa"/>
            <w:vAlign w:val="bottom"/>
          </w:tcPr>
          <w:p w14:paraId="49FCB3B6" w14:textId="77777777" w:rsidR="007F2B9A" w:rsidRPr="008852C0"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8852C0"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24BFD638" w14:textId="77777777" w:rsidR="007F2B9A" w:rsidRPr="008852C0"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8852C0"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8852C0"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8852C0"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8852C0"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602E52" w:rsidRPr="008852C0" w14:paraId="2CC67C9F" w14:textId="77777777" w:rsidTr="00AB7A8E">
        <w:trPr>
          <w:cantSplit/>
        </w:trPr>
        <w:tc>
          <w:tcPr>
            <w:tcW w:w="3492" w:type="dxa"/>
          </w:tcPr>
          <w:p w14:paraId="309ED94E" w14:textId="77777777" w:rsidR="00602E52" w:rsidRPr="008852C0" w:rsidRDefault="00602E52" w:rsidP="00602E52">
            <w:pPr>
              <w:tabs>
                <w:tab w:val="clear" w:pos="227"/>
              </w:tabs>
              <w:spacing w:line="240" w:lineRule="auto"/>
              <w:ind w:left="237"/>
              <w:rPr>
                <w:rFonts w:ascii="Browallia New" w:hAnsi="Browallia New" w:cs="Browallia New"/>
                <w:sz w:val="28"/>
                <w:szCs w:val="28"/>
                <w:lang w:val="en-GB"/>
              </w:rPr>
            </w:pPr>
            <w:r w:rsidRPr="008852C0">
              <w:rPr>
                <w:rFonts w:ascii="Browallia New" w:hAnsi="Browallia New" w:cs="Browallia New"/>
                <w:sz w:val="28"/>
                <w:szCs w:val="28"/>
                <w:cs/>
              </w:rPr>
              <w:t>เงินกู้ยืม</w:t>
            </w:r>
          </w:p>
        </w:tc>
        <w:tc>
          <w:tcPr>
            <w:tcW w:w="1260" w:type="dxa"/>
          </w:tcPr>
          <w:p w14:paraId="590362EC" w14:textId="74B6F6E1"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354,650</w:t>
            </w:r>
          </w:p>
        </w:tc>
        <w:tc>
          <w:tcPr>
            <w:tcW w:w="180" w:type="dxa"/>
          </w:tcPr>
          <w:p w14:paraId="71F6CC8D" w14:textId="77777777"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24122EBE" w14:textId="4BE65C8C" w:rsidR="00602E52" w:rsidRPr="008852C0" w:rsidRDefault="00860BFC"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25,000</w:t>
            </w:r>
          </w:p>
        </w:tc>
        <w:tc>
          <w:tcPr>
            <w:tcW w:w="180" w:type="dxa"/>
            <w:tcBorders>
              <w:left w:val="nil"/>
              <w:right w:val="nil"/>
            </w:tcBorders>
          </w:tcPr>
          <w:p w14:paraId="6897E9B1" w14:textId="77777777" w:rsidR="00602E52" w:rsidRPr="008852C0" w:rsidRDefault="00602E52" w:rsidP="00602E5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1BD07FB1" w:rsidR="00602E52" w:rsidRPr="008852C0" w:rsidRDefault="00860BFC"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8852C0">
              <w:rPr>
                <w:rFonts w:ascii="Browallia New" w:hAnsi="Browallia New" w:cs="Browallia New"/>
                <w:sz w:val="28"/>
                <w:szCs w:val="28"/>
                <w:cs/>
              </w:rPr>
              <w:t>(</w:t>
            </w:r>
            <w:r w:rsidRPr="008852C0">
              <w:rPr>
                <w:rFonts w:ascii="Browallia New" w:hAnsi="Browallia New" w:cs="Browallia New"/>
                <w:sz w:val="28"/>
                <w:szCs w:val="28"/>
              </w:rPr>
              <w:t>232,420</w:t>
            </w:r>
            <w:r w:rsidRPr="008852C0">
              <w:rPr>
                <w:rFonts w:ascii="Browallia New" w:hAnsi="Browallia New" w:cs="Browallia New"/>
                <w:sz w:val="28"/>
                <w:szCs w:val="28"/>
                <w:cs/>
              </w:rPr>
              <w:t>)</w:t>
            </w:r>
          </w:p>
        </w:tc>
        <w:tc>
          <w:tcPr>
            <w:tcW w:w="180" w:type="dxa"/>
            <w:tcBorders>
              <w:left w:val="nil"/>
              <w:right w:val="nil"/>
            </w:tcBorders>
          </w:tcPr>
          <w:p w14:paraId="6F3598E0" w14:textId="77777777" w:rsidR="00602E52" w:rsidRPr="008852C0" w:rsidRDefault="00602E52" w:rsidP="0060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21E83669" w:rsidR="00602E52" w:rsidRPr="008852C0" w:rsidRDefault="00860BFC"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147,230</w:t>
            </w:r>
          </w:p>
        </w:tc>
      </w:tr>
      <w:tr w:rsidR="00602E52" w:rsidRPr="008852C0" w14:paraId="4FA0CE7C" w14:textId="77777777" w:rsidTr="00AB7A8E">
        <w:trPr>
          <w:cantSplit/>
        </w:trPr>
        <w:tc>
          <w:tcPr>
            <w:tcW w:w="3492" w:type="dxa"/>
            <w:vAlign w:val="bottom"/>
          </w:tcPr>
          <w:p w14:paraId="55A7BC99" w14:textId="77777777" w:rsidR="00602E52" w:rsidRPr="008852C0" w:rsidRDefault="00602E52" w:rsidP="00602E52">
            <w:pPr>
              <w:tabs>
                <w:tab w:val="clear" w:pos="227"/>
              </w:tabs>
              <w:spacing w:line="240" w:lineRule="auto"/>
              <w:ind w:left="237"/>
              <w:rPr>
                <w:rFonts w:ascii="Browallia New" w:hAnsi="Browallia New" w:cs="Browallia New"/>
                <w:sz w:val="28"/>
                <w:szCs w:val="28"/>
                <w:cs/>
              </w:rPr>
            </w:pPr>
            <w:r w:rsidRPr="008852C0">
              <w:rPr>
                <w:rFonts w:ascii="Browallia New" w:hAnsi="Browallia New" w:cs="Browallia New"/>
                <w:sz w:val="28"/>
                <w:szCs w:val="28"/>
                <w:cs/>
              </w:rPr>
              <w:t>ดอกเบี้ยค้างจ่าย</w:t>
            </w:r>
          </w:p>
        </w:tc>
        <w:tc>
          <w:tcPr>
            <w:tcW w:w="1260" w:type="dxa"/>
          </w:tcPr>
          <w:p w14:paraId="1EFB1572" w14:textId="2A2A08D4"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6,267</w:t>
            </w:r>
          </w:p>
        </w:tc>
        <w:tc>
          <w:tcPr>
            <w:tcW w:w="180" w:type="dxa"/>
          </w:tcPr>
          <w:p w14:paraId="2172846B" w14:textId="77777777"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414EB3B8" w14:textId="61962EA8" w:rsidR="00602E52" w:rsidRPr="008852C0" w:rsidRDefault="00860BFC"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8,378</w:t>
            </w:r>
          </w:p>
        </w:tc>
        <w:tc>
          <w:tcPr>
            <w:tcW w:w="180" w:type="dxa"/>
            <w:tcBorders>
              <w:left w:val="nil"/>
              <w:right w:val="nil"/>
            </w:tcBorders>
          </w:tcPr>
          <w:p w14:paraId="03517230" w14:textId="77777777" w:rsidR="00602E52" w:rsidRPr="008852C0" w:rsidRDefault="00602E52" w:rsidP="00602E5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5342A237" w:rsidR="00602E52" w:rsidRPr="008852C0" w:rsidRDefault="00860BFC"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cs/>
              </w:rPr>
              <w:t>(</w:t>
            </w:r>
            <w:r w:rsidRPr="008852C0">
              <w:rPr>
                <w:rFonts w:ascii="Browallia New" w:hAnsi="Browallia New" w:cs="Browallia New"/>
                <w:sz w:val="28"/>
                <w:szCs w:val="28"/>
              </w:rPr>
              <w:t>12,830</w:t>
            </w:r>
            <w:r w:rsidRPr="008852C0">
              <w:rPr>
                <w:rFonts w:ascii="Browallia New" w:hAnsi="Browallia New" w:cs="Browallia New"/>
                <w:sz w:val="28"/>
                <w:szCs w:val="28"/>
                <w:cs/>
              </w:rPr>
              <w:t>)</w:t>
            </w:r>
          </w:p>
        </w:tc>
        <w:tc>
          <w:tcPr>
            <w:tcW w:w="180" w:type="dxa"/>
            <w:tcBorders>
              <w:left w:val="nil"/>
              <w:right w:val="nil"/>
            </w:tcBorders>
          </w:tcPr>
          <w:p w14:paraId="30414E77" w14:textId="77777777" w:rsidR="00602E52" w:rsidRPr="008852C0" w:rsidRDefault="00602E52" w:rsidP="0060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2A4664DA" w:rsidR="00602E52" w:rsidRPr="008852C0" w:rsidRDefault="00860BFC"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1,815</w:t>
            </w:r>
          </w:p>
        </w:tc>
      </w:tr>
      <w:tr w:rsidR="00602E52" w:rsidRPr="008852C0" w14:paraId="7F8C8F71" w14:textId="77777777" w:rsidTr="00AB7A8E">
        <w:trPr>
          <w:cantSplit/>
          <w:trHeight w:hRule="exact" w:val="251"/>
        </w:trPr>
        <w:tc>
          <w:tcPr>
            <w:tcW w:w="3492" w:type="dxa"/>
            <w:vAlign w:val="bottom"/>
          </w:tcPr>
          <w:p w14:paraId="34B755E6" w14:textId="77777777" w:rsidR="00602E52" w:rsidRPr="008852C0" w:rsidRDefault="00602E52" w:rsidP="00602E52">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602E52" w:rsidRPr="008852C0" w:rsidRDefault="00602E52" w:rsidP="00602E52">
            <w:pPr>
              <w:spacing w:line="240" w:lineRule="auto"/>
              <w:ind w:left="-45" w:right="23"/>
              <w:jc w:val="right"/>
              <w:rPr>
                <w:rFonts w:ascii="Browallia New" w:hAnsi="Browallia New" w:cs="Browallia New"/>
              </w:rPr>
            </w:pPr>
          </w:p>
        </w:tc>
        <w:tc>
          <w:tcPr>
            <w:tcW w:w="1222" w:type="dxa"/>
            <w:tcBorders>
              <w:left w:val="nil"/>
              <w:right w:val="nil"/>
            </w:tcBorders>
          </w:tcPr>
          <w:p w14:paraId="30FF2715" w14:textId="6E47567F"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602E52" w:rsidRPr="008852C0" w14:paraId="091C7A93" w14:textId="77777777" w:rsidTr="00AB7A8E">
        <w:trPr>
          <w:cantSplit/>
        </w:trPr>
        <w:tc>
          <w:tcPr>
            <w:tcW w:w="3492" w:type="dxa"/>
            <w:vAlign w:val="bottom"/>
          </w:tcPr>
          <w:p w14:paraId="1180A7D3" w14:textId="26B71452" w:rsidR="00602E52" w:rsidRPr="008852C0" w:rsidRDefault="00602E52" w:rsidP="00602E52">
            <w:pPr>
              <w:spacing w:line="240" w:lineRule="auto"/>
              <w:ind w:left="250" w:right="851" w:hanging="148"/>
              <w:jc w:val="both"/>
              <w:rPr>
                <w:rFonts w:ascii="Browallia New" w:hAnsi="Browallia New" w:cs="Browallia New"/>
                <w:sz w:val="28"/>
                <w:szCs w:val="28"/>
              </w:rPr>
            </w:pPr>
            <w:r w:rsidRPr="008852C0">
              <w:rPr>
                <w:rFonts w:ascii="Browallia New" w:hAnsi="Browallia New" w:cs="Browallia New"/>
                <w:sz w:val="28"/>
                <w:szCs w:val="28"/>
                <w:cs/>
              </w:rPr>
              <w:t>บุคคลและบริษัทที่เกี่ยวข้อง</w:t>
            </w:r>
          </w:p>
        </w:tc>
        <w:tc>
          <w:tcPr>
            <w:tcW w:w="1260" w:type="dxa"/>
            <w:vAlign w:val="bottom"/>
          </w:tcPr>
          <w:p w14:paraId="0FB2F1F8" w14:textId="78757E76"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vAlign w:val="bottom"/>
          </w:tcPr>
          <w:p w14:paraId="5EF95FEE" w14:textId="77777777" w:rsidR="00602E52" w:rsidRPr="008852C0" w:rsidRDefault="00602E52" w:rsidP="00602E52">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1FE20714" w14:textId="4C0E78B5"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tcBorders>
              <w:left w:val="nil"/>
              <w:right w:val="nil"/>
            </w:tcBorders>
            <w:vAlign w:val="bottom"/>
          </w:tcPr>
          <w:p w14:paraId="3D364708" w14:textId="77777777"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76" w:type="dxa"/>
            <w:tcBorders>
              <w:left w:val="nil"/>
              <w:right w:val="nil"/>
            </w:tcBorders>
          </w:tcPr>
          <w:p w14:paraId="664FE3A8" w14:textId="1D3D19AB"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lang w:val="en-GB"/>
              </w:rPr>
            </w:pPr>
          </w:p>
        </w:tc>
        <w:tc>
          <w:tcPr>
            <w:tcW w:w="180" w:type="dxa"/>
            <w:tcBorders>
              <w:left w:val="nil"/>
              <w:right w:val="nil"/>
            </w:tcBorders>
            <w:vAlign w:val="bottom"/>
          </w:tcPr>
          <w:p w14:paraId="21DD977F" w14:textId="77777777"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48" w:type="dxa"/>
          </w:tcPr>
          <w:p w14:paraId="4D09B974" w14:textId="41CE2A64"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r>
      <w:tr w:rsidR="00602E52" w:rsidRPr="008852C0" w14:paraId="72A4243B" w14:textId="77777777" w:rsidTr="00AB7A8E">
        <w:trPr>
          <w:cantSplit/>
        </w:trPr>
        <w:tc>
          <w:tcPr>
            <w:tcW w:w="3492" w:type="dxa"/>
          </w:tcPr>
          <w:p w14:paraId="24970E4E" w14:textId="271E8745" w:rsidR="00602E52" w:rsidRPr="008852C0" w:rsidRDefault="00602E52" w:rsidP="00602E52">
            <w:pPr>
              <w:spacing w:line="240" w:lineRule="auto"/>
              <w:ind w:left="250" w:right="851"/>
              <w:jc w:val="both"/>
              <w:rPr>
                <w:rFonts w:ascii="Browallia New" w:hAnsi="Browallia New" w:cs="Browallia New"/>
                <w:sz w:val="28"/>
                <w:szCs w:val="28"/>
              </w:rPr>
            </w:pPr>
            <w:r w:rsidRPr="008852C0">
              <w:rPr>
                <w:rFonts w:ascii="Browallia New" w:hAnsi="Browallia New" w:cs="Browallia New"/>
                <w:sz w:val="28"/>
                <w:szCs w:val="28"/>
                <w:cs/>
              </w:rPr>
              <w:t>เงินกู้ยืม</w:t>
            </w:r>
          </w:p>
        </w:tc>
        <w:tc>
          <w:tcPr>
            <w:tcW w:w="1260" w:type="dxa"/>
            <w:shd w:val="clear" w:color="auto" w:fill="auto"/>
          </w:tcPr>
          <w:p w14:paraId="520C82F4" w14:textId="29A186DB"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lang w:val="en-GB"/>
              </w:rPr>
              <w:t>1,350,887</w:t>
            </w:r>
          </w:p>
        </w:tc>
        <w:tc>
          <w:tcPr>
            <w:tcW w:w="180" w:type="dxa"/>
            <w:shd w:val="clear" w:color="auto" w:fill="auto"/>
            <w:vAlign w:val="bottom"/>
          </w:tcPr>
          <w:p w14:paraId="4508A275" w14:textId="77777777" w:rsidR="00602E52" w:rsidRPr="008852C0" w:rsidRDefault="00602E52" w:rsidP="00602E52">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774D37D8" w14:textId="34238E9A" w:rsidR="00602E52" w:rsidRPr="008852C0" w:rsidRDefault="00C00BB9"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8852C0">
              <w:rPr>
                <w:rFonts w:ascii="Browallia New" w:hAnsi="Browallia New" w:cs="Browallia New"/>
                <w:sz w:val="28"/>
                <w:szCs w:val="28"/>
                <w:lang w:val="en-GB"/>
              </w:rPr>
              <w:t>109,200</w:t>
            </w:r>
          </w:p>
        </w:tc>
        <w:tc>
          <w:tcPr>
            <w:tcW w:w="180" w:type="dxa"/>
            <w:tcBorders>
              <w:left w:val="nil"/>
              <w:right w:val="nil"/>
            </w:tcBorders>
          </w:tcPr>
          <w:p w14:paraId="68645566" w14:textId="77777777"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tcPr>
          <w:p w14:paraId="6C2D14AD" w14:textId="43D2B8E1" w:rsidR="00602E52" w:rsidRPr="008852C0" w:rsidRDefault="00867437"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rPr>
              <w:t>(21,000)</w:t>
            </w:r>
          </w:p>
        </w:tc>
        <w:tc>
          <w:tcPr>
            <w:tcW w:w="180" w:type="dxa"/>
            <w:tcBorders>
              <w:left w:val="nil"/>
              <w:right w:val="nil"/>
            </w:tcBorders>
          </w:tcPr>
          <w:p w14:paraId="187F1CE6" w14:textId="77777777"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Pr>
          <w:p w14:paraId="5F845455" w14:textId="3076C907" w:rsidR="00602E52" w:rsidRPr="008852C0" w:rsidRDefault="0086743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8852C0">
              <w:rPr>
                <w:rFonts w:ascii="Browallia New" w:hAnsi="Browallia New" w:cs="Browallia New"/>
                <w:sz w:val="28"/>
                <w:szCs w:val="28"/>
                <w:lang w:val="en-GB"/>
              </w:rPr>
              <w:t>1,439,087</w:t>
            </w:r>
          </w:p>
        </w:tc>
      </w:tr>
      <w:tr w:rsidR="00602E52" w:rsidRPr="008852C0" w14:paraId="551EBDD2" w14:textId="77777777" w:rsidTr="00AB7A8E">
        <w:trPr>
          <w:cantSplit/>
        </w:trPr>
        <w:tc>
          <w:tcPr>
            <w:tcW w:w="3492" w:type="dxa"/>
            <w:vAlign w:val="bottom"/>
          </w:tcPr>
          <w:p w14:paraId="1E0EE618" w14:textId="57F58349" w:rsidR="00602E52" w:rsidRPr="008852C0" w:rsidRDefault="00602E52" w:rsidP="00602E52">
            <w:pPr>
              <w:spacing w:line="240" w:lineRule="auto"/>
              <w:ind w:left="250" w:right="851"/>
              <w:jc w:val="both"/>
              <w:rPr>
                <w:rFonts w:ascii="Browallia New" w:hAnsi="Browallia New" w:cs="Browallia New"/>
                <w:sz w:val="28"/>
                <w:szCs w:val="28"/>
              </w:rPr>
            </w:pPr>
            <w:r w:rsidRPr="008852C0">
              <w:rPr>
                <w:rFonts w:ascii="Browallia New" w:hAnsi="Browallia New" w:cs="Browallia New"/>
                <w:sz w:val="28"/>
                <w:szCs w:val="28"/>
                <w:cs/>
              </w:rPr>
              <w:t>ดอกเบี้ยค้างจ่าย</w:t>
            </w:r>
          </w:p>
        </w:tc>
        <w:tc>
          <w:tcPr>
            <w:tcW w:w="1260" w:type="dxa"/>
            <w:shd w:val="clear" w:color="auto" w:fill="auto"/>
          </w:tcPr>
          <w:p w14:paraId="3C9DE788" w14:textId="34BF513B"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8852C0">
              <w:rPr>
                <w:rFonts w:ascii="Browallia New" w:hAnsi="Browallia New" w:cs="Browallia New"/>
                <w:sz w:val="28"/>
                <w:szCs w:val="28"/>
                <w:lang w:val="en-GB"/>
              </w:rPr>
              <w:t>19,109</w:t>
            </w:r>
          </w:p>
        </w:tc>
        <w:tc>
          <w:tcPr>
            <w:tcW w:w="180" w:type="dxa"/>
            <w:shd w:val="clear" w:color="auto" w:fill="auto"/>
            <w:vAlign w:val="bottom"/>
          </w:tcPr>
          <w:p w14:paraId="10C82AD2" w14:textId="77777777" w:rsidR="00602E52" w:rsidRPr="008852C0" w:rsidRDefault="00602E52" w:rsidP="00602E52">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shd w:val="clear" w:color="auto" w:fill="auto"/>
          </w:tcPr>
          <w:p w14:paraId="6A1F68AB" w14:textId="7A54F324" w:rsidR="00602E52" w:rsidRPr="008852C0" w:rsidRDefault="007061BC"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8852C0">
              <w:rPr>
                <w:rFonts w:ascii="Browallia New" w:hAnsi="Browallia New" w:cs="Browallia New"/>
                <w:sz w:val="28"/>
                <w:szCs w:val="28"/>
                <w:lang w:val="en-GB"/>
              </w:rPr>
              <w:t>42,167</w:t>
            </w:r>
          </w:p>
        </w:tc>
        <w:tc>
          <w:tcPr>
            <w:tcW w:w="180" w:type="dxa"/>
            <w:tcBorders>
              <w:left w:val="nil"/>
              <w:right w:val="nil"/>
            </w:tcBorders>
            <w:shd w:val="clear" w:color="auto" w:fill="auto"/>
          </w:tcPr>
          <w:p w14:paraId="51FF52AB" w14:textId="77777777"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shd w:val="clear" w:color="auto" w:fill="auto"/>
          </w:tcPr>
          <w:p w14:paraId="4B134F33" w14:textId="4C24087C" w:rsidR="00602E52" w:rsidRPr="008852C0" w:rsidRDefault="007B1240"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8852C0">
              <w:rPr>
                <w:rFonts w:ascii="Browallia New" w:hAnsi="Browallia New" w:cs="Browallia New"/>
                <w:sz w:val="28"/>
                <w:szCs w:val="28"/>
                <w:lang w:val="en-GB"/>
              </w:rPr>
              <w:t>(20,146)</w:t>
            </w:r>
          </w:p>
        </w:tc>
        <w:tc>
          <w:tcPr>
            <w:tcW w:w="180" w:type="dxa"/>
            <w:tcBorders>
              <w:left w:val="nil"/>
              <w:right w:val="nil"/>
            </w:tcBorders>
            <w:shd w:val="clear" w:color="auto" w:fill="auto"/>
          </w:tcPr>
          <w:p w14:paraId="3ED232A4" w14:textId="77777777"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Pr>
          <w:p w14:paraId="20ED92A0" w14:textId="1C406467" w:rsidR="00602E52" w:rsidRPr="008852C0" w:rsidRDefault="006E07FF"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8852C0">
              <w:rPr>
                <w:rFonts w:ascii="Browallia New" w:hAnsi="Browallia New" w:cs="Browallia New"/>
                <w:sz w:val="28"/>
                <w:szCs w:val="28"/>
              </w:rPr>
              <w:t>41,130</w:t>
            </w:r>
          </w:p>
        </w:tc>
      </w:tr>
      <w:tr w:rsidR="00602E52" w:rsidRPr="008852C0" w14:paraId="7C859633" w14:textId="77777777" w:rsidTr="00AB7A8E">
        <w:trPr>
          <w:cantSplit/>
        </w:trPr>
        <w:tc>
          <w:tcPr>
            <w:tcW w:w="3492" w:type="dxa"/>
          </w:tcPr>
          <w:p w14:paraId="1764F5E3" w14:textId="0D9CA567" w:rsidR="00602E52" w:rsidRPr="008852C0" w:rsidRDefault="00602E52" w:rsidP="00602E52">
            <w:pPr>
              <w:spacing w:line="240" w:lineRule="auto"/>
              <w:ind w:right="851" w:firstLine="102"/>
              <w:jc w:val="both"/>
              <w:rPr>
                <w:rFonts w:ascii="Browallia New" w:hAnsi="Browallia New" w:cs="Browallia New"/>
                <w:sz w:val="28"/>
                <w:szCs w:val="28"/>
              </w:rPr>
            </w:pPr>
            <w:r w:rsidRPr="008852C0">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tcPr>
          <w:p w14:paraId="1739BBB7" w14:textId="2A9C1DD3"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852C0">
              <w:rPr>
                <w:rFonts w:ascii="Browallia New" w:hAnsi="Browallia New" w:cs="Browallia New"/>
                <w:sz w:val="28"/>
                <w:szCs w:val="28"/>
                <w:lang w:val="en-GB"/>
              </w:rPr>
              <w:t>1,730,913</w:t>
            </w:r>
          </w:p>
        </w:tc>
        <w:tc>
          <w:tcPr>
            <w:tcW w:w="180" w:type="dxa"/>
            <w:shd w:val="clear" w:color="auto" w:fill="auto"/>
            <w:vAlign w:val="bottom"/>
          </w:tcPr>
          <w:p w14:paraId="1CE32271" w14:textId="77777777" w:rsidR="00602E52" w:rsidRPr="008852C0" w:rsidRDefault="00602E52" w:rsidP="00602E52">
            <w:pPr>
              <w:spacing w:line="240" w:lineRule="auto"/>
              <w:ind w:left="-45" w:right="23"/>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50ACFD0D" w14:textId="01E1ACBA" w:rsidR="00602E52" w:rsidRPr="008852C0" w:rsidRDefault="00F2799A"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8852C0">
              <w:rPr>
                <w:rFonts w:ascii="Browallia New" w:hAnsi="Browallia New" w:cs="Browallia New"/>
                <w:sz w:val="28"/>
                <w:szCs w:val="28"/>
                <w:lang w:val="en-GB"/>
              </w:rPr>
              <w:t>184,745</w:t>
            </w:r>
          </w:p>
        </w:tc>
        <w:tc>
          <w:tcPr>
            <w:tcW w:w="180" w:type="dxa"/>
            <w:tcBorders>
              <w:left w:val="nil"/>
              <w:right w:val="nil"/>
            </w:tcBorders>
          </w:tcPr>
          <w:p w14:paraId="1774B7D0" w14:textId="77777777" w:rsidR="00602E52" w:rsidRPr="008852C0"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top w:val="single" w:sz="4" w:space="0" w:color="auto"/>
              <w:left w:val="nil"/>
              <w:bottom w:val="single" w:sz="12" w:space="0" w:color="auto"/>
              <w:right w:val="nil"/>
            </w:tcBorders>
          </w:tcPr>
          <w:p w14:paraId="73BC631A" w14:textId="00FDD480" w:rsidR="00602E52" w:rsidRPr="008852C0" w:rsidRDefault="00D2056F"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r w:rsidR="0063457A" w:rsidRPr="008852C0">
              <w:rPr>
                <w:rFonts w:ascii="Browallia New" w:hAnsi="Browallia New" w:cs="Browallia New"/>
                <w:sz w:val="28"/>
                <w:szCs w:val="28"/>
                <w:lang w:val="en-GB"/>
              </w:rPr>
              <w:t>286,</w:t>
            </w:r>
            <w:r w:rsidRPr="008852C0">
              <w:rPr>
                <w:rFonts w:ascii="Browallia New" w:hAnsi="Browallia New" w:cs="Browallia New"/>
                <w:sz w:val="28"/>
                <w:szCs w:val="28"/>
                <w:lang w:val="en-GB"/>
              </w:rPr>
              <w:t>396</w:t>
            </w:r>
            <w:r w:rsidRPr="008852C0">
              <w:rPr>
                <w:rFonts w:ascii="Browallia New" w:hAnsi="Browallia New" w:cs="Browallia New"/>
                <w:sz w:val="28"/>
                <w:szCs w:val="28"/>
                <w:cs/>
                <w:lang w:val="en-GB"/>
              </w:rPr>
              <w:t>)</w:t>
            </w:r>
          </w:p>
        </w:tc>
        <w:tc>
          <w:tcPr>
            <w:tcW w:w="180" w:type="dxa"/>
            <w:tcBorders>
              <w:left w:val="nil"/>
              <w:right w:val="nil"/>
            </w:tcBorders>
          </w:tcPr>
          <w:p w14:paraId="1D32D3A9" w14:textId="77777777" w:rsidR="00602E52" w:rsidRPr="008852C0"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Borders>
              <w:top w:val="single" w:sz="4" w:space="0" w:color="auto"/>
              <w:bottom w:val="single" w:sz="12" w:space="0" w:color="auto"/>
            </w:tcBorders>
          </w:tcPr>
          <w:p w14:paraId="41EEAD92" w14:textId="6498A6DE" w:rsidR="00602E52" w:rsidRPr="008852C0" w:rsidRDefault="008852C0"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8852C0">
              <w:rPr>
                <w:rFonts w:ascii="Browallia New" w:hAnsi="Browallia New" w:cs="Browallia New"/>
                <w:sz w:val="28"/>
                <w:szCs w:val="28"/>
              </w:rPr>
              <w:t>1</w:t>
            </w:r>
            <w:r w:rsidR="00651064" w:rsidRPr="008852C0">
              <w:rPr>
                <w:rFonts w:ascii="Browallia New" w:hAnsi="Browallia New" w:cs="Browallia New"/>
                <w:sz w:val="28"/>
                <w:szCs w:val="28"/>
                <w:lang w:val="en-GB"/>
              </w:rPr>
              <w:t>,</w:t>
            </w:r>
            <w:r w:rsidRPr="008852C0">
              <w:rPr>
                <w:rFonts w:ascii="Browallia New" w:hAnsi="Browallia New" w:cs="Browallia New"/>
                <w:sz w:val="28"/>
                <w:szCs w:val="28"/>
              </w:rPr>
              <w:t>629</w:t>
            </w:r>
            <w:r w:rsidR="00651064" w:rsidRPr="008852C0">
              <w:rPr>
                <w:rFonts w:ascii="Browallia New" w:hAnsi="Browallia New" w:cs="Browallia New"/>
                <w:sz w:val="28"/>
                <w:szCs w:val="28"/>
                <w:lang w:val="en-GB"/>
              </w:rPr>
              <w:t>,</w:t>
            </w:r>
            <w:r w:rsidRPr="008852C0">
              <w:rPr>
                <w:rFonts w:ascii="Browallia New" w:hAnsi="Browallia New" w:cs="Browallia New"/>
                <w:sz w:val="28"/>
                <w:szCs w:val="28"/>
              </w:rPr>
              <w:t>262</w:t>
            </w:r>
          </w:p>
        </w:tc>
      </w:tr>
    </w:tbl>
    <w:p w14:paraId="71DD5FED" w14:textId="77777777" w:rsidR="00F0764D" w:rsidRPr="008852C0" w:rsidRDefault="00F0764D" w:rsidP="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2B7B2C7" w14:textId="03651C8C" w:rsidR="00E75DEC" w:rsidRPr="008852C0" w:rsidRDefault="00E75DEC"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t>ลูกหนี้ตามสัญญาเช่าซื้อ</w:t>
      </w:r>
      <w:r w:rsidRPr="008852C0">
        <w:rPr>
          <w:rFonts w:ascii="Browallia New" w:hAnsi="Browallia New" w:cs="Browallia New"/>
          <w:b/>
          <w:bCs/>
          <w:sz w:val="28"/>
          <w:szCs w:val="28"/>
          <w:lang w:val="en-GB"/>
        </w:rPr>
        <w:t xml:space="preserve"> </w:t>
      </w:r>
    </w:p>
    <w:p w14:paraId="58B1929C" w14:textId="77777777" w:rsidR="00F32A11" w:rsidRPr="008852C0"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94" w:type="dxa"/>
        <w:tblInd w:w="360" w:type="dxa"/>
        <w:tblLayout w:type="fixed"/>
        <w:tblLook w:val="0000" w:firstRow="0" w:lastRow="0" w:firstColumn="0" w:lastColumn="0" w:noHBand="0" w:noVBand="0"/>
      </w:tblPr>
      <w:tblGrid>
        <w:gridCol w:w="2154"/>
        <w:gridCol w:w="870"/>
        <w:gridCol w:w="831"/>
        <w:gridCol w:w="841"/>
        <w:gridCol w:w="850"/>
        <w:gridCol w:w="793"/>
        <w:gridCol w:w="828"/>
        <w:gridCol w:w="954"/>
        <w:gridCol w:w="973"/>
      </w:tblGrid>
      <w:tr w:rsidR="00F32A11" w:rsidRPr="008852C0" w14:paraId="56EB5CAF" w14:textId="77777777" w:rsidTr="00A04908">
        <w:trPr>
          <w:tblHeader/>
        </w:trPr>
        <w:tc>
          <w:tcPr>
            <w:tcW w:w="2154" w:type="dxa"/>
          </w:tcPr>
          <w:p w14:paraId="2F524749"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0285827B" w14:textId="77777777" w:rsidR="00F32A11" w:rsidRPr="008852C0" w:rsidRDefault="00F32A11" w:rsidP="007932B2">
            <w:pPr>
              <w:spacing w:line="240" w:lineRule="auto"/>
              <w:ind w:right="-45"/>
              <w:jc w:val="right"/>
              <w:rPr>
                <w:rFonts w:ascii="Browallia New" w:hAnsi="Browallia New" w:cs="Browallia New"/>
                <w:sz w:val="22"/>
                <w:szCs w:val="22"/>
                <w:cs/>
              </w:rPr>
            </w:pPr>
            <w:r w:rsidRPr="008852C0">
              <w:rPr>
                <w:rFonts w:ascii="Browallia New" w:hAnsi="Browallia New" w:cs="Browallia New"/>
                <w:sz w:val="22"/>
                <w:szCs w:val="22"/>
                <w:cs/>
              </w:rPr>
              <w:t xml:space="preserve">(หน่วย </w:t>
            </w:r>
            <w:r w:rsidRPr="008852C0">
              <w:rPr>
                <w:rFonts w:ascii="Browallia New" w:hAnsi="Browallia New" w:cs="Browallia New"/>
                <w:sz w:val="22"/>
                <w:szCs w:val="22"/>
                <w:lang w:val="en-GB"/>
              </w:rPr>
              <w:t xml:space="preserve">: </w:t>
            </w:r>
            <w:r w:rsidRPr="008852C0">
              <w:rPr>
                <w:rFonts w:ascii="Browallia New" w:hAnsi="Browallia New" w:cs="Browallia New"/>
                <w:sz w:val="22"/>
                <w:szCs w:val="22"/>
                <w:cs/>
              </w:rPr>
              <w:t>พันบาท)</w:t>
            </w:r>
          </w:p>
        </w:tc>
      </w:tr>
      <w:tr w:rsidR="00F32A11" w:rsidRPr="008852C0" w14:paraId="6519BA1E" w14:textId="77777777" w:rsidTr="00A04908">
        <w:trPr>
          <w:tblHeader/>
        </w:trPr>
        <w:tc>
          <w:tcPr>
            <w:tcW w:w="2154" w:type="dxa"/>
          </w:tcPr>
          <w:p w14:paraId="1E4F81AA"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6B2E2A4D" w14:textId="3612E6B9" w:rsidR="00F32A11" w:rsidRPr="008852C0" w:rsidRDefault="00843EF7"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8852C0">
              <w:rPr>
                <w:rFonts w:ascii="Browallia New" w:hAnsi="Browallia New" w:cs="Browallia New"/>
                <w:sz w:val="22"/>
                <w:szCs w:val="22"/>
                <w:cs/>
              </w:rPr>
              <w:t>ข้อมูล</w:t>
            </w:r>
            <w:r w:rsidR="00252271" w:rsidRPr="008852C0">
              <w:rPr>
                <w:rFonts w:ascii="Browallia New" w:hAnsi="Browallia New" w:cs="Browallia New"/>
                <w:sz w:val="22"/>
                <w:szCs w:val="22"/>
                <w:cs/>
              </w:rPr>
              <w:t>ทาง</w:t>
            </w:r>
            <w:r w:rsidR="00F32A11" w:rsidRPr="008852C0">
              <w:rPr>
                <w:rFonts w:ascii="Browallia New" w:hAnsi="Browallia New" w:cs="Browallia New"/>
                <w:sz w:val="22"/>
                <w:szCs w:val="22"/>
                <w:cs/>
              </w:rPr>
              <w:t>การเงินรวม</w:t>
            </w:r>
          </w:p>
        </w:tc>
      </w:tr>
      <w:tr w:rsidR="00F32A11" w:rsidRPr="008852C0" w14:paraId="3A2847D2" w14:textId="77777777" w:rsidTr="00A04908">
        <w:trPr>
          <w:tblHeader/>
        </w:trPr>
        <w:tc>
          <w:tcPr>
            <w:tcW w:w="2154" w:type="dxa"/>
          </w:tcPr>
          <w:p w14:paraId="2705EB57" w14:textId="77777777" w:rsidR="00F32A11" w:rsidRPr="008852C0"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8852C0" w:rsidRDefault="00F32A11" w:rsidP="007932B2">
            <w:pP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cs/>
              </w:rPr>
              <w:t>ส่วนที่ถึงกำหนดชำระ</w:t>
            </w:r>
          </w:p>
          <w:p w14:paraId="1DFDB365" w14:textId="77777777" w:rsidR="00F32A11" w:rsidRPr="008852C0"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8852C0"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cs/>
              </w:rPr>
              <w:t>ส่วนที่ถึงกำหนดชำระ</w:t>
            </w:r>
          </w:p>
          <w:p w14:paraId="00C1B8F4" w14:textId="77777777" w:rsidR="00F32A11" w:rsidRPr="008852C0" w:rsidRDefault="00F32A11" w:rsidP="007932B2">
            <w:pP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cs/>
              </w:rPr>
              <w:t>เกินกว่าหนึ่งปี</w:t>
            </w:r>
          </w:p>
          <w:p w14:paraId="22E1293B" w14:textId="77777777" w:rsidR="00F32A11" w:rsidRPr="008852C0"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8852C0">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8852C0"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cs/>
              </w:rPr>
              <w:t>ส่วนที่ถึงกำหนดชำระเกินกว่าห้าปี</w:t>
            </w:r>
          </w:p>
        </w:tc>
        <w:tc>
          <w:tcPr>
            <w:tcW w:w="1927" w:type="dxa"/>
            <w:gridSpan w:val="2"/>
            <w:vAlign w:val="bottom"/>
          </w:tcPr>
          <w:p w14:paraId="5CDA34CB" w14:textId="2706E5AF" w:rsidR="00F32A11" w:rsidRPr="008852C0"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8852C0">
              <w:rPr>
                <w:rFonts w:ascii="Browallia New" w:hAnsi="Browallia New" w:cs="Browallia New"/>
                <w:sz w:val="22"/>
                <w:szCs w:val="22"/>
                <w:cs/>
              </w:rPr>
              <w:t>รวม</w:t>
            </w:r>
          </w:p>
        </w:tc>
      </w:tr>
      <w:tr w:rsidR="00266C91" w:rsidRPr="008852C0" w14:paraId="532BEBE2" w14:textId="77777777" w:rsidTr="00A04908">
        <w:trPr>
          <w:tblHeader/>
        </w:trPr>
        <w:tc>
          <w:tcPr>
            <w:tcW w:w="2154" w:type="dxa"/>
          </w:tcPr>
          <w:p w14:paraId="36580D05" w14:textId="77777777" w:rsidR="00266C91" w:rsidRPr="008852C0" w:rsidRDefault="00266C91" w:rsidP="00266C9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68F644AE"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31" w:type="dxa"/>
            <w:vAlign w:val="bottom"/>
          </w:tcPr>
          <w:p w14:paraId="5200DA4A" w14:textId="2D8D75AE"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841" w:type="dxa"/>
            <w:vAlign w:val="bottom"/>
          </w:tcPr>
          <w:p w14:paraId="05C339CE" w14:textId="1F3A7024"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50" w:type="dxa"/>
            <w:vAlign w:val="bottom"/>
          </w:tcPr>
          <w:p w14:paraId="2D8D3D0C" w14:textId="3C879F78"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793" w:type="dxa"/>
            <w:vAlign w:val="bottom"/>
          </w:tcPr>
          <w:p w14:paraId="1E6BCB74" w14:textId="3B0B62B6"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28" w:type="dxa"/>
            <w:vAlign w:val="bottom"/>
          </w:tcPr>
          <w:p w14:paraId="2868EFAB" w14:textId="37F1856E"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954" w:type="dxa"/>
            <w:vAlign w:val="bottom"/>
          </w:tcPr>
          <w:p w14:paraId="5CBF3462" w14:textId="1E72B2B7"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973" w:type="dxa"/>
            <w:vAlign w:val="bottom"/>
          </w:tcPr>
          <w:p w14:paraId="2E497576" w14:textId="3481DA2D"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r>
      <w:tr w:rsidR="00F32A11" w:rsidRPr="008852C0" w14:paraId="7EFBC38B" w14:textId="77777777" w:rsidTr="00A04908">
        <w:trPr>
          <w:trHeight w:val="243"/>
        </w:trPr>
        <w:tc>
          <w:tcPr>
            <w:tcW w:w="2154" w:type="dxa"/>
          </w:tcPr>
          <w:p w14:paraId="570529E5" w14:textId="77777777" w:rsidR="00F32A11" w:rsidRPr="008852C0"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8852C0" w:rsidRDefault="00F32A11" w:rsidP="007932B2">
            <w:pPr>
              <w:pStyle w:val="InsideAddress"/>
              <w:tabs>
                <w:tab w:val="decimal" w:pos="834"/>
              </w:tabs>
              <w:ind w:left="-114"/>
              <w:rPr>
                <w:rFonts w:ascii="Browallia New" w:hAnsi="Browallia New" w:cs="Browallia New"/>
                <w:sz w:val="22"/>
                <w:szCs w:val="22"/>
              </w:rPr>
            </w:pPr>
          </w:p>
        </w:tc>
        <w:tc>
          <w:tcPr>
            <w:tcW w:w="831" w:type="dxa"/>
          </w:tcPr>
          <w:p w14:paraId="3929236F" w14:textId="77777777" w:rsidR="00F32A11" w:rsidRPr="008852C0" w:rsidRDefault="00F32A11" w:rsidP="007932B2">
            <w:pPr>
              <w:pStyle w:val="InsideAddress"/>
              <w:tabs>
                <w:tab w:val="decimal" w:pos="834"/>
              </w:tabs>
              <w:ind w:left="-114"/>
              <w:rPr>
                <w:rFonts w:ascii="Browallia New" w:hAnsi="Browallia New" w:cs="Browallia New"/>
                <w:sz w:val="22"/>
                <w:szCs w:val="22"/>
              </w:rPr>
            </w:pPr>
          </w:p>
        </w:tc>
        <w:tc>
          <w:tcPr>
            <w:tcW w:w="841" w:type="dxa"/>
          </w:tcPr>
          <w:p w14:paraId="7A4139C1" w14:textId="77777777" w:rsidR="00F32A11" w:rsidRPr="008852C0"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3351988D" w14:textId="77777777" w:rsidR="00F32A11" w:rsidRPr="008852C0"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793" w:type="dxa"/>
          </w:tcPr>
          <w:p w14:paraId="5C562161" w14:textId="77777777" w:rsidR="00F32A11" w:rsidRPr="008852C0" w:rsidRDefault="00F32A11" w:rsidP="007932B2">
            <w:pPr>
              <w:tabs>
                <w:tab w:val="clear" w:pos="680"/>
                <w:tab w:val="clear" w:pos="907"/>
              </w:tabs>
              <w:spacing w:line="240" w:lineRule="auto"/>
              <w:ind w:left="-114"/>
              <w:rPr>
                <w:rFonts w:ascii="Browallia New" w:hAnsi="Browallia New" w:cs="Browallia New"/>
                <w:sz w:val="22"/>
                <w:szCs w:val="22"/>
              </w:rPr>
            </w:pPr>
          </w:p>
        </w:tc>
        <w:tc>
          <w:tcPr>
            <w:tcW w:w="828" w:type="dxa"/>
          </w:tcPr>
          <w:p w14:paraId="6F4B5D01" w14:textId="77777777" w:rsidR="00F32A11" w:rsidRPr="008852C0" w:rsidRDefault="00F32A11" w:rsidP="007932B2">
            <w:pPr>
              <w:tabs>
                <w:tab w:val="clear" w:pos="680"/>
                <w:tab w:val="clear" w:pos="907"/>
              </w:tabs>
              <w:spacing w:line="240" w:lineRule="auto"/>
              <w:ind w:left="-114"/>
              <w:rPr>
                <w:rFonts w:ascii="Browallia New" w:hAnsi="Browallia New" w:cs="Browallia New"/>
                <w:sz w:val="22"/>
                <w:szCs w:val="22"/>
              </w:rPr>
            </w:pPr>
          </w:p>
        </w:tc>
        <w:tc>
          <w:tcPr>
            <w:tcW w:w="954" w:type="dxa"/>
          </w:tcPr>
          <w:p w14:paraId="393BD63E" w14:textId="77777777" w:rsidR="00F32A11" w:rsidRPr="008852C0" w:rsidRDefault="00F32A11" w:rsidP="007932B2">
            <w:pPr>
              <w:pStyle w:val="InsideAddress"/>
              <w:tabs>
                <w:tab w:val="decimal" w:pos="792"/>
              </w:tabs>
              <w:ind w:left="-114"/>
              <w:rPr>
                <w:rFonts w:ascii="Browallia New" w:hAnsi="Browallia New" w:cs="Browallia New"/>
                <w:sz w:val="22"/>
                <w:szCs w:val="22"/>
              </w:rPr>
            </w:pPr>
          </w:p>
        </w:tc>
        <w:tc>
          <w:tcPr>
            <w:tcW w:w="973" w:type="dxa"/>
          </w:tcPr>
          <w:p w14:paraId="4796CB22" w14:textId="77777777" w:rsidR="00F32A11" w:rsidRPr="008852C0" w:rsidRDefault="00F32A11" w:rsidP="007932B2">
            <w:pPr>
              <w:pStyle w:val="InsideAddress"/>
              <w:ind w:left="-114"/>
              <w:rPr>
                <w:rFonts w:ascii="Browallia New" w:hAnsi="Browallia New" w:cs="Browallia New"/>
                <w:sz w:val="22"/>
                <w:szCs w:val="22"/>
              </w:rPr>
            </w:pPr>
          </w:p>
        </w:tc>
      </w:tr>
      <w:tr w:rsidR="001D465B" w:rsidRPr="008852C0" w14:paraId="6A591BE7" w14:textId="77777777" w:rsidTr="00C85BB8">
        <w:tc>
          <w:tcPr>
            <w:tcW w:w="2154" w:type="dxa"/>
          </w:tcPr>
          <w:p w14:paraId="1B89B6CA" w14:textId="77777777" w:rsidR="001D465B" w:rsidRPr="008852C0" w:rsidRDefault="001D465B" w:rsidP="00C85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8852C0">
              <w:rPr>
                <w:rFonts w:ascii="Browallia New" w:hAnsi="Browallia New" w:cs="Browallia New"/>
                <w:sz w:val="22"/>
                <w:szCs w:val="22"/>
                <w:cs/>
              </w:rPr>
              <w:t>ลูกหนี้ตามสัญญาเช่าซื้อ</w:t>
            </w:r>
          </w:p>
        </w:tc>
        <w:tc>
          <w:tcPr>
            <w:tcW w:w="870" w:type="dxa"/>
            <w:shd w:val="clear" w:color="auto" w:fill="auto"/>
          </w:tcPr>
          <w:p w14:paraId="0D3630A3" w14:textId="2CE365C4" w:rsidR="001D465B" w:rsidRPr="008852C0" w:rsidRDefault="00B7632C"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1,936,752</w:t>
            </w:r>
          </w:p>
        </w:tc>
        <w:tc>
          <w:tcPr>
            <w:tcW w:w="831" w:type="dxa"/>
            <w:shd w:val="clear" w:color="auto" w:fill="auto"/>
          </w:tcPr>
          <w:p w14:paraId="72F49B1A" w14:textId="111E7093" w:rsidR="001D465B" w:rsidRPr="008852C0" w:rsidRDefault="001D465B"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1,982,900</w:t>
            </w:r>
          </w:p>
        </w:tc>
        <w:tc>
          <w:tcPr>
            <w:tcW w:w="841" w:type="dxa"/>
            <w:shd w:val="clear" w:color="auto" w:fill="auto"/>
          </w:tcPr>
          <w:p w14:paraId="2CEF35FF" w14:textId="3A1F0C7E" w:rsidR="001D465B" w:rsidRPr="008852C0" w:rsidRDefault="00E172C8"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2,324,386</w:t>
            </w:r>
          </w:p>
        </w:tc>
        <w:tc>
          <w:tcPr>
            <w:tcW w:w="850" w:type="dxa"/>
            <w:shd w:val="clear" w:color="auto" w:fill="auto"/>
          </w:tcPr>
          <w:p w14:paraId="6FF753B9" w14:textId="48DCD637" w:rsidR="001D465B" w:rsidRPr="008852C0" w:rsidRDefault="001D465B"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2,330,595</w:t>
            </w:r>
          </w:p>
        </w:tc>
        <w:tc>
          <w:tcPr>
            <w:tcW w:w="793" w:type="dxa"/>
            <w:shd w:val="clear" w:color="auto" w:fill="auto"/>
          </w:tcPr>
          <w:p w14:paraId="7E53C31C" w14:textId="106BBFDB" w:rsidR="001D465B" w:rsidRPr="008852C0" w:rsidRDefault="008852C0"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202</w:t>
            </w:r>
            <w:r w:rsidR="006D7864" w:rsidRPr="008852C0">
              <w:rPr>
                <w:rFonts w:ascii="Browallia New" w:hAnsi="Browallia New" w:cs="Browallia New"/>
                <w:sz w:val="22"/>
                <w:szCs w:val="22"/>
              </w:rPr>
              <w:t>,</w:t>
            </w:r>
            <w:r w:rsidRPr="008852C0">
              <w:rPr>
                <w:rFonts w:ascii="Browallia New" w:hAnsi="Browallia New" w:cs="Browallia New"/>
                <w:sz w:val="22"/>
                <w:szCs w:val="22"/>
              </w:rPr>
              <w:t>801</w:t>
            </w:r>
          </w:p>
        </w:tc>
        <w:tc>
          <w:tcPr>
            <w:tcW w:w="828" w:type="dxa"/>
            <w:shd w:val="clear" w:color="auto" w:fill="auto"/>
            <w:vAlign w:val="bottom"/>
          </w:tcPr>
          <w:p w14:paraId="6E710061" w14:textId="49BB2403" w:rsidR="001D465B" w:rsidRPr="008852C0" w:rsidRDefault="00E30456"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199,594</w:t>
            </w:r>
          </w:p>
        </w:tc>
        <w:tc>
          <w:tcPr>
            <w:tcW w:w="954" w:type="dxa"/>
            <w:shd w:val="clear" w:color="auto" w:fill="auto"/>
          </w:tcPr>
          <w:p w14:paraId="00288925" w14:textId="4A5790A9" w:rsidR="001D465B" w:rsidRPr="008852C0" w:rsidRDefault="00CB672C"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4,463,939</w:t>
            </w:r>
          </w:p>
        </w:tc>
        <w:tc>
          <w:tcPr>
            <w:tcW w:w="973" w:type="dxa"/>
            <w:vAlign w:val="bottom"/>
          </w:tcPr>
          <w:p w14:paraId="2E220651" w14:textId="19383311" w:rsidR="001D465B" w:rsidRPr="008852C0" w:rsidRDefault="00E30456"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4,513,089</w:t>
            </w:r>
          </w:p>
        </w:tc>
      </w:tr>
      <w:tr w:rsidR="001D465B" w:rsidRPr="008852C0" w14:paraId="36764E37" w14:textId="77777777" w:rsidTr="00C85BB8">
        <w:tc>
          <w:tcPr>
            <w:tcW w:w="2154" w:type="dxa"/>
          </w:tcPr>
          <w:p w14:paraId="6204DF2B" w14:textId="77777777" w:rsidR="00A04908" w:rsidRPr="008852C0" w:rsidRDefault="001D465B" w:rsidP="00C85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8852C0">
              <w:rPr>
                <w:rFonts w:ascii="Browallia New" w:hAnsi="Browallia New" w:cs="Browallia New"/>
                <w:sz w:val="22"/>
                <w:szCs w:val="22"/>
                <w:u w:val="single"/>
                <w:cs/>
              </w:rPr>
              <w:t>หัก</w:t>
            </w:r>
            <w:r w:rsidRPr="008852C0">
              <w:rPr>
                <w:rFonts w:ascii="Browallia New" w:hAnsi="Browallia New" w:cs="Browallia New"/>
                <w:sz w:val="22"/>
                <w:szCs w:val="22"/>
                <w:cs/>
              </w:rPr>
              <w:t xml:space="preserve"> ดอกผลเช่าซื้อที่ยัง</w:t>
            </w:r>
          </w:p>
          <w:p w14:paraId="77906A45" w14:textId="24476627" w:rsidR="001D465B" w:rsidRPr="008852C0" w:rsidRDefault="002A4151" w:rsidP="00C85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8852C0">
              <w:rPr>
                <w:rFonts w:ascii="Browallia New" w:hAnsi="Browallia New" w:cs="Browallia New"/>
                <w:sz w:val="22"/>
                <w:szCs w:val="22"/>
              </w:rPr>
              <w:t xml:space="preserve">         </w:t>
            </w:r>
            <w:r w:rsidR="001D465B" w:rsidRPr="008852C0">
              <w:rPr>
                <w:rFonts w:ascii="Browallia New" w:hAnsi="Browallia New" w:cs="Browallia New"/>
                <w:sz w:val="22"/>
                <w:szCs w:val="22"/>
                <w:cs/>
              </w:rPr>
              <w:t>ไม่ถือเป็นรายได้</w:t>
            </w:r>
          </w:p>
        </w:tc>
        <w:tc>
          <w:tcPr>
            <w:tcW w:w="870" w:type="dxa"/>
            <w:shd w:val="clear" w:color="auto" w:fill="auto"/>
          </w:tcPr>
          <w:p w14:paraId="13145B36" w14:textId="77777777"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7A49D4D8" w14:textId="554AB946" w:rsidR="00266C91" w:rsidRPr="008852C0" w:rsidRDefault="00445D27" w:rsidP="001D465B">
            <w:pPr>
              <w:pBdr>
                <w:bottom w:val="single" w:sz="4"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(594,517)</w:t>
            </w:r>
          </w:p>
        </w:tc>
        <w:tc>
          <w:tcPr>
            <w:tcW w:w="831" w:type="dxa"/>
            <w:shd w:val="clear" w:color="auto" w:fill="auto"/>
          </w:tcPr>
          <w:p w14:paraId="0A824D33" w14:textId="77777777" w:rsidR="002A4151" w:rsidRPr="008852C0" w:rsidRDefault="002A4151" w:rsidP="001D465B">
            <w:pPr>
              <w:pBdr>
                <w:bottom w:val="single" w:sz="4" w:space="1" w:color="auto"/>
              </w:pBdr>
              <w:spacing w:line="240" w:lineRule="auto"/>
              <w:ind w:left="-23" w:right="-7"/>
              <w:jc w:val="right"/>
              <w:rPr>
                <w:rFonts w:ascii="Browallia New" w:hAnsi="Browallia New" w:cs="Browallia New"/>
                <w:sz w:val="22"/>
                <w:szCs w:val="22"/>
              </w:rPr>
            </w:pPr>
          </w:p>
          <w:p w14:paraId="7D77655D" w14:textId="4B1BF491"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(621,467)</w:t>
            </w:r>
          </w:p>
        </w:tc>
        <w:tc>
          <w:tcPr>
            <w:tcW w:w="841" w:type="dxa"/>
            <w:shd w:val="clear" w:color="auto" w:fill="auto"/>
          </w:tcPr>
          <w:p w14:paraId="7099C8FD" w14:textId="77777777"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6878AD93" w14:textId="2E258304" w:rsidR="00266C91" w:rsidRPr="008852C0" w:rsidRDefault="0084643B"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(449,4</w:t>
            </w:r>
            <w:r w:rsidR="005E6A73" w:rsidRPr="008852C0">
              <w:rPr>
                <w:rFonts w:ascii="Browallia New" w:hAnsi="Browallia New" w:cs="Browallia New"/>
                <w:sz w:val="22"/>
                <w:szCs w:val="22"/>
              </w:rPr>
              <w:t>39</w:t>
            </w:r>
            <w:r w:rsidRPr="008852C0">
              <w:rPr>
                <w:rFonts w:ascii="Browallia New" w:hAnsi="Browallia New" w:cs="Browallia New"/>
                <w:sz w:val="22"/>
                <w:szCs w:val="22"/>
              </w:rPr>
              <w:t>)</w:t>
            </w:r>
          </w:p>
        </w:tc>
        <w:tc>
          <w:tcPr>
            <w:tcW w:w="850" w:type="dxa"/>
            <w:shd w:val="clear" w:color="auto" w:fill="auto"/>
          </w:tcPr>
          <w:p w14:paraId="7149C04E" w14:textId="77777777" w:rsidR="002A4151" w:rsidRPr="008852C0" w:rsidRDefault="002A4151" w:rsidP="001D465B">
            <w:pPr>
              <w:pBdr>
                <w:bottom w:val="single" w:sz="4" w:space="1" w:color="auto"/>
              </w:pBdr>
              <w:spacing w:line="240" w:lineRule="auto"/>
              <w:ind w:left="-23" w:right="-7"/>
              <w:jc w:val="right"/>
              <w:rPr>
                <w:rFonts w:ascii="Browallia New" w:hAnsi="Browallia New" w:cs="Browallia New"/>
                <w:sz w:val="22"/>
                <w:szCs w:val="22"/>
              </w:rPr>
            </w:pPr>
          </w:p>
          <w:p w14:paraId="78A7C5ED" w14:textId="19F1EE25"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(461,559)</w:t>
            </w:r>
          </w:p>
        </w:tc>
        <w:tc>
          <w:tcPr>
            <w:tcW w:w="793" w:type="dxa"/>
            <w:shd w:val="clear" w:color="auto" w:fill="auto"/>
          </w:tcPr>
          <w:p w14:paraId="32B6A336" w14:textId="77777777"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highlight w:val="yellow"/>
              </w:rPr>
            </w:pPr>
          </w:p>
          <w:p w14:paraId="57611A05" w14:textId="695F1BB9" w:rsidR="00266C91" w:rsidRPr="008852C0" w:rsidRDefault="00D03D46" w:rsidP="001D465B">
            <w:pPr>
              <w:pBdr>
                <w:bottom w:val="single" w:sz="4" w:space="1" w:color="auto"/>
              </w:pBdr>
              <w:spacing w:line="240" w:lineRule="auto"/>
              <w:ind w:left="-23" w:right="-7"/>
              <w:jc w:val="right"/>
              <w:rPr>
                <w:rFonts w:ascii="Browallia New" w:hAnsi="Browallia New" w:cs="Browallia New"/>
                <w:sz w:val="22"/>
                <w:szCs w:val="22"/>
                <w:highlight w:val="yellow"/>
              </w:rPr>
            </w:pPr>
            <w:r w:rsidRPr="008852C0">
              <w:rPr>
                <w:rFonts w:ascii="Browallia New" w:hAnsi="Browallia New" w:cs="Browallia New"/>
                <w:sz w:val="22"/>
                <w:szCs w:val="22"/>
                <w:cs/>
              </w:rPr>
              <w:t>(</w:t>
            </w:r>
            <w:r w:rsidR="008852C0" w:rsidRPr="008852C0">
              <w:rPr>
                <w:rFonts w:ascii="Browallia New" w:hAnsi="Browallia New" w:cs="Browallia New"/>
                <w:sz w:val="22"/>
                <w:szCs w:val="22"/>
              </w:rPr>
              <w:t>51</w:t>
            </w:r>
            <w:r w:rsidRPr="008852C0">
              <w:rPr>
                <w:rFonts w:ascii="Browallia New" w:hAnsi="Browallia New" w:cs="Browallia New"/>
                <w:sz w:val="22"/>
                <w:szCs w:val="22"/>
              </w:rPr>
              <w:t>,</w:t>
            </w:r>
            <w:r w:rsidR="008852C0" w:rsidRPr="008852C0">
              <w:rPr>
                <w:rFonts w:ascii="Browallia New" w:hAnsi="Browallia New" w:cs="Browallia New"/>
                <w:sz w:val="22"/>
                <w:szCs w:val="22"/>
              </w:rPr>
              <w:t>775</w:t>
            </w:r>
            <w:r w:rsidRPr="008852C0">
              <w:rPr>
                <w:rFonts w:ascii="Browallia New" w:hAnsi="Browallia New" w:cs="Browallia New"/>
                <w:sz w:val="22"/>
                <w:szCs w:val="22"/>
                <w:cs/>
              </w:rPr>
              <w:t>)</w:t>
            </w:r>
          </w:p>
        </w:tc>
        <w:tc>
          <w:tcPr>
            <w:tcW w:w="828" w:type="dxa"/>
            <w:shd w:val="clear" w:color="auto" w:fill="auto"/>
            <w:vAlign w:val="bottom"/>
          </w:tcPr>
          <w:p w14:paraId="433014A6" w14:textId="52EA0F75"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(52,272)</w:t>
            </w:r>
          </w:p>
        </w:tc>
        <w:tc>
          <w:tcPr>
            <w:tcW w:w="954" w:type="dxa"/>
            <w:shd w:val="clear" w:color="auto" w:fill="auto"/>
          </w:tcPr>
          <w:p w14:paraId="544FAC35" w14:textId="77777777"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2694EE30" w14:textId="0853CDB7" w:rsidR="00266C91" w:rsidRPr="008852C0" w:rsidRDefault="00F63ED0"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(1,095,731)</w:t>
            </w:r>
          </w:p>
        </w:tc>
        <w:tc>
          <w:tcPr>
            <w:tcW w:w="973" w:type="dxa"/>
            <w:vAlign w:val="bottom"/>
          </w:tcPr>
          <w:p w14:paraId="3A825EA9" w14:textId="0B1E62DA"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(1,135,298)</w:t>
            </w:r>
          </w:p>
        </w:tc>
      </w:tr>
      <w:tr w:rsidR="001D465B" w:rsidRPr="008852C0" w14:paraId="15C5BAA5" w14:textId="77777777" w:rsidTr="00C85BB8">
        <w:tc>
          <w:tcPr>
            <w:tcW w:w="2154" w:type="dxa"/>
          </w:tcPr>
          <w:p w14:paraId="73A35F21" w14:textId="77777777" w:rsidR="001D465B" w:rsidRPr="008852C0" w:rsidRDefault="001D465B" w:rsidP="00C85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8852C0">
              <w:rPr>
                <w:rFonts w:ascii="Browallia New" w:hAnsi="Browallia New" w:cs="Browallia New"/>
                <w:sz w:val="22"/>
                <w:szCs w:val="22"/>
                <w:cs/>
              </w:rPr>
              <w:t>คงเหลือ</w:t>
            </w:r>
          </w:p>
        </w:tc>
        <w:tc>
          <w:tcPr>
            <w:tcW w:w="870" w:type="dxa"/>
            <w:shd w:val="clear" w:color="auto" w:fill="auto"/>
          </w:tcPr>
          <w:p w14:paraId="5D857C4F" w14:textId="43600993" w:rsidR="001D465B" w:rsidRPr="008852C0" w:rsidRDefault="00445D27"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1,342,235</w:t>
            </w:r>
          </w:p>
        </w:tc>
        <w:tc>
          <w:tcPr>
            <w:tcW w:w="831" w:type="dxa"/>
            <w:shd w:val="clear" w:color="auto" w:fill="auto"/>
          </w:tcPr>
          <w:p w14:paraId="64FEBE56" w14:textId="170C9647" w:rsidR="001D465B" w:rsidRPr="008852C0" w:rsidRDefault="001D465B"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1,361,433</w:t>
            </w:r>
          </w:p>
        </w:tc>
        <w:tc>
          <w:tcPr>
            <w:tcW w:w="841" w:type="dxa"/>
            <w:shd w:val="clear" w:color="auto" w:fill="auto"/>
          </w:tcPr>
          <w:p w14:paraId="1BD8C8B4" w14:textId="18DE696B" w:rsidR="001D465B" w:rsidRPr="008852C0" w:rsidRDefault="0084643B"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1,874,94</w:t>
            </w:r>
            <w:r w:rsidR="005E6A73" w:rsidRPr="008852C0">
              <w:rPr>
                <w:rFonts w:ascii="Browallia New" w:hAnsi="Browallia New" w:cs="Browallia New"/>
                <w:sz w:val="22"/>
                <w:szCs w:val="22"/>
              </w:rPr>
              <w:t>7</w:t>
            </w:r>
          </w:p>
        </w:tc>
        <w:tc>
          <w:tcPr>
            <w:tcW w:w="850" w:type="dxa"/>
            <w:shd w:val="clear" w:color="auto" w:fill="auto"/>
          </w:tcPr>
          <w:p w14:paraId="66986499" w14:textId="7D09264D" w:rsidR="001D465B" w:rsidRPr="008852C0" w:rsidRDefault="001D465B"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1,869,036</w:t>
            </w:r>
          </w:p>
        </w:tc>
        <w:tc>
          <w:tcPr>
            <w:tcW w:w="793" w:type="dxa"/>
            <w:shd w:val="clear" w:color="auto" w:fill="auto"/>
          </w:tcPr>
          <w:p w14:paraId="7F583F29" w14:textId="75F61D28" w:rsidR="001D465B" w:rsidRPr="008852C0" w:rsidRDefault="008852C0"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151</w:t>
            </w:r>
            <w:r w:rsidR="00D03D46" w:rsidRPr="008852C0">
              <w:rPr>
                <w:rFonts w:ascii="Browallia New" w:hAnsi="Browallia New" w:cs="Browallia New"/>
                <w:sz w:val="22"/>
                <w:szCs w:val="22"/>
              </w:rPr>
              <w:t>,</w:t>
            </w:r>
            <w:r w:rsidRPr="008852C0">
              <w:rPr>
                <w:rFonts w:ascii="Browallia New" w:hAnsi="Browallia New" w:cs="Browallia New"/>
                <w:sz w:val="22"/>
                <w:szCs w:val="22"/>
              </w:rPr>
              <w:t>02</w:t>
            </w:r>
            <w:r w:rsidR="00D7642D" w:rsidRPr="008852C0">
              <w:rPr>
                <w:rFonts w:ascii="Browallia New" w:hAnsi="Browallia New" w:cs="Browallia New"/>
                <w:sz w:val="22"/>
                <w:szCs w:val="22"/>
              </w:rPr>
              <w:t>6</w:t>
            </w:r>
          </w:p>
        </w:tc>
        <w:tc>
          <w:tcPr>
            <w:tcW w:w="828" w:type="dxa"/>
            <w:shd w:val="clear" w:color="auto" w:fill="auto"/>
            <w:vAlign w:val="bottom"/>
          </w:tcPr>
          <w:p w14:paraId="777BF237" w14:textId="122EC41F" w:rsidR="001D465B" w:rsidRPr="008852C0" w:rsidRDefault="00E30456"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147,322</w:t>
            </w:r>
          </w:p>
        </w:tc>
        <w:tc>
          <w:tcPr>
            <w:tcW w:w="954" w:type="dxa"/>
            <w:shd w:val="clear" w:color="auto" w:fill="auto"/>
          </w:tcPr>
          <w:p w14:paraId="69081E97" w14:textId="236F65F3" w:rsidR="001D465B" w:rsidRPr="008852C0" w:rsidRDefault="00F63ED0"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3,368,208</w:t>
            </w:r>
          </w:p>
        </w:tc>
        <w:tc>
          <w:tcPr>
            <w:tcW w:w="973" w:type="dxa"/>
            <w:vAlign w:val="bottom"/>
          </w:tcPr>
          <w:p w14:paraId="778A755F" w14:textId="7E4C0A55" w:rsidR="001D465B" w:rsidRPr="008852C0" w:rsidRDefault="00E30456" w:rsidP="001D465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3,377,791</w:t>
            </w:r>
          </w:p>
        </w:tc>
      </w:tr>
      <w:tr w:rsidR="001D465B" w:rsidRPr="008852C0" w14:paraId="075803ED" w14:textId="77777777" w:rsidTr="00C85BB8">
        <w:tc>
          <w:tcPr>
            <w:tcW w:w="2154" w:type="dxa"/>
          </w:tcPr>
          <w:p w14:paraId="280D8E7A" w14:textId="77777777" w:rsidR="00A04908" w:rsidRPr="008852C0" w:rsidRDefault="001D465B" w:rsidP="00C85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8852C0">
              <w:rPr>
                <w:rFonts w:ascii="Browallia New" w:hAnsi="Browallia New" w:cs="Browallia New"/>
                <w:sz w:val="22"/>
                <w:szCs w:val="22"/>
                <w:u w:val="single"/>
                <w:cs/>
              </w:rPr>
              <w:t>หัก</w:t>
            </w:r>
            <w:r w:rsidRPr="008852C0">
              <w:rPr>
                <w:rFonts w:ascii="Browallia New" w:hAnsi="Browallia New" w:cs="Browallia New"/>
                <w:sz w:val="22"/>
                <w:szCs w:val="22"/>
                <w:cs/>
              </w:rPr>
              <w:t xml:space="preserve"> ค่าเผื่อผลขาดทุนด้านเครดิต</w:t>
            </w:r>
          </w:p>
          <w:p w14:paraId="5D960C9A" w14:textId="6226AF72" w:rsidR="001D465B" w:rsidRPr="008852C0" w:rsidRDefault="002A4151" w:rsidP="00C85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8852C0">
              <w:rPr>
                <w:rFonts w:ascii="Browallia New" w:hAnsi="Browallia New" w:cs="Browallia New"/>
                <w:sz w:val="22"/>
                <w:szCs w:val="22"/>
                <w:cs/>
              </w:rPr>
              <w:t xml:space="preserve">         </w:t>
            </w:r>
            <w:r w:rsidR="001D465B" w:rsidRPr="008852C0">
              <w:rPr>
                <w:rFonts w:ascii="Browallia New" w:hAnsi="Browallia New" w:cs="Browallia New"/>
                <w:sz w:val="22"/>
                <w:szCs w:val="22"/>
                <w:cs/>
              </w:rPr>
              <w:t>ที</w:t>
            </w:r>
            <w:r w:rsidRPr="008852C0">
              <w:rPr>
                <w:rFonts w:ascii="Browallia New" w:hAnsi="Browallia New" w:cs="Browallia New"/>
                <w:sz w:val="22"/>
                <w:szCs w:val="22"/>
                <w:cs/>
              </w:rPr>
              <w:t>่</w:t>
            </w:r>
            <w:r w:rsidR="001D465B" w:rsidRPr="008852C0">
              <w:rPr>
                <w:rFonts w:ascii="Browallia New" w:hAnsi="Browallia New" w:cs="Browallia New"/>
                <w:sz w:val="22"/>
                <w:szCs w:val="22"/>
                <w:cs/>
              </w:rPr>
              <w:t>คาดว่าจะเกิดขึ้น</w:t>
            </w:r>
          </w:p>
        </w:tc>
        <w:tc>
          <w:tcPr>
            <w:tcW w:w="870" w:type="dxa"/>
            <w:shd w:val="clear" w:color="auto" w:fill="auto"/>
          </w:tcPr>
          <w:p w14:paraId="33FA3C8F" w14:textId="77777777"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0669E3A5" w14:textId="5056A7DC" w:rsidR="00266C91" w:rsidRPr="008852C0" w:rsidRDefault="00445D27"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(156,928)</w:t>
            </w:r>
          </w:p>
        </w:tc>
        <w:tc>
          <w:tcPr>
            <w:tcW w:w="831" w:type="dxa"/>
            <w:shd w:val="clear" w:color="auto" w:fill="auto"/>
            <w:vAlign w:val="bottom"/>
          </w:tcPr>
          <w:p w14:paraId="274EF461" w14:textId="58EDD5B8"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(148,960)</w:t>
            </w:r>
          </w:p>
        </w:tc>
        <w:tc>
          <w:tcPr>
            <w:tcW w:w="841" w:type="dxa"/>
            <w:shd w:val="clear" w:color="auto" w:fill="auto"/>
          </w:tcPr>
          <w:p w14:paraId="5F301B14" w14:textId="77777777"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34D3FE99" w14:textId="4555873D" w:rsidR="00266C91" w:rsidRPr="008852C0" w:rsidRDefault="0084643B" w:rsidP="001D465B">
            <w:pPr>
              <w:pBdr>
                <w:bottom w:val="single" w:sz="4"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(59,089)</w:t>
            </w:r>
          </w:p>
        </w:tc>
        <w:tc>
          <w:tcPr>
            <w:tcW w:w="850" w:type="dxa"/>
            <w:shd w:val="clear" w:color="auto" w:fill="auto"/>
            <w:vAlign w:val="bottom"/>
          </w:tcPr>
          <w:p w14:paraId="43DB04E1" w14:textId="630F5CD2"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(52,008)</w:t>
            </w:r>
          </w:p>
        </w:tc>
        <w:tc>
          <w:tcPr>
            <w:tcW w:w="793" w:type="dxa"/>
            <w:shd w:val="clear" w:color="auto" w:fill="auto"/>
          </w:tcPr>
          <w:p w14:paraId="4F7CA1DC" w14:textId="77777777"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59F3AB22" w14:textId="78A34955" w:rsidR="00266C91" w:rsidRPr="008852C0" w:rsidRDefault="00D67BF3"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cs/>
              </w:rPr>
              <w:t>(</w:t>
            </w:r>
            <w:r w:rsidR="008852C0" w:rsidRPr="008852C0">
              <w:rPr>
                <w:rFonts w:ascii="Browallia New" w:hAnsi="Browallia New" w:cs="Browallia New"/>
                <w:sz w:val="22"/>
                <w:szCs w:val="22"/>
              </w:rPr>
              <w:t>5</w:t>
            </w:r>
            <w:r w:rsidRPr="008852C0">
              <w:rPr>
                <w:rFonts w:ascii="Browallia New" w:hAnsi="Browallia New" w:cs="Browallia New"/>
                <w:sz w:val="22"/>
                <w:szCs w:val="22"/>
              </w:rPr>
              <w:t>,</w:t>
            </w:r>
            <w:r w:rsidR="008852C0" w:rsidRPr="008852C0">
              <w:rPr>
                <w:rFonts w:ascii="Browallia New" w:hAnsi="Browallia New" w:cs="Browallia New"/>
                <w:sz w:val="22"/>
                <w:szCs w:val="22"/>
              </w:rPr>
              <w:t>55</w:t>
            </w:r>
            <w:r w:rsidR="00D7642D" w:rsidRPr="008852C0">
              <w:rPr>
                <w:rFonts w:ascii="Browallia New" w:hAnsi="Browallia New" w:cs="Browallia New"/>
                <w:sz w:val="22"/>
                <w:szCs w:val="22"/>
              </w:rPr>
              <w:t>7</w:t>
            </w:r>
            <w:r w:rsidRPr="008852C0">
              <w:rPr>
                <w:rFonts w:ascii="Browallia New" w:hAnsi="Browallia New" w:cs="Browallia New"/>
                <w:sz w:val="22"/>
                <w:szCs w:val="22"/>
                <w:cs/>
              </w:rPr>
              <w:t>)</w:t>
            </w:r>
          </w:p>
        </w:tc>
        <w:tc>
          <w:tcPr>
            <w:tcW w:w="828" w:type="dxa"/>
            <w:shd w:val="clear" w:color="auto" w:fill="auto"/>
            <w:vAlign w:val="bottom"/>
          </w:tcPr>
          <w:p w14:paraId="73F92797" w14:textId="10A0D5EB" w:rsidR="001D465B" w:rsidRPr="008852C0" w:rsidRDefault="00E30456"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(5,880)</w:t>
            </w:r>
          </w:p>
        </w:tc>
        <w:tc>
          <w:tcPr>
            <w:tcW w:w="954" w:type="dxa"/>
            <w:shd w:val="clear" w:color="auto" w:fill="auto"/>
          </w:tcPr>
          <w:p w14:paraId="61022D1D" w14:textId="77777777" w:rsidR="001D465B" w:rsidRPr="008852C0" w:rsidRDefault="001D465B" w:rsidP="001D465B">
            <w:pPr>
              <w:pBdr>
                <w:bottom w:val="single" w:sz="4" w:space="1" w:color="auto"/>
              </w:pBdr>
              <w:spacing w:line="240" w:lineRule="auto"/>
              <w:ind w:left="-23" w:right="-7"/>
              <w:jc w:val="right"/>
              <w:rPr>
                <w:rFonts w:ascii="Browallia New" w:hAnsi="Browallia New" w:cs="Browallia New"/>
                <w:sz w:val="22"/>
                <w:szCs w:val="22"/>
              </w:rPr>
            </w:pPr>
          </w:p>
          <w:p w14:paraId="5AE0E6BA" w14:textId="0748C735" w:rsidR="00266C91" w:rsidRPr="008852C0" w:rsidRDefault="00F63ED0"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(221,574)</w:t>
            </w:r>
          </w:p>
        </w:tc>
        <w:tc>
          <w:tcPr>
            <w:tcW w:w="973" w:type="dxa"/>
            <w:vAlign w:val="bottom"/>
          </w:tcPr>
          <w:p w14:paraId="0100660F" w14:textId="0970903D" w:rsidR="001D465B" w:rsidRPr="008852C0" w:rsidRDefault="00E30456" w:rsidP="001D465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(206,848)</w:t>
            </w:r>
          </w:p>
        </w:tc>
      </w:tr>
      <w:tr w:rsidR="001D465B" w:rsidRPr="008852C0" w14:paraId="0ED7DA75" w14:textId="77777777" w:rsidTr="00C85BB8">
        <w:tc>
          <w:tcPr>
            <w:tcW w:w="2154" w:type="dxa"/>
          </w:tcPr>
          <w:p w14:paraId="569B5099" w14:textId="77777777" w:rsidR="001D465B" w:rsidRPr="008852C0" w:rsidRDefault="001D465B" w:rsidP="00C85BB8">
            <w:pPr>
              <w:tabs>
                <w:tab w:val="left" w:pos="162"/>
              </w:tabs>
              <w:spacing w:line="240" w:lineRule="auto"/>
              <w:ind w:right="-108"/>
              <w:rPr>
                <w:rFonts w:ascii="Browallia New" w:hAnsi="Browallia New" w:cs="Browallia New"/>
                <w:sz w:val="22"/>
                <w:szCs w:val="22"/>
                <w:cs/>
              </w:rPr>
            </w:pPr>
            <w:r w:rsidRPr="008852C0">
              <w:rPr>
                <w:rFonts w:ascii="Browallia New" w:hAnsi="Browallia New" w:cs="Browallia New"/>
                <w:sz w:val="22"/>
                <w:szCs w:val="22"/>
                <w:cs/>
              </w:rPr>
              <w:t>สุทธิ</w:t>
            </w:r>
          </w:p>
        </w:tc>
        <w:tc>
          <w:tcPr>
            <w:tcW w:w="870" w:type="dxa"/>
            <w:shd w:val="clear" w:color="auto" w:fill="auto"/>
          </w:tcPr>
          <w:p w14:paraId="1F6FD716" w14:textId="1702A824" w:rsidR="001D465B" w:rsidRPr="008852C0" w:rsidRDefault="00445D27" w:rsidP="001D465B">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1,185,307</w:t>
            </w:r>
          </w:p>
        </w:tc>
        <w:tc>
          <w:tcPr>
            <w:tcW w:w="831" w:type="dxa"/>
            <w:shd w:val="clear" w:color="auto" w:fill="auto"/>
            <w:vAlign w:val="bottom"/>
          </w:tcPr>
          <w:p w14:paraId="209B2C87" w14:textId="372CC8F7" w:rsidR="001D465B" w:rsidRPr="008852C0" w:rsidRDefault="001D465B" w:rsidP="001D465B">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1,212,473</w:t>
            </w:r>
          </w:p>
        </w:tc>
        <w:tc>
          <w:tcPr>
            <w:tcW w:w="841" w:type="dxa"/>
            <w:shd w:val="clear" w:color="auto" w:fill="auto"/>
          </w:tcPr>
          <w:p w14:paraId="7C080018" w14:textId="4DB782FF" w:rsidR="001D465B" w:rsidRPr="008852C0" w:rsidRDefault="0084643B" w:rsidP="001D465B">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1,815,858</w:t>
            </w:r>
          </w:p>
        </w:tc>
        <w:tc>
          <w:tcPr>
            <w:tcW w:w="850" w:type="dxa"/>
            <w:shd w:val="clear" w:color="auto" w:fill="auto"/>
            <w:vAlign w:val="bottom"/>
          </w:tcPr>
          <w:p w14:paraId="59F89CBE" w14:textId="5F68C013" w:rsidR="001D465B" w:rsidRPr="008852C0" w:rsidRDefault="001D465B" w:rsidP="001D465B">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1,817,028</w:t>
            </w:r>
          </w:p>
        </w:tc>
        <w:tc>
          <w:tcPr>
            <w:tcW w:w="793" w:type="dxa"/>
            <w:shd w:val="clear" w:color="auto" w:fill="auto"/>
          </w:tcPr>
          <w:p w14:paraId="31A200F6" w14:textId="55FCED26" w:rsidR="001D465B" w:rsidRPr="008852C0" w:rsidRDefault="008852C0" w:rsidP="001D465B">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145</w:t>
            </w:r>
            <w:r w:rsidR="00D67BF3" w:rsidRPr="008852C0">
              <w:rPr>
                <w:rFonts w:ascii="Browallia New" w:hAnsi="Browallia New" w:cs="Browallia New"/>
                <w:sz w:val="22"/>
                <w:szCs w:val="22"/>
              </w:rPr>
              <w:t>,</w:t>
            </w:r>
            <w:r w:rsidRPr="008852C0">
              <w:rPr>
                <w:rFonts w:ascii="Browallia New" w:hAnsi="Browallia New" w:cs="Browallia New"/>
                <w:sz w:val="22"/>
                <w:szCs w:val="22"/>
              </w:rPr>
              <w:t>469</w:t>
            </w:r>
          </w:p>
        </w:tc>
        <w:tc>
          <w:tcPr>
            <w:tcW w:w="828" w:type="dxa"/>
            <w:shd w:val="clear" w:color="auto" w:fill="auto"/>
            <w:vAlign w:val="bottom"/>
          </w:tcPr>
          <w:p w14:paraId="2F0BB256" w14:textId="2B6EAFBC" w:rsidR="001D465B" w:rsidRPr="008852C0" w:rsidRDefault="001D465B" w:rsidP="001D465B">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141,442</w:t>
            </w:r>
          </w:p>
        </w:tc>
        <w:tc>
          <w:tcPr>
            <w:tcW w:w="954" w:type="dxa"/>
            <w:shd w:val="clear" w:color="auto" w:fill="auto"/>
          </w:tcPr>
          <w:p w14:paraId="6EC56654" w14:textId="5EDDD29D" w:rsidR="001D465B" w:rsidRPr="008852C0" w:rsidRDefault="00F63ED0" w:rsidP="001D465B">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3,146,634</w:t>
            </w:r>
          </w:p>
        </w:tc>
        <w:tc>
          <w:tcPr>
            <w:tcW w:w="973" w:type="dxa"/>
            <w:vAlign w:val="bottom"/>
          </w:tcPr>
          <w:p w14:paraId="25F3A399" w14:textId="0956D72B" w:rsidR="001D465B" w:rsidRPr="008852C0" w:rsidRDefault="001D465B" w:rsidP="001D465B">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3,170,943</w:t>
            </w:r>
          </w:p>
        </w:tc>
      </w:tr>
    </w:tbl>
    <w:p w14:paraId="09E484FC" w14:textId="77777777" w:rsidR="00F32A11" w:rsidRPr="008852C0"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Pr="008852C0"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971C3C" w14:textId="77777777" w:rsidR="00602E52" w:rsidRPr="008852C0"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9BD8C52" w14:textId="77777777" w:rsidR="00602E52" w:rsidRPr="008852C0"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40" w:type="dxa"/>
        <w:tblInd w:w="351" w:type="dxa"/>
        <w:tblLayout w:type="fixed"/>
        <w:tblLook w:val="0000" w:firstRow="0" w:lastRow="0" w:firstColumn="0" w:lastColumn="0" w:noHBand="0" w:noVBand="0"/>
      </w:tblPr>
      <w:tblGrid>
        <w:gridCol w:w="2201"/>
        <w:gridCol w:w="848"/>
        <w:gridCol w:w="850"/>
        <w:gridCol w:w="822"/>
        <w:gridCol w:w="850"/>
        <w:gridCol w:w="834"/>
        <w:gridCol w:w="801"/>
        <w:gridCol w:w="954"/>
        <w:gridCol w:w="980"/>
      </w:tblGrid>
      <w:tr w:rsidR="00F96B50" w:rsidRPr="008852C0" w14:paraId="014F9BF5" w14:textId="77777777" w:rsidTr="002A4151">
        <w:trPr>
          <w:tblHeader/>
        </w:trPr>
        <w:tc>
          <w:tcPr>
            <w:tcW w:w="2201" w:type="dxa"/>
          </w:tcPr>
          <w:p w14:paraId="690A1D03" w14:textId="77777777" w:rsidR="00F96B50" w:rsidRPr="008852C0"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4407FBB1" w14:textId="77777777" w:rsidR="00F96B50" w:rsidRPr="008852C0" w:rsidRDefault="00F96B50">
            <w:pPr>
              <w:spacing w:line="240" w:lineRule="auto"/>
              <w:ind w:right="-45"/>
              <w:jc w:val="right"/>
              <w:rPr>
                <w:rFonts w:ascii="Browallia New" w:hAnsi="Browallia New" w:cs="Browallia New"/>
                <w:sz w:val="22"/>
                <w:szCs w:val="22"/>
                <w:cs/>
              </w:rPr>
            </w:pPr>
            <w:r w:rsidRPr="008852C0">
              <w:rPr>
                <w:rFonts w:ascii="Browallia New" w:hAnsi="Browallia New" w:cs="Browallia New"/>
                <w:sz w:val="22"/>
                <w:szCs w:val="22"/>
                <w:cs/>
              </w:rPr>
              <w:t xml:space="preserve">(หน่วย </w:t>
            </w:r>
            <w:r w:rsidRPr="008852C0">
              <w:rPr>
                <w:rFonts w:ascii="Browallia New" w:hAnsi="Browallia New" w:cs="Browallia New"/>
                <w:sz w:val="22"/>
                <w:szCs w:val="22"/>
                <w:lang w:val="en-GB"/>
              </w:rPr>
              <w:t xml:space="preserve">: </w:t>
            </w:r>
            <w:r w:rsidRPr="008852C0">
              <w:rPr>
                <w:rFonts w:ascii="Browallia New" w:hAnsi="Browallia New" w:cs="Browallia New"/>
                <w:sz w:val="22"/>
                <w:szCs w:val="22"/>
                <w:cs/>
              </w:rPr>
              <w:t>พันบาท)</w:t>
            </w:r>
          </w:p>
        </w:tc>
      </w:tr>
      <w:tr w:rsidR="00F96B50" w:rsidRPr="008852C0" w14:paraId="6334C570" w14:textId="77777777" w:rsidTr="002A4151">
        <w:trPr>
          <w:tblHeader/>
        </w:trPr>
        <w:tc>
          <w:tcPr>
            <w:tcW w:w="2201" w:type="dxa"/>
          </w:tcPr>
          <w:p w14:paraId="661EB3A2" w14:textId="77777777" w:rsidR="00F96B50" w:rsidRPr="008852C0"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42DE3F72" w14:textId="593B5B8F" w:rsidR="00F96B50" w:rsidRPr="008852C0" w:rsidRDefault="00481E22">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8852C0">
              <w:rPr>
                <w:rFonts w:ascii="Browallia New" w:hAnsi="Browallia New" w:cs="Browallia New"/>
                <w:sz w:val="22"/>
                <w:szCs w:val="22"/>
                <w:cs/>
              </w:rPr>
              <w:t>ข้อมูลทาง</w:t>
            </w:r>
            <w:r w:rsidR="00F96B50" w:rsidRPr="008852C0">
              <w:rPr>
                <w:rFonts w:ascii="Browallia New" w:hAnsi="Browallia New" w:cs="Browallia New"/>
                <w:sz w:val="22"/>
                <w:szCs w:val="22"/>
                <w:cs/>
              </w:rPr>
              <w:t>การเงินเฉพาะบริษัท</w:t>
            </w:r>
          </w:p>
        </w:tc>
      </w:tr>
      <w:tr w:rsidR="00F96B50" w:rsidRPr="008852C0" w14:paraId="33EED1A2" w14:textId="77777777" w:rsidTr="002A4151">
        <w:trPr>
          <w:tblHeader/>
        </w:trPr>
        <w:tc>
          <w:tcPr>
            <w:tcW w:w="2201" w:type="dxa"/>
          </w:tcPr>
          <w:p w14:paraId="7A874F66" w14:textId="77777777" w:rsidR="00F96B50" w:rsidRPr="008852C0"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8852C0" w:rsidRDefault="00F96B50">
            <w:pP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cs/>
              </w:rPr>
              <w:t>ส่วนที่ถึงกำหนดชำระ</w:t>
            </w:r>
          </w:p>
          <w:p w14:paraId="2E118C59" w14:textId="77777777" w:rsidR="00F96B50" w:rsidRPr="008852C0" w:rsidRDefault="00F96B50">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8852C0" w:rsidRDefault="00F96B50">
            <w:pP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cs/>
              </w:rPr>
              <w:t>ส่วนที่ถึงกำหนดชำระ</w:t>
            </w:r>
          </w:p>
          <w:p w14:paraId="691679F5" w14:textId="77777777" w:rsidR="00F96B50" w:rsidRPr="008852C0" w:rsidRDefault="00F96B50">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cs/>
              </w:rPr>
              <w:t>เกินกว่าหนึ่งปี</w:t>
            </w:r>
          </w:p>
          <w:p w14:paraId="1E51A6AA" w14:textId="77777777" w:rsidR="00F96B50" w:rsidRPr="008852C0" w:rsidRDefault="00F96B50">
            <w:pPr>
              <w:pBdr>
                <w:bottom w:val="single" w:sz="4" w:space="1" w:color="auto"/>
              </w:pBdr>
              <w:spacing w:line="240" w:lineRule="auto"/>
              <w:ind w:left="-23" w:right="-7"/>
              <w:jc w:val="center"/>
              <w:rPr>
                <w:rFonts w:ascii="Browallia New" w:hAnsi="Browallia New" w:cs="Browallia New"/>
                <w:sz w:val="22"/>
                <w:szCs w:val="22"/>
                <w:cs/>
              </w:rPr>
            </w:pPr>
            <w:r w:rsidRPr="008852C0">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8852C0" w:rsidRDefault="00F96B50">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cs/>
              </w:rPr>
              <w:t>ส่วนที่ถึงกำหนดชำระ       เกินกว่าห้าปี</w:t>
            </w:r>
          </w:p>
        </w:tc>
        <w:tc>
          <w:tcPr>
            <w:tcW w:w="1934" w:type="dxa"/>
            <w:gridSpan w:val="2"/>
            <w:vAlign w:val="bottom"/>
          </w:tcPr>
          <w:p w14:paraId="14484795" w14:textId="77777777" w:rsidR="00F96B50" w:rsidRPr="008852C0" w:rsidRDefault="00F96B50">
            <w:pPr>
              <w:pBdr>
                <w:bottom w:val="single" w:sz="4" w:space="1" w:color="auto"/>
              </w:pBdr>
              <w:spacing w:line="240" w:lineRule="auto"/>
              <w:ind w:left="-23" w:right="-7"/>
              <w:jc w:val="center"/>
              <w:rPr>
                <w:rFonts w:ascii="Browallia New" w:hAnsi="Browallia New" w:cs="Browallia New"/>
                <w:sz w:val="22"/>
                <w:szCs w:val="22"/>
                <w:cs/>
              </w:rPr>
            </w:pPr>
            <w:r w:rsidRPr="008852C0">
              <w:rPr>
                <w:rFonts w:ascii="Browallia New" w:hAnsi="Browallia New" w:cs="Browallia New"/>
                <w:sz w:val="22"/>
                <w:szCs w:val="22"/>
                <w:cs/>
              </w:rPr>
              <w:t>รวม</w:t>
            </w:r>
          </w:p>
        </w:tc>
      </w:tr>
      <w:tr w:rsidR="00266C91" w:rsidRPr="008852C0" w14:paraId="3F43B739" w14:textId="77777777" w:rsidTr="002A4151">
        <w:trPr>
          <w:tblHeader/>
        </w:trPr>
        <w:tc>
          <w:tcPr>
            <w:tcW w:w="2201" w:type="dxa"/>
          </w:tcPr>
          <w:p w14:paraId="6BECF7A9" w14:textId="77777777" w:rsidR="00266C91" w:rsidRPr="008852C0" w:rsidRDefault="00266C91" w:rsidP="00266C9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79132D93"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50" w:type="dxa"/>
            <w:vAlign w:val="bottom"/>
          </w:tcPr>
          <w:p w14:paraId="1D415DFE" w14:textId="3F4E3CFC"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822" w:type="dxa"/>
            <w:vAlign w:val="bottom"/>
          </w:tcPr>
          <w:p w14:paraId="6FBFAC84" w14:textId="3C9C3265"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50" w:type="dxa"/>
            <w:vAlign w:val="bottom"/>
          </w:tcPr>
          <w:p w14:paraId="274A3C97" w14:textId="46ACE7A1"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834" w:type="dxa"/>
            <w:vAlign w:val="bottom"/>
          </w:tcPr>
          <w:p w14:paraId="6603316A" w14:textId="30A51836"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01" w:type="dxa"/>
            <w:vAlign w:val="bottom"/>
          </w:tcPr>
          <w:p w14:paraId="238B9111" w14:textId="54D28A72"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954" w:type="dxa"/>
            <w:vAlign w:val="bottom"/>
          </w:tcPr>
          <w:p w14:paraId="3C48FFAF" w14:textId="5400A645"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980" w:type="dxa"/>
            <w:vAlign w:val="bottom"/>
          </w:tcPr>
          <w:p w14:paraId="5785B37D" w14:textId="1771B126" w:rsidR="00266C91" w:rsidRPr="008852C0"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r>
      <w:tr w:rsidR="00F96B50" w:rsidRPr="008852C0" w14:paraId="3025FA09" w14:textId="77777777" w:rsidTr="002A4151">
        <w:trPr>
          <w:trHeight w:val="262"/>
        </w:trPr>
        <w:tc>
          <w:tcPr>
            <w:tcW w:w="2201" w:type="dxa"/>
          </w:tcPr>
          <w:p w14:paraId="23D8E65E" w14:textId="77777777" w:rsidR="00F96B50" w:rsidRPr="008852C0"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8852C0"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8852C0"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8852C0"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8852C0"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8852C0"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8852C0"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8852C0" w:rsidRDefault="00F96B50">
            <w:pPr>
              <w:pStyle w:val="InsideAddress"/>
              <w:tabs>
                <w:tab w:val="decimal" w:pos="792"/>
              </w:tabs>
              <w:ind w:left="-114"/>
              <w:rPr>
                <w:rFonts w:ascii="Browallia New" w:hAnsi="Browallia New" w:cs="Browallia New"/>
                <w:sz w:val="22"/>
                <w:szCs w:val="22"/>
              </w:rPr>
            </w:pPr>
          </w:p>
        </w:tc>
        <w:tc>
          <w:tcPr>
            <w:tcW w:w="980" w:type="dxa"/>
          </w:tcPr>
          <w:p w14:paraId="5157CB7A" w14:textId="77777777" w:rsidR="00F96B50" w:rsidRPr="008852C0" w:rsidRDefault="00F96B50">
            <w:pPr>
              <w:pStyle w:val="InsideAddress"/>
              <w:ind w:left="-114"/>
              <w:rPr>
                <w:rFonts w:ascii="Browallia New" w:hAnsi="Browallia New" w:cs="Browallia New"/>
                <w:sz w:val="22"/>
                <w:szCs w:val="22"/>
              </w:rPr>
            </w:pPr>
          </w:p>
        </w:tc>
      </w:tr>
      <w:tr w:rsidR="00ED6E9B" w:rsidRPr="008852C0" w14:paraId="66D8DD90" w14:textId="77777777" w:rsidTr="002A4151">
        <w:tc>
          <w:tcPr>
            <w:tcW w:w="2201" w:type="dxa"/>
            <w:vAlign w:val="bottom"/>
          </w:tcPr>
          <w:p w14:paraId="3BF608A1" w14:textId="77777777" w:rsidR="00ED6E9B" w:rsidRPr="008852C0" w:rsidRDefault="00ED6E9B" w:rsidP="00ED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8852C0">
              <w:rPr>
                <w:rFonts w:ascii="Browallia New" w:hAnsi="Browallia New" w:cs="Browallia New"/>
                <w:sz w:val="22"/>
                <w:szCs w:val="22"/>
                <w:cs/>
              </w:rPr>
              <w:t>ลูกหนี้ตามสัญญาเช่าซื้อ</w:t>
            </w:r>
          </w:p>
        </w:tc>
        <w:tc>
          <w:tcPr>
            <w:tcW w:w="848" w:type="dxa"/>
          </w:tcPr>
          <w:p w14:paraId="68B5EEC3" w14:textId="09B147C2" w:rsidR="00ED6E9B" w:rsidRPr="008852C0" w:rsidRDefault="00717F3B" w:rsidP="00ED6E9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487,4</w:t>
            </w:r>
            <w:r w:rsidR="005A0B28" w:rsidRPr="008852C0">
              <w:rPr>
                <w:rFonts w:ascii="Browallia New" w:hAnsi="Browallia New" w:cs="Browallia New"/>
                <w:sz w:val="22"/>
                <w:szCs w:val="22"/>
              </w:rPr>
              <w:t>69</w:t>
            </w:r>
          </w:p>
        </w:tc>
        <w:tc>
          <w:tcPr>
            <w:tcW w:w="850" w:type="dxa"/>
          </w:tcPr>
          <w:p w14:paraId="2695ACB9" w14:textId="34094919" w:rsidR="00ED6E9B" w:rsidRPr="008852C0" w:rsidRDefault="00ED6E9B" w:rsidP="00ED6E9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532,317</w:t>
            </w:r>
          </w:p>
        </w:tc>
        <w:tc>
          <w:tcPr>
            <w:tcW w:w="822" w:type="dxa"/>
          </w:tcPr>
          <w:p w14:paraId="570FEEAD" w14:textId="7850A4D8" w:rsidR="00ED6E9B" w:rsidRPr="008852C0" w:rsidRDefault="00717F3B" w:rsidP="00ED6E9B">
            <w:pPr>
              <w:spacing w:line="240" w:lineRule="auto"/>
              <w:ind w:left="-23" w:right="-7"/>
              <w:jc w:val="right"/>
              <w:rPr>
                <w:rFonts w:ascii="Browallia New" w:hAnsi="Browallia New" w:cs="Browallia New"/>
                <w:sz w:val="22"/>
                <w:szCs w:val="22"/>
                <w:highlight w:val="yellow"/>
              </w:rPr>
            </w:pPr>
            <w:r w:rsidRPr="008852C0">
              <w:rPr>
                <w:rFonts w:ascii="Browallia New" w:hAnsi="Browallia New" w:cs="Browallia New"/>
                <w:sz w:val="22"/>
                <w:szCs w:val="22"/>
              </w:rPr>
              <w:t>128,</w:t>
            </w:r>
            <w:r w:rsidR="0014591D" w:rsidRPr="008852C0">
              <w:rPr>
                <w:rFonts w:ascii="Browallia New" w:hAnsi="Browallia New" w:cs="Browallia New"/>
                <w:sz w:val="22"/>
                <w:szCs w:val="22"/>
              </w:rPr>
              <w:t>069</w:t>
            </w:r>
          </w:p>
        </w:tc>
        <w:tc>
          <w:tcPr>
            <w:tcW w:w="850" w:type="dxa"/>
          </w:tcPr>
          <w:p w14:paraId="194448E7" w14:textId="303A6631" w:rsidR="00ED6E9B" w:rsidRPr="008852C0" w:rsidRDefault="00ED6E9B" w:rsidP="00ED6E9B">
            <w:pP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152,254</w:t>
            </w:r>
          </w:p>
        </w:tc>
        <w:tc>
          <w:tcPr>
            <w:tcW w:w="834" w:type="dxa"/>
            <w:vAlign w:val="bottom"/>
          </w:tcPr>
          <w:p w14:paraId="6BAD8887" w14:textId="3CAF94D5" w:rsidR="00ED6E9B" w:rsidRPr="008852C0" w:rsidRDefault="00717F3B" w:rsidP="00ED6E9B">
            <w:pP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w:t>
            </w:r>
          </w:p>
        </w:tc>
        <w:tc>
          <w:tcPr>
            <w:tcW w:w="801" w:type="dxa"/>
            <w:vAlign w:val="bottom"/>
          </w:tcPr>
          <w:p w14:paraId="7B5B8F3C" w14:textId="464262C2" w:rsidR="00ED6E9B" w:rsidRPr="008852C0" w:rsidRDefault="00ED6E9B" w:rsidP="00ED6E9B">
            <w:pP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w:t>
            </w:r>
          </w:p>
        </w:tc>
        <w:tc>
          <w:tcPr>
            <w:tcW w:w="954" w:type="dxa"/>
          </w:tcPr>
          <w:p w14:paraId="0292FC18" w14:textId="6E479068" w:rsidR="00ED6E9B" w:rsidRPr="008852C0" w:rsidRDefault="004D38CF" w:rsidP="00ED6E9B">
            <w:pPr>
              <w:spacing w:line="240" w:lineRule="auto"/>
              <w:ind w:left="-23" w:right="-7"/>
              <w:jc w:val="right"/>
              <w:rPr>
                <w:rFonts w:ascii="Browallia New" w:hAnsi="Browallia New" w:cs="Browallia New"/>
                <w:sz w:val="22"/>
                <w:szCs w:val="22"/>
                <w:highlight w:val="yellow"/>
              </w:rPr>
            </w:pPr>
            <w:r w:rsidRPr="008852C0">
              <w:rPr>
                <w:rFonts w:ascii="Browallia New" w:hAnsi="Browallia New" w:cs="Browallia New"/>
                <w:sz w:val="22"/>
                <w:szCs w:val="22"/>
              </w:rPr>
              <w:t>615,</w:t>
            </w:r>
            <w:r w:rsidR="008C7489" w:rsidRPr="008852C0">
              <w:rPr>
                <w:rFonts w:ascii="Browallia New" w:hAnsi="Browallia New" w:cs="Browallia New"/>
                <w:sz w:val="22"/>
                <w:szCs w:val="22"/>
              </w:rPr>
              <w:t>538</w:t>
            </w:r>
          </w:p>
        </w:tc>
        <w:tc>
          <w:tcPr>
            <w:tcW w:w="980" w:type="dxa"/>
          </w:tcPr>
          <w:p w14:paraId="5BDDCB9B" w14:textId="103363B6" w:rsidR="00ED6E9B" w:rsidRPr="008852C0" w:rsidRDefault="00ED6E9B" w:rsidP="00ED6E9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684,571</w:t>
            </w:r>
          </w:p>
        </w:tc>
      </w:tr>
      <w:tr w:rsidR="00ED6E9B" w:rsidRPr="008852C0" w14:paraId="2E06813B" w14:textId="77777777" w:rsidTr="002A4151">
        <w:tc>
          <w:tcPr>
            <w:tcW w:w="2201" w:type="dxa"/>
            <w:vAlign w:val="bottom"/>
          </w:tcPr>
          <w:p w14:paraId="152B18C7" w14:textId="77777777" w:rsidR="002A4151" w:rsidRPr="008852C0" w:rsidRDefault="00ED6E9B" w:rsidP="00ED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8852C0">
              <w:rPr>
                <w:rFonts w:ascii="Browallia New" w:hAnsi="Browallia New" w:cs="Browallia New"/>
                <w:sz w:val="22"/>
                <w:szCs w:val="22"/>
                <w:u w:val="single"/>
                <w:cs/>
              </w:rPr>
              <w:t>หัก</w:t>
            </w:r>
            <w:r w:rsidRPr="008852C0">
              <w:rPr>
                <w:rFonts w:ascii="Browallia New" w:hAnsi="Browallia New" w:cs="Browallia New"/>
                <w:sz w:val="22"/>
                <w:szCs w:val="22"/>
                <w:cs/>
              </w:rPr>
              <w:t xml:space="preserve"> ดอกผลเช่าซื้อที่ยัง</w:t>
            </w:r>
          </w:p>
          <w:p w14:paraId="28B8CF81" w14:textId="2D75A453" w:rsidR="00ED6E9B" w:rsidRPr="008852C0" w:rsidRDefault="002A4151" w:rsidP="00ED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8852C0">
              <w:rPr>
                <w:rFonts w:ascii="Browallia New" w:hAnsi="Browallia New" w:cs="Browallia New"/>
                <w:sz w:val="22"/>
                <w:szCs w:val="22"/>
                <w:cs/>
              </w:rPr>
              <w:t xml:space="preserve">         </w:t>
            </w:r>
            <w:r w:rsidR="00ED6E9B" w:rsidRPr="008852C0">
              <w:rPr>
                <w:rFonts w:ascii="Browallia New" w:hAnsi="Browallia New" w:cs="Browallia New"/>
                <w:sz w:val="22"/>
                <w:szCs w:val="22"/>
                <w:cs/>
              </w:rPr>
              <w:t>ไม่ถือเป็นรายได้</w:t>
            </w:r>
          </w:p>
        </w:tc>
        <w:tc>
          <w:tcPr>
            <w:tcW w:w="848" w:type="dxa"/>
          </w:tcPr>
          <w:p w14:paraId="4D1506F2" w14:textId="77777777" w:rsidR="00ED6E9B" w:rsidRPr="008852C0" w:rsidRDefault="00ED6E9B" w:rsidP="00ED6E9B">
            <w:pPr>
              <w:pBdr>
                <w:bottom w:val="single" w:sz="4" w:space="1" w:color="auto"/>
              </w:pBdr>
              <w:spacing w:line="240" w:lineRule="auto"/>
              <w:ind w:left="-23" w:right="-7"/>
              <w:jc w:val="right"/>
              <w:rPr>
                <w:rFonts w:ascii="Browallia New" w:hAnsi="Browallia New" w:cs="Browallia New"/>
                <w:sz w:val="22"/>
                <w:szCs w:val="22"/>
              </w:rPr>
            </w:pPr>
          </w:p>
          <w:p w14:paraId="54FD5ACF" w14:textId="47915ED1" w:rsidR="00266C91" w:rsidRPr="008852C0" w:rsidRDefault="00717F3B" w:rsidP="00ED6E9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(181,190)</w:t>
            </w:r>
          </w:p>
        </w:tc>
        <w:tc>
          <w:tcPr>
            <w:tcW w:w="850" w:type="dxa"/>
          </w:tcPr>
          <w:p w14:paraId="7F6E2F54" w14:textId="77777777" w:rsidR="002A4151" w:rsidRPr="008852C0" w:rsidRDefault="002A4151" w:rsidP="00ED6E9B">
            <w:pPr>
              <w:pBdr>
                <w:bottom w:val="single" w:sz="4" w:space="1" w:color="auto"/>
              </w:pBdr>
              <w:spacing w:line="240" w:lineRule="auto"/>
              <w:ind w:left="-23" w:right="-7"/>
              <w:jc w:val="right"/>
              <w:rPr>
                <w:rFonts w:ascii="Browallia New" w:hAnsi="Browallia New" w:cs="Browallia New"/>
                <w:sz w:val="22"/>
                <w:szCs w:val="22"/>
              </w:rPr>
            </w:pPr>
          </w:p>
          <w:p w14:paraId="169193F7" w14:textId="090AD3DB" w:rsidR="00ED6E9B" w:rsidRPr="008852C0" w:rsidRDefault="00ED6E9B" w:rsidP="00ED6E9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cs/>
              </w:rPr>
              <w:t>(</w:t>
            </w:r>
            <w:r w:rsidRPr="008852C0">
              <w:rPr>
                <w:rFonts w:ascii="Browallia New" w:hAnsi="Browallia New" w:cs="Browallia New"/>
                <w:sz w:val="22"/>
                <w:szCs w:val="22"/>
              </w:rPr>
              <w:t>212,384</w:t>
            </w:r>
            <w:r w:rsidRPr="008852C0">
              <w:rPr>
                <w:rFonts w:ascii="Browallia New" w:hAnsi="Browallia New" w:cs="Browallia New"/>
                <w:sz w:val="22"/>
                <w:szCs w:val="22"/>
                <w:cs/>
              </w:rPr>
              <w:t>)</w:t>
            </w:r>
          </w:p>
        </w:tc>
        <w:tc>
          <w:tcPr>
            <w:tcW w:w="822" w:type="dxa"/>
          </w:tcPr>
          <w:p w14:paraId="4B251DF3" w14:textId="77777777" w:rsidR="00ED6E9B" w:rsidRPr="008852C0" w:rsidRDefault="00ED6E9B" w:rsidP="00ED6E9B">
            <w:pPr>
              <w:pBdr>
                <w:bottom w:val="single" w:sz="4" w:space="1" w:color="auto"/>
              </w:pBdr>
              <w:spacing w:line="240" w:lineRule="auto"/>
              <w:ind w:left="-23" w:right="-7"/>
              <w:jc w:val="right"/>
              <w:rPr>
                <w:rFonts w:ascii="Browallia New" w:hAnsi="Browallia New" w:cs="Browallia New"/>
                <w:sz w:val="22"/>
                <w:szCs w:val="22"/>
              </w:rPr>
            </w:pPr>
          </w:p>
          <w:p w14:paraId="69E61942" w14:textId="264B626C" w:rsidR="00266C91" w:rsidRPr="008852C0" w:rsidRDefault="00717F3B" w:rsidP="00ED6E9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(31,884)</w:t>
            </w:r>
          </w:p>
        </w:tc>
        <w:tc>
          <w:tcPr>
            <w:tcW w:w="850" w:type="dxa"/>
          </w:tcPr>
          <w:p w14:paraId="5ACFB910" w14:textId="77777777" w:rsidR="002A4151" w:rsidRPr="008852C0" w:rsidRDefault="002A4151" w:rsidP="00ED6E9B">
            <w:pPr>
              <w:pBdr>
                <w:bottom w:val="single" w:sz="4" w:space="1" w:color="auto"/>
              </w:pBdr>
              <w:spacing w:line="240" w:lineRule="auto"/>
              <w:ind w:left="-23" w:right="-7"/>
              <w:jc w:val="right"/>
              <w:rPr>
                <w:rFonts w:ascii="Browallia New" w:hAnsi="Browallia New" w:cs="Browallia New"/>
                <w:sz w:val="22"/>
                <w:szCs w:val="22"/>
              </w:rPr>
            </w:pPr>
          </w:p>
          <w:p w14:paraId="3B63F176" w14:textId="2E49A871" w:rsidR="00ED6E9B" w:rsidRPr="008852C0" w:rsidRDefault="00ED6E9B" w:rsidP="00ED6E9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cs/>
              </w:rPr>
              <w:t>(</w:t>
            </w:r>
            <w:r w:rsidRPr="008852C0">
              <w:rPr>
                <w:rFonts w:ascii="Browallia New" w:hAnsi="Browallia New" w:cs="Browallia New"/>
                <w:sz w:val="22"/>
                <w:szCs w:val="22"/>
              </w:rPr>
              <w:t>40,542</w:t>
            </w:r>
            <w:r w:rsidRPr="008852C0">
              <w:rPr>
                <w:rFonts w:ascii="Browallia New" w:hAnsi="Browallia New" w:cs="Browallia New"/>
                <w:sz w:val="22"/>
                <w:szCs w:val="22"/>
                <w:cs/>
              </w:rPr>
              <w:t>)</w:t>
            </w:r>
          </w:p>
        </w:tc>
        <w:tc>
          <w:tcPr>
            <w:tcW w:w="834" w:type="dxa"/>
            <w:vAlign w:val="bottom"/>
          </w:tcPr>
          <w:p w14:paraId="043318B5" w14:textId="3F2A5349" w:rsidR="00ED6E9B" w:rsidRPr="008852C0" w:rsidRDefault="00717F3B" w:rsidP="00ED6E9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w:t>
            </w:r>
          </w:p>
        </w:tc>
        <w:tc>
          <w:tcPr>
            <w:tcW w:w="801" w:type="dxa"/>
            <w:vAlign w:val="bottom"/>
          </w:tcPr>
          <w:p w14:paraId="37478D41" w14:textId="7BD38F74" w:rsidR="00ED6E9B" w:rsidRPr="008852C0" w:rsidRDefault="00ED6E9B" w:rsidP="00ED6E9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w:t>
            </w:r>
          </w:p>
        </w:tc>
        <w:tc>
          <w:tcPr>
            <w:tcW w:w="954" w:type="dxa"/>
          </w:tcPr>
          <w:p w14:paraId="270D211F" w14:textId="77777777" w:rsidR="00ED6E9B" w:rsidRPr="008852C0" w:rsidRDefault="00ED6E9B" w:rsidP="00ED6E9B">
            <w:pPr>
              <w:pBdr>
                <w:bottom w:val="single" w:sz="4" w:space="1" w:color="auto"/>
              </w:pBdr>
              <w:spacing w:line="240" w:lineRule="auto"/>
              <w:ind w:left="-23" w:right="-7"/>
              <w:jc w:val="right"/>
              <w:rPr>
                <w:rFonts w:ascii="Browallia New" w:hAnsi="Browallia New" w:cs="Browallia New"/>
                <w:sz w:val="22"/>
                <w:szCs w:val="22"/>
              </w:rPr>
            </w:pPr>
          </w:p>
          <w:p w14:paraId="4F02C49D" w14:textId="3DBC6E2A" w:rsidR="00266C91" w:rsidRPr="008852C0" w:rsidRDefault="00451799" w:rsidP="00ED6E9B">
            <w:pPr>
              <w:pBdr>
                <w:bottom w:val="single" w:sz="4" w:space="1" w:color="auto"/>
              </w:pBdr>
              <w:spacing w:line="240" w:lineRule="auto"/>
              <w:ind w:left="-23" w:right="-7"/>
              <w:jc w:val="right"/>
              <w:rPr>
                <w:rFonts w:ascii="Browallia New" w:hAnsi="Browallia New" w:cs="Browallia New"/>
                <w:sz w:val="22"/>
                <w:szCs w:val="22"/>
                <w:highlight w:val="yellow"/>
              </w:rPr>
            </w:pPr>
            <w:r w:rsidRPr="008852C0">
              <w:rPr>
                <w:rFonts w:ascii="Browallia New" w:hAnsi="Browallia New" w:cs="Browallia New"/>
                <w:sz w:val="22"/>
                <w:szCs w:val="22"/>
              </w:rPr>
              <w:t>(213,</w:t>
            </w:r>
            <w:r w:rsidR="00522D44" w:rsidRPr="008852C0">
              <w:rPr>
                <w:rFonts w:ascii="Browallia New" w:hAnsi="Browallia New" w:cs="Browallia New"/>
                <w:sz w:val="22"/>
                <w:szCs w:val="22"/>
              </w:rPr>
              <w:t>074</w:t>
            </w:r>
            <w:r w:rsidRPr="008852C0">
              <w:rPr>
                <w:rFonts w:ascii="Browallia New" w:hAnsi="Browallia New" w:cs="Browallia New"/>
                <w:sz w:val="22"/>
                <w:szCs w:val="22"/>
              </w:rPr>
              <w:t>)</w:t>
            </w:r>
          </w:p>
        </w:tc>
        <w:tc>
          <w:tcPr>
            <w:tcW w:w="980" w:type="dxa"/>
          </w:tcPr>
          <w:p w14:paraId="13C0ED5F" w14:textId="77777777" w:rsidR="002A4151" w:rsidRPr="008852C0" w:rsidRDefault="002A4151" w:rsidP="00ED6E9B">
            <w:pPr>
              <w:pBdr>
                <w:bottom w:val="single" w:sz="4" w:space="1" w:color="auto"/>
              </w:pBdr>
              <w:spacing w:line="240" w:lineRule="auto"/>
              <w:ind w:left="-23" w:right="-7"/>
              <w:jc w:val="right"/>
              <w:rPr>
                <w:rFonts w:ascii="Browallia New" w:hAnsi="Browallia New" w:cs="Browallia New"/>
                <w:sz w:val="22"/>
                <w:szCs w:val="22"/>
              </w:rPr>
            </w:pPr>
          </w:p>
          <w:p w14:paraId="383D983F" w14:textId="3A8ECFA6" w:rsidR="00ED6E9B" w:rsidRPr="008852C0" w:rsidRDefault="00ED6E9B" w:rsidP="00ED6E9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cs/>
              </w:rPr>
              <w:t>(</w:t>
            </w:r>
            <w:r w:rsidRPr="008852C0">
              <w:rPr>
                <w:rFonts w:ascii="Browallia New" w:hAnsi="Browallia New" w:cs="Browallia New"/>
                <w:sz w:val="22"/>
                <w:szCs w:val="22"/>
              </w:rPr>
              <w:t>252,926</w:t>
            </w:r>
            <w:r w:rsidRPr="008852C0">
              <w:rPr>
                <w:rFonts w:ascii="Browallia New" w:hAnsi="Browallia New" w:cs="Browallia New"/>
                <w:sz w:val="22"/>
                <w:szCs w:val="22"/>
                <w:cs/>
              </w:rPr>
              <w:t>)</w:t>
            </w:r>
          </w:p>
        </w:tc>
      </w:tr>
      <w:tr w:rsidR="00ED6E9B" w:rsidRPr="008852C0" w14:paraId="59A3E564" w14:textId="77777777" w:rsidTr="002A4151">
        <w:tc>
          <w:tcPr>
            <w:tcW w:w="2201" w:type="dxa"/>
            <w:vAlign w:val="bottom"/>
          </w:tcPr>
          <w:p w14:paraId="4A986DD4" w14:textId="77777777" w:rsidR="00ED6E9B" w:rsidRPr="008852C0" w:rsidRDefault="00ED6E9B" w:rsidP="00ED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8852C0">
              <w:rPr>
                <w:rFonts w:ascii="Browallia New" w:hAnsi="Browallia New" w:cs="Browallia New"/>
                <w:sz w:val="22"/>
                <w:szCs w:val="22"/>
                <w:cs/>
              </w:rPr>
              <w:t>คงเหลือ</w:t>
            </w:r>
          </w:p>
        </w:tc>
        <w:tc>
          <w:tcPr>
            <w:tcW w:w="848" w:type="dxa"/>
          </w:tcPr>
          <w:p w14:paraId="54BA3D19" w14:textId="6510C3B0" w:rsidR="00ED6E9B" w:rsidRPr="008852C0" w:rsidRDefault="00717F3B" w:rsidP="00ED6E9B">
            <w:pP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306,</w:t>
            </w:r>
            <w:r w:rsidR="00A201AB" w:rsidRPr="008852C0">
              <w:rPr>
                <w:rFonts w:ascii="Browallia New" w:hAnsi="Browallia New" w:cs="Browallia New"/>
                <w:sz w:val="22"/>
                <w:szCs w:val="22"/>
              </w:rPr>
              <w:t>279</w:t>
            </w:r>
          </w:p>
        </w:tc>
        <w:tc>
          <w:tcPr>
            <w:tcW w:w="850" w:type="dxa"/>
          </w:tcPr>
          <w:p w14:paraId="07C6D52E" w14:textId="1313A2A0" w:rsidR="00ED6E9B" w:rsidRPr="008852C0" w:rsidRDefault="00ED6E9B" w:rsidP="00ED6E9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319,933</w:t>
            </w:r>
          </w:p>
        </w:tc>
        <w:tc>
          <w:tcPr>
            <w:tcW w:w="822" w:type="dxa"/>
          </w:tcPr>
          <w:p w14:paraId="71ED0B2B" w14:textId="45BE9BD5" w:rsidR="00ED6E9B" w:rsidRPr="008852C0" w:rsidRDefault="00717F3B" w:rsidP="00ED6E9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96,185</w:t>
            </w:r>
          </w:p>
        </w:tc>
        <w:tc>
          <w:tcPr>
            <w:tcW w:w="850" w:type="dxa"/>
          </w:tcPr>
          <w:p w14:paraId="2DD25913" w14:textId="0200F542" w:rsidR="00ED6E9B" w:rsidRPr="008852C0" w:rsidRDefault="00ED6E9B" w:rsidP="00ED6E9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111,712</w:t>
            </w:r>
          </w:p>
        </w:tc>
        <w:tc>
          <w:tcPr>
            <w:tcW w:w="834" w:type="dxa"/>
            <w:vAlign w:val="bottom"/>
          </w:tcPr>
          <w:p w14:paraId="79AFE978" w14:textId="028B95D0" w:rsidR="00ED6E9B" w:rsidRPr="008852C0" w:rsidRDefault="00717F3B" w:rsidP="00ED6E9B">
            <w:pP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w:t>
            </w:r>
          </w:p>
        </w:tc>
        <w:tc>
          <w:tcPr>
            <w:tcW w:w="801" w:type="dxa"/>
            <w:vAlign w:val="bottom"/>
          </w:tcPr>
          <w:p w14:paraId="6C9C89F1" w14:textId="7E335351" w:rsidR="00ED6E9B" w:rsidRPr="008852C0" w:rsidRDefault="00ED6E9B" w:rsidP="00ED6E9B">
            <w:pP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w:t>
            </w:r>
          </w:p>
        </w:tc>
        <w:tc>
          <w:tcPr>
            <w:tcW w:w="954" w:type="dxa"/>
          </w:tcPr>
          <w:p w14:paraId="4C64CB60" w14:textId="215AE05A" w:rsidR="00ED6E9B" w:rsidRPr="008852C0" w:rsidRDefault="00451799" w:rsidP="00ED6E9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402,</w:t>
            </w:r>
            <w:r w:rsidR="00A66AF1" w:rsidRPr="008852C0">
              <w:rPr>
                <w:rFonts w:ascii="Browallia New" w:hAnsi="Browallia New" w:cs="Browallia New"/>
                <w:sz w:val="22"/>
                <w:szCs w:val="22"/>
              </w:rPr>
              <w:t>464</w:t>
            </w:r>
          </w:p>
        </w:tc>
        <w:tc>
          <w:tcPr>
            <w:tcW w:w="980" w:type="dxa"/>
          </w:tcPr>
          <w:p w14:paraId="51DB0035" w14:textId="6D45666E" w:rsidR="00ED6E9B" w:rsidRPr="008852C0" w:rsidRDefault="00ED6E9B" w:rsidP="00ED6E9B">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431,645</w:t>
            </w:r>
          </w:p>
        </w:tc>
      </w:tr>
      <w:tr w:rsidR="00816A7B" w:rsidRPr="008852C0" w14:paraId="07158CEF" w14:textId="77777777" w:rsidTr="002A4151">
        <w:tc>
          <w:tcPr>
            <w:tcW w:w="2201" w:type="dxa"/>
            <w:vAlign w:val="bottom"/>
          </w:tcPr>
          <w:p w14:paraId="7FA41BFE" w14:textId="152DC9C3" w:rsidR="00816A7B" w:rsidRPr="008852C0" w:rsidRDefault="00816A7B" w:rsidP="00816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8852C0">
              <w:rPr>
                <w:rFonts w:ascii="Browallia New" w:hAnsi="Browallia New" w:cs="Browallia New"/>
                <w:sz w:val="22"/>
                <w:szCs w:val="22"/>
                <w:u w:val="single"/>
                <w:cs/>
              </w:rPr>
              <w:t>หัก</w:t>
            </w:r>
            <w:r w:rsidRPr="008852C0">
              <w:rPr>
                <w:rFonts w:ascii="Browallia New" w:hAnsi="Browallia New" w:cs="Browallia New"/>
                <w:sz w:val="22"/>
                <w:szCs w:val="22"/>
                <w:cs/>
              </w:rPr>
              <w:t xml:space="preserve"> ค่าเผื่อผลขาดทุนด้านเครดิต</w:t>
            </w:r>
            <w:r w:rsidRPr="008852C0">
              <w:rPr>
                <w:rFonts w:ascii="Browallia New" w:hAnsi="Browallia New" w:cs="Browallia New"/>
                <w:sz w:val="22"/>
                <w:szCs w:val="22"/>
              </w:rPr>
              <w:br/>
              <w:t xml:space="preserve">  </w:t>
            </w:r>
            <w:r w:rsidRPr="008852C0">
              <w:rPr>
                <w:rFonts w:ascii="Browallia New" w:hAnsi="Browallia New" w:cs="Browallia New"/>
                <w:sz w:val="22"/>
                <w:szCs w:val="22"/>
                <w:cs/>
              </w:rPr>
              <w:t>ที่คาดว่าจะเกิดขึ้น</w:t>
            </w:r>
          </w:p>
        </w:tc>
        <w:tc>
          <w:tcPr>
            <w:tcW w:w="848" w:type="dxa"/>
            <w:vAlign w:val="bottom"/>
          </w:tcPr>
          <w:p w14:paraId="1774EA3E" w14:textId="154E2D92" w:rsidR="00816A7B" w:rsidRPr="008852C0" w:rsidRDefault="00717F3B" w:rsidP="00816A7B">
            <w:pPr>
              <w:pBdr>
                <w:bottom w:val="single" w:sz="4"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(74,251)</w:t>
            </w:r>
          </w:p>
        </w:tc>
        <w:tc>
          <w:tcPr>
            <w:tcW w:w="850" w:type="dxa"/>
            <w:vAlign w:val="bottom"/>
          </w:tcPr>
          <w:p w14:paraId="7B4B0FCE" w14:textId="735299CE" w:rsidR="00816A7B" w:rsidRPr="008852C0" w:rsidRDefault="00816A7B" w:rsidP="00816A7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cs/>
              </w:rPr>
              <w:t>(</w:t>
            </w:r>
            <w:r w:rsidRPr="008852C0">
              <w:rPr>
                <w:rFonts w:ascii="Browallia New" w:hAnsi="Browallia New" w:cs="Browallia New"/>
                <w:sz w:val="22"/>
                <w:szCs w:val="22"/>
              </w:rPr>
              <w:t>72,374</w:t>
            </w:r>
            <w:r w:rsidRPr="008852C0">
              <w:rPr>
                <w:rFonts w:ascii="Browallia New" w:hAnsi="Browallia New" w:cs="Browallia New"/>
                <w:sz w:val="22"/>
                <w:szCs w:val="22"/>
                <w:cs/>
              </w:rPr>
              <w:t>)</w:t>
            </w:r>
          </w:p>
        </w:tc>
        <w:tc>
          <w:tcPr>
            <w:tcW w:w="822" w:type="dxa"/>
          </w:tcPr>
          <w:p w14:paraId="04317887" w14:textId="77777777" w:rsidR="00816A7B" w:rsidRPr="008852C0" w:rsidRDefault="00816A7B" w:rsidP="00816A7B">
            <w:pPr>
              <w:pBdr>
                <w:bottom w:val="single" w:sz="4" w:space="1" w:color="auto"/>
              </w:pBdr>
              <w:spacing w:line="240" w:lineRule="auto"/>
              <w:ind w:left="-23" w:right="-7"/>
              <w:jc w:val="right"/>
              <w:rPr>
                <w:rFonts w:ascii="Browallia New" w:hAnsi="Browallia New" w:cs="Browallia New"/>
                <w:sz w:val="22"/>
                <w:szCs w:val="22"/>
              </w:rPr>
            </w:pPr>
          </w:p>
          <w:p w14:paraId="66C0D3E0" w14:textId="60DB351B" w:rsidR="00266C91" w:rsidRPr="008852C0" w:rsidRDefault="00717F3B" w:rsidP="00816A7B">
            <w:pPr>
              <w:pBdr>
                <w:bottom w:val="single" w:sz="4"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(6,013)</w:t>
            </w:r>
          </w:p>
        </w:tc>
        <w:tc>
          <w:tcPr>
            <w:tcW w:w="850" w:type="dxa"/>
            <w:vAlign w:val="bottom"/>
          </w:tcPr>
          <w:p w14:paraId="0E8D3642" w14:textId="79CDA6AF" w:rsidR="00816A7B" w:rsidRPr="008852C0" w:rsidRDefault="00816A7B" w:rsidP="00816A7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cs/>
              </w:rPr>
              <w:t>(</w:t>
            </w:r>
            <w:r w:rsidRPr="008852C0">
              <w:rPr>
                <w:rFonts w:ascii="Browallia New" w:hAnsi="Browallia New" w:cs="Browallia New"/>
                <w:sz w:val="22"/>
                <w:szCs w:val="22"/>
              </w:rPr>
              <w:t>6,329</w:t>
            </w:r>
            <w:r w:rsidRPr="008852C0">
              <w:rPr>
                <w:rFonts w:ascii="Browallia New" w:hAnsi="Browallia New" w:cs="Browallia New"/>
                <w:sz w:val="22"/>
                <w:szCs w:val="22"/>
                <w:cs/>
              </w:rPr>
              <w:t>)</w:t>
            </w:r>
          </w:p>
        </w:tc>
        <w:tc>
          <w:tcPr>
            <w:tcW w:w="834" w:type="dxa"/>
            <w:vAlign w:val="bottom"/>
          </w:tcPr>
          <w:p w14:paraId="5A673B72" w14:textId="3EE545D0" w:rsidR="00816A7B" w:rsidRPr="008852C0" w:rsidRDefault="00717F3B" w:rsidP="00816A7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w:t>
            </w:r>
          </w:p>
        </w:tc>
        <w:tc>
          <w:tcPr>
            <w:tcW w:w="801" w:type="dxa"/>
            <w:vAlign w:val="bottom"/>
          </w:tcPr>
          <w:p w14:paraId="45606A77" w14:textId="12104623" w:rsidR="00816A7B" w:rsidRPr="008852C0" w:rsidRDefault="00816A7B" w:rsidP="00816A7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w:t>
            </w:r>
          </w:p>
        </w:tc>
        <w:tc>
          <w:tcPr>
            <w:tcW w:w="954" w:type="dxa"/>
          </w:tcPr>
          <w:p w14:paraId="171A5691" w14:textId="77777777" w:rsidR="00816A7B" w:rsidRPr="008852C0" w:rsidRDefault="00816A7B" w:rsidP="00816A7B">
            <w:pPr>
              <w:pBdr>
                <w:bottom w:val="single" w:sz="4" w:space="1" w:color="auto"/>
              </w:pBdr>
              <w:spacing w:line="240" w:lineRule="auto"/>
              <w:ind w:left="-23" w:right="-7"/>
              <w:jc w:val="right"/>
              <w:rPr>
                <w:rFonts w:ascii="Browallia New" w:hAnsi="Browallia New" w:cs="Browallia New"/>
                <w:sz w:val="22"/>
                <w:szCs w:val="22"/>
              </w:rPr>
            </w:pPr>
          </w:p>
          <w:p w14:paraId="4268F716" w14:textId="6877C2DA" w:rsidR="00266C91" w:rsidRPr="008852C0" w:rsidRDefault="006836D0" w:rsidP="00816A7B">
            <w:pPr>
              <w:pBdr>
                <w:bottom w:val="single" w:sz="4" w:space="1" w:color="auto"/>
              </w:pBdr>
              <w:spacing w:line="240" w:lineRule="auto"/>
              <w:ind w:left="-23" w:right="-7"/>
              <w:jc w:val="right"/>
              <w:rPr>
                <w:rFonts w:ascii="Browallia New" w:hAnsi="Browallia New" w:cs="Browallia New"/>
                <w:sz w:val="22"/>
                <w:szCs w:val="22"/>
                <w:highlight w:val="yellow"/>
              </w:rPr>
            </w:pPr>
            <w:r w:rsidRPr="008852C0">
              <w:rPr>
                <w:rFonts w:ascii="Browallia New" w:hAnsi="Browallia New" w:cs="Browallia New"/>
                <w:sz w:val="22"/>
                <w:szCs w:val="22"/>
              </w:rPr>
              <w:t>(80,264)</w:t>
            </w:r>
          </w:p>
        </w:tc>
        <w:tc>
          <w:tcPr>
            <w:tcW w:w="980" w:type="dxa"/>
          </w:tcPr>
          <w:p w14:paraId="5883816F" w14:textId="77777777" w:rsidR="00816A7B" w:rsidRPr="008852C0" w:rsidRDefault="00816A7B" w:rsidP="00816A7B">
            <w:pPr>
              <w:pBdr>
                <w:bottom w:val="single" w:sz="4" w:space="1" w:color="auto"/>
              </w:pBdr>
              <w:spacing w:line="240" w:lineRule="auto"/>
              <w:ind w:left="-23" w:right="-7"/>
              <w:jc w:val="right"/>
              <w:rPr>
                <w:rFonts w:ascii="Browallia New" w:hAnsi="Browallia New" w:cs="Browallia New"/>
                <w:sz w:val="22"/>
                <w:szCs w:val="22"/>
              </w:rPr>
            </w:pPr>
          </w:p>
          <w:p w14:paraId="42F689E9" w14:textId="25EB8CC1" w:rsidR="00816A7B" w:rsidRPr="008852C0" w:rsidRDefault="00816A7B" w:rsidP="00816A7B">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cs/>
              </w:rPr>
              <w:t>(</w:t>
            </w:r>
            <w:r w:rsidRPr="008852C0">
              <w:rPr>
                <w:rFonts w:ascii="Browallia New" w:hAnsi="Browallia New" w:cs="Browallia New"/>
                <w:sz w:val="22"/>
                <w:szCs w:val="22"/>
              </w:rPr>
              <w:t>78,703</w:t>
            </w:r>
            <w:r w:rsidRPr="008852C0">
              <w:rPr>
                <w:rFonts w:ascii="Browallia New" w:hAnsi="Browallia New" w:cs="Browallia New"/>
                <w:sz w:val="22"/>
                <w:szCs w:val="22"/>
                <w:cs/>
              </w:rPr>
              <w:t>)</w:t>
            </w:r>
          </w:p>
        </w:tc>
      </w:tr>
      <w:tr w:rsidR="00816A7B" w:rsidRPr="008852C0" w14:paraId="06D360FB" w14:textId="77777777" w:rsidTr="002A4151">
        <w:tc>
          <w:tcPr>
            <w:tcW w:w="2201" w:type="dxa"/>
          </w:tcPr>
          <w:p w14:paraId="60CC65C5" w14:textId="77777777" w:rsidR="00816A7B" w:rsidRPr="008852C0" w:rsidRDefault="00816A7B" w:rsidP="00816A7B">
            <w:pPr>
              <w:tabs>
                <w:tab w:val="left" w:pos="162"/>
              </w:tabs>
              <w:spacing w:line="240" w:lineRule="auto"/>
              <w:ind w:right="-108"/>
              <w:jc w:val="both"/>
              <w:rPr>
                <w:rFonts w:ascii="Browallia New" w:hAnsi="Browallia New" w:cs="Browallia New"/>
                <w:sz w:val="22"/>
                <w:szCs w:val="22"/>
                <w:lang w:val="en-GB"/>
              </w:rPr>
            </w:pPr>
            <w:r w:rsidRPr="008852C0">
              <w:rPr>
                <w:rFonts w:ascii="Browallia New" w:hAnsi="Browallia New" w:cs="Browallia New"/>
                <w:sz w:val="22"/>
                <w:szCs w:val="22"/>
                <w:cs/>
              </w:rPr>
              <w:t>สุทธิ</w:t>
            </w:r>
          </w:p>
        </w:tc>
        <w:tc>
          <w:tcPr>
            <w:tcW w:w="848" w:type="dxa"/>
          </w:tcPr>
          <w:p w14:paraId="1C691235" w14:textId="5A7A1E3A" w:rsidR="00816A7B" w:rsidRPr="008852C0" w:rsidRDefault="00717F3B" w:rsidP="00816A7B">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232,028</w:t>
            </w:r>
          </w:p>
        </w:tc>
        <w:tc>
          <w:tcPr>
            <w:tcW w:w="850" w:type="dxa"/>
            <w:vAlign w:val="bottom"/>
          </w:tcPr>
          <w:p w14:paraId="05EC345A" w14:textId="42E37131" w:rsidR="00816A7B" w:rsidRPr="008852C0" w:rsidRDefault="00816A7B" w:rsidP="00816A7B">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247,559</w:t>
            </w:r>
          </w:p>
        </w:tc>
        <w:tc>
          <w:tcPr>
            <w:tcW w:w="822" w:type="dxa"/>
          </w:tcPr>
          <w:p w14:paraId="51A123E8" w14:textId="1A6D7602" w:rsidR="00816A7B" w:rsidRPr="008852C0" w:rsidRDefault="00717F3B" w:rsidP="00816A7B">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90,172</w:t>
            </w:r>
          </w:p>
        </w:tc>
        <w:tc>
          <w:tcPr>
            <w:tcW w:w="850" w:type="dxa"/>
            <w:vAlign w:val="bottom"/>
          </w:tcPr>
          <w:p w14:paraId="2DEB5280" w14:textId="6180933E" w:rsidR="00816A7B" w:rsidRPr="008852C0" w:rsidRDefault="00816A7B" w:rsidP="00816A7B">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105,383</w:t>
            </w:r>
          </w:p>
        </w:tc>
        <w:tc>
          <w:tcPr>
            <w:tcW w:w="834" w:type="dxa"/>
            <w:vAlign w:val="bottom"/>
          </w:tcPr>
          <w:p w14:paraId="37C8BC76" w14:textId="67A29127" w:rsidR="00816A7B" w:rsidRPr="008852C0" w:rsidRDefault="00717F3B" w:rsidP="00816A7B">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lang w:val="en-GB"/>
              </w:rPr>
              <w:t>-</w:t>
            </w:r>
          </w:p>
        </w:tc>
        <w:tc>
          <w:tcPr>
            <w:tcW w:w="801" w:type="dxa"/>
            <w:vAlign w:val="bottom"/>
          </w:tcPr>
          <w:p w14:paraId="2AF2CB0B" w14:textId="155F5BFF" w:rsidR="00816A7B" w:rsidRPr="008852C0" w:rsidRDefault="00816A7B" w:rsidP="00816A7B">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lang w:val="en-GB"/>
              </w:rPr>
              <w:t>-</w:t>
            </w:r>
          </w:p>
        </w:tc>
        <w:tc>
          <w:tcPr>
            <w:tcW w:w="954" w:type="dxa"/>
          </w:tcPr>
          <w:p w14:paraId="3F64261C" w14:textId="1F03D7CF" w:rsidR="00816A7B" w:rsidRPr="008852C0" w:rsidRDefault="00D6502B" w:rsidP="00816A7B">
            <w:pPr>
              <w:pBdr>
                <w:bottom w:val="single" w:sz="12" w:space="1" w:color="auto"/>
              </w:pBdr>
              <w:spacing w:line="240" w:lineRule="auto"/>
              <w:ind w:left="-23" w:right="-7"/>
              <w:jc w:val="right"/>
              <w:rPr>
                <w:rFonts w:ascii="Browallia New" w:hAnsi="Browallia New" w:cs="Browallia New"/>
                <w:sz w:val="22"/>
                <w:szCs w:val="22"/>
                <w:highlight w:val="yellow"/>
              </w:rPr>
            </w:pPr>
            <w:r w:rsidRPr="008852C0">
              <w:rPr>
                <w:rFonts w:ascii="Browallia New" w:hAnsi="Browallia New" w:cs="Browallia New"/>
                <w:sz w:val="22"/>
                <w:szCs w:val="22"/>
              </w:rPr>
              <w:t xml:space="preserve">    </w:t>
            </w:r>
            <w:r w:rsidR="00907C06" w:rsidRPr="008852C0">
              <w:rPr>
                <w:rFonts w:ascii="Browallia New" w:hAnsi="Browallia New" w:cs="Browallia New"/>
                <w:sz w:val="22"/>
                <w:szCs w:val="22"/>
              </w:rPr>
              <w:t>322,</w:t>
            </w:r>
            <w:r w:rsidRPr="008852C0">
              <w:rPr>
                <w:rFonts w:ascii="Browallia New" w:hAnsi="Browallia New" w:cs="Browallia New"/>
                <w:sz w:val="22"/>
                <w:szCs w:val="22"/>
              </w:rPr>
              <w:t>200</w:t>
            </w:r>
          </w:p>
        </w:tc>
        <w:tc>
          <w:tcPr>
            <w:tcW w:w="980" w:type="dxa"/>
          </w:tcPr>
          <w:p w14:paraId="0016D419" w14:textId="2499DECE" w:rsidR="00816A7B" w:rsidRPr="008852C0" w:rsidRDefault="00816A7B" w:rsidP="00816A7B">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352,942</w:t>
            </w:r>
          </w:p>
        </w:tc>
      </w:tr>
    </w:tbl>
    <w:p w14:paraId="5FFE2565" w14:textId="329A717C" w:rsidR="0057683B" w:rsidRPr="008852C0"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2134D45" w14:textId="798D464F" w:rsidR="00F32A11" w:rsidRPr="008852C0"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 xml:space="preserve">ณ วันที่ </w:t>
      </w:r>
      <w:r w:rsidR="00266C91" w:rsidRPr="008852C0">
        <w:rPr>
          <w:rFonts w:ascii="Browallia New" w:hAnsi="Browallia New" w:cs="Browallia New"/>
          <w:sz w:val="28"/>
          <w:szCs w:val="28"/>
          <w:lang w:val="en-GB"/>
        </w:rPr>
        <w:t>30</w:t>
      </w:r>
      <w:r w:rsidR="00266C91" w:rsidRPr="008852C0">
        <w:rPr>
          <w:rFonts w:ascii="Browallia New" w:hAnsi="Browallia New" w:cs="Browallia New"/>
          <w:sz w:val="28"/>
          <w:szCs w:val="28"/>
          <w:cs/>
          <w:lang w:val="en-GB"/>
        </w:rPr>
        <w:t xml:space="preserve"> มิถุนายน</w:t>
      </w:r>
      <w:r w:rsidR="00F73712" w:rsidRPr="008852C0">
        <w:rPr>
          <w:rFonts w:ascii="Browallia New" w:hAnsi="Browallia New" w:cs="Browallia New"/>
          <w:sz w:val="28"/>
          <w:szCs w:val="28"/>
          <w:cs/>
        </w:rPr>
        <w:t xml:space="preserve"> </w:t>
      </w:r>
      <w:r w:rsidR="00F73712" w:rsidRPr="008852C0">
        <w:rPr>
          <w:rFonts w:ascii="Browallia New" w:hAnsi="Browallia New" w:cs="Browallia New"/>
          <w:sz w:val="28"/>
          <w:szCs w:val="28"/>
        </w:rPr>
        <w:t>2567</w:t>
      </w:r>
      <w:r w:rsidRPr="008852C0">
        <w:rPr>
          <w:rFonts w:ascii="Browallia New" w:hAnsi="Browallia New" w:cs="Browallia New"/>
          <w:sz w:val="28"/>
          <w:szCs w:val="28"/>
          <w:cs/>
        </w:rPr>
        <w:t xml:space="preserve"> และ วันที่ </w:t>
      </w:r>
      <w:r w:rsidRPr="008852C0">
        <w:rPr>
          <w:rFonts w:ascii="Browallia New" w:hAnsi="Browallia New" w:cs="Browallia New"/>
          <w:sz w:val="28"/>
          <w:szCs w:val="28"/>
        </w:rPr>
        <w:t>31</w:t>
      </w:r>
      <w:r w:rsidRPr="008852C0">
        <w:rPr>
          <w:rFonts w:ascii="Browallia New" w:hAnsi="Browallia New" w:cs="Browallia New"/>
          <w:sz w:val="28"/>
          <w:szCs w:val="28"/>
          <w:cs/>
        </w:rPr>
        <w:t xml:space="preserve"> ธันวาคม </w:t>
      </w:r>
      <w:r w:rsidRPr="008852C0">
        <w:rPr>
          <w:rFonts w:ascii="Browallia New" w:hAnsi="Browallia New" w:cs="Browallia New"/>
          <w:sz w:val="28"/>
          <w:szCs w:val="28"/>
        </w:rPr>
        <w:t>256</w:t>
      </w:r>
      <w:r w:rsidR="00F73712" w:rsidRPr="008852C0">
        <w:rPr>
          <w:rFonts w:ascii="Browallia New" w:hAnsi="Browallia New" w:cs="Browallia New"/>
          <w:sz w:val="28"/>
          <w:szCs w:val="28"/>
        </w:rPr>
        <w:t>6</w:t>
      </w:r>
      <w:r w:rsidRPr="008852C0">
        <w:rPr>
          <w:rFonts w:ascii="Browallia New" w:hAnsi="Browallia New" w:cs="Browallia New"/>
          <w:sz w:val="28"/>
          <w:szCs w:val="28"/>
          <w:cs/>
        </w:rPr>
        <w:t xml:space="preserve"> ลูกหนี้ตามสัญญาเช่าซื้อ (สุทธิจากดอกผลเช่าซื้อที่ยัง</w:t>
      </w:r>
      <w:r w:rsidR="00F804A5" w:rsidRPr="008852C0">
        <w:rPr>
          <w:rFonts w:ascii="Browallia New" w:hAnsi="Browallia New" w:cs="Browallia New"/>
          <w:sz w:val="28"/>
          <w:szCs w:val="28"/>
          <w:cs/>
        </w:rPr>
        <w:br/>
      </w:r>
      <w:r w:rsidRPr="008852C0">
        <w:rPr>
          <w:rFonts w:ascii="Browallia New" w:hAnsi="Browallia New" w:cs="Browallia New"/>
          <w:sz w:val="28"/>
          <w:szCs w:val="28"/>
          <w:cs/>
        </w:rPr>
        <w:t>ไม่ถือเป็นรายได้) และค่าเผื่อผลขาดทุนด้านเครดิตที่คาดว่าจะเกิดขึ้นแยกตามอายุหนี้ที่ค้างชำระของลูกหนี้</w:t>
      </w:r>
      <w:r w:rsidR="00F804A5" w:rsidRPr="008852C0">
        <w:rPr>
          <w:rFonts w:ascii="Browallia New" w:hAnsi="Browallia New" w:cs="Browallia New"/>
          <w:sz w:val="28"/>
          <w:szCs w:val="28"/>
          <w:cs/>
        </w:rPr>
        <w:br/>
      </w:r>
      <w:r w:rsidRPr="008852C0">
        <w:rPr>
          <w:rFonts w:ascii="Browallia New" w:hAnsi="Browallia New" w:cs="Browallia New"/>
          <w:sz w:val="28"/>
          <w:szCs w:val="28"/>
          <w:cs/>
        </w:rPr>
        <w:t>ตามสัญญาเช่าซื้อโดยสรุปตามสัญญาเช่าซื้อ ดังนี้</w:t>
      </w:r>
    </w:p>
    <w:p w14:paraId="69884866" w14:textId="77777777" w:rsidR="00F32A11" w:rsidRPr="008852C0"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131" w:type="dxa"/>
        <w:tblInd w:w="360" w:type="dxa"/>
        <w:tblLayout w:type="fixed"/>
        <w:tblLook w:val="0000" w:firstRow="0" w:lastRow="0" w:firstColumn="0" w:lastColumn="0" w:noHBand="0" w:noVBand="0"/>
      </w:tblPr>
      <w:tblGrid>
        <w:gridCol w:w="1786"/>
        <w:gridCol w:w="852"/>
        <w:gridCol w:w="851"/>
        <w:gridCol w:w="992"/>
        <w:gridCol w:w="1013"/>
        <w:gridCol w:w="914"/>
        <w:gridCol w:w="898"/>
        <w:gridCol w:w="879"/>
        <w:gridCol w:w="946"/>
      </w:tblGrid>
      <w:tr w:rsidR="00F32A11" w:rsidRPr="008852C0" w14:paraId="4BABA370" w14:textId="77777777" w:rsidTr="00350D81">
        <w:trPr>
          <w:tblHeader/>
        </w:trPr>
        <w:tc>
          <w:tcPr>
            <w:tcW w:w="1786" w:type="dxa"/>
          </w:tcPr>
          <w:p w14:paraId="2C4E6678"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tcPr>
          <w:p w14:paraId="56BDD545" w14:textId="77777777" w:rsidR="00F32A11" w:rsidRPr="008852C0" w:rsidRDefault="00F32A11" w:rsidP="007932B2">
            <w:pPr>
              <w:spacing w:line="240" w:lineRule="auto"/>
              <w:ind w:right="-45"/>
              <w:jc w:val="right"/>
              <w:rPr>
                <w:rFonts w:ascii="Browallia New" w:hAnsi="Browallia New" w:cs="Browallia New"/>
                <w:sz w:val="22"/>
                <w:szCs w:val="22"/>
                <w:cs/>
              </w:rPr>
            </w:pPr>
            <w:r w:rsidRPr="008852C0">
              <w:rPr>
                <w:rFonts w:ascii="Browallia New" w:hAnsi="Browallia New" w:cs="Browallia New"/>
                <w:sz w:val="22"/>
                <w:szCs w:val="22"/>
                <w:cs/>
              </w:rPr>
              <w:t xml:space="preserve">(หน่วย </w:t>
            </w:r>
            <w:r w:rsidRPr="008852C0">
              <w:rPr>
                <w:rFonts w:ascii="Browallia New" w:hAnsi="Browallia New" w:cs="Browallia New"/>
                <w:sz w:val="22"/>
                <w:szCs w:val="22"/>
                <w:lang w:val="en-GB"/>
              </w:rPr>
              <w:t xml:space="preserve">: </w:t>
            </w:r>
            <w:r w:rsidRPr="008852C0">
              <w:rPr>
                <w:rFonts w:ascii="Browallia New" w:hAnsi="Browallia New" w:cs="Browallia New"/>
                <w:sz w:val="22"/>
                <w:szCs w:val="22"/>
                <w:cs/>
              </w:rPr>
              <w:t>พันบาท)</w:t>
            </w:r>
          </w:p>
        </w:tc>
      </w:tr>
      <w:tr w:rsidR="00F32A11" w:rsidRPr="008852C0" w14:paraId="007DA495" w14:textId="77777777" w:rsidTr="00350D81">
        <w:trPr>
          <w:tblHeader/>
        </w:trPr>
        <w:tc>
          <w:tcPr>
            <w:tcW w:w="1786" w:type="dxa"/>
          </w:tcPr>
          <w:p w14:paraId="12A9E4B2"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vAlign w:val="bottom"/>
          </w:tcPr>
          <w:p w14:paraId="1AB72E73" w14:textId="34D0762D" w:rsidR="00F32A11" w:rsidRPr="008852C0" w:rsidRDefault="00C36B5F" w:rsidP="00C36B5F">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8852C0">
              <w:rPr>
                <w:rFonts w:ascii="Browallia New" w:hAnsi="Browallia New" w:cs="Browallia New"/>
                <w:sz w:val="22"/>
                <w:szCs w:val="22"/>
                <w:cs/>
              </w:rPr>
              <w:t>ข้อมูลทาง</w:t>
            </w:r>
            <w:r w:rsidR="00F32A11" w:rsidRPr="008852C0">
              <w:rPr>
                <w:rFonts w:ascii="Browallia New" w:hAnsi="Browallia New" w:cs="Browallia New"/>
                <w:sz w:val="22"/>
                <w:szCs w:val="22"/>
                <w:cs/>
              </w:rPr>
              <w:t>การเงินรวม</w:t>
            </w:r>
          </w:p>
        </w:tc>
      </w:tr>
      <w:tr w:rsidR="00F32A11" w:rsidRPr="008852C0" w14:paraId="1D4F796E" w14:textId="77777777" w:rsidTr="00350D81">
        <w:trPr>
          <w:tblHeader/>
        </w:trPr>
        <w:tc>
          <w:tcPr>
            <w:tcW w:w="1786" w:type="dxa"/>
          </w:tcPr>
          <w:p w14:paraId="6F1FA172"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8852C0">
              <w:rPr>
                <w:rFonts w:ascii="Browallia New" w:hAnsi="Browallia New" w:cs="Browallia New"/>
                <w:sz w:val="22"/>
                <w:szCs w:val="22"/>
                <w:cs/>
              </w:rPr>
              <w:t>อัตราร้อยละ</w:t>
            </w:r>
          </w:p>
        </w:tc>
        <w:tc>
          <w:tcPr>
            <w:tcW w:w="1812" w:type="dxa"/>
            <w:gridSpan w:val="2"/>
          </w:tcPr>
          <w:p w14:paraId="3B187987"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25" w:type="dxa"/>
            <w:gridSpan w:val="2"/>
          </w:tcPr>
          <w:p w14:paraId="34FB0730"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8852C0" w14:paraId="70C45AD5" w14:textId="77777777" w:rsidTr="00350D81">
        <w:trPr>
          <w:tblHeader/>
        </w:trPr>
        <w:tc>
          <w:tcPr>
            <w:tcW w:w="1786" w:type="dxa"/>
          </w:tcPr>
          <w:p w14:paraId="0CF24542"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8852C0" w:rsidRDefault="00F32A11" w:rsidP="007932B2">
            <w:pP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cs/>
              </w:rPr>
              <w:t>ลูกหนี้ตาม</w:t>
            </w:r>
          </w:p>
        </w:tc>
        <w:tc>
          <w:tcPr>
            <w:tcW w:w="2005" w:type="dxa"/>
            <w:gridSpan w:val="2"/>
          </w:tcPr>
          <w:p w14:paraId="50E304EC" w14:textId="77777777" w:rsidR="00F32A11" w:rsidRPr="008852C0"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8852C0">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8852C0"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8852C0">
              <w:rPr>
                <w:rFonts w:ascii="Browallia New" w:hAnsi="Browallia New" w:cs="Browallia New"/>
                <w:sz w:val="22"/>
                <w:szCs w:val="22"/>
                <w:cs/>
              </w:rPr>
              <w:t>ค่าเผื่อผลขาดทุนด้าน</w:t>
            </w:r>
          </w:p>
        </w:tc>
        <w:tc>
          <w:tcPr>
            <w:tcW w:w="1825" w:type="dxa"/>
            <w:gridSpan w:val="2"/>
            <w:vMerge w:val="restart"/>
          </w:tcPr>
          <w:p w14:paraId="3BDD99C2" w14:textId="77777777" w:rsidR="00F32A11" w:rsidRPr="008852C0"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8852C0" w:rsidRDefault="00F32A11" w:rsidP="007932B2">
            <w:pPr>
              <w:pBdr>
                <w:bottom w:val="single" w:sz="4" w:space="1" w:color="auto"/>
              </w:pBdr>
              <w:spacing w:line="240" w:lineRule="auto"/>
              <w:ind w:left="-12"/>
              <w:jc w:val="center"/>
              <w:rPr>
                <w:rFonts w:ascii="Browallia New" w:hAnsi="Browallia New" w:cs="Browallia New"/>
                <w:sz w:val="22"/>
                <w:szCs w:val="22"/>
                <w:cs/>
              </w:rPr>
            </w:pPr>
            <w:r w:rsidRPr="008852C0">
              <w:rPr>
                <w:rFonts w:ascii="Browallia New" w:hAnsi="Browallia New" w:cs="Browallia New"/>
                <w:sz w:val="22"/>
                <w:szCs w:val="22"/>
                <w:cs/>
              </w:rPr>
              <w:t>สุทธิ</w:t>
            </w:r>
          </w:p>
        </w:tc>
      </w:tr>
      <w:tr w:rsidR="00F32A11" w:rsidRPr="008852C0" w14:paraId="273D8FE2" w14:textId="77777777" w:rsidTr="00350D81">
        <w:trPr>
          <w:tblHeader/>
        </w:trPr>
        <w:tc>
          <w:tcPr>
            <w:tcW w:w="1786" w:type="dxa"/>
          </w:tcPr>
          <w:p w14:paraId="37DD96EA" w14:textId="77777777" w:rsidR="00F32A11" w:rsidRPr="008852C0"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8852C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8852C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8852C0">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8852C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cs/>
              </w:rPr>
              <w:t>เครดิตที่คาดว่าจะเกิดขึ้น</w:t>
            </w:r>
          </w:p>
        </w:tc>
        <w:tc>
          <w:tcPr>
            <w:tcW w:w="1825" w:type="dxa"/>
            <w:gridSpan w:val="2"/>
            <w:vMerge/>
            <w:vAlign w:val="bottom"/>
          </w:tcPr>
          <w:p w14:paraId="1476A8FC" w14:textId="77777777" w:rsidR="00F32A11" w:rsidRPr="008852C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266C91" w:rsidRPr="008852C0" w14:paraId="0286146C" w14:textId="77777777" w:rsidTr="00350D81">
        <w:trPr>
          <w:tblHeader/>
        </w:trPr>
        <w:tc>
          <w:tcPr>
            <w:tcW w:w="1786" w:type="dxa"/>
          </w:tcPr>
          <w:p w14:paraId="7FC59DC0" w14:textId="77777777" w:rsidR="00266C91" w:rsidRPr="008852C0" w:rsidRDefault="00266C91" w:rsidP="00266C9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03EF7C54"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51" w:type="dxa"/>
            <w:vAlign w:val="bottom"/>
          </w:tcPr>
          <w:p w14:paraId="05A1E47E" w14:textId="434C4AD6"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992" w:type="dxa"/>
            <w:vAlign w:val="bottom"/>
          </w:tcPr>
          <w:p w14:paraId="2EC7765D" w14:textId="59868816"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1013" w:type="dxa"/>
            <w:vAlign w:val="bottom"/>
          </w:tcPr>
          <w:p w14:paraId="3514974A" w14:textId="6B9AEA9D"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914" w:type="dxa"/>
            <w:vAlign w:val="bottom"/>
          </w:tcPr>
          <w:p w14:paraId="71FCD2FD" w14:textId="64216866"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98" w:type="dxa"/>
            <w:vAlign w:val="bottom"/>
          </w:tcPr>
          <w:p w14:paraId="0B371D56" w14:textId="0ECBCE58"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879" w:type="dxa"/>
            <w:vAlign w:val="bottom"/>
          </w:tcPr>
          <w:p w14:paraId="5C6D3598" w14:textId="6AF3F2A1"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946" w:type="dxa"/>
            <w:vAlign w:val="bottom"/>
          </w:tcPr>
          <w:p w14:paraId="64AE01C0" w14:textId="4D1BA21C"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r>
      <w:tr w:rsidR="00F32A11" w:rsidRPr="008852C0" w14:paraId="3498291E" w14:textId="77777777" w:rsidTr="00350D81">
        <w:trPr>
          <w:tblHeader/>
        </w:trPr>
        <w:tc>
          <w:tcPr>
            <w:tcW w:w="1786" w:type="dxa"/>
          </w:tcPr>
          <w:p w14:paraId="6CCA1566"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8852C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8852C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8852C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8852C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46" w:type="dxa"/>
            <w:vAlign w:val="bottom"/>
          </w:tcPr>
          <w:p w14:paraId="072BC102"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8852C0" w14:paraId="7F94EB51" w14:textId="77777777" w:rsidTr="00350D81">
        <w:tc>
          <w:tcPr>
            <w:tcW w:w="1786" w:type="dxa"/>
          </w:tcPr>
          <w:p w14:paraId="4C6E3100" w14:textId="77777777" w:rsidR="00F32A11" w:rsidRPr="008852C0" w:rsidRDefault="00F32A11" w:rsidP="007932B2">
            <w:pPr>
              <w:spacing w:line="240" w:lineRule="auto"/>
              <w:ind w:right="-108"/>
              <w:jc w:val="both"/>
              <w:rPr>
                <w:rFonts w:ascii="Browallia New" w:hAnsi="Browallia New" w:cs="Browallia New"/>
                <w:b/>
                <w:bCs/>
                <w:sz w:val="22"/>
                <w:szCs w:val="22"/>
              </w:rPr>
            </w:pPr>
            <w:r w:rsidRPr="008852C0">
              <w:rPr>
                <w:rFonts w:ascii="Browallia New" w:hAnsi="Browallia New" w:cs="Browallia New"/>
                <w:b/>
                <w:bCs/>
                <w:sz w:val="22"/>
                <w:szCs w:val="22"/>
                <w:cs/>
              </w:rPr>
              <w:t>ลูกหนี้ตามสัญญาเช่าซื้อ</w:t>
            </w:r>
          </w:p>
        </w:tc>
        <w:tc>
          <w:tcPr>
            <w:tcW w:w="852" w:type="dxa"/>
          </w:tcPr>
          <w:p w14:paraId="3A5AA351" w14:textId="77777777" w:rsidR="00F32A11" w:rsidRPr="008852C0"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8852C0"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8852C0"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8852C0"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8852C0"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8852C0"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8852C0" w:rsidRDefault="00F32A11" w:rsidP="007932B2">
            <w:pPr>
              <w:pStyle w:val="InsideAddress"/>
              <w:tabs>
                <w:tab w:val="decimal" w:pos="792"/>
              </w:tabs>
              <w:ind w:left="-114"/>
              <w:rPr>
                <w:rFonts w:ascii="Browallia New" w:hAnsi="Browallia New" w:cs="Browallia New"/>
                <w:sz w:val="22"/>
                <w:szCs w:val="22"/>
              </w:rPr>
            </w:pPr>
          </w:p>
        </w:tc>
        <w:tc>
          <w:tcPr>
            <w:tcW w:w="946" w:type="dxa"/>
          </w:tcPr>
          <w:p w14:paraId="6DF232D4" w14:textId="77777777" w:rsidR="00F32A11" w:rsidRPr="008852C0" w:rsidRDefault="00F32A11" w:rsidP="007932B2">
            <w:pPr>
              <w:pStyle w:val="InsideAddress"/>
              <w:ind w:left="-114"/>
              <w:rPr>
                <w:rFonts w:ascii="Browallia New" w:hAnsi="Browallia New" w:cs="Browallia New"/>
                <w:sz w:val="22"/>
                <w:szCs w:val="22"/>
              </w:rPr>
            </w:pPr>
          </w:p>
        </w:tc>
      </w:tr>
      <w:tr w:rsidR="00350789" w:rsidRPr="008852C0" w14:paraId="6A227EF6" w14:textId="77777777">
        <w:trPr>
          <w:trHeight w:val="66"/>
        </w:trPr>
        <w:tc>
          <w:tcPr>
            <w:tcW w:w="1786" w:type="dxa"/>
          </w:tcPr>
          <w:p w14:paraId="0F148FD2" w14:textId="0675BC6E" w:rsidR="00350789" w:rsidRPr="008852C0" w:rsidRDefault="00350789" w:rsidP="00350789">
            <w:pPr>
              <w:spacing w:line="240" w:lineRule="auto"/>
              <w:rPr>
                <w:rFonts w:ascii="Browallia New" w:hAnsi="Browallia New" w:cs="Browallia New"/>
                <w:sz w:val="22"/>
                <w:szCs w:val="22"/>
                <w:cs/>
              </w:rPr>
            </w:pPr>
            <w:r w:rsidRPr="008852C0">
              <w:rPr>
                <w:rFonts w:ascii="Browallia New" w:hAnsi="Browallia New" w:cs="Browallia New"/>
                <w:sz w:val="22"/>
                <w:szCs w:val="22"/>
                <w:cs/>
              </w:rPr>
              <w:t>บริษัท</w:t>
            </w:r>
          </w:p>
        </w:tc>
        <w:tc>
          <w:tcPr>
            <w:tcW w:w="852" w:type="dxa"/>
          </w:tcPr>
          <w:p w14:paraId="22DE157A" w14:textId="400B4419" w:rsidR="00350789" w:rsidRPr="008852C0" w:rsidRDefault="004A6446" w:rsidP="00350789">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402,46</w:t>
            </w:r>
            <w:r w:rsidR="00F228A4" w:rsidRPr="008852C0">
              <w:rPr>
                <w:rFonts w:ascii="Browallia New" w:hAnsi="Browallia New" w:cs="Browallia New"/>
                <w:sz w:val="22"/>
                <w:szCs w:val="22"/>
              </w:rPr>
              <w:t>4</w:t>
            </w:r>
          </w:p>
        </w:tc>
        <w:tc>
          <w:tcPr>
            <w:tcW w:w="851" w:type="dxa"/>
            <w:vAlign w:val="bottom"/>
          </w:tcPr>
          <w:p w14:paraId="3CEAA6E9" w14:textId="2545D78A" w:rsidR="00350789" w:rsidRPr="008852C0" w:rsidRDefault="00350789" w:rsidP="00350789">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431,645</w:t>
            </w:r>
          </w:p>
        </w:tc>
        <w:tc>
          <w:tcPr>
            <w:tcW w:w="992" w:type="dxa"/>
            <w:vAlign w:val="bottom"/>
          </w:tcPr>
          <w:p w14:paraId="11121E53" w14:textId="5A983697" w:rsidR="00350789" w:rsidRPr="008852C0" w:rsidRDefault="002A5BC5" w:rsidP="00350789">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1.</w:t>
            </w:r>
            <w:r w:rsidR="00831CE5" w:rsidRPr="008852C0">
              <w:rPr>
                <w:rFonts w:ascii="Browallia New" w:hAnsi="Browallia New" w:cs="Browallia New"/>
                <w:sz w:val="22"/>
                <w:szCs w:val="22"/>
              </w:rPr>
              <w:t>72</w:t>
            </w:r>
            <w:r w:rsidRPr="008852C0">
              <w:rPr>
                <w:rFonts w:ascii="Browallia New" w:hAnsi="Browallia New" w:cs="Browallia New"/>
                <w:sz w:val="22"/>
                <w:szCs w:val="22"/>
              </w:rPr>
              <w:t xml:space="preserve"> - 100 </w:t>
            </w:r>
          </w:p>
        </w:tc>
        <w:tc>
          <w:tcPr>
            <w:tcW w:w="1013" w:type="dxa"/>
            <w:vAlign w:val="bottom"/>
          </w:tcPr>
          <w:p w14:paraId="7F221C48" w14:textId="5BE09487" w:rsidR="00350789" w:rsidRPr="008852C0" w:rsidRDefault="00350789" w:rsidP="00350789">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 xml:space="preserve">1.47 - 100 </w:t>
            </w:r>
          </w:p>
        </w:tc>
        <w:tc>
          <w:tcPr>
            <w:tcW w:w="914" w:type="dxa"/>
          </w:tcPr>
          <w:p w14:paraId="5AA3F6F5" w14:textId="0F9C6E96" w:rsidR="00350789" w:rsidRPr="008852C0" w:rsidRDefault="0056695C" w:rsidP="00350789">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80,264</w:t>
            </w:r>
          </w:p>
        </w:tc>
        <w:tc>
          <w:tcPr>
            <w:tcW w:w="898" w:type="dxa"/>
          </w:tcPr>
          <w:p w14:paraId="5F45F822" w14:textId="4C52FE81" w:rsidR="00350789" w:rsidRPr="008852C0" w:rsidRDefault="00350789" w:rsidP="00350789">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78,703</w:t>
            </w:r>
          </w:p>
        </w:tc>
        <w:tc>
          <w:tcPr>
            <w:tcW w:w="879" w:type="dxa"/>
          </w:tcPr>
          <w:p w14:paraId="1A4D161B" w14:textId="2ADB661D" w:rsidR="00350789" w:rsidRPr="008852C0" w:rsidRDefault="000949AD" w:rsidP="00350789">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322,</w:t>
            </w:r>
            <w:r w:rsidR="00235123" w:rsidRPr="008852C0">
              <w:rPr>
                <w:rFonts w:ascii="Browallia New" w:hAnsi="Browallia New" w:cs="Browallia New"/>
                <w:sz w:val="22"/>
                <w:szCs w:val="22"/>
              </w:rPr>
              <w:t>200</w:t>
            </w:r>
          </w:p>
        </w:tc>
        <w:tc>
          <w:tcPr>
            <w:tcW w:w="946" w:type="dxa"/>
          </w:tcPr>
          <w:p w14:paraId="1A55D6EA" w14:textId="21FBB5FB" w:rsidR="00350789" w:rsidRPr="008852C0" w:rsidRDefault="00350789" w:rsidP="00350789">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352,942</w:t>
            </w:r>
          </w:p>
        </w:tc>
      </w:tr>
      <w:tr w:rsidR="00350789" w:rsidRPr="008852C0" w14:paraId="11D92C69" w14:textId="77777777" w:rsidTr="00350D81">
        <w:tc>
          <w:tcPr>
            <w:tcW w:w="1786" w:type="dxa"/>
          </w:tcPr>
          <w:p w14:paraId="486D86CC" w14:textId="77777777" w:rsidR="00350789" w:rsidRPr="008852C0" w:rsidRDefault="00350789" w:rsidP="00350789">
            <w:pPr>
              <w:tabs>
                <w:tab w:val="left" w:pos="162"/>
              </w:tabs>
              <w:spacing w:line="240" w:lineRule="auto"/>
              <w:ind w:right="-108"/>
              <w:jc w:val="both"/>
              <w:rPr>
                <w:rFonts w:ascii="Browallia New" w:hAnsi="Browallia New" w:cs="Browallia New"/>
                <w:sz w:val="22"/>
                <w:szCs w:val="22"/>
                <w:cs/>
              </w:rPr>
            </w:pPr>
            <w:r w:rsidRPr="008852C0">
              <w:rPr>
                <w:rFonts w:ascii="Browallia New" w:hAnsi="Browallia New" w:cs="Browallia New"/>
                <w:sz w:val="22"/>
                <w:szCs w:val="22"/>
                <w:cs/>
              </w:rPr>
              <w:t xml:space="preserve">บริษัทย่อย </w:t>
            </w:r>
          </w:p>
        </w:tc>
        <w:tc>
          <w:tcPr>
            <w:tcW w:w="852" w:type="dxa"/>
          </w:tcPr>
          <w:p w14:paraId="2CD91B60" w14:textId="77777777" w:rsidR="00350789" w:rsidRPr="008852C0" w:rsidRDefault="00350789" w:rsidP="00350789">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350789" w:rsidRPr="008852C0" w:rsidRDefault="00350789" w:rsidP="00350789">
            <w:pPr>
              <w:spacing w:line="240" w:lineRule="auto"/>
              <w:ind w:left="-23" w:right="-7"/>
              <w:jc w:val="right"/>
              <w:rPr>
                <w:rFonts w:ascii="Browallia New" w:hAnsi="Browallia New" w:cs="Browallia New"/>
                <w:sz w:val="22"/>
                <w:szCs w:val="22"/>
              </w:rPr>
            </w:pPr>
          </w:p>
        </w:tc>
        <w:tc>
          <w:tcPr>
            <w:tcW w:w="992" w:type="dxa"/>
          </w:tcPr>
          <w:p w14:paraId="1EF92F97" w14:textId="77777777" w:rsidR="00350789" w:rsidRPr="008852C0" w:rsidRDefault="00350789" w:rsidP="00350789">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350789" w:rsidRPr="008852C0" w:rsidRDefault="00350789" w:rsidP="00350789">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14D33F19" w14:textId="77777777" w:rsidR="00350789" w:rsidRPr="008852C0" w:rsidRDefault="00350789" w:rsidP="00350789">
            <w:pPr>
              <w:spacing w:line="240" w:lineRule="auto"/>
              <w:ind w:left="-23" w:right="-7"/>
              <w:jc w:val="right"/>
              <w:rPr>
                <w:rFonts w:ascii="Browallia New" w:hAnsi="Browallia New" w:cs="Browallia New"/>
                <w:sz w:val="22"/>
                <w:szCs w:val="22"/>
              </w:rPr>
            </w:pPr>
          </w:p>
        </w:tc>
        <w:tc>
          <w:tcPr>
            <w:tcW w:w="898" w:type="dxa"/>
          </w:tcPr>
          <w:p w14:paraId="07286632" w14:textId="77777777" w:rsidR="00350789" w:rsidRPr="008852C0" w:rsidRDefault="00350789" w:rsidP="00350789">
            <w:pPr>
              <w:spacing w:line="240" w:lineRule="auto"/>
              <w:ind w:left="-23" w:right="-7"/>
              <w:jc w:val="right"/>
              <w:rPr>
                <w:rFonts w:ascii="Browallia New" w:hAnsi="Browallia New" w:cs="Browallia New"/>
                <w:sz w:val="22"/>
                <w:szCs w:val="22"/>
              </w:rPr>
            </w:pPr>
          </w:p>
        </w:tc>
        <w:tc>
          <w:tcPr>
            <w:tcW w:w="879" w:type="dxa"/>
          </w:tcPr>
          <w:p w14:paraId="33E543E9" w14:textId="77777777" w:rsidR="00350789" w:rsidRPr="008852C0" w:rsidRDefault="00350789" w:rsidP="00350789">
            <w:pPr>
              <w:spacing w:line="240" w:lineRule="auto"/>
              <w:ind w:left="-23" w:right="-7"/>
              <w:jc w:val="right"/>
              <w:rPr>
                <w:rFonts w:ascii="Browallia New" w:hAnsi="Browallia New" w:cs="Browallia New"/>
                <w:sz w:val="22"/>
                <w:szCs w:val="22"/>
              </w:rPr>
            </w:pPr>
          </w:p>
        </w:tc>
        <w:tc>
          <w:tcPr>
            <w:tcW w:w="946" w:type="dxa"/>
          </w:tcPr>
          <w:p w14:paraId="7D6B20E0" w14:textId="77777777" w:rsidR="00350789" w:rsidRPr="008852C0" w:rsidRDefault="00350789" w:rsidP="00350789">
            <w:pPr>
              <w:spacing w:line="240" w:lineRule="auto"/>
              <w:ind w:left="-23" w:right="-7"/>
              <w:jc w:val="right"/>
              <w:rPr>
                <w:rFonts w:ascii="Browallia New" w:hAnsi="Browallia New" w:cs="Browallia New"/>
                <w:sz w:val="22"/>
                <w:szCs w:val="22"/>
              </w:rPr>
            </w:pPr>
          </w:p>
        </w:tc>
      </w:tr>
      <w:tr w:rsidR="00A36FAD" w:rsidRPr="008852C0" w14:paraId="39CF21F5" w14:textId="77777777" w:rsidTr="00350D81">
        <w:tc>
          <w:tcPr>
            <w:tcW w:w="1786" w:type="dxa"/>
          </w:tcPr>
          <w:p w14:paraId="53897583" w14:textId="77777777" w:rsidR="00A36FAD" w:rsidRPr="008852C0" w:rsidRDefault="00A36FAD" w:rsidP="00A36FAD">
            <w:pPr>
              <w:tabs>
                <w:tab w:val="left" w:pos="162"/>
              </w:tabs>
              <w:spacing w:line="240" w:lineRule="auto"/>
              <w:ind w:right="-108"/>
              <w:jc w:val="both"/>
              <w:rPr>
                <w:rFonts w:ascii="Browallia New" w:hAnsi="Browallia New" w:cs="Browallia New"/>
                <w:sz w:val="22"/>
                <w:szCs w:val="22"/>
                <w:cs/>
              </w:rPr>
            </w:pPr>
            <w:r w:rsidRPr="008852C0">
              <w:rPr>
                <w:rFonts w:ascii="Browallia New" w:hAnsi="Browallia New" w:cs="Browallia New"/>
                <w:sz w:val="22"/>
                <w:szCs w:val="22"/>
                <w:cs/>
              </w:rPr>
              <w:t xml:space="preserve">  ยังไม่ถึงกำหนดชำระ</w:t>
            </w:r>
          </w:p>
        </w:tc>
        <w:tc>
          <w:tcPr>
            <w:tcW w:w="852" w:type="dxa"/>
          </w:tcPr>
          <w:p w14:paraId="5B6DF35C" w14:textId="1BCA9398" w:rsidR="00A36FAD" w:rsidRPr="008852C0" w:rsidRDefault="00EA1202"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1,544,702</w:t>
            </w:r>
          </w:p>
        </w:tc>
        <w:tc>
          <w:tcPr>
            <w:tcW w:w="851" w:type="dxa"/>
            <w:vAlign w:val="bottom"/>
          </w:tcPr>
          <w:p w14:paraId="241E0949" w14:textId="036A933E"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1,540,8</w:t>
            </w:r>
            <w:r w:rsidR="008852C0" w:rsidRPr="008852C0">
              <w:rPr>
                <w:rFonts w:ascii="Browallia New" w:hAnsi="Browallia New" w:cs="Browallia New"/>
                <w:sz w:val="22"/>
                <w:szCs w:val="22"/>
              </w:rPr>
              <w:t>0</w:t>
            </w:r>
            <w:r w:rsidRPr="008852C0">
              <w:rPr>
                <w:rFonts w:ascii="Browallia New" w:hAnsi="Browallia New" w:cs="Browallia New"/>
                <w:sz w:val="22"/>
                <w:szCs w:val="22"/>
              </w:rPr>
              <w:t>6</w:t>
            </w:r>
          </w:p>
        </w:tc>
        <w:tc>
          <w:tcPr>
            <w:tcW w:w="992" w:type="dxa"/>
            <w:vAlign w:val="bottom"/>
          </w:tcPr>
          <w:p w14:paraId="2F56E879" w14:textId="009538EE" w:rsidR="00A36FAD" w:rsidRPr="008852C0" w:rsidRDefault="00AF43D4" w:rsidP="00A36FAD">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0.10 - 0.31</w:t>
            </w:r>
          </w:p>
        </w:tc>
        <w:tc>
          <w:tcPr>
            <w:tcW w:w="1013" w:type="dxa"/>
            <w:shd w:val="clear" w:color="auto" w:fill="auto"/>
            <w:vAlign w:val="bottom"/>
          </w:tcPr>
          <w:p w14:paraId="34213137" w14:textId="51AEE565" w:rsidR="00A36FAD" w:rsidRPr="008852C0" w:rsidRDefault="00A36FAD" w:rsidP="00A36FAD">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0.10 - 0.31</w:t>
            </w:r>
          </w:p>
        </w:tc>
        <w:tc>
          <w:tcPr>
            <w:tcW w:w="914" w:type="dxa"/>
          </w:tcPr>
          <w:p w14:paraId="7869DADA" w14:textId="5132580F" w:rsidR="00A36FAD" w:rsidRPr="008852C0" w:rsidRDefault="005402B8"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4,415</w:t>
            </w:r>
          </w:p>
        </w:tc>
        <w:tc>
          <w:tcPr>
            <w:tcW w:w="898" w:type="dxa"/>
          </w:tcPr>
          <w:p w14:paraId="0FFDCF2A" w14:textId="26FA6FFC"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w:t>
            </w:r>
            <w:r w:rsidR="008852C0" w:rsidRPr="008852C0">
              <w:rPr>
                <w:rFonts w:ascii="Browallia New" w:hAnsi="Browallia New" w:cs="Browallia New"/>
                <w:sz w:val="22"/>
                <w:szCs w:val="22"/>
              </w:rPr>
              <w:t>426</w:t>
            </w:r>
          </w:p>
        </w:tc>
        <w:tc>
          <w:tcPr>
            <w:tcW w:w="879" w:type="dxa"/>
          </w:tcPr>
          <w:p w14:paraId="17013C60" w14:textId="1E822672" w:rsidR="00A36FAD" w:rsidRPr="008852C0" w:rsidRDefault="00C0476E"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1,540,287</w:t>
            </w:r>
          </w:p>
        </w:tc>
        <w:tc>
          <w:tcPr>
            <w:tcW w:w="946" w:type="dxa"/>
          </w:tcPr>
          <w:p w14:paraId="2575F89B" w14:textId="50812D4F"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1,536,3</w:t>
            </w:r>
            <w:r w:rsidR="008852C0" w:rsidRPr="008852C0">
              <w:rPr>
                <w:rFonts w:ascii="Browallia New" w:hAnsi="Browallia New" w:cs="Browallia New"/>
                <w:sz w:val="22"/>
                <w:szCs w:val="22"/>
              </w:rPr>
              <w:t>80</w:t>
            </w:r>
          </w:p>
        </w:tc>
      </w:tr>
      <w:tr w:rsidR="00A36FAD" w:rsidRPr="008852C0" w14:paraId="46CD2F96" w14:textId="77777777" w:rsidTr="00350D81">
        <w:tc>
          <w:tcPr>
            <w:tcW w:w="1786" w:type="dxa"/>
          </w:tcPr>
          <w:p w14:paraId="5A569110" w14:textId="77777777" w:rsidR="00A36FAD" w:rsidRPr="008852C0" w:rsidRDefault="00A36FAD" w:rsidP="00A36FAD">
            <w:pPr>
              <w:tabs>
                <w:tab w:val="left" w:pos="162"/>
              </w:tabs>
              <w:spacing w:line="240" w:lineRule="auto"/>
              <w:ind w:left="99" w:right="-108"/>
              <w:jc w:val="both"/>
              <w:rPr>
                <w:rFonts w:ascii="Browallia New" w:hAnsi="Browallia New" w:cs="Browallia New"/>
                <w:sz w:val="22"/>
                <w:szCs w:val="22"/>
                <w:cs/>
              </w:rPr>
            </w:pPr>
            <w:r w:rsidRPr="008852C0">
              <w:rPr>
                <w:rFonts w:ascii="Browallia New" w:hAnsi="Browallia New" w:cs="Browallia New"/>
                <w:sz w:val="22"/>
                <w:szCs w:val="22"/>
                <w:cs/>
              </w:rPr>
              <w:t>ค้างชำระ</w:t>
            </w:r>
          </w:p>
        </w:tc>
        <w:tc>
          <w:tcPr>
            <w:tcW w:w="852" w:type="dxa"/>
          </w:tcPr>
          <w:p w14:paraId="46080394" w14:textId="77777777" w:rsidR="00A36FAD" w:rsidRPr="008852C0" w:rsidRDefault="00A36FAD" w:rsidP="00A36FAD">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A36FAD" w:rsidRPr="008852C0" w:rsidRDefault="00A36FAD" w:rsidP="00A36FAD">
            <w:pPr>
              <w:spacing w:line="240" w:lineRule="auto"/>
              <w:ind w:left="-23" w:right="-7"/>
              <w:jc w:val="right"/>
              <w:rPr>
                <w:rFonts w:ascii="Browallia New" w:hAnsi="Browallia New" w:cs="Browallia New"/>
                <w:sz w:val="22"/>
                <w:szCs w:val="22"/>
              </w:rPr>
            </w:pPr>
          </w:p>
        </w:tc>
        <w:tc>
          <w:tcPr>
            <w:tcW w:w="992" w:type="dxa"/>
          </w:tcPr>
          <w:p w14:paraId="4F88398A" w14:textId="77777777" w:rsidR="00A36FAD" w:rsidRPr="008852C0" w:rsidRDefault="00A36FAD" w:rsidP="00A36FAD">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A36FAD" w:rsidRPr="008852C0" w:rsidRDefault="00A36FAD" w:rsidP="00A36FAD">
            <w:pPr>
              <w:spacing w:line="240" w:lineRule="auto"/>
              <w:ind w:left="-96" w:right="-45"/>
              <w:jc w:val="right"/>
              <w:rPr>
                <w:rFonts w:ascii="Browallia New" w:hAnsi="Browallia New" w:cs="Browallia New"/>
                <w:sz w:val="22"/>
                <w:szCs w:val="22"/>
              </w:rPr>
            </w:pPr>
          </w:p>
        </w:tc>
        <w:tc>
          <w:tcPr>
            <w:tcW w:w="914" w:type="dxa"/>
          </w:tcPr>
          <w:p w14:paraId="79A522F2" w14:textId="77777777" w:rsidR="00A36FAD" w:rsidRPr="008852C0" w:rsidRDefault="00A36FAD" w:rsidP="00A36FAD">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A36FAD" w:rsidRPr="008852C0" w:rsidRDefault="00A36FAD" w:rsidP="00A36FAD">
            <w:pPr>
              <w:spacing w:line="240" w:lineRule="auto"/>
              <w:ind w:left="-23" w:right="-7"/>
              <w:jc w:val="right"/>
              <w:rPr>
                <w:rFonts w:ascii="Browallia New" w:hAnsi="Browallia New" w:cs="Browallia New"/>
                <w:sz w:val="22"/>
                <w:szCs w:val="22"/>
              </w:rPr>
            </w:pPr>
          </w:p>
        </w:tc>
        <w:tc>
          <w:tcPr>
            <w:tcW w:w="879" w:type="dxa"/>
          </w:tcPr>
          <w:p w14:paraId="187183D2" w14:textId="77777777" w:rsidR="00A36FAD" w:rsidRPr="008852C0" w:rsidRDefault="00A36FAD" w:rsidP="00A36FAD">
            <w:pPr>
              <w:spacing w:line="240" w:lineRule="auto"/>
              <w:ind w:left="-23" w:right="-7"/>
              <w:jc w:val="right"/>
              <w:rPr>
                <w:rFonts w:ascii="Browallia New" w:hAnsi="Browallia New" w:cs="Browallia New"/>
                <w:sz w:val="22"/>
                <w:szCs w:val="22"/>
              </w:rPr>
            </w:pPr>
          </w:p>
        </w:tc>
        <w:tc>
          <w:tcPr>
            <w:tcW w:w="946" w:type="dxa"/>
            <w:vAlign w:val="bottom"/>
          </w:tcPr>
          <w:p w14:paraId="55DAD293" w14:textId="77777777" w:rsidR="00A36FAD" w:rsidRPr="008852C0" w:rsidRDefault="00A36FAD" w:rsidP="00A36FAD">
            <w:pPr>
              <w:spacing w:line="240" w:lineRule="auto"/>
              <w:ind w:left="-23" w:right="-7"/>
              <w:jc w:val="right"/>
              <w:rPr>
                <w:rFonts w:ascii="Browallia New" w:hAnsi="Browallia New" w:cs="Browallia New"/>
                <w:sz w:val="22"/>
                <w:szCs w:val="22"/>
              </w:rPr>
            </w:pPr>
          </w:p>
        </w:tc>
      </w:tr>
      <w:tr w:rsidR="00A36FAD" w:rsidRPr="008852C0" w14:paraId="07480BA0" w14:textId="77777777" w:rsidTr="00350D81">
        <w:tc>
          <w:tcPr>
            <w:tcW w:w="1786" w:type="dxa"/>
            <w:vAlign w:val="bottom"/>
          </w:tcPr>
          <w:p w14:paraId="48A773B2" w14:textId="04A91F74" w:rsidR="00A36FAD" w:rsidRPr="008852C0" w:rsidRDefault="00A36FAD" w:rsidP="00A36FAD">
            <w:pPr>
              <w:spacing w:line="240" w:lineRule="auto"/>
              <w:ind w:left="175"/>
              <w:rPr>
                <w:rFonts w:ascii="Browallia New" w:hAnsi="Browallia New" w:cs="Browallia New"/>
                <w:sz w:val="22"/>
                <w:szCs w:val="22"/>
                <w:cs/>
              </w:rPr>
            </w:pPr>
            <w:r w:rsidRPr="008852C0">
              <w:rPr>
                <w:rFonts w:ascii="Browallia New" w:hAnsi="Browallia New" w:cs="Browallia New"/>
                <w:sz w:val="22"/>
                <w:szCs w:val="22"/>
              </w:rPr>
              <w:t xml:space="preserve">1 - 3 </w:t>
            </w:r>
            <w:r w:rsidRPr="008852C0">
              <w:rPr>
                <w:rFonts w:ascii="Browallia New" w:hAnsi="Browallia New" w:cs="Browallia New"/>
                <w:sz w:val="22"/>
                <w:szCs w:val="22"/>
                <w:cs/>
              </w:rPr>
              <w:t>เดือน</w:t>
            </w:r>
          </w:p>
        </w:tc>
        <w:tc>
          <w:tcPr>
            <w:tcW w:w="852" w:type="dxa"/>
          </w:tcPr>
          <w:p w14:paraId="5B0E4436" w14:textId="06463F23" w:rsidR="00A36FAD" w:rsidRPr="008852C0" w:rsidRDefault="009259D2"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1,136,761</w:t>
            </w:r>
          </w:p>
        </w:tc>
        <w:tc>
          <w:tcPr>
            <w:tcW w:w="851" w:type="dxa"/>
          </w:tcPr>
          <w:p w14:paraId="4D5BAF92" w14:textId="2A9F574A"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1,144,439</w:t>
            </w:r>
          </w:p>
        </w:tc>
        <w:tc>
          <w:tcPr>
            <w:tcW w:w="992" w:type="dxa"/>
          </w:tcPr>
          <w:p w14:paraId="516B59B7" w14:textId="45684A6E" w:rsidR="00A36FAD" w:rsidRPr="008852C0" w:rsidRDefault="00233D77" w:rsidP="00A36FAD">
            <w:pPr>
              <w:pStyle w:val="InsideAddress"/>
              <w:tabs>
                <w:tab w:val="left" w:pos="680"/>
                <w:tab w:val="left" w:pos="907"/>
              </w:tabs>
              <w:ind w:left="-96" w:right="-45"/>
              <w:jc w:val="right"/>
              <w:rPr>
                <w:rFonts w:ascii="Browallia New" w:hAnsi="Browallia New" w:cs="Browallia New"/>
                <w:sz w:val="22"/>
                <w:szCs w:val="22"/>
                <w:cs/>
              </w:rPr>
            </w:pPr>
            <w:r w:rsidRPr="008852C0">
              <w:rPr>
                <w:rFonts w:ascii="Browallia New" w:hAnsi="Browallia New" w:cs="Browallia New"/>
                <w:sz w:val="22"/>
                <w:szCs w:val="22"/>
              </w:rPr>
              <w:t>0.36 - 3.13</w:t>
            </w:r>
          </w:p>
        </w:tc>
        <w:tc>
          <w:tcPr>
            <w:tcW w:w="1013" w:type="dxa"/>
            <w:vAlign w:val="bottom"/>
          </w:tcPr>
          <w:p w14:paraId="1E5DADFB" w14:textId="3DA3322D" w:rsidR="00A36FAD" w:rsidRPr="008852C0" w:rsidRDefault="00A36FAD" w:rsidP="00A36FAD">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0.37 - 3.13</w:t>
            </w:r>
          </w:p>
        </w:tc>
        <w:tc>
          <w:tcPr>
            <w:tcW w:w="914" w:type="dxa"/>
          </w:tcPr>
          <w:p w14:paraId="0AE82A43" w14:textId="0503C000" w:rsidR="00A36FAD" w:rsidRPr="008852C0" w:rsidRDefault="00A92503"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16,</w:t>
            </w:r>
            <w:r w:rsidR="00763F49" w:rsidRPr="008852C0">
              <w:rPr>
                <w:rFonts w:ascii="Browallia New" w:hAnsi="Browallia New" w:cs="Browallia New"/>
                <w:sz w:val="22"/>
                <w:szCs w:val="22"/>
              </w:rPr>
              <w:t>155</w:t>
            </w:r>
          </w:p>
        </w:tc>
        <w:tc>
          <w:tcPr>
            <w:tcW w:w="898" w:type="dxa"/>
          </w:tcPr>
          <w:p w14:paraId="07AA0909" w14:textId="70A6D735"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16,</w:t>
            </w:r>
            <w:r w:rsidR="008852C0" w:rsidRPr="008852C0">
              <w:rPr>
                <w:rFonts w:ascii="Browallia New" w:hAnsi="Browallia New" w:cs="Browallia New"/>
                <w:sz w:val="22"/>
                <w:szCs w:val="22"/>
              </w:rPr>
              <w:t>442</w:t>
            </w:r>
          </w:p>
        </w:tc>
        <w:tc>
          <w:tcPr>
            <w:tcW w:w="879" w:type="dxa"/>
          </w:tcPr>
          <w:p w14:paraId="212956B1" w14:textId="095009AA" w:rsidR="00A36FAD" w:rsidRPr="008852C0" w:rsidRDefault="005949D6"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1,120,</w:t>
            </w:r>
            <w:r w:rsidR="00EE5720" w:rsidRPr="008852C0">
              <w:rPr>
                <w:rFonts w:ascii="Browallia New" w:hAnsi="Browallia New" w:cs="Browallia New"/>
                <w:sz w:val="22"/>
                <w:szCs w:val="22"/>
              </w:rPr>
              <w:t>606</w:t>
            </w:r>
          </w:p>
        </w:tc>
        <w:tc>
          <w:tcPr>
            <w:tcW w:w="946" w:type="dxa"/>
          </w:tcPr>
          <w:p w14:paraId="49EF9586" w14:textId="06B40259"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1,127,997</w:t>
            </w:r>
          </w:p>
        </w:tc>
      </w:tr>
      <w:tr w:rsidR="00A36FAD" w:rsidRPr="008852C0" w14:paraId="4CCCE9E2" w14:textId="77777777" w:rsidTr="00350D81">
        <w:tc>
          <w:tcPr>
            <w:tcW w:w="1786" w:type="dxa"/>
            <w:vAlign w:val="bottom"/>
          </w:tcPr>
          <w:p w14:paraId="71F2B9B6" w14:textId="77777777" w:rsidR="00A36FAD" w:rsidRPr="008852C0" w:rsidRDefault="00A36FAD" w:rsidP="00A36FAD">
            <w:pPr>
              <w:spacing w:line="240" w:lineRule="auto"/>
              <w:ind w:left="175"/>
              <w:rPr>
                <w:rFonts w:ascii="Browallia New" w:hAnsi="Browallia New" w:cs="Browallia New"/>
                <w:sz w:val="22"/>
                <w:szCs w:val="22"/>
              </w:rPr>
            </w:pPr>
            <w:r w:rsidRPr="008852C0">
              <w:rPr>
                <w:rFonts w:ascii="Browallia New" w:hAnsi="Browallia New" w:cs="Browallia New"/>
                <w:sz w:val="22"/>
                <w:szCs w:val="22"/>
              </w:rPr>
              <w:t xml:space="preserve">4 </w:t>
            </w:r>
            <w:r w:rsidRPr="008852C0">
              <w:rPr>
                <w:rFonts w:ascii="Browallia New" w:hAnsi="Browallia New" w:cs="Browallia New"/>
                <w:sz w:val="22"/>
                <w:szCs w:val="22"/>
                <w:cs/>
              </w:rPr>
              <w:t>เดือน</w:t>
            </w:r>
          </w:p>
        </w:tc>
        <w:tc>
          <w:tcPr>
            <w:tcW w:w="852" w:type="dxa"/>
          </w:tcPr>
          <w:p w14:paraId="07CB6AFD" w14:textId="089EB5EC" w:rsidR="00A36FAD" w:rsidRPr="008852C0" w:rsidRDefault="00436D54"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86,08</w:t>
            </w:r>
            <w:r w:rsidR="00461805" w:rsidRPr="008852C0">
              <w:rPr>
                <w:rFonts w:ascii="Browallia New" w:hAnsi="Browallia New" w:cs="Browallia New"/>
                <w:sz w:val="22"/>
                <w:szCs w:val="22"/>
              </w:rPr>
              <w:t>7</w:t>
            </w:r>
          </w:p>
        </w:tc>
        <w:tc>
          <w:tcPr>
            <w:tcW w:w="851" w:type="dxa"/>
          </w:tcPr>
          <w:p w14:paraId="21D426BB" w14:textId="3DE47A57"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95,995</w:t>
            </w:r>
          </w:p>
        </w:tc>
        <w:tc>
          <w:tcPr>
            <w:tcW w:w="992" w:type="dxa"/>
          </w:tcPr>
          <w:p w14:paraId="62DE9DF6" w14:textId="188CC069" w:rsidR="00A36FAD" w:rsidRPr="008852C0" w:rsidRDefault="00A36E5C" w:rsidP="00A36FAD">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4.83 - 7.64</w:t>
            </w:r>
          </w:p>
        </w:tc>
        <w:tc>
          <w:tcPr>
            <w:tcW w:w="1013" w:type="dxa"/>
            <w:vAlign w:val="bottom"/>
          </w:tcPr>
          <w:p w14:paraId="115ED1E4" w14:textId="38C8C410" w:rsidR="00A36FAD" w:rsidRPr="008852C0" w:rsidRDefault="00A36FAD" w:rsidP="00A36FAD">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4.83 - 7.64</w:t>
            </w:r>
          </w:p>
        </w:tc>
        <w:tc>
          <w:tcPr>
            <w:tcW w:w="914" w:type="dxa"/>
          </w:tcPr>
          <w:p w14:paraId="7DA6E467" w14:textId="6B19FBE1" w:rsidR="00A36FAD" w:rsidRPr="008852C0" w:rsidRDefault="00967027"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6,564</w:t>
            </w:r>
          </w:p>
        </w:tc>
        <w:tc>
          <w:tcPr>
            <w:tcW w:w="898" w:type="dxa"/>
          </w:tcPr>
          <w:p w14:paraId="069535B0" w14:textId="4B9B0317" w:rsidR="00A36FAD" w:rsidRPr="008852C0" w:rsidRDefault="008852C0"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7</w:t>
            </w:r>
            <w:r w:rsidR="00A36FAD" w:rsidRPr="008852C0">
              <w:rPr>
                <w:rFonts w:ascii="Browallia New" w:hAnsi="Browallia New" w:cs="Browallia New"/>
                <w:sz w:val="22"/>
                <w:szCs w:val="22"/>
              </w:rPr>
              <w:t>,262</w:t>
            </w:r>
          </w:p>
        </w:tc>
        <w:tc>
          <w:tcPr>
            <w:tcW w:w="879" w:type="dxa"/>
          </w:tcPr>
          <w:p w14:paraId="25395491" w14:textId="412C4EA6" w:rsidR="00A36FAD" w:rsidRPr="008852C0" w:rsidRDefault="003C07B9"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79,52</w:t>
            </w:r>
            <w:r w:rsidR="00B07F32" w:rsidRPr="008852C0">
              <w:rPr>
                <w:rFonts w:ascii="Browallia New" w:hAnsi="Browallia New" w:cs="Browallia New"/>
                <w:sz w:val="22"/>
                <w:szCs w:val="22"/>
              </w:rPr>
              <w:t>3</w:t>
            </w:r>
          </w:p>
        </w:tc>
        <w:tc>
          <w:tcPr>
            <w:tcW w:w="946" w:type="dxa"/>
          </w:tcPr>
          <w:p w14:paraId="236DF7EC" w14:textId="42CAD138"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88,733</w:t>
            </w:r>
          </w:p>
        </w:tc>
      </w:tr>
      <w:tr w:rsidR="00A36FAD" w:rsidRPr="008852C0" w14:paraId="0B07AA58" w14:textId="77777777" w:rsidTr="00350D81">
        <w:tc>
          <w:tcPr>
            <w:tcW w:w="1786" w:type="dxa"/>
            <w:vAlign w:val="bottom"/>
          </w:tcPr>
          <w:p w14:paraId="6C355213" w14:textId="77777777" w:rsidR="00A36FAD" w:rsidRPr="008852C0" w:rsidRDefault="00A36FAD" w:rsidP="00A36FAD">
            <w:pPr>
              <w:spacing w:line="240" w:lineRule="auto"/>
              <w:ind w:left="175"/>
              <w:rPr>
                <w:rFonts w:ascii="Browallia New" w:hAnsi="Browallia New" w:cs="Browallia New"/>
                <w:sz w:val="22"/>
                <w:szCs w:val="22"/>
              </w:rPr>
            </w:pPr>
            <w:r w:rsidRPr="008852C0">
              <w:rPr>
                <w:rFonts w:ascii="Browallia New" w:hAnsi="Browallia New" w:cs="Browallia New"/>
                <w:sz w:val="22"/>
                <w:szCs w:val="22"/>
              </w:rPr>
              <w:t xml:space="preserve">5 - 6 </w:t>
            </w:r>
            <w:r w:rsidRPr="008852C0">
              <w:rPr>
                <w:rFonts w:ascii="Browallia New" w:hAnsi="Browallia New" w:cs="Browallia New"/>
                <w:sz w:val="22"/>
                <w:szCs w:val="22"/>
                <w:cs/>
              </w:rPr>
              <w:t>เดือน</w:t>
            </w:r>
          </w:p>
        </w:tc>
        <w:tc>
          <w:tcPr>
            <w:tcW w:w="852" w:type="dxa"/>
          </w:tcPr>
          <w:p w14:paraId="549A8DF9" w14:textId="4162E6E5" w:rsidR="00A36FAD" w:rsidRPr="008852C0" w:rsidRDefault="0005674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79,804</w:t>
            </w:r>
          </w:p>
        </w:tc>
        <w:tc>
          <w:tcPr>
            <w:tcW w:w="851" w:type="dxa"/>
          </w:tcPr>
          <w:p w14:paraId="48457906" w14:textId="013627E3"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61,648</w:t>
            </w:r>
          </w:p>
        </w:tc>
        <w:tc>
          <w:tcPr>
            <w:tcW w:w="992" w:type="dxa"/>
          </w:tcPr>
          <w:p w14:paraId="2C40C6C7" w14:textId="07BCC50D" w:rsidR="00A36FAD" w:rsidRPr="008852C0" w:rsidRDefault="00CB0C98" w:rsidP="00A36FAD">
            <w:pPr>
              <w:pStyle w:val="InsideAddress"/>
              <w:tabs>
                <w:tab w:val="left" w:pos="504"/>
                <w:tab w:val="left" w:pos="804"/>
              </w:tabs>
              <w:ind w:left="-96" w:right="-45"/>
              <w:jc w:val="right"/>
              <w:rPr>
                <w:rFonts w:ascii="Browallia New" w:hAnsi="Browallia New" w:cs="Browallia New"/>
                <w:sz w:val="22"/>
                <w:szCs w:val="22"/>
              </w:rPr>
            </w:pPr>
            <w:r w:rsidRPr="008852C0">
              <w:rPr>
                <w:rFonts w:ascii="Browallia New" w:hAnsi="Browallia New" w:cs="Browallia New"/>
                <w:sz w:val="22"/>
                <w:szCs w:val="22"/>
              </w:rPr>
              <w:t>7.50 - 31.12</w:t>
            </w:r>
          </w:p>
        </w:tc>
        <w:tc>
          <w:tcPr>
            <w:tcW w:w="1013" w:type="dxa"/>
          </w:tcPr>
          <w:p w14:paraId="4C1693D6" w14:textId="091659E1" w:rsidR="00A36FAD" w:rsidRPr="008852C0" w:rsidRDefault="00A36FAD" w:rsidP="00A36FAD">
            <w:pPr>
              <w:pStyle w:val="InsideAddress"/>
              <w:tabs>
                <w:tab w:val="left" w:pos="504"/>
                <w:tab w:val="left" w:pos="804"/>
              </w:tabs>
              <w:ind w:left="-96" w:right="-45"/>
              <w:jc w:val="right"/>
              <w:rPr>
                <w:rFonts w:ascii="Browallia New" w:hAnsi="Browallia New" w:cs="Browallia New"/>
                <w:sz w:val="22"/>
                <w:szCs w:val="22"/>
              </w:rPr>
            </w:pPr>
            <w:r w:rsidRPr="008852C0">
              <w:rPr>
                <w:rFonts w:ascii="Browallia New" w:hAnsi="Browallia New" w:cs="Browallia New"/>
                <w:sz w:val="22"/>
                <w:szCs w:val="22"/>
              </w:rPr>
              <w:t>7.50 - 31.12</w:t>
            </w:r>
          </w:p>
        </w:tc>
        <w:tc>
          <w:tcPr>
            <w:tcW w:w="914" w:type="dxa"/>
          </w:tcPr>
          <w:p w14:paraId="193266E4" w14:textId="3C56662F" w:rsidR="00A36FAD" w:rsidRPr="008852C0" w:rsidRDefault="00FD6A8F"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18,700</w:t>
            </w:r>
          </w:p>
        </w:tc>
        <w:tc>
          <w:tcPr>
            <w:tcW w:w="898" w:type="dxa"/>
          </w:tcPr>
          <w:p w14:paraId="3DA1ECC1" w14:textId="14D2667F"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14,298</w:t>
            </w:r>
          </w:p>
        </w:tc>
        <w:tc>
          <w:tcPr>
            <w:tcW w:w="879" w:type="dxa"/>
          </w:tcPr>
          <w:p w14:paraId="08047D3C" w14:textId="6F3D4D88" w:rsidR="00A36FAD" w:rsidRPr="008852C0" w:rsidRDefault="00CA6340"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61,104</w:t>
            </w:r>
          </w:p>
        </w:tc>
        <w:tc>
          <w:tcPr>
            <w:tcW w:w="946" w:type="dxa"/>
          </w:tcPr>
          <w:p w14:paraId="2F452776" w14:textId="79C936B8" w:rsidR="00A36FAD" w:rsidRPr="008852C0" w:rsidRDefault="00A36FAD" w:rsidP="00A36FA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47,350</w:t>
            </w:r>
          </w:p>
        </w:tc>
      </w:tr>
      <w:tr w:rsidR="00292F58" w:rsidRPr="008852C0" w14:paraId="116DD38F" w14:textId="77777777" w:rsidTr="00350D81">
        <w:tc>
          <w:tcPr>
            <w:tcW w:w="1786" w:type="dxa"/>
            <w:vAlign w:val="bottom"/>
          </w:tcPr>
          <w:p w14:paraId="401EA898" w14:textId="77777777" w:rsidR="00292F58" w:rsidRPr="008852C0" w:rsidRDefault="00292F58" w:rsidP="00292F58">
            <w:pPr>
              <w:spacing w:line="240" w:lineRule="auto"/>
              <w:ind w:left="175"/>
              <w:rPr>
                <w:rFonts w:ascii="Browallia New" w:hAnsi="Browallia New" w:cs="Browallia New"/>
                <w:sz w:val="22"/>
                <w:szCs w:val="22"/>
              </w:rPr>
            </w:pPr>
            <w:r w:rsidRPr="008852C0">
              <w:rPr>
                <w:rFonts w:ascii="Browallia New" w:hAnsi="Browallia New" w:cs="Browallia New"/>
                <w:sz w:val="22"/>
                <w:szCs w:val="22"/>
              </w:rPr>
              <w:t xml:space="preserve">7 - 9 </w:t>
            </w:r>
            <w:r w:rsidRPr="008852C0">
              <w:rPr>
                <w:rFonts w:ascii="Browallia New" w:hAnsi="Browallia New" w:cs="Browallia New"/>
                <w:sz w:val="22"/>
                <w:szCs w:val="22"/>
                <w:cs/>
              </w:rPr>
              <w:t>เดือน</w:t>
            </w:r>
          </w:p>
        </w:tc>
        <w:tc>
          <w:tcPr>
            <w:tcW w:w="852" w:type="dxa"/>
          </w:tcPr>
          <w:p w14:paraId="733692A7" w14:textId="41CD338A" w:rsidR="00292F58" w:rsidRPr="008852C0" w:rsidRDefault="00CF4C67"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52,078</w:t>
            </w:r>
          </w:p>
        </w:tc>
        <w:tc>
          <w:tcPr>
            <w:tcW w:w="851" w:type="dxa"/>
          </w:tcPr>
          <w:p w14:paraId="0FA4FCCB" w14:textId="15A4DF7F" w:rsidR="00292F58" w:rsidRPr="008852C0" w:rsidRDefault="00292F58"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41,740</w:t>
            </w:r>
          </w:p>
        </w:tc>
        <w:tc>
          <w:tcPr>
            <w:tcW w:w="992" w:type="dxa"/>
          </w:tcPr>
          <w:p w14:paraId="4782AF6B" w14:textId="3DD5D2B6" w:rsidR="00292F58" w:rsidRPr="008852C0" w:rsidRDefault="007A33E1" w:rsidP="00292F58">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15.18 - 80.52</w:t>
            </w:r>
          </w:p>
        </w:tc>
        <w:tc>
          <w:tcPr>
            <w:tcW w:w="1013" w:type="dxa"/>
          </w:tcPr>
          <w:p w14:paraId="7B907422" w14:textId="3982CBD4" w:rsidR="00292F58" w:rsidRPr="008852C0" w:rsidRDefault="00292F58" w:rsidP="00292F58">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15.18 - 80.52</w:t>
            </w:r>
          </w:p>
        </w:tc>
        <w:tc>
          <w:tcPr>
            <w:tcW w:w="914" w:type="dxa"/>
          </w:tcPr>
          <w:p w14:paraId="6FC43B81" w14:textId="446AA666" w:rsidR="00292F58" w:rsidRPr="008852C0" w:rsidRDefault="00B70B48"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29,164</w:t>
            </w:r>
          </w:p>
        </w:tc>
        <w:tc>
          <w:tcPr>
            <w:tcW w:w="898" w:type="dxa"/>
          </w:tcPr>
          <w:p w14:paraId="562BA724" w14:textId="66B2C125" w:rsidR="00292F58" w:rsidRPr="008852C0" w:rsidRDefault="008852C0"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w:t>
            </w:r>
            <w:r w:rsidR="00292F58" w:rsidRPr="008852C0">
              <w:rPr>
                <w:rFonts w:ascii="Browallia New" w:hAnsi="Browallia New" w:cs="Browallia New"/>
                <w:sz w:val="22"/>
                <w:szCs w:val="22"/>
              </w:rPr>
              <w:t>4,199</w:t>
            </w:r>
          </w:p>
        </w:tc>
        <w:tc>
          <w:tcPr>
            <w:tcW w:w="879" w:type="dxa"/>
          </w:tcPr>
          <w:p w14:paraId="63B803D7" w14:textId="79471598" w:rsidR="00292F58" w:rsidRPr="008852C0" w:rsidRDefault="008F5D81"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22,91</w:t>
            </w:r>
            <w:r w:rsidR="00622359" w:rsidRPr="008852C0">
              <w:rPr>
                <w:rFonts w:ascii="Browallia New" w:hAnsi="Browallia New" w:cs="Browallia New"/>
                <w:sz w:val="22"/>
                <w:szCs w:val="22"/>
              </w:rPr>
              <w:t>4</w:t>
            </w:r>
          </w:p>
        </w:tc>
        <w:tc>
          <w:tcPr>
            <w:tcW w:w="946" w:type="dxa"/>
          </w:tcPr>
          <w:p w14:paraId="2578414C" w14:textId="374527D5" w:rsidR="00292F58" w:rsidRPr="008852C0" w:rsidRDefault="00292F58"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17,541</w:t>
            </w:r>
          </w:p>
        </w:tc>
      </w:tr>
      <w:tr w:rsidR="00292F58" w:rsidRPr="008852C0" w14:paraId="2922BF2E" w14:textId="77777777" w:rsidTr="00350D81">
        <w:tc>
          <w:tcPr>
            <w:tcW w:w="1786" w:type="dxa"/>
            <w:vAlign w:val="bottom"/>
          </w:tcPr>
          <w:p w14:paraId="3D59CB59" w14:textId="77777777" w:rsidR="00292F58" w:rsidRPr="008852C0" w:rsidRDefault="00292F58" w:rsidP="00292F58">
            <w:pPr>
              <w:spacing w:line="240" w:lineRule="auto"/>
              <w:ind w:left="175"/>
              <w:rPr>
                <w:rFonts w:ascii="Browallia New" w:hAnsi="Browallia New" w:cs="Browallia New"/>
                <w:sz w:val="22"/>
                <w:szCs w:val="22"/>
                <w:cs/>
              </w:rPr>
            </w:pPr>
            <w:r w:rsidRPr="008852C0">
              <w:rPr>
                <w:rFonts w:ascii="Browallia New" w:hAnsi="Browallia New" w:cs="Browallia New"/>
                <w:sz w:val="22"/>
                <w:szCs w:val="22"/>
              </w:rPr>
              <w:t>10 - 12</w:t>
            </w:r>
            <w:r w:rsidRPr="008852C0">
              <w:rPr>
                <w:rFonts w:ascii="Browallia New" w:hAnsi="Browallia New" w:cs="Browallia New"/>
                <w:sz w:val="22"/>
                <w:szCs w:val="22"/>
                <w:cs/>
              </w:rPr>
              <w:t xml:space="preserve"> เดือน</w:t>
            </w:r>
          </w:p>
        </w:tc>
        <w:tc>
          <w:tcPr>
            <w:tcW w:w="852" w:type="dxa"/>
          </w:tcPr>
          <w:p w14:paraId="38DAEA3A" w14:textId="55C44E2A" w:rsidR="00292F58" w:rsidRPr="008852C0" w:rsidRDefault="00693402"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21,019</w:t>
            </w:r>
          </w:p>
        </w:tc>
        <w:tc>
          <w:tcPr>
            <w:tcW w:w="851" w:type="dxa"/>
          </w:tcPr>
          <w:p w14:paraId="41588531" w14:textId="711ECF2C" w:rsidR="00292F58" w:rsidRPr="008852C0" w:rsidRDefault="00292F58"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21,678</w:t>
            </w:r>
          </w:p>
        </w:tc>
        <w:tc>
          <w:tcPr>
            <w:tcW w:w="992" w:type="dxa"/>
          </w:tcPr>
          <w:p w14:paraId="7BFA85A2" w14:textId="1E4FDA18" w:rsidR="00292F58" w:rsidRPr="008852C0" w:rsidRDefault="00BE4CB5" w:rsidP="00292F58">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100</w:t>
            </w:r>
          </w:p>
        </w:tc>
        <w:tc>
          <w:tcPr>
            <w:tcW w:w="1013" w:type="dxa"/>
          </w:tcPr>
          <w:p w14:paraId="54E59A13" w14:textId="69D25B9B" w:rsidR="00292F58" w:rsidRPr="008852C0" w:rsidRDefault="00292F58" w:rsidP="00292F58">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100</w:t>
            </w:r>
          </w:p>
        </w:tc>
        <w:tc>
          <w:tcPr>
            <w:tcW w:w="914" w:type="dxa"/>
          </w:tcPr>
          <w:p w14:paraId="0754BF6B" w14:textId="38CDC452" w:rsidR="00292F58" w:rsidRPr="008852C0" w:rsidRDefault="009519E8"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21,019</w:t>
            </w:r>
          </w:p>
        </w:tc>
        <w:tc>
          <w:tcPr>
            <w:tcW w:w="898" w:type="dxa"/>
          </w:tcPr>
          <w:p w14:paraId="594030A7" w14:textId="72A88C51" w:rsidR="00292F58" w:rsidRPr="008852C0" w:rsidRDefault="00292F58"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21,678</w:t>
            </w:r>
          </w:p>
        </w:tc>
        <w:tc>
          <w:tcPr>
            <w:tcW w:w="879" w:type="dxa"/>
            <w:vAlign w:val="bottom"/>
          </w:tcPr>
          <w:p w14:paraId="0E976D22" w14:textId="521F2353" w:rsidR="00292F58" w:rsidRPr="008852C0" w:rsidRDefault="002E62FB"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w:t>
            </w:r>
          </w:p>
        </w:tc>
        <w:tc>
          <w:tcPr>
            <w:tcW w:w="946" w:type="dxa"/>
            <w:vAlign w:val="bottom"/>
          </w:tcPr>
          <w:p w14:paraId="62426B7F" w14:textId="7315DAEF" w:rsidR="00292F58" w:rsidRPr="008852C0" w:rsidRDefault="00292F58" w:rsidP="00292F58">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w:t>
            </w:r>
          </w:p>
        </w:tc>
      </w:tr>
      <w:tr w:rsidR="00292F58" w:rsidRPr="008852C0" w14:paraId="56B44719" w14:textId="77777777" w:rsidTr="00350D81">
        <w:tc>
          <w:tcPr>
            <w:tcW w:w="1786" w:type="dxa"/>
          </w:tcPr>
          <w:p w14:paraId="350D0B99" w14:textId="77777777" w:rsidR="00292F58" w:rsidRPr="008852C0" w:rsidRDefault="00292F58" w:rsidP="00292F58">
            <w:pPr>
              <w:tabs>
                <w:tab w:val="clear" w:pos="1644"/>
              </w:tabs>
              <w:spacing w:line="240" w:lineRule="auto"/>
              <w:ind w:left="175" w:right="-99"/>
              <w:rPr>
                <w:rFonts w:ascii="Browallia New" w:hAnsi="Browallia New" w:cs="Browallia New"/>
                <w:sz w:val="22"/>
                <w:szCs w:val="22"/>
                <w:cs/>
              </w:rPr>
            </w:pPr>
            <w:r w:rsidRPr="008852C0">
              <w:rPr>
                <w:rFonts w:ascii="Browallia New" w:hAnsi="Browallia New" w:cs="Browallia New"/>
                <w:sz w:val="22"/>
                <w:szCs w:val="22"/>
                <w:cs/>
              </w:rPr>
              <w:t>มากกว่า</w:t>
            </w:r>
            <w:r w:rsidRPr="008852C0">
              <w:rPr>
                <w:rFonts w:ascii="Browallia New" w:hAnsi="Browallia New" w:cs="Browallia New"/>
                <w:sz w:val="22"/>
                <w:szCs w:val="22"/>
              </w:rPr>
              <w:t xml:space="preserve"> 12</w:t>
            </w:r>
            <w:r w:rsidRPr="008852C0">
              <w:rPr>
                <w:rFonts w:ascii="Browallia New" w:hAnsi="Browallia New" w:cs="Browallia New"/>
                <w:sz w:val="22"/>
                <w:szCs w:val="22"/>
                <w:cs/>
              </w:rPr>
              <w:t xml:space="preserve"> เดือนขึ้นไป</w:t>
            </w:r>
          </w:p>
        </w:tc>
        <w:tc>
          <w:tcPr>
            <w:tcW w:w="852" w:type="dxa"/>
          </w:tcPr>
          <w:p w14:paraId="5082B5C9" w14:textId="78B9E5B4" w:rsidR="00292F58" w:rsidRPr="008852C0" w:rsidRDefault="002C31A5" w:rsidP="00292F58">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45,293</w:t>
            </w:r>
          </w:p>
        </w:tc>
        <w:tc>
          <w:tcPr>
            <w:tcW w:w="851" w:type="dxa"/>
          </w:tcPr>
          <w:p w14:paraId="4184CB9E" w14:textId="45FEADA1" w:rsidR="00292F58" w:rsidRPr="008852C0" w:rsidRDefault="00292F58" w:rsidP="00292F58">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39,840</w:t>
            </w:r>
          </w:p>
        </w:tc>
        <w:tc>
          <w:tcPr>
            <w:tcW w:w="992" w:type="dxa"/>
          </w:tcPr>
          <w:p w14:paraId="1E843FF2" w14:textId="716D6153" w:rsidR="00292F58" w:rsidRPr="008852C0" w:rsidRDefault="00BE4CB5" w:rsidP="00292F58">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100</w:t>
            </w:r>
          </w:p>
        </w:tc>
        <w:tc>
          <w:tcPr>
            <w:tcW w:w="1013" w:type="dxa"/>
          </w:tcPr>
          <w:p w14:paraId="5295EEB2" w14:textId="4611301C" w:rsidR="00292F58" w:rsidRPr="008852C0" w:rsidRDefault="00292F58" w:rsidP="00292F58">
            <w:pPr>
              <w:pStyle w:val="InsideAddress"/>
              <w:tabs>
                <w:tab w:val="left" w:pos="680"/>
                <w:tab w:val="left" w:pos="907"/>
              </w:tabs>
              <w:ind w:left="-96" w:right="-45"/>
              <w:jc w:val="right"/>
              <w:rPr>
                <w:rFonts w:ascii="Browallia New" w:hAnsi="Browallia New" w:cs="Browallia New"/>
                <w:sz w:val="22"/>
                <w:szCs w:val="22"/>
              </w:rPr>
            </w:pPr>
            <w:r w:rsidRPr="008852C0">
              <w:rPr>
                <w:rFonts w:ascii="Browallia New" w:hAnsi="Browallia New" w:cs="Browallia New"/>
                <w:sz w:val="22"/>
                <w:szCs w:val="22"/>
              </w:rPr>
              <w:t>100</w:t>
            </w:r>
          </w:p>
        </w:tc>
        <w:tc>
          <w:tcPr>
            <w:tcW w:w="914" w:type="dxa"/>
          </w:tcPr>
          <w:p w14:paraId="5CF2FCF4" w14:textId="204D7755" w:rsidR="00292F58" w:rsidRPr="008852C0" w:rsidRDefault="00BF413C" w:rsidP="00292F58">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45,293</w:t>
            </w:r>
          </w:p>
        </w:tc>
        <w:tc>
          <w:tcPr>
            <w:tcW w:w="898" w:type="dxa"/>
          </w:tcPr>
          <w:p w14:paraId="70DEF1C2" w14:textId="471C0480" w:rsidR="00292F58" w:rsidRPr="008852C0" w:rsidRDefault="00292F58" w:rsidP="00292F58">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39,840</w:t>
            </w:r>
          </w:p>
        </w:tc>
        <w:tc>
          <w:tcPr>
            <w:tcW w:w="879" w:type="dxa"/>
            <w:vAlign w:val="bottom"/>
          </w:tcPr>
          <w:p w14:paraId="33ED8681" w14:textId="0F9B1B98" w:rsidR="00292F58" w:rsidRPr="008852C0" w:rsidRDefault="002E62FB" w:rsidP="00292F58">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w:t>
            </w:r>
          </w:p>
        </w:tc>
        <w:tc>
          <w:tcPr>
            <w:tcW w:w="946" w:type="dxa"/>
            <w:vAlign w:val="bottom"/>
          </w:tcPr>
          <w:p w14:paraId="3A4DD369" w14:textId="287D0ABF" w:rsidR="00292F58" w:rsidRPr="008852C0" w:rsidRDefault="00292F58" w:rsidP="00292F58">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w:t>
            </w:r>
          </w:p>
        </w:tc>
      </w:tr>
      <w:tr w:rsidR="00292F58" w:rsidRPr="008852C0" w14:paraId="766DDBEA" w14:textId="77777777" w:rsidTr="00350D81">
        <w:tc>
          <w:tcPr>
            <w:tcW w:w="1786" w:type="dxa"/>
          </w:tcPr>
          <w:p w14:paraId="5D186FC2" w14:textId="77777777" w:rsidR="00292F58" w:rsidRPr="008852C0" w:rsidRDefault="00292F58" w:rsidP="00292F58">
            <w:pPr>
              <w:tabs>
                <w:tab w:val="left" w:pos="162"/>
              </w:tabs>
              <w:spacing w:line="240" w:lineRule="auto"/>
              <w:ind w:right="-108"/>
              <w:jc w:val="both"/>
              <w:rPr>
                <w:rFonts w:ascii="Browallia New" w:hAnsi="Browallia New" w:cs="Browallia New"/>
                <w:sz w:val="22"/>
                <w:szCs w:val="22"/>
                <w:cs/>
              </w:rPr>
            </w:pPr>
            <w:r w:rsidRPr="008852C0">
              <w:rPr>
                <w:rFonts w:ascii="Browallia New" w:hAnsi="Browallia New" w:cs="Browallia New"/>
                <w:sz w:val="22"/>
                <w:szCs w:val="22"/>
                <w:cs/>
              </w:rPr>
              <w:t>รวม</w:t>
            </w:r>
          </w:p>
        </w:tc>
        <w:tc>
          <w:tcPr>
            <w:tcW w:w="852" w:type="dxa"/>
          </w:tcPr>
          <w:p w14:paraId="0D8451FA" w14:textId="6DD11FAC" w:rsidR="00292F58" w:rsidRPr="008852C0" w:rsidRDefault="00547D5D" w:rsidP="00292F58">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3,368,208</w:t>
            </w:r>
          </w:p>
        </w:tc>
        <w:tc>
          <w:tcPr>
            <w:tcW w:w="851" w:type="dxa"/>
          </w:tcPr>
          <w:p w14:paraId="284997E6" w14:textId="5657C53D" w:rsidR="00292F58" w:rsidRPr="008852C0" w:rsidRDefault="00292F58" w:rsidP="00292F58">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3,377,791</w:t>
            </w:r>
          </w:p>
        </w:tc>
        <w:tc>
          <w:tcPr>
            <w:tcW w:w="992" w:type="dxa"/>
            <w:vAlign w:val="bottom"/>
          </w:tcPr>
          <w:p w14:paraId="2A550F40" w14:textId="77777777" w:rsidR="00292F58" w:rsidRPr="008852C0" w:rsidRDefault="00292F58" w:rsidP="00292F58">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1C36C2AC" w14:textId="77777777" w:rsidR="00292F58" w:rsidRPr="008852C0" w:rsidRDefault="00292F58" w:rsidP="00292F58">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7BD711B4" w14:textId="7606D709" w:rsidR="00292F58" w:rsidRPr="008852C0" w:rsidRDefault="005D089E" w:rsidP="00292F58">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221,574</w:t>
            </w:r>
          </w:p>
        </w:tc>
        <w:tc>
          <w:tcPr>
            <w:tcW w:w="898" w:type="dxa"/>
          </w:tcPr>
          <w:p w14:paraId="04CF22B3" w14:textId="18E56CC2" w:rsidR="00292F58" w:rsidRPr="008852C0" w:rsidRDefault="00292F58" w:rsidP="00292F58">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206,848</w:t>
            </w:r>
          </w:p>
        </w:tc>
        <w:tc>
          <w:tcPr>
            <w:tcW w:w="879" w:type="dxa"/>
          </w:tcPr>
          <w:p w14:paraId="1972EDB1" w14:textId="09BE3D03" w:rsidR="00292F58" w:rsidRPr="008852C0" w:rsidRDefault="000C7B90" w:rsidP="00292F58">
            <w:pPr>
              <w:pBdr>
                <w:bottom w:val="single" w:sz="12"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3,146,634</w:t>
            </w:r>
          </w:p>
        </w:tc>
        <w:tc>
          <w:tcPr>
            <w:tcW w:w="946" w:type="dxa"/>
          </w:tcPr>
          <w:p w14:paraId="69156FC6" w14:textId="6012080B" w:rsidR="00292F58" w:rsidRPr="008852C0" w:rsidRDefault="00292F58" w:rsidP="00292F58">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3,170,9</w:t>
            </w:r>
            <w:r w:rsidR="008852C0" w:rsidRPr="008852C0">
              <w:rPr>
                <w:rFonts w:ascii="Browallia New" w:hAnsi="Browallia New" w:cs="Browallia New"/>
                <w:sz w:val="22"/>
                <w:szCs w:val="22"/>
              </w:rPr>
              <w:t>4</w:t>
            </w:r>
            <w:r w:rsidRPr="008852C0">
              <w:rPr>
                <w:rFonts w:ascii="Browallia New" w:hAnsi="Browallia New" w:cs="Browallia New"/>
                <w:sz w:val="22"/>
                <w:szCs w:val="22"/>
              </w:rPr>
              <w:t>3</w:t>
            </w:r>
          </w:p>
        </w:tc>
      </w:tr>
    </w:tbl>
    <w:p w14:paraId="0EA0A84D" w14:textId="0656F0BC" w:rsidR="00313FCE" w:rsidRPr="008852C0"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8996" w:type="dxa"/>
        <w:tblInd w:w="360" w:type="dxa"/>
        <w:tblLayout w:type="fixed"/>
        <w:tblLook w:val="0000" w:firstRow="0" w:lastRow="0" w:firstColumn="0" w:lastColumn="0" w:noHBand="0" w:noVBand="0"/>
      </w:tblPr>
      <w:tblGrid>
        <w:gridCol w:w="1767"/>
        <w:gridCol w:w="850"/>
        <w:gridCol w:w="851"/>
        <w:gridCol w:w="992"/>
        <w:gridCol w:w="992"/>
        <w:gridCol w:w="992"/>
        <w:gridCol w:w="851"/>
        <w:gridCol w:w="850"/>
        <w:gridCol w:w="851"/>
      </w:tblGrid>
      <w:tr w:rsidR="00F32A11" w:rsidRPr="008852C0" w14:paraId="0BBFBFE7" w14:textId="77777777" w:rsidTr="00217625">
        <w:trPr>
          <w:tblHeader/>
        </w:trPr>
        <w:tc>
          <w:tcPr>
            <w:tcW w:w="1767" w:type="dxa"/>
          </w:tcPr>
          <w:p w14:paraId="16A58FF6"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68908809" w14:textId="77777777" w:rsidR="00F32A11" w:rsidRPr="008852C0" w:rsidRDefault="00F32A11" w:rsidP="007932B2">
            <w:pPr>
              <w:spacing w:line="240" w:lineRule="auto"/>
              <w:ind w:right="-45"/>
              <w:jc w:val="right"/>
              <w:rPr>
                <w:rFonts w:ascii="Browallia New" w:hAnsi="Browallia New" w:cs="Browallia New"/>
                <w:sz w:val="22"/>
                <w:szCs w:val="22"/>
                <w:cs/>
              </w:rPr>
            </w:pPr>
            <w:r w:rsidRPr="008852C0">
              <w:rPr>
                <w:rFonts w:ascii="Browallia New" w:hAnsi="Browallia New" w:cs="Browallia New"/>
                <w:sz w:val="22"/>
                <w:szCs w:val="22"/>
                <w:cs/>
              </w:rPr>
              <w:t xml:space="preserve">(หน่วย </w:t>
            </w:r>
            <w:r w:rsidRPr="008852C0">
              <w:rPr>
                <w:rFonts w:ascii="Browallia New" w:hAnsi="Browallia New" w:cs="Browallia New"/>
                <w:sz w:val="22"/>
                <w:szCs w:val="22"/>
                <w:lang w:val="en-GB"/>
              </w:rPr>
              <w:t xml:space="preserve">: </w:t>
            </w:r>
            <w:r w:rsidRPr="008852C0">
              <w:rPr>
                <w:rFonts w:ascii="Browallia New" w:hAnsi="Browallia New" w:cs="Browallia New"/>
                <w:sz w:val="22"/>
                <w:szCs w:val="22"/>
                <w:cs/>
              </w:rPr>
              <w:t>พันบาท)</w:t>
            </w:r>
          </w:p>
        </w:tc>
      </w:tr>
      <w:tr w:rsidR="00F32A11" w:rsidRPr="008852C0" w14:paraId="3D8AF6B5" w14:textId="77777777" w:rsidTr="00217625">
        <w:trPr>
          <w:tblHeader/>
        </w:trPr>
        <w:tc>
          <w:tcPr>
            <w:tcW w:w="1767" w:type="dxa"/>
          </w:tcPr>
          <w:p w14:paraId="5631B358"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4BBA1A2C" w14:textId="5657B365" w:rsidR="00F32A11" w:rsidRPr="008852C0" w:rsidRDefault="00DB1FEF" w:rsidP="007932B2">
            <w:pPr>
              <w:pBdr>
                <w:bottom w:val="single" w:sz="4" w:space="1" w:color="auto"/>
              </w:pBdr>
              <w:spacing w:line="240" w:lineRule="auto"/>
              <w:ind w:left="-21" w:hanging="18"/>
              <w:jc w:val="center"/>
              <w:rPr>
                <w:rFonts w:ascii="Browallia New" w:hAnsi="Browallia New" w:cs="Browallia New"/>
                <w:sz w:val="22"/>
                <w:szCs w:val="22"/>
                <w:cs/>
              </w:rPr>
            </w:pPr>
            <w:r w:rsidRPr="008852C0">
              <w:rPr>
                <w:rFonts w:ascii="Browallia New" w:hAnsi="Browallia New" w:cs="Browallia New"/>
                <w:sz w:val="22"/>
                <w:szCs w:val="22"/>
                <w:cs/>
              </w:rPr>
              <w:t>ข้อมูลทาง</w:t>
            </w:r>
            <w:r w:rsidR="00F32A11" w:rsidRPr="008852C0">
              <w:rPr>
                <w:rFonts w:ascii="Browallia New" w:hAnsi="Browallia New" w:cs="Browallia New"/>
                <w:sz w:val="22"/>
                <w:szCs w:val="22"/>
                <w:cs/>
              </w:rPr>
              <w:t>การเงินเฉพาะบริษัท</w:t>
            </w:r>
          </w:p>
        </w:tc>
      </w:tr>
      <w:tr w:rsidR="00F32A11" w:rsidRPr="008852C0" w14:paraId="308DBEB9" w14:textId="77777777" w:rsidTr="000B2A2D">
        <w:trPr>
          <w:tblHeader/>
        </w:trPr>
        <w:tc>
          <w:tcPr>
            <w:tcW w:w="1767" w:type="dxa"/>
          </w:tcPr>
          <w:p w14:paraId="172746BD"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84" w:type="dxa"/>
            <w:gridSpan w:val="2"/>
          </w:tcPr>
          <w:p w14:paraId="75E879D1"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8852C0">
              <w:rPr>
                <w:rFonts w:ascii="Browallia New" w:hAnsi="Browallia New" w:cs="Browallia New"/>
                <w:sz w:val="22"/>
                <w:szCs w:val="22"/>
                <w:cs/>
              </w:rPr>
              <w:t>อัตราร้อยละ</w:t>
            </w:r>
          </w:p>
        </w:tc>
        <w:tc>
          <w:tcPr>
            <w:tcW w:w="1843" w:type="dxa"/>
            <w:gridSpan w:val="2"/>
          </w:tcPr>
          <w:p w14:paraId="729633F2"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2"/>
          </w:tcPr>
          <w:p w14:paraId="0753AFD9" w14:textId="77777777" w:rsidR="00F32A11" w:rsidRPr="008852C0"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8852C0" w14:paraId="42BFAEF5" w14:textId="77777777" w:rsidTr="000B2A2D">
        <w:trPr>
          <w:tblHeader/>
        </w:trPr>
        <w:tc>
          <w:tcPr>
            <w:tcW w:w="1767" w:type="dxa"/>
          </w:tcPr>
          <w:p w14:paraId="48DA7D19" w14:textId="77777777" w:rsidR="00F32A11" w:rsidRPr="008852C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8852C0" w:rsidRDefault="00F32A11" w:rsidP="007932B2">
            <w:pP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cs/>
              </w:rPr>
              <w:t>ลูกหนี้ตาม</w:t>
            </w:r>
          </w:p>
        </w:tc>
        <w:tc>
          <w:tcPr>
            <w:tcW w:w="1984" w:type="dxa"/>
            <w:gridSpan w:val="2"/>
          </w:tcPr>
          <w:p w14:paraId="2BD04A14" w14:textId="77777777" w:rsidR="00F32A11" w:rsidRPr="008852C0"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8852C0">
              <w:rPr>
                <w:rFonts w:ascii="Browallia New" w:hAnsi="Browallia New" w:cs="Browallia New"/>
                <w:sz w:val="22"/>
                <w:szCs w:val="22"/>
                <w:cs/>
              </w:rPr>
              <w:t>ของค่าเผื่อผลขาดทุน</w:t>
            </w:r>
          </w:p>
        </w:tc>
        <w:tc>
          <w:tcPr>
            <w:tcW w:w="1843" w:type="dxa"/>
            <w:gridSpan w:val="2"/>
          </w:tcPr>
          <w:p w14:paraId="70B6BD33" w14:textId="77777777" w:rsidR="00F32A11" w:rsidRPr="008852C0"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8852C0">
              <w:rPr>
                <w:rFonts w:ascii="Browallia New" w:hAnsi="Browallia New" w:cs="Browallia New"/>
                <w:sz w:val="22"/>
                <w:szCs w:val="22"/>
                <w:cs/>
              </w:rPr>
              <w:t>ค่าเผื่อผลขาดทุนด้าน</w:t>
            </w:r>
          </w:p>
        </w:tc>
        <w:tc>
          <w:tcPr>
            <w:tcW w:w="1701" w:type="dxa"/>
            <w:gridSpan w:val="2"/>
            <w:vMerge w:val="restart"/>
          </w:tcPr>
          <w:p w14:paraId="2D85545D" w14:textId="77777777" w:rsidR="00F32A11" w:rsidRPr="008852C0"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67B3B15F" w:rsidR="00F32A11" w:rsidRPr="008852C0" w:rsidRDefault="00F32A11" w:rsidP="007932B2">
            <w:pPr>
              <w:pBdr>
                <w:bottom w:val="single" w:sz="4" w:space="1" w:color="auto"/>
              </w:pBdr>
              <w:spacing w:line="240" w:lineRule="auto"/>
              <w:ind w:left="-12"/>
              <w:jc w:val="center"/>
              <w:rPr>
                <w:rFonts w:ascii="Browallia New" w:hAnsi="Browallia New" w:cs="Browallia New"/>
                <w:sz w:val="22"/>
                <w:szCs w:val="22"/>
                <w:cs/>
              </w:rPr>
            </w:pPr>
            <w:r w:rsidRPr="008852C0">
              <w:rPr>
                <w:rFonts w:ascii="Browallia New" w:hAnsi="Browallia New" w:cs="Browallia New"/>
                <w:sz w:val="22"/>
                <w:szCs w:val="22"/>
                <w:cs/>
              </w:rPr>
              <w:t>สุทธิ</w:t>
            </w:r>
          </w:p>
        </w:tc>
      </w:tr>
      <w:tr w:rsidR="00F32A11" w:rsidRPr="008852C0" w14:paraId="051EB69A" w14:textId="77777777" w:rsidTr="000B2A2D">
        <w:trPr>
          <w:trHeight w:val="282"/>
          <w:tblHeader/>
        </w:trPr>
        <w:tc>
          <w:tcPr>
            <w:tcW w:w="1767" w:type="dxa"/>
          </w:tcPr>
          <w:p w14:paraId="4EA7C724" w14:textId="77777777" w:rsidR="00F32A11" w:rsidRPr="008852C0"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8852C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cs/>
              </w:rPr>
              <w:t>สัญญาเช่าซื้อ</w:t>
            </w:r>
          </w:p>
        </w:tc>
        <w:tc>
          <w:tcPr>
            <w:tcW w:w="1984" w:type="dxa"/>
            <w:gridSpan w:val="2"/>
            <w:vAlign w:val="bottom"/>
          </w:tcPr>
          <w:p w14:paraId="419ECC08" w14:textId="77777777" w:rsidR="00F32A11" w:rsidRPr="008852C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8852C0">
              <w:rPr>
                <w:rFonts w:ascii="Browallia New" w:hAnsi="Browallia New" w:cs="Browallia New"/>
                <w:sz w:val="22"/>
                <w:szCs w:val="22"/>
                <w:cs/>
              </w:rPr>
              <w:t>ด้านเครดิตที่คาดว่าจะเกิดขึ้น</w:t>
            </w:r>
          </w:p>
        </w:tc>
        <w:tc>
          <w:tcPr>
            <w:tcW w:w="1843" w:type="dxa"/>
            <w:gridSpan w:val="2"/>
            <w:vAlign w:val="bottom"/>
          </w:tcPr>
          <w:p w14:paraId="04061EA2" w14:textId="77777777" w:rsidR="00F32A11" w:rsidRPr="008852C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cs/>
              </w:rPr>
              <w:t>เครดิตที่คาดว่าจะเกิดขึ้น</w:t>
            </w:r>
          </w:p>
        </w:tc>
        <w:tc>
          <w:tcPr>
            <w:tcW w:w="1701" w:type="dxa"/>
            <w:gridSpan w:val="2"/>
            <w:vMerge/>
            <w:vAlign w:val="bottom"/>
          </w:tcPr>
          <w:p w14:paraId="79D1EA84" w14:textId="77777777" w:rsidR="00F32A11" w:rsidRPr="008852C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266C91" w:rsidRPr="008852C0" w14:paraId="20460798" w14:textId="77777777" w:rsidTr="000B2A2D">
        <w:trPr>
          <w:tblHeader/>
        </w:trPr>
        <w:tc>
          <w:tcPr>
            <w:tcW w:w="1767" w:type="dxa"/>
          </w:tcPr>
          <w:p w14:paraId="064FF41C" w14:textId="77777777" w:rsidR="00266C91" w:rsidRPr="008852C0" w:rsidRDefault="00266C91" w:rsidP="00266C9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59DD9280"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51" w:type="dxa"/>
            <w:vAlign w:val="bottom"/>
          </w:tcPr>
          <w:p w14:paraId="7C6D7D3D" w14:textId="67C1D773"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992" w:type="dxa"/>
            <w:vAlign w:val="bottom"/>
          </w:tcPr>
          <w:p w14:paraId="0F6A7E74" w14:textId="7C602539"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992" w:type="dxa"/>
            <w:vAlign w:val="bottom"/>
          </w:tcPr>
          <w:p w14:paraId="0381F432" w14:textId="3BCB84A5"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992" w:type="dxa"/>
            <w:vAlign w:val="bottom"/>
          </w:tcPr>
          <w:p w14:paraId="2B81E3A7" w14:textId="797AA9CB"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51" w:type="dxa"/>
            <w:vAlign w:val="bottom"/>
          </w:tcPr>
          <w:p w14:paraId="31074E11" w14:textId="6245ED0C"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c>
          <w:tcPr>
            <w:tcW w:w="850" w:type="dxa"/>
            <w:vAlign w:val="bottom"/>
          </w:tcPr>
          <w:p w14:paraId="004AB833" w14:textId="4A2D11AD"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30</w:t>
            </w:r>
            <w:r w:rsidRPr="008852C0">
              <w:rPr>
                <w:rFonts w:ascii="Browallia New" w:hAnsi="Browallia New" w:cs="Browallia New"/>
                <w:sz w:val="22"/>
                <w:szCs w:val="22"/>
                <w:cs/>
              </w:rPr>
              <w:t xml:space="preserve"> มิ.ย.</w:t>
            </w:r>
            <w:r w:rsidRPr="008852C0">
              <w:rPr>
                <w:rFonts w:ascii="Browallia New" w:hAnsi="Browallia New" w:cs="Browallia New"/>
                <w:sz w:val="22"/>
                <w:szCs w:val="22"/>
              </w:rPr>
              <w:br/>
              <w:t>2567</w:t>
            </w:r>
          </w:p>
        </w:tc>
        <w:tc>
          <w:tcPr>
            <w:tcW w:w="851" w:type="dxa"/>
            <w:vAlign w:val="bottom"/>
          </w:tcPr>
          <w:p w14:paraId="4D891DB8" w14:textId="0F3A0412" w:rsidR="00266C91" w:rsidRPr="008852C0"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8852C0">
              <w:rPr>
                <w:rFonts w:ascii="Browallia New" w:hAnsi="Browallia New" w:cs="Browallia New"/>
                <w:sz w:val="22"/>
                <w:szCs w:val="22"/>
              </w:rPr>
              <w:t>31</w:t>
            </w:r>
            <w:r w:rsidRPr="008852C0">
              <w:rPr>
                <w:rFonts w:ascii="Browallia New" w:hAnsi="Browallia New" w:cs="Browallia New"/>
                <w:sz w:val="22"/>
                <w:szCs w:val="22"/>
                <w:cs/>
              </w:rPr>
              <w:t xml:space="preserve"> ธ.ค. </w:t>
            </w:r>
            <w:r w:rsidRPr="008852C0">
              <w:rPr>
                <w:rFonts w:ascii="Browallia New" w:hAnsi="Browallia New" w:cs="Browallia New"/>
                <w:sz w:val="22"/>
                <w:szCs w:val="22"/>
              </w:rPr>
              <w:t>2566</w:t>
            </w:r>
          </w:p>
        </w:tc>
      </w:tr>
      <w:tr w:rsidR="00F32A11" w:rsidRPr="008852C0" w14:paraId="532673F2" w14:textId="77777777" w:rsidTr="000B2A2D">
        <w:trPr>
          <w:trHeight w:val="279"/>
        </w:trPr>
        <w:tc>
          <w:tcPr>
            <w:tcW w:w="1767" w:type="dxa"/>
          </w:tcPr>
          <w:p w14:paraId="399E1BB9" w14:textId="77777777" w:rsidR="00F32A11" w:rsidRPr="008852C0"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8852C0"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8852C0"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8852C0" w:rsidRDefault="00F32A11" w:rsidP="007932B2">
            <w:pPr>
              <w:spacing w:line="240" w:lineRule="auto"/>
              <w:jc w:val="both"/>
              <w:rPr>
                <w:rFonts w:ascii="Browallia New" w:hAnsi="Browallia New" w:cs="Browallia New"/>
                <w:sz w:val="22"/>
                <w:szCs w:val="22"/>
                <w:u w:val="single"/>
              </w:rPr>
            </w:pPr>
          </w:p>
        </w:tc>
        <w:tc>
          <w:tcPr>
            <w:tcW w:w="992" w:type="dxa"/>
          </w:tcPr>
          <w:p w14:paraId="1A98F502" w14:textId="77777777" w:rsidR="00F32A11" w:rsidRPr="008852C0" w:rsidRDefault="00F32A11" w:rsidP="007932B2">
            <w:pPr>
              <w:spacing w:line="240" w:lineRule="auto"/>
              <w:jc w:val="both"/>
              <w:rPr>
                <w:rFonts w:ascii="Browallia New" w:hAnsi="Browallia New" w:cs="Browallia New"/>
                <w:sz w:val="22"/>
                <w:szCs w:val="22"/>
                <w:u w:val="single"/>
              </w:rPr>
            </w:pPr>
          </w:p>
        </w:tc>
        <w:tc>
          <w:tcPr>
            <w:tcW w:w="992" w:type="dxa"/>
          </w:tcPr>
          <w:p w14:paraId="78FC0578" w14:textId="77777777" w:rsidR="00F32A11" w:rsidRPr="008852C0" w:rsidRDefault="00F32A11" w:rsidP="007932B2">
            <w:pPr>
              <w:spacing w:line="240" w:lineRule="auto"/>
              <w:rPr>
                <w:rFonts w:ascii="Browallia New" w:hAnsi="Browallia New" w:cs="Browallia New"/>
                <w:sz w:val="22"/>
                <w:szCs w:val="22"/>
              </w:rPr>
            </w:pPr>
          </w:p>
        </w:tc>
        <w:tc>
          <w:tcPr>
            <w:tcW w:w="851" w:type="dxa"/>
          </w:tcPr>
          <w:p w14:paraId="776AD230" w14:textId="77777777" w:rsidR="00F32A11" w:rsidRPr="008852C0" w:rsidRDefault="00F32A11" w:rsidP="007932B2">
            <w:pPr>
              <w:spacing w:line="240" w:lineRule="auto"/>
              <w:rPr>
                <w:rFonts w:ascii="Browallia New" w:hAnsi="Browallia New" w:cs="Browallia New"/>
                <w:sz w:val="22"/>
                <w:szCs w:val="22"/>
              </w:rPr>
            </w:pPr>
          </w:p>
        </w:tc>
        <w:tc>
          <w:tcPr>
            <w:tcW w:w="850" w:type="dxa"/>
          </w:tcPr>
          <w:p w14:paraId="580E768B" w14:textId="77777777" w:rsidR="00F32A11" w:rsidRPr="008852C0" w:rsidRDefault="00F32A11" w:rsidP="007932B2">
            <w:pPr>
              <w:pStyle w:val="InsideAddress"/>
              <w:tabs>
                <w:tab w:val="decimal" w:pos="792"/>
              </w:tabs>
              <w:rPr>
                <w:rFonts w:ascii="Browallia New" w:hAnsi="Browallia New" w:cs="Browallia New"/>
                <w:sz w:val="22"/>
                <w:szCs w:val="22"/>
              </w:rPr>
            </w:pPr>
          </w:p>
        </w:tc>
        <w:tc>
          <w:tcPr>
            <w:tcW w:w="851" w:type="dxa"/>
          </w:tcPr>
          <w:p w14:paraId="3DE69D1F" w14:textId="77777777" w:rsidR="00F32A11" w:rsidRPr="008852C0" w:rsidRDefault="00F32A11" w:rsidP="007932B2">
            <w:pPr>
              <w:pStyle w:val="InsideAddress"/>
              <w:tabs>
                <w:tab w:val="decimal" w:pos="792"/>
              </w:tabs>
              <w:rPr>
                <w:rFonts w:ascii="Browallia New" w:hAnsi="Browallia New" w:cs="Browallia New"/>
                <w:sz w:val="22"/>
                <w:szCs w:val="22"/>
              </w:rPr>
            </w:pPr>
          </w:p>
        </w:tc>
      </w:tr>
      <w:tr w:rsidR="00F32A11" w:rsidRPr="008852C0" w14:paraId="4FE9CAA9" w14:textId="77777777" w:rsidTr="00CA0B5C">
        <w:tc>
          <w:tcPr>
            <w:tcW w:w="1767" w:type="dxa"/>
          </w:tcPr>
          <w:p w14:paraId="053AE1E9" w14:textId="77777777" w:rsidR="00F32A11" w:rsidRPr="008852C0" w:rsidRDefault="00F32A11" w:rsidP="00CA0B5C">
            <w:pPr>
              <w:spacing w:line="240" w:lineRule="auto"/>
              <w:ind w:right="-108"/>
              <w:rPr>
                <w:rFonts w:ascii="Browallia New" w:hAnsi="Browallia New" w:cs="Browallia New"/>
                <w:b/>
                <w:bCs/>
                <w:sz w:val="22"/>
                <w:szCs w:val="22"/>
              </w:rPr>
            </w:pPr>
            <w:r w:rsidRPr="008852C0">
              <w:rPr>
                <w:rFonts w:ascii="Browallia New" w:hAnsi="Browallia New" w:cs="Browallia New"/>
                <w:b/>
                <w:bCs/>
                <w:sz w:val="22"/>
                <w:szCs w:val="22"/>
                <w:cs/>
              </w:rPr>
              <w:t>ลูกหนี้ตามสัญญาเช่าซื้อ</w:t>
            </w:r>
          </w:p>
        </w:tc>
        <w:tc>
          <w:tcPr>
            <w:tcW w:w="850" w:type="dxa"/>
          </w:tcPr>
          <w:p w14:paraId="3EF956B3" w14:textId="77777777" w:rsidR="00F32A11" w:rsidRPr="008852C0"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8852C0"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8852C0"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2C32BF65" w14:textId="77777777" w:rsidR="00F32A11" w:rsidRPr="008852C0"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31E548FA" w14:textId="77777777" w:rsidR="00F32A11" w:rsidRPr="008852C0"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51" w:type="dxa"/>
          </w:tcPr>
          <w:p w14:paraId="442D7D01" w14:textId="77777777" w:rsidR="00F32A11" w:rsidRPr="008852C0"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20217591" w14:textId="77777777" w:rsidR="00F32A11" w:rsidRPr="008852C0"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3EA80C39" w14:textId="77777777" w:rsidR="00F32A11" w:rsidRPr="008852C0"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1141D2" w:rsidRPr="008852C0" w14:paraId="187C1817" w14:textId="77777777" w:rsidTr="00CA0B5C">
        <w:trPr>
          <w:trHeight w:val="57"/>
        </w:trPr>
        <w:tc>
          <w:tcPr>
            <w:tcW w:w="1767" w:type="dxa"/>
          </w:tcPr>
          <w:p w14:paraId="57109B12" w14:textId="77777777" w:rsidR="001141D2" w:rsidRPr="008852C0" w:rsidRDefault="001141D2" w:rsidP="00CA0B5C">
            <w:pPr>
              <w:spacing w:line="240" w:lineRule="auto"/>
              <w:rPr>
                <w:rFonts w:ascii="Browallia New" w:hAnsi="Browallia New" w:cs="Browallia New"/>
                <w:sz w:val="22"/>
                <w:szCs w:val="22"/>
                <w:cs/>
              </w:rPr>
            </w:pPr>
            <w:r w:rsidRPr="008852C0">
              <w:rPr>
                <w:rFonts w:ascii="Browallia New" w:hAnsi="Browallia New" w:cs="Browallia New"/>
                <w:sz w:val="22"/>
                <w:szCs w:val="22"/>
                <w:cs/>
              </w:rPr>
              <w:t>ยังไม่ถึงกำหนดชำระ</w:t>
            </w:r>
          </w:p>
        </w:tc>
        <w:tc>
          <w:tcPr>
            <w:tcW w:w="850" w:type="dxa"/>
          </w:tcPr>
          <w:p w14:paraId="3319EE09" w14:textId="10F47063" w:rsidR="001141D2" w:rsidRPr="008852C0" w:rsidRDefault="005346F5" w:rsidP="001141D2">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158,750</w:t>
            </w:r>
          </w:p>
        </w:tc>
        <w:tc>
          <w:tcPr>
            <w:tcW w:w="851" w:type="dxa"/>
          </w:tcPr>
          <w:p w14:paraId="04CDA9B6" w14:textId="369CCFCE" w:rsidR="001141D2" w:rsidRPr="008852C0" w:rsidRDefault="001141D2" w:rsidP="001141D2">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176,018</w:t>
            </w:r>
          </w:p>
        </w:tc>
        <w:tc>
          <w:tcPr>
            <w:tcW w:w="992" w:type="dxa"/>
          </w:tcPr>
          <w:p w14:paraId="60F467CF" w14:textId="29F8CD95" w:rsidR="001141D2" w:rsidRPr="008852C0" w:rsidRDefault="007D531C" w:rsidP="001141D2">
            <w:pPr>
              <w:tabs>
                <w:tab w:val="clear" w:pos="680"/>
                <w:tab w:val="left" w:pos="498"/>
              </w:tabs>
              <w:spacing w:line="240" w:lineRule="auto"/>
              <w:ind w:left="-132" w:right="-63"/>
              <w:jc w:val="right"/>
              <w:rPr>
                <w:rFonts w:ascii="Browallia New" w:hAnsi="Browallia New" w:cs="Browallia New"/>
                <w:sz w:val="22"/>
                <w:szCs w:val="22"/>
              </w:rPr>
            </w:pPr>
            <w:r w:rsidRPr="008852C0">
              <w:rPr>
                <w:rFonts w:ascii="Browallia New" w:hAnsi="Browallia New" w:cs="Browallia New"/>
                <w:sz w:val="22"/>
                <w:szCs w:val="22"/>
              </w:rPr>
              <w:t>1.72</w:t>
            </w:r>
          </w:p>
        </w:tc>
        <w:tc>
          <w:tcPr>
            <w:tcW w:w="992" w:type="dxa"/>
          </w:tcPr>
          <w:p w14:paraId="1B3F4EFC" w14:textId="4D1F2CD5" w:rsidR="001141D2" w:rsidRPr="008852C0" w:rsidRDefault="001141D2" w:rsidP="001141D2">
            <w:pPr>
              <w:tabs>
                <w:tab w:val="clear" w:pos="680"/>
                <w:tab w:val="left" w:pos="498"/>
              </w:tabs>
              <w:spacing w:line="240" w:lineRule="auto"/>
              <w:ind w:left="-132" w:right="-63"/>
              <w:jc w:val="right"/>
              <w:rPr>
                <w:rFonts w:ascii="Browallia New" w:hAnsi="Browallia New" w:cs="Browallia New"/>
                <w:sz w:val="22"/>
                <w:szCs w:val="22"/>
              </w:rPr>
            </w:pPr>
            <w:r w:rsidRPr="008852C0">
              <w:rPr>
                <w:rFonts w:ascii="Browallia New" w:hAnsi="Browallia New" w:cs="Browallia New"/>
                <w:sz w:val="22"/>
                <w:szCs w:val="22"/>
              </w:rPr>
              <w:t>1.47</w:t>
            </w:r>
          </w:p>
        </w:tc>
        <w:tc>
          <w:tcPr>
            <w:tcW w:w="992" w:type="dxa"/>
          </w:tcPr>
          <w:p w14:paraId="66C5EAC4" w14:textId="1229ED32" w:rsidR="001141D2" w:rsidRPr="008852C0" w:rsidRDefault="008F31ED" w:rsidP="001141D2">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2,732</w:t>
            </w:r>
          </w:p>
        </w:tc>
        <w:tc>
          <w:tcPr>
            <w:tcW w:w="851" w:type="dxa"/>
          </w:tcPr>
          <w:p w14:paraId="51CC5D82" w14:textId="0A784BDA" w:rsidR="001141D2" w:rsidRPr="008852C0" w:rsidRDefault="001141D2" w:rsidP="001141D2">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2,589</w:t>
            </w:r>
          </w:p>
        </w:tc>
        <w:tc>
          <w:tcPr>
            <w:tcW w:w="850" w:type="dxa"/>
          </w:tcPr>
          <w:p w14:paraId="282C2B2E" w14:textId="43ADD5FF" w:rsidR="001141D2" w:rsidRPr="008852C0" w:rsidRDefault="006C4A0B" w:rsidP="001141D2">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156,018</w:t>
            </w:r>
          </w:p>
        </w:tc>
        <w:tc>
          <w:tcPr>
            <w:tcW w:w="851" w:type="dxa"/>
          </w:tcPr>
          <w:p w14:paraId="41814D37" w14:textId="1457FB44" w:rsidR="001141D2" w:rsidRPr="008852C0" w:rsidRDefault="001141D2" w:rsidP="001141D2">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173,429</w:t>
            </w:r>
          </w:p>
        </w:tc>
      </w:tr>
      <w:tr w:rsidR="001141D2" w:rsidRPr="008852C0" w14:paraId="36C19A6A" w14:textId="77777777" w:rsidTr="00CA0B5C">
        <w:tc>
          <w:tcPr>
            <w:tcW w:w="1767" w:type="dxa"/>
          </w:tcPr>
          <w:p w14:paraId="6BB4ED6A" w14:textId="77777777" w:rsidR="001141D2" w:rsidRPr="008852C0" w:rsidRDefault="001141D2" w:rsidP="00CA0B5C">
            <w:pPr>
              <w:spacing w:line="240" w:lineRule="auto"/>
              <w:rPr>
                <w:rFonts w:ascii="Browallia New" w:hAnsi="Browallia New" w:cs="Browallia New"/>
                <w:sz w:val="22"/>
                <w:szCs w:val="22"/>
              </w:rPr>
            </w:pPr>
            <w:r w:rsidRPr="008852C0">
              <w:rPr>
                <w:rFonts w:ascii="Browallia New" w:hAnsi="Browallia New" w:cs="Browallia New"/>
                <w:sz w:val="22"/>
                <w:szCs w:val="22"/>
                <w:cs/>
              </w:rPr>
              <w:t>ค้างชำระ</w:t>
            </w:r>
          </w:p>
        </w:tc>
        <w:tc>
          <w:tcPr>
            <w:tcW w:w="850" w:type="dxa"/>
          </w:tcPr>
          <w:p w14:paraId="1704EB27" w14:textId="77777777" w:rsidR="001141D2" w:rsidRPr="008852C0" w:rsidRDefault="001141D2" w:rsidP="001141D2">
            <w:pPr>
              <w:spacing w:line="240" w:lineRule="auto"/>
              <w:ind w:left="-23" w:right="-7"/>
              <w:jc w:val="right"/>
              <w:rPr>
                <w:rFonts w:ascii="Browallia New" w:hAnsi="Browallia New" w:cs="Browallia New"/>
                <w:sz w:val="22"/>
                <w:szCs w:val="22"/>
              </w:rPr>
            </w:pPr>
          </w:p>
        </w:tc>
        <w:tc>
          <w:tcPr>
            <w:tcW w:w="851" w:type="dxa"/>
          </w:tcPr>
          <w:p w14:paraId="32BE0385" w14:textId="77777777" w:rsidR="001141D2" w:rsidRPr="008852C0" w:rsidRDefault="001141D2" w:rsidP="001141D2">
            <w:pPr>
              <w:spacing w:line="240" w:lineRule="auto"/>
              <w:ind w:left="-23" w:right="-7"/>
              <w:jc w:val="right"/>
              <w:rPr>
                <w:rFonts w:ascii="Browallia New" w:hAnsi="Browallia New" w:cs="Browallia New"/>
                <w:sz w:val="22"/>
                <w:szCs w:val="22"/>
              </w:rPr>
            </w:pPr>
          </w:p>
        </w:tc>
        <w:tc>
          <w:tcPr>
            <w:tcW w:w="992" w:type="dxa"/>
          </w:tcPr>
          <w:p w14:paraId="3E99E2AD" w14:textId="77777777" w:rsidR="001141D2" w:rsidRPr="008852C0" w:rsidRDefault="001141D2" w:rsidP="001141D2">
            <w:pPr>
              <w:tabs>
                <w:tab w:val="clear" w:pos="680"/>
                <w:tab w:val="left" w:pos="498"/>
              </w:tabs>
              <w:spacing w:line="240" w:lineRule="auto"/>
              <w:ind w:left="-132" w:right="-63"/>
              <w:jc w:val="right"/>
              <w:rPr>
                <w:rFonts w:ascii="Browallia New" w:hAnsi="Browallia New" w:cs="Browallia New"/>
                <w:sz w:val="22"/>
                <w:szCs w:val="22"/>
              </w:rPr>
            </w:pPr>
          </w:p>
        </w:tc>
        <w:tc>
          <w:tcPr>
            <w:tcW w:w="992" w:type="dxa"/>
          </w:tcPr>
          <w:p w14:paraId="3099ED20" w14:textId="77777777" w:rsidR="001141D2" w:rsidRPr="008852C0" w:rsidRDefault="001141D2" w:rsidP="001141D2">
            <w:pPr>
              <w:tabs>
                <w:tab w:val="clear" w:pos="680"/>
                <w:tab w:val="left" w:pos="498"/>
              </w:tabs>
              <w:spacing w:line="240" w:lineRule="auto"/>
              <w:ind w:left="-132" w:right="-63"/>
              <w:jc w:val="right"/>
              <w:rPr>
                <w:rFonts w:ascii="Browallia New" w:hAnsi="Browallia New" w:cs="Browallia New"/>
                <w:sz w:val="22"/>
                <w:szCs w:val="22"/>
              </w:rPr>
            </w:pPr>
          </w:p>
        </w:tc>
        <w:tc>
          <w:tcPr>
            <w:tcW w:w="992" w:type="dxa"/>
          </w:tcPr>
          <w:p w14:paraId="1C2ABC25" w14:textId="77777777" w:rsidR="001141D2" w:rsidRPr="008852C0" w:rsidRDefault="001141D2" w:rsidP="001141D2">
            <w:pPr>
              <w:spacing w:line="240" w:lineRule="auto"/>
              <w:ind w:left="-23" w:right="-7"/>
              <w:jc w:val="right"/>
              <w:rPr>
                <w:rFonts w:ascii="Browallia New" w:hAnsi="Browallia New" w:cs="Browallia New"/>
                <w:sz w:val="22"/>
                <w:szCs w:val="22"/>
              </w:rPr>
            </w:pPr>
          </w:p>
        </w:tc>
        <w:tc>
          <w:tcPr>
            <w:tcW w:w="851" w:type="dxa"/>
          </w:tcPr>
          <w:p w14:paraId="2E8090EA" w14:textId="77777777" w:rsidR="001141D2" w:rsidRPr="008852C0" w:rsidRDefault="001141D2" w:rsidP="001141D2">
            <w:pPr>
              <w:spacing w:line="240" w:lineRule="auto"/>
              <w:ind w:left="-23" w:right="-7"/>
              <w:jc w:val="right"/>
              <w:rPr>
                <w:rFonts w:ascii="Browallia New" w:hAnsi="Browallia New" w:cs="Browallia New"/>
                <w:sz w:val="22"/>
                <w:szCs w:val="22"/>
              </w:rPr>
            </w:pPr>
          </w:p>
        </w:tc>
        <w:tc>
          <w:tcPr>
            <w:tcW w:w="850" w:type="dxa"/>
          </w:tcPr>
          <w:p w14:paraId="154420B3" w14:textId="77777777" w:rsidR="001141D2" w:rsidRPr="008852C0" w:rsidRDefault="001141D2" w:rsidP="001141D2">
            <w:pPr>
              <w:spacing w:line="240" w:lineRule="auto"/>
              <w:ind w:left="-23" w:right="-7"/>
              <w:jc w:val="right"/>
              <w:rPr>
                <w:rFonts w:ascii="Browallia New" w:hAnsi="Browallia New" w:cs="Browallia New"/>
                <w:sz w:val="22"/>
                <w:szCs w:val="22"/>
              </w:rPr>
            </w:pPr>
          </w:p>
        </w:tc>
        <w:tc>
          <w:tcPr>
            <w:tcW w:w="851" w:type="dxa"/>
          </w:tcPr>
          <w:p w14:paraId="71A735A3" w14:textId="77777777" w:rsidR="001141D2" w:rsidRPr="008852C0" w:rsidRDefault="001141D2" w:rsidP="001141D2">
            <w:pPr>
              <w:spacing w:line="240" w:lineRule="auto"/>
              <w:ind w:left="-23" w:right="-7"/>
              <w:jc w:val="right"/>
              <w:rPr>
                <w:rFonts w:ascii="Browallia New" w:hAnsi="Browallia New" w:cs="Browallia New"/>
                <w:sz w:val="22"/>
                <w:szCs w:val="22"/>
              </w:rPr>
            </w:pPr>
          </w:p>
        </w:tc>
      </w:tr>
      <w:tr w:rsidR="00E81C3D" w:rsidRPr="008852C0" w14:paraId="5B363190" w14:textId="77777777" w:rsidTr="00CA0B5C">
        <w:tc>
          <w:tcPr>
            <w:tcW w:w="1767" w:type="dxa"/>
          </w:tcPr>
          <w:p w14:paraId="3C4D9313" w14:textId="31E82E7E" w:rsidR="00E81C3D" w:rsidRPr="008852C0" w:rsidRDefault="00E81C3D" w:rsidP="00CA0B5C">
            <w:pPr>
              <w:spacing w:line="240" w:lineRule="auto"/>
              <w:ind w:left="175"/>
              <w:rPr>
                <w:rFonts w:ascii="Browallia New" w:hAnsi="Browallia New" w:cs="Browallia New"/>
                <w:sz w:val="22"/>
                <w:szCs w:val="22"/>
                <w:cs/>
              </w:rPr>
            </w:pPr>
            <w:r w:rsidRPr="008852C0">
              <w:rPr>
                <w:rFonts w:ascii="Browallia New" w:hAnsi="Browallia New" w:cs="Browallia New"/>
                <w:sz w:val="22"/>
                <w:szCs w:val="22"/>
              </w:rPr>
              <w:t xml:space="preserve">1 - 2 </w:t>
            </w:r>
            <w:r w:rsidRPr="008852C0">
              <w:rPr>
                <w:rFonts w:ascii="Browallia New" w:hAnsi="Browallia New" w:cs="Browallia New"/>
                <w:sz w:val="22"/>
                <w:szCs w:val="22"/>
                <w:cs/>
              </w:rPr>
              <w:t>เดือน</w:t>
            </w:r>
          </w:p>
        </w:tc>
        <w:tc>
          <w:tcPr>
            <w:tcW w:w="850" w:type="dxa"/>
          </w:tcPr>
          <w:p w14:paraId="07100D15" w14:textId="76CB642D" w:rsidR="00E81C3D" w:rsidRPr="008852C0" w:rsidRDefault="009671AF"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78,841</w:t>
            </w:r>
          </w:p>
        </w:tc>
        <w:tc>
          <w:tcPr>
            <w:tcW w:w="851" w:type="dxa"/>
          </w:tcPr>
          <w:p w14:paraId="0DD2958E" w14:textId="38DCD439" w:rsidR="00E81C3D" w:rsidRPr="008852C0" w:rsidRDefault="00E81C3D"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84,900</w:t>
            </w:r>
          </w:p>
        </w:tc>
        <w:tc>
          <w:tcPr>
            <w:tcW w:w="992" w:type="dxa"/>
          </w:tcPr>
          <w:p w14:paraId="62C02188" w14:textId="41CA5DE4" w:rsidR="00E81C3D" w:rsidRPr="008852C0" w:rsidRDefault="006D7E56" w:rsidP="00E81C3D">
            <w:pPr>
              <w:tabs>
                <w:tab w:val="clear" w:pos="680"/>
                <w:tab w:val="left" w:pos="498"/>
              </w:tabs>
              <w:spacing w:line="240" w:lineRule="auto"/>
              <w:ind w:left="-132" w:right="-63"/>
              <w:jc w:val="right"/>
              <w:rPr>
                <w:rFonts w:ascii="Browallia New" w:hAnsi="Browallia New" w:cs="Browallia New"/>
                <w:sz w:val="22"/>
                <w:szCs w:val="22"/>
              </w:rPr>
            </w:pPr>
            <w:r w:rsidRPr="008852C0">
              <w:rPr>
                <w:rFonts w:ascii="Browallia New" w:hAnsi="Browallia New" w:cs="Browallia New"/>
                <w:sz w:val="22"/>
                <w:szCs w:val="22"/>
              </w:rPr>
              <w:t xml:space="preserve">6.18 </w:t>
            </w:r>
            <w:r w:rsidR="00C40BF3" w:rsidRPr="008852C0">
              <w:rPr>
                <w:rFonts w:ascii="Browallia New" w:hAnsi="Browallia New" w:cs="Browallia New"/>
                <w:sz w:val="22"/>
                <w:szCs w:val="22"/>
              </w:rPr>
              <w:t>-</w:t>
            </w:r>
            <w:r w:rsidRPr="008852C0">
              <w:rPr>
                <w:rFonts w:ascii="Browallia New" w:hAnsi="Browallia New" w:cs="Browallia New"/>
                <w:sz w:val="22"/>
                <w:szCs w:val="22"/>
              </w:rPr>
              <w:t xml:space="preserve"> </w:t>
            </w:r>
            <w:r w:rsidR="005D06C7" w:rsidRPr="008852C0">
              <w:rPr>
                <w:rFonts w:ascii="Browallia New" w:hAnsi="Browallia New" w:cs="Browallia New"/>
                <w:sz w:val="22"/>
                <w:szCs w:val="22"/>
              </w:rPr>
              <w:t>9.09</w:t>
            </w:r>
          </w:p>
        </w:tc>
        <w:tc>
          <w:tcPr>
            <w:tcW w:w="992" w:type="dxa"/>
          </w:tcPr>
          <w:p w14:paraId="7FD33A0A" w14:textId="178850A3" w:rsidR="00E81C3D" w:rsidRPr="008852C0"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8852C0">
              <w:rPr>
                <w:rFonts w:ascii="Browallia New" w:hAnsi="Browallia New" w:cs="Browallia New"/>
                <w:sz w:val="22"/>
                <w:szCs w:val="22"/>
              </w:rPr>
              <w:t xml:space="preserve">5.48 </w:t>
            </w:r>
            <w:r w:rsidR="00C40BF3" w:rsidRPr="008852C0">
              <w:rPr>
                <w:rFonts w:ascii="Browallia New" w:hAnsi="Browallia New" w:cs="Browallia New"/>
                <w:sz w:val="22"/>
                <w:szCs w:val="22"/>
              </w:rPr>
              <w:t>-</w:t>
            </w:r>
            <w:r w:rsidRPr="008852C0">
              <w:rPr>
                <w:rFonts w:ascii="Browallia New" w:hAnsi="Browallia New" w:cs="Browallia New"/>
                <w:sz w:val="22"/>
                <w:szCs w:val="22"/>
              </w:rPr>
              <w:t xml:space="preserve"> 8.22</w:t>
            </w:r>
          </w:p>
        </w:tc>
        <w:tc>
          <w:tcPr>
            <w:tcW w:w="992" w:type="dxa"/>
          </w:tcPr>
          <w:p w14:paraId="65669774" w14:textId="33F4B039" w:rsidR="00E81C3D" w:rsidRPr="008852C0" w:rsidRDefault="00C54D23"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5,847</w:t>
            </w:r>
          </w:p>
        </w:tc>
        <w:tc>
          <w:tcPr>
            <w:tcW w:w="851" w:type="dxa"/>
          </w:tcPr>
          <w:p w14:paraId="2BCD26DE" w14:textId="44029EA5" w:rsidR="00E81C3D" w:rsidRPr="008852C0" w:rsidRDefault="00E81C3D"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5,625</w:t>
            </w:r>
          </w:p>
        </w:tc>
        <w:tc>
          <w:tcPr>
            <w:tcW w:w="850" w:type="dxa"/>
          </w:tcPr>
          <w:p w14:paraId="7858D16F" w14:textId="3E8A1EF0" w:rsidR="00E81C3D" w:rsidRPr="008852C0" w:rsidRDefault="004C0D83"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72,994</w:t>
            </w:r>
          </w:p>
        </w:tc>
        <w:tc>
          <w:tcPr>
            <w:tcW w:w="851" w:type="dxa"/>
          </w:tcPr>
          <w:p w14:paraId="026797C6" w14:textId="0E4F1CA0" w:rsidR="00E81C3D" w:rsidRPr="008852C0" w:rsidRDefault="00E81C3D"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79,275</w:t>
            </w:r>
          </w:p>
        </w:tc>
      </w:tr>
      <w:tr w:rsidR="00E81C3D" w:rsidRPr="008852C0" w14:paraId="6ACE84B3" w14:textId="77777777" w:rsidTr="00CA0B5C">
        <w:tc>
          <w:tcPr>
            <w:tcW w:w="1767" w:type="dxa"/>
          </w:tcPr>
          <w:p w14:paraId="491848B7" w14:textId="77777777" w:rsidR="00E81C3D" w:rsidRPr="008852C0" w:rsidRDefault="00E81C3D" w:rsidP="00CA0B5C">
            <w:pPr>
              <w:spacing w:line="240" w:lineRule="auto"/>
              <w:ind w:left="175"/>
              <w:rPr>
                <w:rFonts w:ascii="Browallia New" w:hAnsi="Browallia New" w:cs="Browallia New"/>
                <w:sz w:val="22"/>
                <w:szCs w:val="22"/>
              </w:rPr>
            </w:pPr>
            <w:r w:rsidRPr="008852C0">
              <w:rPr>
                <w:rFonts w:ascii="Browallia New" w:hAnsi="Browallia New" w:cs="Browallia New"/>
                <w:sz w:val="22"/>
                <w:szCs w:val="22"/>
              </w:rPr>
              <w:t xml:space="preserve">3 - 6 </w:t>
            </w:r>
            <w:r w:rsidRPr="008852C0">
              <w:rPr>
                <w:rFonts w:ascii="Browallia New" w:hAnsi="Browallia New" w:cs="Browallia New"/>
                <w:sz w:val="22"/>
                <w:szCs w:val="22"/>
                <w:cs/>
              </w:rPr>
              <w:t>เดือน</w:t>
            </w:r>
          </w:p>
        </w:tc>
        <w:tc>
          <w:tcPr>
            <w:tcW w:w="850" w:type="dxa"/>
          </w:tcPr>
          <w:p w14:paraId="43AA786F" w14:textId="671D05B0" w:rsidR="00E81C3D" w:rsidRPr="008852C0" w:rsidRDefault="00FD7B91"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82,05</w:t>
            </w:r>
            <w:r w:rsidR="00BD04C7" w:rsidRPr="008852C0">
              <w:rPr>
                <w:rFonts w:ascii="Browallia New" w:hAnsi="Browallia New" w:cs="Browallia New"/>
                <w:sz w:val="22"/>
                <w:szCs w:val="22"/>
              </w:rPr>
              <w:t>3</w:t>
            </w:r>
          </w:p>
        </w:tc>
        <w:tc>
          <w:tcPr>
            <w:tcW w:w="851" w:type="dxa"/>
          </w:tcPr>
          <w:p w14:paraId="7DDB2000" w14:textId="0AC66601" w:rsidR="00E81C3D" w:rsidRPr="008852C0" w:rsidRDefault="00E81C3D"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88,869</w:t>
            </w:r>
          </w:p>
        </w:tc>
        <w:tc>
          <w:tcPr>
            <w:tcW w:w="992" w:type="dxa"/>
          </w:tcPr>
          <w:p w14:paraId="5A678C7F" w14:textId="66031A70" w:rsidR="00E81C3D" w:rsidRPr="008852C0" w:rsidRDefault="007B11A8" w:rsidP="00E81C3D">
            <w:pPr>
              <w:tabs>
                <w:tab w:val="clear" w:pos="680"/>
                <w:tab w:val="left" w:pos="498"/>
              </w:tabs>
              <w:spacing w:line="240" w:lineRule="auto"/>
              <w:ind w:left="-132" w:right="-63"/>
              <w:jc w:val="right"/>
              <w:rPr>
                <w:rFonts w:ascii="Browallia New" w:hAnsi="Browallia New" w:cs="Browallia New"/>
                <w:sz w:val="22"/>
                <w:szCs w:val="22"/>
              </w:rPr>
            </w:pPr>
            <w:r w:rsidRPr="008852C0">
              <w:rPr>
                <w:rFonts w:ascii="Browallia New" w:hAnsi="Browallia New" w:cs="Browallia New"/>
                <w:sz w:val="22"/>
                <w:szCs w:val="22"/>
              </w:rPr>
              <w:t xml:space="preserve">11.84 </w:t>
            </w:r>
            <w:r w:rsidR="00C40BF3" w:rsidRPr="008852C0">
              <w:rPr>
                <w:rFonts w:ascii="Browallia New" w:hAnsi="Browallia New" w:cs="Browallia New"/>
                <w:sz w:val="22"/>
                <w:szCs w:val="22"/>
              </w:rPr>
              <w:t>-</w:t>
            </w:r>
            <w:r w:rsidRPr="008852C0">
              <w:rPr>
                <w:rFonts w:ascii="Browallia New" w:hAnsi="Browallia New" w:cs="Browallia New"/>
                <w:sz w:val="22"/>
                <w:szCs w:val="22"/>
              </w:rPr>
              <w:t xml:space="preserve"> 2</w:t>
            </w:r>
            <w:r w:rsidR="00635636" w:rsidRPr="008852C0">
              <w:rPr>
                <w:rFonts w:ascii="Browallia New" w:hAnsi="Browallia New" w:cs="Browallia New"/>
                <w:sz w:val="22"/>
                <w:szCs w:val="22"/>
              </w:rPr>
              <w:t>5.35</w:t>
            </w:r>
          </w:p>
        </w:tc>
        <w:tc>
          <w:tcPr>
            <w:tcW w:w="992" w:type="dxa"/>
          </w:tcPr>
          <w:p w14:paraId="5185BE93" w14:textId="491015BD" w:rsidR="00E81C3D" w:rsidRPr="008852C0"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8852C0">
              <w:rPr>
                <w:rFonts w:ascii="Browallia New" w:hAnsi="Browallia New" w:cs="Browallia New"/>
                <w:sz w:val="22"/>
                <w:szCs w:val="22"/>
              </w:rPr>
              <w:t xml:space="preserve">10.85 </w:t>
            </w:r>
            <w:r w:rsidR="00C40BF3" w:rsidRPr="008852C0">
              <w:rPr>
                <w:rFonts w:ascii="Browallia New" w:hAnsi="Browallia New" w:cs="Browallia New"/>
                <w:sz w:val="22"/>
                <w:szCs w:val="22"/>
              </w:rPr>
              <w:t>-</w:t>
            </w:r>
            <w:r w:rsidRPr="008852C0">
              <w:rPr>
                <w:rFonts w:ascii="Browallia New" w:hAnsi="Browallia New" w:cs="Browallia New"/>
                <w:sz w:val="22"/>
                <w:szCs w:val="22"/>
              </w:rPr>
              <w:t xml:space="preserve"> 24.04</w:t>
            </w:r>
          </w:p>
        </w:tc>
        <w:tc>
          <w:tcPr>
            <w:tcW w:w="992" w:type="dxa"/>
          </w:tcPr>
          <w:p w14:paraId="12ECF076" w14:textId="65E931C8" w:rsidR="00E81C3D" w:rsidRPr="008852C0" w:rsidRDefault="00A97D7D"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13,900</w:t>
            </w:r>
          </w:p>
        </w:tc>
        <w:tc>
          <w:tcPr>
            <w:tcW w:w="851" w:type="dxa"/>
          </w:tcPr>
          <w:p w14:paraId="26D1974A" w14:textId="338CFF7A" w:rsidR="00E81C3D" w:rsidRPr="008852C0" w:rsidRDefault="00E81C3D"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14,13</w:t>
            </w:r>
            <w:r w:rsidR="008852C0" w:rsidRPr="008852C0">
              <w:rPr>
                <w:rFonts w:ascii="Browallia New" w:hAnsi="Browallia New" w:cs="Browallia New"/>
                <w:sz w:val="22"/>
                <w:szCs w:val="22"/>
              </w:rPr>
              <w:t>3</w:t>
            </w:r>
          </w:p>
        </w:tc>
        <w:tc>
          <w:tcPr>
            <w:tcW w:w="850" w:type="dxa"/>
          </w:tcPr>
          <w:p w14:paraId="51A5C31B" w14:textId="03729FED" w:rsidR="00E81C3D" w:rsidRPr="008852C0" w:rsidRDefault="002002C8"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68,15</w:t>
            </w:r>
            <w:r w:rsidR="00CA49A8" w:rsidRPr="008852C0">
              <w:rPr>
                <w:rFonts w:ascii="Browallia New" w:hAnsi="Browallia New" w:cs="Browallia New"/>
                <w:sz w:val="22"/>
                <w:szCs w:val="22"/>
              </w:rPr>
              <w:t>3</w:t>
            </w:r>
          </w:p>
        </w:tc>
        <w:tc>
          <w:tcPr>
            <w:tcW w:w="851" w:type="dxa"/>
          </w:tcPr>
          <w:p w14:paraId="5F3AB8C0" w14:textId="0C09CD17" w:rsidR="00E81C3D" w:rsidRPr="008852C0" w:rsidRDefault="00E81C3D"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74,73</w:t>
            </w:r>
            <w:r w:rsidR="008852C0" w:rsidRPr="008852C0">
              <w:rPr>
                <w:rFonts w:ascii="Browallia New" w:hAnsi="Browallia New" w:cs="Browallia New"/>
                <w:sz w:val="22"/>
                <w:szCs w:val="22"/>
              </w:rPr>
              <w:t>6</w:t>
            </w:r>
          </w:p>
        </w:tc>
      </w:tr>
      <w:tr w:rsidR="00E81C3D" w:rsidRPr="008852C0" w14:paraId="6F8824BC" w14:textId="77777777" w:rsidTr="00CA0B5C">
        <w:tc>
          <w:tcPr>
            <w:tcW w:w="1767" w:type="dxa"/>
          </w:tcPr>
          <w:p w14:paraId="0FC5B6E6" w14:textId="77777777" w:rsidR="00E81C3D" w:rsidRPr="008852C0" w:rsidRDefault="00E81C3D" w:rsidP="00CA0B5C">
            <w:pPr>
              <w:spacing w:line="240" w:lineRule="auto"/>
              <w:ind w:left="175"/>
              <w:rPr>
                <w:rFonts w:ascii="Browallia New" w:hAnsi="Browallia New" w:cs="Browallia New"/>
                <w:sz w:val="22"/>
                <w:szCs w:val="22"/>
              </w:rPr>
            </w:pPr>
            <w:r w:rsidRPr="008852C0">
              <w:rPr>
                <w:rFonts w:ascii="Browallia New" w:hAnsi="Browallia New" w:cs="Browallia New"/>
                <w:sz w:val="22"/>
                <w:szCs w:val="22"/>
              </w:rPr>
              <w:t xml:space="preserve">7 - 12 </w:t>
            </w:r>
            <w:r w:rsidRPr="008852C0">
              <w:rPr>
                <w:rFonts w:ascii="Browallia New" w:hAnsi="Browallia New" w:cs="Browallia New"/>
                <w:sz w:val="22"/>
                <w:szCs w:val="22"/>
                <w:cs/>
              </w:rPr>
              <w:t>เดือน</w:t>
            </w:r>
          </w:p>
        </w:tc>
        <w:tc>
          <w:tcPr>
            <w:tcW w:w="850" w:type="dxa"/>
          </w:tcPr>
          <w:p w14:paraId="2F065060" w14:textId="562C3228" w:rsidR="00E81C3D" w:rsidRPr="008852C0" w:rsidRDefault="00FD7B91"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50,920</w:t>
            </w:r>
          </w:p>
        </w:tc>
        <w:tc>
          <w:tcPr>
            <w:tcW w:w="851" w:type="dxa"/>
          </w:tcPr>
          <w:p w14:paraId="20463CE8" w14:textId="7843D8ED" w:rsidR="00E81C3D" w:rsidRPr="008852C0" w:rsidRDefault="00E81C3D"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50,343</w:t>
            </w:r>
          </w:p>
        </w:tc>
        <w:tc>
          <w:tcPr>
            <w:tcW w:w="992" w:type="dxa"/>
          </w:tcPr>
          <w:p w14:paraId="419B5571" w14:textId="293DEF68" w:rsidR="00E81C3D" w:rsidRPr="008852C0" w:rsidRDefault="00363E5E" w:rsidP="00E81C3D">
            <w:pPr>
              <w:tabs>
                <w:tab w:val="clear" w:pos="680"/>
                <w:tab w:val="left" w:pos="498"/>
              </w:tabs>
              <w:spacing w:line="240" w:lineRule="auto"/>
              <w:ind w:left="-132" w:right="-63"/>
              <w:jc w:val="right"/>
              <w:rPr>
                <w:rFonts w:ascii="Browallia New" w:hAnsi="Browallia New" w:cs="Browallia New"/>
                <w:sz w:val="22"/>
                <w:szCs w:val="22"/>
              </w:rPr>
            </w:pPr>
            <w:r w:rsidRPr="008852C0">
              <w:rPr>
                <w:rFonts w:ascii="Browallia New" w:hAnsi="Browallia New" w:cs="Browallia New"/>
                <w:sz w:val="22"/>
                <w:szCs w:val="22"/>
              </w:rPr>
              <w:t xml:space="preserve">31.64 </w:t>
            </w:r>
            <w:r w:rsidR="00C40BF3" w:rsidRPr="008852C0">
              <w:rPr>
                <w:rFonts w:ascii="Browallia New" w:hAnsi="Browallia New" w:cs="Browallia New"/>
                <w:sz w:val="22"/>
                <w:szCs w:val="22"/>
              </w:rPr>
              <w:t>-</w:t>
            </w:r>
            <w:r w:rsidRPr="008852C0">
              <w:rPr>
                <w:rFonts w:ascii="Browallia New" w:hAnsi="Browallia New" w:cs="Browallia New"/>
                <w:sz w:val="22"/>
                <w:szCs w:val="22"/>
              </w:rPr>
              <w:t xml:space="preserve"> 84.</w:t>
            </w:r>
            <w:r w:rsidR="00583A23" w:rsidRPr="008852C0">
              <w:rPr>
                <w:rFonts w:ascii="Browallia New" w:hAnsi="Browallia New" w:cs="Browallia New"/>
                <w:sz w:val="22"/>
                <w:szCs w:val="22"/>
              </w:rPr>
              <w:t>7</w:t>
            </w:r>
            <w:r w:rsidRPr="008852C0">
              <w:rPr>
                <w:rFonts w:ascii="Browallia New" w:hAnsi="Browallia New" w:cs="Browallia New"/>
                <w:sz w:val="22"/>
                <w:szCs w:val="22"/>
              </w:rPr>
              <w:t>8</w:t>
            </w:r>
          </w:p>
        </w:tc>
        <w:tc>
          <w:tcPr>
            <w:tcW w:w="992" w:type="dxa"/>
          </w:tcPr>
          <w:p w14:paraId="7F299CA0" w14:textId="7CD5A3A5" w:rsidR="00E81C3D" w:rsidRPr="008852C0"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8852C0">
              <w:rPr>
                <w:rFonts w:ascii="Browallia New" w:hAnsi="Browallia New" w:cs="Browallia New"/>
                <w:sz w:val="22"/>
                <w:szCs w:val="22"/>
              </w:rPr>
              <w:t xml:space="preserve">30.41 </w:t>
            </w:r>
            <w:r w:rsidR="00C40BF3" w:rsidRPr="008852C0">
              <w:rPr>
                <w:rFonts w:ascii="Browallia New" w:hAnsi="Browallia New" w:cs="Browallia New"/>
                <w:sz w:val="22"/>
                <w:szCs w:val="22"/>
              </w:rPr>
              <w:t>-</w:t>
            </w:r>
            <w:r w:rsidRPr="008852C0">
              <w:rPr>
                <w:rFonts w:ascii="Browallia New" w:hAnsi="Browallia New" w:cs="Browallia New"/>
                <w:sz w:val="22"/>
                <w:szCs w:val="22"/>
              </w:rPr>
              <w:t xml:space="preserve"> 84.08</w:t>
            </w:r>
          </w:p>
        </w:tc>
        <w:tc>
          <w:tcPr>
            <w:tcW w:w="992" w:type="dxa"/>
          </w:tcPr>
          <w:p w14:paraId="7A6A9863" w14:textId="4812653A" w:rsidR="00E81C3D" w:rsidRPr="008852C0" w:rsidRDefault="00383784"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25,885</w:t>
            </w:r>
          </w:p>
        </w:tc>
        <w:tc>
          <w:tcPr>
            <w:tcW w:w="851" w:type="dxa"/>
          </w:tcPr>
          <w:p w14:paraId="66650E51" w14:textId="4331B580" w:rsidR="00E81C3D" w:rsidRPr="008852C0" w:rsidRDefault="00E81C3D"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24,841</w:t>
            </w:r>
          </w:p>
        </w:tc>
        <w:tc>
          <w:tcPr>
            <w:tcW w:w="850" w:type="dxa"/>
          </w:tcPr>
          <w:p w14:paraId="4DE3191C" w14:textId="002BF18C" w:rsidR="00E81C3D" w:rsidRPr="008852C0" w:rsidRDefault="00CC6468" w:rsidP="00E81C3D">
            <w:pP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25,035</w:t>
            </w:r>
          </w:p>
        </w:tc>
        <w:tc>
          <w:tcPr>
            <w:tcW w:w="851" w:type="dxa"/>
          </w:tcPr>
          <w:p w14:paraId="1C471F4A" w14:textId="6F0DB036" w:rsidR="00E81C3D" w:rsidRPr="008852C0" w:rsidRDefault="00E81C3D" w:rsidP="00E81C3D">
            <w:pP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25,502</w:t>
            </w:r>
          </w:p>
        </w:tc>
      </w:tr>
      <w:tr w:rsidR="00E81C3D" w:rsidRPr="008852C0" w14:paraId="2AF60541" w14:textId="77777777" w:rsidTr="00CA0B5C">
        <w:tc>
          <w:tcPr>
            <w:tcW w:w="1767" w:type="dxa"/>
          </w:tcPr>
          <w:p w14:paraId="54F62BBE" w14:textId="77777777" w:rsidR="00E81C3D" w:rsidRPr="008852C0" w:rsidRDefault="00E81C3D" w:rsidP="00CA0B5C">
            <w:pPr>
              <w:spacing w:line="240" w:lineRule="auto"/>
              <w:ind w:left="175" w:right="-89"/>
              <w:rPr>
                <w:rFonts w:ascii="Browallia New" w:hAnsi="Browallia New" w:cs="Browallia New"/>
                <w:sz w:val="22"/>
                <w:szCs w:val="22"/>
              </w:rPr>
            </w:pPr>
            <w:r w:rsidRPr="008852C0">
              <w:rPr>
                <w:rFonts w:ascii="Browallia New" w:hAnsi="Browallia New" w:cs="Browallia New"/>
                <w:sz w:val="22"/>
                <w:szCs w:val="22"/>
                <w:cs/>
              </w:rPr>
              <w:t xml:space="preserve">มากกว่า </w:t>
            </w:r>
            <w:r w:rsidRPr="008852C0">
              <w:rPr>
                <w:rFonts w:ascii="Browallia New" w:hAnsi="Browallia New" w:cs="Browallia New"/>
                <w:sz w:val="22"/>
                <w:szCs w:val="22"/>
              </w:rPr>
              <w:t>12</w:t>
            </w:r>
            <w:r w:rsidRPr="008852C0">
              <w:rPr>
                <w:rFonts w:ascii="Browallia New" w:hAnsi="Browallia New" w:cs="Browallia New"/>
                <w:sz w:val="22"/>
                <w:szCs w:val="22"/>
                <w:cs/>
              </w:rPr>
              <w:t xml:space="preserve"> เดือนขึ้นไป                </w:t>
            </w:r>
          </w:p>
        </w:tc>
        <w:tc>
          <w:tcPr>
            <w:tcW w:w="850" w:type="dxa"/>
          </w:tcPr>
          <w:p w14:paraId="02F90426" w14:textId="545C787E" w:rsidR="00E81C3D" w:rsidRPr="008852C0" w:rsidRDefault="00B630CA" w:rsidP="00E81C3D">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31,900</w:t>
            </w:r>
          </w:p>
        </w:tc>
        <w:tc>
          <w:tcPr>
            <w:tcW w:w="851" w:type="dxa"/>
          </w:tcPr>
          <w:p w14:paraId="2620DD67" w14:textId="5DE5EE83" w:rsidR="00E81C3D" w:rsidRPr="008852C0" w:rsidRDefault="00E81C3D" w:rsidP="00E81C3D">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31,515</w:t>
            </w:r>
          </w:p>
        </w:tc>
        <w:tc>
          <w:tcPr>
            <w:tcW w:w="992" w:type="dxa"/>
          </w:tcPr>
          <w:p w14:paraId="55DA89B7" w14:textId="76D6F36E" w:rsidR="00E81C3D" w:rsidRPr="008852C0" w:rsidRDefault="0037513F" w:rsidP="00E81C3D">
            <w:pPr>
              <w:tabs>
                <w:tab w:val="clear" w:pos="680"/>
                <w:tab w:val="left" w:pos="498"/>
              </w:tabs>
              <w:spacing w:line="240" w:lineRule="auto"/>
              <w:ind w:left="-132" w:right="-63"/>
              <w:jc w:val="right"/>
              <w:rPr>
                <w:rFonts w:ascii="Browallia New" w:hAnsi="Browallia New" w:cs="Browallia New"/>
                <w:sz w:val="22"/>
                <w:szCs w:val="22"/>
              </w:rPr>
            </w:pPr>
            <w:r w:rsidRPr="008852C0">
              <w:rPr>
                <w:rFonts w:ascii="Browallia New" w:hAnsi="Browallia New" w:cs="Browallia New"/>
                <w:sz w:val="22"/>
                <w:szCs w:val="22"/>
              </w:rPr>
              <w:t>100</w:t>
            </w:r>
          </w:p>
        </w:tc>
        <w:tc>
          <w:tcPr>
            <w:tcW w:w="992" w:type="dxa"/>
          </w:tcPr>
          <w:p w14:paraId="3BE22565" w14:textId="5C2FE6F7" w:rsidR="00E81C3D" w:rsidRPr="008852C0" w:rsidRDefault="00E81C3D" w:rsidP="00E81C3D">
            <w:pPr>
              <w:tabs>
                <w:tab w:val="clear" w:pos="680"/>
                <w:tab w:val="left" w:pos="498"/>
              </w:tabs>
              <w:spacing w:line="240" w:lineRule="auto"/>
              <w:ind w:left="-132" w:right="-63"/>
              <w:jc w:val="right"/>
              <w:rPr>
                <w:rFonts w:ascii="Browallia New" w:hAnsi="Browallia New" w:cs="Browallia New"/>
                <w:sz w:val="22"/>
                <w:szCs w:val="22"/>
              </w:rPr>
            </w:pPr>
            <w:r w:rsidRPr="008852C0">
              <w:rPr>
                <w:rFonts w:ascii="Browallia New" w:hAnsi="Browallia New" w:cs="Browallia New"/>
                <w:sz w:val="22"/>
                <w:szCs w:val="22"/>
              </w:rPr>
              <w:t>100</w:t>
            </w:r>
          </w:p>
        </w:tc>
        <w:tc>
          <w:tcPr>
            <w:tcW w:w="992" w:type="dxa"/>
          </w:tcPr>
          <w:p w14:paraId="6DC16D74" w14:textId="6A7F20F9" w:rsidR="00E81C3D" w:rsidRPr="008852C0" w:rsidRDefault="00383784" w:rsidP="00E81C3D">
            <w:pPr>
              <w:pBdr>
                <w:bottom w:val="single" w:sz="4" w:space="1" w:color="auto"/>
              </w:pBdr>
              <w:spacing w:line="240" w:lineRule="auto"/>
              <w:ind w:left="-23" w:right="-7"/>
              <w:jc w:val="right"/>
              <w:rPr>
                <w:rFonts w:ascii="Browallia New" w:hAnsi="Browallia New" w:cs="Browallia New"/>
                <w:sz w:val="22"/>
                <w:szCs w:val="22"/>
                <w:cs/>
              </w:rPr>
            </w:pPr>
            <w:r w:rsidRPr="008852C0">
              <w:rPr>
                <w:rFonts w:ascii="Browallia New" w:hAnsi="Browallia New" w:cs="Browallia New"/>
                <w:sz w:val="22"/>
                <w:szCs w:val="22"/>
              </w:rPr>
              <w:t>31,900</w:t>
            </w:r>
          </w:p>
        </w:tc>
        <w:tc>
          <w:tcPr>
            <w:tcW w:w="851" w:type="dxa"/>
          </w:tcPr>
          <w:p w14:paraId="3090EC35" w14:textId="650CC298" w:rsidR="00E81C3D" w:rsidRPr="008852C0" w:rsidRDefault="00E81C3D" w:rsidP="00E81C3D">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31,515</w:t>
            </w:r>
          </w:p>
        </w:tc>
        <w:tc>
          <w:tcPr>
            <w:tcW w:w="850" w:type="dxa"/>
            <w:vAlign w:val="bottom"/>
          </w:tcPr>
          <w:p w14:paraId="42C28AD7" w14:textId="375D9719" w:rsidR="00E81C3D" w:rsidRPr="008852C0" w:rsidRDefault="00C600F0" w:rsidP="00E81C3D">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w:t>
            </w:r>
          </w:p>
        </w:tc>
        <w:tc>
          <w:tcPr>
            <w:tcW w:w="851" w:type="dxa"/>
          </w:tcPr>
          <w:p w14:paraId="3C552EED" w14:textId="7B2E050B" w:rsidR="00E81C3D" w:rsidRPr="008852C0" w:rsidRDefault="00E81C3D" w:rsidP="00E81C3D">
            <w:pPr>
              <w:pBdr>
                <w:bottom w:val="single" w:sz="4"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w:t>
            </w:r>
          </w:p>
        </w:tc>
      </w:tr>
      <w:tr w:rsidR="00E81C3D" w:rsidRPr="008852C0" w14:paraId="73AE2338" w14:textId="77777777" w:rsidTr="00CA0B5C">
        <w:tc>
          <w:tcPr>
            <w:tcW w:w="1767" w:type="dxa"/>
          </w:tcPr>
          <w:p w14:paraId="3B344935" w14:textId="77777777" w:rsidR="00E81C3D" w:rsidRPr="008852C0" w:rsidRDefault="00E81C3D" w:rsidP="00CA0B5C">
            <w:pPr>
              <w:spacing w:line="240" w:lineRule="auto"/>
              <w:rPr>
                <w:rFonts w:ascii="Browallia New" w:hAnsi="Browallia New" w:cs="Browallia New"/>
                <w:sz w:val="22"/>
                <w:szCs w:val="22"/>
              </w:rPr>
            </w:pPr>
            <w:r w:rsidRPr="008852C0">
              <w:rPr>
                <w:rFonts w:ascii="Browallia New" w:hAnsi="Browallia New" w:cs="Browallia New"/>
                <w:sz w:val="22"/>
                <w:szCs w:val="22"/>
                <w:cs/>
              </w:rPr>
              <w:t>รวม</w:t>
            </w:r>
          </w:p>
        </w:tc>
        <w:tc>
          <w:tcPr>
            <w:tcW w:w="850" w:type="dxa"/>
          </w:tcPr>
          <w:p w14:paraId="5FE951BD" w14:textId="70A37EB4" w:rsidR="00E81C3D" w:rsidRPr="008852C0" w:rsidRDefault="00B630CA" w:rsidP="00E81C3D">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402,46</w:t>
            </w:r>
            <w:r w:rsidR="00ED7CCC" w:rsidRPr="008852C0">
              <w:rPr>
                <w:rFonts w:ascii="Browallia New" w:hAnsi="Browallia New" w:cs="Browallia New"/>
                <w:sz w:val="22"/>
                <w:szCs w:val="22"/>
              </w:rPr>
              <w:t>4</w:t>
            </w:r>
          </w:p>
        </w:tc>
        <w:tc>
          <w:tcPr>
            <w:tcW w:w="851" w:type="dxa"/>
          </w:tcPr>
          <w:p w14:paraId="14F1B78C" w14:textId="58FBFF84" w:rsidR="00E81C3D" w:rsidRPr="008852C0" w:rsidRDefault="00E81C3D" w:rsidP="00E81C3D">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431,645</w:t>
            </w:r>
          </w:p>
        </w:tc>
        <w:tc>
          <w:tcPr>
            <w:tcW w:w="992" w:type="dxa"/>
          </w:tcPr>
          <w:p w14:paraId="181B4151" w14:textId="77777777" w:rsidR="00E81C3D" w:rsidRPr="008852C0" w:rsidRDefault="00E81C3D" w:rsidP="00E81C3D">
            <w:pPr>
              <w:spacing w:line="240" w:lineRule="auto"/>
              <w:ind w:left="-23" w:right="-7"/>
              <w:jc w:val="right"/>
              <w:rPr>
                <w:rFonts w:ascii="Browallia New" w:hAnsi="Browallia New" w:cs="Browallia New"/>
                <w:sz w:val="22"/>
                <w:szCs w:val="22"/>
              </w:rPr>
            </w:pPr>
          </w:p>
        </w:tc>
        <w:tc>
          <w:tcPr>
            <w:tcW w:w="992" w:type="dxa"/>
          </w:tcPr>
          <w:p w14:paraId="68A57087" w14:textId="77777777" w:rsidR="00E81C3D" w:rsidRPr="008852C0" w:rsidRDefault="00E81C3D" w:rsidP="00E81C3D">
            <w:pPr>
              <w:spacing w:line="240" w:lineRule="auto"/>
              <w:ind w:left="-23" w:right="-7"/>
              <w:jc w:val="right"/>
              <w:rPr>
                <w:rFonts w:ascii="Browallia New" w:hAnsi="Browallia New" w:cs="Browallia New"/>
                <w:sz w:val="22"/>
                <w:szCs w:val="22"/>
              </w:rPr>
            </w:pPr>
          </w:p>
        </w:tc>
        <w:tc>
          <w:tcPr>
            <w:tcW w:w="992" w:type="dxa"/>
          </w:tcPr>
          <w:p w14:paraId="2DDADC69" w14:textId="34ACE0E2" w:rsidR="00E81C3D" w:rsidRPr="008852C0" w:rsidRDefault="00252969" w:rsidP="00E81C3D">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80,264</w:t>
            </w:r>
          </w:p>
        </w:tc>
        <w:tc>
          <w:tcPr>
            <w:tcW w:w="851" w:type="dxa"/>
          </w:tcPr>
          <w:p w14:paraId="40467B2A" w14:textId="35922BEB" w:rsidR="00E81C3D" w:rsidRPr="008852C0" w:rsidRDefault="00E81C3D" w:rsidP="00E81C3D">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78,70</w:t>
            </w:r>
            <w:r w:rsidR="008852C0" w:rsidRPr="008852C0">
              <w:rPr>
                <w:rFonts w:ascii="Browallia New" w:hAnsi="Browallia New" w:cs="Browallia New"/>
                <w:sz w:val="22"/>
                <w:szCs w:val="22"/>
              </w:rPr>
              <w:t>3</w:t>
            </w:r>
          </w:p>
        </w:tc>
        <w:tc>
          <w:tcPr>
            <w:tcW w:w="850" w:type="dxa"/>
          </w:tcPr>
          <w:p w14:paraId="6AEFDDFC" w14:textId="7E768B99" w:rsidR="00E81C3D" w:rsidRPr="008852C0" w:rsidRDefault="004D1037" w:rsidP="00E81C3D">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322,20</w:t>
            </w:r>
            <w:r w:rsidR="008F738A" w:rsidRPr="008852C0">
              <w:rPr>
                <w:rFonts w:ascii="Browallia New" w:hAnsi="Browallia New" w:cs="Browallia New"/>
                <w:sz w:val="22"/>
                <w:szCs w:val="22"/>
              </w:rPr>
              <w:t>0</w:t>
            </w:r>
          </w:p>
        </w:tc>
        <w:tc>
          <w:tcPr>
            <w:tcW w:w="851" w:type="dxa"/>
          </w:tcPr>
          <w:p w14:paraId="0F2403B0" w14:textId="2F8479E6" w:rsidR="00E81C3D" w:rsidRPr="008852C0" w:rsidRDefault="00E81C3D" w:rsidP="00E81C3D">
            <w:pPr>
              <w:pBdr>
                <w:bottom w:val="single" w:sz="12" w:space="1" w:color="auto"/>
              </w:pBdr>
              <w:spacing w:line="240" w:lineRule="auto"/>
              <w:ind w:left="-23" w:right="-7"/>
              <w:jc w:val="right"/>
              <w:rPr>
                <w:rFonts w:ascii="Browallia New" w:hAnsi="Browallia New" w:cs="Browallia New"/>
                <w:sz w:val="22"/>
                <w:szCs w:val="22"/>
              </w:rPr>
            </w:pPr>
            <w:r w:rsidRPr="008852C0">
              <w:rPr>
                <w:rFonts w:ascii="Browallia New" w:hAnsi="Browallia New" w:cs="Browallia New"/>
                <w:sz w:val="22"/>
                <w:szCs w:val="22"/>
              </w:rPr>
              <w:t>352,94</w:t>
            </w:r>
            <w:r w:rsidR="008852C0" w:rsidRPr="008852C0">
              <w:rPr>
                <w:rFonts w:ascii="Browallia New" w:hAnsi="Browallia New" w:cs="Browallia New"/>
                <w:sz w:val="22"/>
                <w:szCs w:val="22"/>
              </w:rPr>
              <w:t>2</w:t>
            </w:r>
          </w:p>
        </w:tc>
      </w:tr>
    </w:tbl>
    <w:p w14:paraId="7A8A0297" w14:textId="77777777" w:rsidR="00F32A11" w:rsidRPr="008852C0"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699157CF" w:rsidR="00F32A11" w:rsidRPr="008852C0" w:rsidRDefault="00F32A11" w:rsidP="00F32A11">
      <w:pPr>
        <w:pStyle w:val="a3"/>
        <w:ind w:left="426"/>
        <w:jc w:val="thaiDistribute"/>
        <w:rPr>
          <w:rFonts w:ascii="Browallia New" w:hAnsi="Browallia New" w:cs="Browallia New"/>
          <w:spacing w:val="-2"/>
          <w:sz w:val="28"/>
          <w:szCs w:val="28"/>
          <w:cs/>
          <w:lang w:val="en-US"/>
        </w:rPr>
      </w:pPr>
      <w:r w:rsidRPr="008852C0">
        <w:rPr>
          <w:rFonts w:ascii="Browallia New" w:hAnsi="Browallia New" w:cs="Browallia New"/>
          <w:spacing w:val="-2"/>
          <w:sz w:val="28"/>
          <w:szCs w:val="28"/>
          <w:cs/>
          <w:lang w:val="en-US"/>
        </w:rPr>
        <w:t xml:space="preserve">ณ วันที่ </w:t>
      </w:r>
      <w:r w:rsidR="00266C91" w:rsidRPr="008852C0">
        <w:rPr>
          <w:rFonts w:ascii="Browallia New" w:hAnsi="Browallia New" w:cs="Browallia New"/>
          <w:sz w:val="28"/>
          <w:szCs w:val="28"/>
          <w:lang w:val="en-GB"/>
        </w:rPr>
        <w:t>30</w:t>
      </w:r>
      <w:r w:rsidR="00266C91" w:rsidRPr="008852C0">
        <w:rPr>
          <w:rFonts w:ascii="Browallia New" w:hAnsi="Browallia New" w:cs="Browallia New"/>
          <w:sz w:val="28"/>
          <w:szCs w:val="28"/>
          <w:cs/>
          <w:lang w:val="en-GB"/>
        </w:rPr>
        <w:t xml:space="preserve"> มิถุนายน</w:t>
      </w:r>
      <w:r w:rsidR="001141D2" w:rsidRPr="008852C0">
        <w:rPr>
          <w:rFonts w:ascii="Browallia New" w:hAnsi="Browallia New" w:cs="Browallia New"/>
          <w:sz w:val="28"/>
          <w:szCs w:val="28"/>
          <w:cs/>
        </w:rPr>
        <w:t xml:space="preserve"> </w:t>
      </w:r>
      <w:r w:rsidR="001141D2" w:rsidRPr="008852C0">
        <w:rPr>
          <w:rFonts w:ascii="Browallia New" w:hAnsi="Browallia New" w:cs="Browallia New"/>
          <w:sz w:val="28"/>
          <w:szCs w:val="28"/>
        </w:rPr>
        <w:t>256</w:t>
      </w:r>
      <w:r w:rsidR="001141D2" w:rsidRPr="008852C0">
        <w:rPr>
          <w:rFonts w:ascii="Browallia New" w:hAnsi="Browallia New" w:cs="Browallia New"/>
          <w:sz w:val="28"/>
          <w:szCs w:val="28"/>
          <w:lang w:val="en-US"/>
        </w:rPr>
        <w:t>7</w:t>
      </w:r>
      <w:r w:rsidR="001141D2" w:rsidRPr="008852C0">
        <w:rPr>
          <w:rFonts w:ascii="Browallia New" w:hAnsi="Browallia New" w:cs="Browallia New"/>
          <w:sz w:val="28"/>
          <w:szCs w:val="28"/>
          <w:cs/>
        </w:rPr>
        <w:t xml:space="preserve"> และ วันที่ </w:t>
      </w:r>
      <w:r w:rsidR="001141D2" w:rsidRPr="008852C0">
        <w:rPr>
          <w:rFonts w:ascii="Browallia New" w:hAnsi="Browallia New" w:cs="Browallia New"/>
          <w:sz w:val="28"/>
          <w:szCs w:val="28"/>
        </w:rPr>
        <w:t>31</w:t>
      </w:r>
      <w:r w:rsidR="001141D2" w:rsidRPr="008852C0">
        <w:rPr>
          <w:rFonts w:ascii="Browallia New" w:hAnsi="Browallia New" w:cs="Browallia New"/>
          <w:sz w:val="28"/>
          <w:szCs w:val="28"/>
          <w:cs/>
        </w:rPr>
        <w:t xml:space="preserve"> ธันวาคม </w:t>
      </w:r>
      <w:r w:rsidR="001141D2" w:rsidRPr="008852C0">
        <w:rPr>
          <w:rFonts w:ascii="Browallia New" w:hAnsi="Browallia New" w:cs="Browallia New"/>
          <w:sz w:val="28"/>
          <w:szCs w:val="28"/>
        </w:rPr>
        <w:t>2566</w:t>
      </w:r>
      <w:r w:rsidRPr="008852C0">
        <w:rPr>
          <w:rFonts w:ascii="Browallia New" w:hAnsi="Browallia New" w:cs="Browallia New"/>
          <w:spacing w:val="-6"/>
          <w:sz w:val="28"/>
          <w:szCs w:val="28"/>
          <w:lang w:val="en-US"/>
        </w:rPr>
        <w:t xml:space="preserve"> </w:t>
      </w:r>
      <w:bookmarkStart w:id="1" w:name="_Hlk8317889"/>
      <w:r w:rsidRPr="008852C0">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8852C0">
        <w:rPr>
          <w:rFonts w:ascii="Browallia New" w:hAnsi="Browallia New" w:cs="Browallia New"/>
          <w:spacing w:val="-2"/>
          <w:sz w:val="28"/>
          <w:szCs w:val="28"/>
          <w:lang w:val="en-US"/>
        </w:rPr>
        <w:br/>
        <w:t>3</w:t>
      </w:r>
      <w:r w:rsidRPr="008852C0">
        <w:rPr>
          <w:rFonts w:ascii="Browallia New" w:hAnsi="Browallia New" w:cs="Browallia New"/>
          <w:spacing w:val="-2"/>
          <w:sz w:val="28"/>
          <w:szCs w:val="28"/>
          <w:cs/>
          <w:lang w:val="en-US"/>
        </w:rPr>
        <w:t xml:space="preserve"> งวด ที่บริษัทและบริษัทย่อยยังคงรับรู้รายได้เป็นจำนวนประมาณ </w:t>
      </w:r>
      <w:r w:rsidR="00E65845" w:rsidRPr="008852C0">
        <w:rPr>
          <w:rFonts w:ascii="Browallia New" w:hAnsi="Browallia New" w:cs="Browallia New"/>
          <w:sz w:val="28"/>
          <w:szCs w:val="28"/>
          <w:lang w:val="en-US"/>
        </w:rPr>
        <w:t>108.54</w:t>
      </w:r>
      <w:r w:rsidRPr="008852C0">
        <w:rPr>
          <w:rFonts w:ascii="Browallia New" w:hAnsi="Browallia New" w:cs="Browallia New"/>
          <w:spacing w:val="-2"/>
          <w:sz w:val="28"/>
          <w:szCs w:val="28"/>
          <w:lang w:val="en-US"/>
        </w:rPr>
        <w:t xml:space="preserve"> </w:t>
      </w:r>
      <w:bookmarkEnd w:id="1"/>
      <w:r w:rsidRPr="008852C0">
        <w:rPr>
          <w:rFonts w:ascii="Browallia New" w:hAnsi="Browallia New" w:cs="Browallia New"/>
          <w:spacing w:val="-2"/>
          <w:sz w:val="28"/>
          <w:szCs w:val="28"/>
          <w:cs/>
          <w:lang w:val="en-US"/>
        </w:rPr>
        <w:t xml:space="preserve">ล้านบาท และ จำนวน </w:t>
      </w:r>
      <w:r w:rsidR="003568C8" w:rsidRPr="008852C0">
        <w:rPr>
          <w:rFonts w:ascii="Browallia New" w:hAnsi="Browallia New" w:cs="Browallia New"/>
          <w:sz w:val="28"/>
          <w:szCs w:val="28"/>
        </w:rPr>
        <w:t>120.37</w:t>
      </w:r>
      <w:r w:rsidRPr="008852C0">
        <w:rPr>
          <w:rFonts w:ascii="Browallia New" w:hAnsi="Browallia New" w:cs="Browallia New"/>
          <w:spacing w:val="-2"/>
          <w:sz w:val="28"/>
          <w:szCs w:val="28"/>
          <w:lang w:val="en-US"/>
        </w:rPr>
        <w:t xml:space="preserve"> </w:t>
      </w:r>
      <w:r w:rsidRPr="008852C0">
        <w:rPr>
          <w:rFonts w:ascii="Browallia New" w:hAnsi="Browallia New" w:cs="Browallia New"/>
          <w:spacing w:val="-2"/>
          <w:sz w:val="28"/>
          <w:szCs w:val="28"/>
          <w:cs/>
          <w:lang w:val="en-US"/>
        </w:rPr>
        <w:t>ล้านบาท ตามลำดับ (งบการเงินเฉพาะบริษัท</w:t>
      </w:r>
      <w:r w:rsidRPr="008852C0">
        <w:rPr>
          <w:rFonts w:ascii="Browallia New" w:hAnsi="Browallia New" w:cs="Browallia New"/>
          <w:spacing w:val="-2"/>
          <w:sz w:val="28"/>
          <w:szCs w:val="28"/>
          <w:lang w:val="en-US"/>
        </w:rPr>
        <w:t xml:space="preserve"> </w:t>
      </w:r>
      <w:r w:rsidRPr="008852C0">
        <w:rPr>
          <w:rFonts w:ascii="Browallia New" w:hAnsi="Browallia New" w:cs="Browallia New"/>
          <w:spacing w:val="-2"/>
          <w:sz w:val="28"/>
          <w:szCs w:val="28"/>
          <w:cs/>
          <w:lang w:val="en-US"/>
        </w:rPr>
        <w:t xml:space="preserve">: </w:t>
      </w:r>
      <w:bookmarkStart w:id="2" w:name="_Hlk8317903"/>
      <w:r w:rsidRPr="008852C0">
        <w:rPr>
          <w:rFonts w:ascii="Browallia New" w:hAnsi="Browallia New" w:cs="Browallia New"/>
          <w:spacing w:val="-2"/>
          <w:sz w:val="28"/>
          <w:szCs w:val="28"/>
          <w:cs/>
          <w:lang w:val="en-US"/>
        </w:rPr>
        <w:t xml:space="preserve">จำนวน </w:t>
      </w:r>
      <w:bookmarkEnd w:id="2"/>
      <w:r w:rsidR="00400D93" w:rsidRPr="008852C0">
        <w:rPr>
          <w:rFonts w:ascii="Browallia New" w:hAnsi="Browallia New" w:cs="Browallia New"/>
          <w:spacing w:val="-2"/>
          <w:sz w:val="28"/>
          <w:szCs w:val="28"/>
          <w:lang w:val="en-US"/>
        </w:rPr>
        <w:t>22.45</w:t>
      </w:r>
      <w:r w:rsidR="007D5445" w:rsidRPr="008852C0">
        <w:rPr>
          <w:rFonts w:ascii="Browallia New" w:hAnsi="Browallia New" w:cs="Browallia New"/>
          <w:spacing w:val="-2"/>
          <w:sz w:val="28"/>
          <w:szCs w:val="28"/>
          <w:cs/>
          <w:lang w:val="en-US"/>
        </w:rPr>
        <w:t xml:space="preserve"> </w:t>
      </w:r>
      <w:r w:rsidRPr="008852C0">
        <w:rPr>
          <w:rFonts w:ascii="Browallia New" w:hAnsi="Browallia New" w:cs="Browallia New"/>
          <w:spacing w:val="-2"/>
          <w:sz w:val="28"/>
          <w:szCs w:val="28"/>
          <w:cs/>
          <w:lang w:val="en-US"/>
        </w:rPr>
        <w:t>ล้านบาท และ จำนวน</w:t>
      </w:r>
      <w:r w:rsidR="00266C91" w:rsidRPr="008852C0">
        <w:rPr>
          <w:rFonts w:ascii="Browallia New" w:hAnsi="Browallia New" w:cs="Browallia New"/>
          <w:spacing w:val="-2"/>
          <w:sz w:val="28"/>
          <w:szCs w:val="28"/>
          <w:lang w:val="en-US"/>
        </w:rPr>
        <w:t xml:space="preserve"> 24.37</w:t>
      </w:r>
      <w:r w:rsidRPr="008852C0">
        <w:rPr>
          <w:rFonts w:ascii="Browallia New" w:hAnsi="Browallia New" w:cs="Browallia New"/>
          <w:spacing w:val="-2"/>
          <w:sz w:val="28"/>
          <w:szCs w:val="28"/>
          <w:cs/>
          <w:lang w:val="en-US"/>
        </w:rPr>
        <w:t xml:space="preserve"> ล้านบาท ตามลำดับ)</w:t>
      </w:r>
    </w:p>
    <w:p w14:paraId="76C05C8B" w14:textId="77777777" w:rsidR="00696671" w:rsidRPr="008852C0" w:rsidRDefault="00696671" w:rsidP="00F32A11">
      <w:pPr>
        <w:pStyle w:val="a3"/>
        <w:ind w:left="426"/>
        <w:jc w:val="thaiDistribute"/>
        <w:rPr>
          <w:rFonts w:ascii="Browallia New" w:hAnsi="Browallia New" w:cs="Browallia New"/>
          <w:spacing w:val="-2"/>
          <w:sz w:val="28"/>
          <w:szCs w:val="28"/>
          <w:lang w:val="en-US"/>
        </w:rPr>
      </w:pPr>
    </w:p>
    <w:p w14:paraId="262E52A2" w14:textId="658E8A75" w:rsidR="00696671" w:rsidRPr="008852C0" w:rsidRDefault="00696671" w:rsidP="00F32A11">
      <w:pPr>
        <w:pStyle w:val="a3"/>
        <w:ind w:left="426"/>
        <w:jc w:val="thaiDistribute"/>
        <w:rPr>
          <w:rFonts w:ascii="Browallia New" w:hAnsi="Browallia New" w:cs="Browallia New"/>
          <w:spacing w:val="-2"/>
          <w:sz w:val="28"/>
          <w:szCs w:val="28"/>
          <w:lang w:val="en-US"/>
        </w:rPr>
      </w:pPr>
      <w:r w:rsidRPr="008852C0">
        <w:rPr>
          <w:rFonts w:ascii="Browallia New" w:hAnsi="Browallia New" w:cs="Browallia New"/>
          <w:spacing w:val="-2"/>
          <w:sz w:val="28"/>
          <w:szCs w:val="28"/>
          <w:cs/>
          <w:lang w:val="en-US"/>
        </w:rPr>
        <w:t xml:space="preserve">ณ วันที่ </w:t>
      </w:r>
      <w:r w:rsidR="00266C91" w:rsidRPr="008852C0">
        <w:rPr>
          <w:rFonts w:ascii="Browallia New" w:hAnsi="Browallia New" w:cs="Browallia New"/>
          <w:sz w:val="28"/>
          <w:szCs w:val="28"/>
          <w:lang w:val="en-GB"/>
        </w:rPr>
        <w:t>30</w:t>
      </w:r>
      <w:r w:rsidR="00266C91" w:rsidRPr="008852C0">
        <w:rPr>
          <w:rFonts w:ascii="Browallia New" w:hAnsi="Browallia New" w:cs="Browallia New"/>
          <w:sz w:val="28"/>
          <w:szCs w:val="28"/>
          <w:cs/>
          <w:lang w:val="en-GB"/>
        </w:rPr>
        <w:t xml:space="preserve"> มิถุนายน</w:t>
      </w:r>
      <w:r w:rsidRPr="008852C0">
        <w:rPr>
          <w:rFonts w:ascii="Browallia New" w:hAnsi="Browallia New" w:cs="Browallia New"/>
          <w:spacing w:val="-2"/>
          <w:sz w:val="28"/>
          <w:szCs w:val="28"/>
          <w:cs/>
          <w:lang w:val="en-US"/>
        </w:rPr>
        <w:t xml:space="preserve"> </w:t>
      </w:r>
      <w:r w:rsidRPr="008852C0">
        <w:rPr>
          <w:rFonts w:ascii="Browallia New" w:hAnsi="Browallia New" w:cs="Browallia New"/>
          <w:spacing w:val="-2"/>
          <w:sz w:val="28"/>
          <w:szCs w:val="28"/>
          <w:lang w:val="en-US"/>
        </w:rPr>
        <w:t xml:space="preserve">2567 </w:t>
      </w:r>
      <w:r w:rsidRPr="008852C0">
        <w:rPr>
          <w:rFonts w:ascii="Browallia New" w:hAnsi="Browallia New" w:cs="Browallia New"/>
          <w:spacing w:val="-2"/>
          <w:sz w:val="28"/>
          <w:szCs w:val="28"/>
          <w:cs/>
          <w:lang w:val="en-US"/>
        </w:rPr>
        <w:t xml:space="preserve">บริษัทย่อยมีลูกหนี้ที่อยู่ระหว่างดำเนินคดี </w:t>
      </w:r>
      <w:r w:rsidR="006C5434" w:rsidRPr="008852C0">
        <w:rPr>
          <w:rFonts w:ascii="Browallia New" w:hAnsi="Browallia New" w:cs="Browallia New"/>
          <w:spacing w:val="-2"/>
          <w:sz w:val="28"/>
          <w:szCs w:val="28"/>
          <w:lang w:val="en-US"/>
        </w:rPr>
        <w:t>101.56</w:t>
      </w:r>
      <w:r w:rsidRPr="008852C0">
        <w:rPr>
          <w:rFonts w:ascii="Browallia New" w:hAnsi="Browallia New" w:cs="Browallia New"/>
          <w:spacing w:val="-2"/>
          <w:sz w:val="28"/>
          <w:szCs w:val="28"/>
          <w:lang w:val="en-US"/>
        </w:rPr>
        <w:t xml:space="preserve"> </w:t>
      </w:r>
      <w:r w:rsidRPr="008852C0">
        <w:rPr>
          <w:rFonts w:ascii="Browallia New" w:hAnsi="Browallia New" w:cs="Browallia New"/>
          <w:spacing w:val="-2"/>
          <w:sz w:val="28"/>
          <w:szCs w:val="28"/>
          <w:cs/>
          <w:lang w:val="en-US"/>
        </w:rPr>
        <w:t>ล้าน</w:t>
      </w:r>
      <w:r w:rsidR="00266C91" w:rsidRPr="008852C0">
        <w:rPr>
          <w:rFonts w:ascii="Browallia New" w:hAnsi="Browallia New" w:cs="Browallia New"/>
          <w:spacing w:val="-2"/>
          <w:sz w:val="28"/>
          <w:szCs w:val="28"/>
          <w:cs/>
          <w:lang w:val="en-US"/>
        </w:rPr>
        <w:t>บาท</w:t>
      </w:r>
      <w:r w:rsidRPr="008852C0">
        <w:rPr>
          <w:rFonts w:ascii="Browallia New" w:hAnsi="Browallia New" w:cs="Browallia New"/>
          <w:spacing w:val="-2"/>
          <w:sz w:val="28"/>
          <w:szCs w:val="28"/>
          <w:cs/>
          <w:lang w:val="en-US"/>
        </w:rPr>
        <w:t xml:space="preserve"> ซึ่งบริษัทได้บันทึกค่าเผื่อ</w:t>
      </w:r>
      <w:r w:rsidR="00266C91" w:rsidRPr="008852C0">
        <w:rPr>
          <w:rFonts w:ascii="Browallia New" w:hAnsi="Browallia New" w:cs="Browallia New"/>
          <w:spacing w:val="-2"/>
          <w:sz w:val="28"/>
          <w:szCs w:val="28"/>
          <w:cs/>
          <w:lang w:val="en-US"/>
        </w:rPr>
        <w:br/>
      </w:r>
      <w:r w:rsidRPr="008852C0">
        <w:rPr>
          <w:rFonts w:ascii="Browallia New" w:hAnsi="Browallia New" w:cs="Browallia New"/>
          <w:spacing w:val="-2"/>
          <w:sz w:val="28"/>
          <w:szCs w:val="28"/>
          <w:cs/>
          <w:lang w:val="en-US"/>
        </w:rPr>
        <w:t>ผลขาดทุนด้านเครดิตที่คาดว่าจะเกิดขึ้นแล้วทั้งจำนวน (</w:t>
      </w:r>
      <w:r w:rsidRPr="008852C0">
        <w:rPr>
          <w:rFonts w:ascii="Browallia New" w:hAnsi="Browallia New" w:cs="Browallia New"/>
          <w:spacing w:val="-2"/>
          <w:sz w:val="28"/>
          <w:szCs w:val="28"/>
          <w:lang w:val="en-US"/>
        </w:rPr>
        <w:t xml:space="preserve">31 </w:t>
      </w:r>
      <w:r w:rsidRPr="008852C0">
        <w:rPr>
          <w:rFonts w:ascii="Browallia New" w:hAnsi="Browallia New" w:cs="Browallia New"/>
          <w:spacing w:val="-2"/>
          <w:sz w:val="28"/>
          <w:szCs w:val="28"/>
          <w:cs/>
          <w:lang w:val="en-US"/>
        </w:rPr>
        <w:t xml:space="preserve">ธันวาคม </w:t>
      </w:r>
      <w:r w:rsidRPr="008852C0">
        <w:rPr>
          <w:rFonts w:ascii="Browallia New" w:hAnsi="Browallia New" w:cs="Browallia New"/>
          <w:spacing w:val="-2"/>
          <w:sz w:val="28"/>
          <w:szCs w:val="28"/>
          <w:lang w:val="en-US"/>
        </w:rPr>
        <w:t xml:space="preserve">2566 : 79.79 </w:t>
      </w:r>
      <w:r w:rsidRPr="008852C0">
        <w:rPr>
          <w:rFonts w:ascii="Browallia New" w:hAnsi="Browallia New" w:cs="Browallia New"/>
          <w:spacing w:val="-2"/>
          <w:sz w:val="28"/>
          <w:szCs w:val="28"/>
          <w:cs/>
          <w:lang w:val="en-US"/>
        </w:rPr>
        <w:t>ล้านบาท</w:t>
      </w:r>
      <w:r w:rsidRPr="008852C0">
        <w:rPr>
          <w:rFonts w:ascii="Browallia New" w:hAnsi="Browallia New" w:cs="Browallia New"/>
          <w:spacing w:val="-2"/>
          <w:sz w:val="28"/>
          <w:szCs w:val="28"/>
          <w:lang w:val="en-US"/>
        </w:rPr>
        <w:t>)</w:t>
      </w:r>
    </w:p>
    <w:p w14:paraId="37C2943E" w14:textId="77777777" w:rsidR="00E17862" w:rsidRPr="008852C0" w:rsidRDefault="00E1786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6951046A" w14:textId="77777777" w:rsidR="00F32A11" w:rsidRPr="008852C0" w:rsidRDefault="00F32A11" w:rsidP="00F32A11">
      <w:pPr>
        <w:pStyle w:val="a3"/>
        <w:tabs>
          <w:tab w:val="clear" w:pos="1080"/>
        </w:tabs>
        <w:ind w:left="426"/>
        <w:jc w:val="thaiDistribute"/>
        <w:rPr>
          <w:rFonts w:ascii="Browallia New" w:hAnsi="Browallia New" w:cs="Browallia New"/>
          <w:sz w:val="26"/>
          <w:szCs w:val="26"/>
          <w:cs/>
        </w:rPr>
      </w:pPr>
    </w:p>
    <w:p w14:paraId="6BA947B0" w14:textId="77777777" w:rsidR="00313FCE" w:rsidRPr="008852C0"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46B020" w14:textId="77777777" w:rsidR="00194DD2" w:rsidRPr="008852C0"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A090F59" w14:textId="77777777" w:rsidR="00194DD2" w:rsidRPr="008852C0"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7799115" w14:textId="77777777" w:rsidR="00194DD2" w:rsidRPr="008852C0"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B2901B5" w14:textId="77777777" w:rsidR="00194DD2" w:rsidRPr="008852C0"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A239E" w14:textId="77777777" w:rsidR="00194DD2" w:rsidRPr="008852C0"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8A3ABA" w14:textId="77777777" w:rsidR="00194DD2" w:rsidRPr="008852C0"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BE26AE0" w14:textId="77777777" w:rsidR="00194DD2" w:rsidRPr="008852C0"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52246DD" w14:textId="77777777" w:rsidR="00FD1286" w:rsidRPr="008852C0"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144DC18" w14:textId="77777777" w:rsidR="00FD1286" w:rsidRPr="008852C0"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93F943D" w14:textId="77777777" w:rsidR="00FD1286" w:rsidRPr="008852C0"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FE8657A" w14:textId="77777777" w:rsidR="00FD1286" w:rsidRPr="008852C0"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E42D53F" w14:textId="77777777" w:rsidR="002C4075" w:rsidRPr="008852C0" w:rsidRDefault="002C4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8852C0">
        <w:rPr>
          <w:rFonts w:ascii="Browallia New" w:hAnsi="Browallia New" w:cs="Browallia New"/>
          <w:b/>
          <w:bCs/>
          <w:sz w:val="28"/>
          <w:szCs w:val="28"/>
          <w:cs/>
          <w:lang w:val="en-GB"/>
        </w:rPr>
        <w:br w:type="page"/>
      </w:r>
    </w:p>
    <w:p w14:paraId="52716CF8" w14:textId="7F2B615B" w:rsidR="00175679" w:rsidRPr="008852C0" w:rsidRDefault="00175679"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lastRenderedPageBreak/>
        <w:t>ลูกหนี้การค้าและลูกหนี้อื่น</w:t>
      </w:r>
      <w:r w:rsidR="00B804A7" w:rsidRPr="008852C0">
        <w:rPr>
          <w:rFonts w:ascii="Browallia New" w:hAnsi="Browallia New" w:cs="Browallia New"/>
          <w:b/>
          <w:bCs/>
          <w:sz w:val="28"/>
          <w:szCs w:val="28"/>
          <w:lang w:val="en-GB"/>
        </w:rPr>
        <w:t xml:space="preserve"> - </w:t>
      </w:r>
      <w:r w:rsidR="001C0240" w:rsidRPr="008852C0">
        <w:rPr>
          <w:rFonts w:ascii="Browallia New" w:hAnsi="Browallia New" w:cs="Browallia New"/>
          <w:b/>
          <w:bCs/>
          <w:sz w:val="28"/>
          <w:szCs w:val="28"/>
          <w:cs/>
          <w:lang w:val="en-GB"/>
        </w:rPr>
        <w:t>ลูกค้าทั่วไป</w:t>
      </w:r>
    </w:p>
    <w:p w14:paraId="5CEAB5D1" w14:textId="77777777" w:rsidR="00340C41" w:rsidRPr="008852C0"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69" w:type="dxa"/>
        <w:tblInd w:w="336" w:type="dxa"/>
        <w:tblLayout w:type="fixed"/>
        <w:tblLook w:val="0000" w:firstRow="0" w:lastRow="0" w:firstColumn="0" w:lastColumn="0" w:noHBand="0" w:noVBand="0"/>
      </w:tblPr>
      <w:tblGrid>
        <w:gridCol w:w="3633"/>
        <w:gridCol w:w="1204"/>
        <w:gridCol w:w="236"/>
        <w:gridCol w:w="1150"/>
        <w:gridCol w:w="236"/>
        <w:gridCol w:w="1170"/>
        <w:gridCol w:w="236"/>
        <w:gridCol w:w="1204"/>
      </w:tblGrid>
      <w:tr w:rsidR="00231321" w:rsidRPr="008852C0" w14:paraId="74E70DA9" w14:textId="77777777" w:rsidTr="00350D81">
        <w:trPr>
          <w:tblHeader/>
        </w:trPr>
        <w:tc>
          <w:tcPr>
            <w:tcW w:w="3633" w:type="dxa"/>
          </w:tcPr>
          <w:p w14:paraId="6A87AB83" w14:textId="77777777" w:rsidR="00231321" w:rsidRPr="008852C0"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8852C0"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8852C0"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8852C0"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8852C0"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8852C0" w:rsidRDefault="00231321" w:rsidP="009837DD">
            <w:pPr>
              <w:spacing w:line="240" w:lineRule="auto"/>
              <w:ind w:right="-10"/>
              <w:jc w:val="right"/>
              <w:rPr>
                <w:rFonts w:ascii="Browallia New" w:hAnsi="Browallia New" w:cs="Browallia New"/>
                <w:sz w:val="28"/>
                <w:szCs w:val="28"/>
              </w:rPr>
            </w:pPr>
            <w:r w:rsidRPr="008852C0">
              <w:rPr>
                <w:rFonts w:ascii="Browallia New" w:hAnsi="Browallia New" w:cs="Browallia New"/>
                <w:sz w:val="27"/>
                <w:szCs w:val="27"/>
                <w:cs/>
              </w:rPr>
              <w:t xml:space="preserve">(หน่วย </w:t>
            </w:r>
            <w:r w:rsidRPr="008852C0">
              <w:rPr>
                <w:rFonts w:ascii="Browallia New" w:hAnsi="Browallia New" w:cs="Browallia New"/>
                <w:sz w:val="27"/>
                <w:szCs w:val="27"/>
                <w:lang w:val="en-GB"/>
              </w:rPr>
              <w:t xml:space="preserve">: </w:t>
            </w:r>
            <w:r w:rsidRPr="008852C0">
              <w:rPr>
                <w:rFonts w:ascii="Browallia New" w:hAnsi="Browallia New" w:cs="Browallia New"/>
                <w:sz w:val="27"/>
                <w:szCs w:val="27"/>
                <w:cs/>
              </w:rPr>
              <w:t>พันบาท)</w:t>
            </w:r>
          </w:p>
        </w:tc>
      </w:tr>
      <w:tr w:rsidR="007D351A" w:rsidRPr="008852C0" w14:paraId="3A38E75B" w14:textId="77777777" w:rsidTr="00350D81">
        <w:trPr>
          <w:tblHeader/>
        </w:trPr>
        <w:tc>
          <w:tcPr>
            <w:tcW w:w="3633" w:type="dxa"/>
          </w:tcPr>
          <w:p w14:paraId="64455328" w14:textId="77777777" w:rsidR="007D351A" w:rsidRPr="008852C0"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279D91B6" w:rsidR="007D351A" w:rsidRPr="008852C0" w:rsidRDefault="001C0240" w:rsidP="003A1799">
            <w:pPr>
              <w:spacing w:line="240" w:lineRule="auto"/>
              <w:ind w:right="-10"/>
              <w:jc w:val="center"/>
              <w:rPr>
                <w:rFonts w:ascii="Browallia New" w:eastAsia="SimSun" w:hAnsi="Browallia New" w:cs="Browallia New"/>
                <w:sz w:val="28"/>
                <w:szCs w:val="28"/>
                <w:lang w:val="en-GB"/>
              </w:rPr>
            </w:pPr>
            <w:r w:rsidRPr="008852C0">
              <w:rPr>
                <w:rFonts w:ascii="Browallia New" w:hAnsi="Browallia New" w:cs="Browallia New"/>
                <w:sz w:val="27"/>
                <w:szCs w:val="27"/>
                <w:cs/>
              </w:rPr>
              <w:t>ข้อมูลทาง</w:t>
            </w:r>
            <w:r w:rsidR="007D351A" w:rsidRPr="008852C0">
              <w:rPr>
                <w:rFonts w:ascii="Browallia New" w:hAnsi="Browallia New" w:cs="Browallia New"/>
                <w:sz w:val="27"/>
                <w:szCs w:val="27"/>
                <w:cs/>
              </w:rPr>
              <w:t>การเงินรวม</w:t>
            </w:r>
          </w:p>
        </w:tc>
        <w:tc>
          <w:tcPr>
            <w:tcW w:w="236" w:type="dxa"/>
          </w:tcPr>
          <w:p w14:paraId="28088A69" w14:textId="77777777" w:rsidR="007D351A" w:rsidRPr="008852C0"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16B8DE89" w:rsidR="007D351A" w:rsidRPr="008852C0" w:rsidRDefault="001C0240" w:rsidP="003A1799">
            <w:pPr>
              <w:spacing w:line="240" w:lineRule="auto"/>
              <w:ind w:right="-10"/>
              <w:jc w:val="center"/>
              <w:rPr>
                <w:rFonts w:ascii="Browallia New" w:eastAsia="SimSun" w:hAnsi="Browallia New" w:cs="Browallia New"/>
                <w:sz w:val="28"/>
                <w:szCs w:val="28"/>
                <w:lang w:val="en-GB"/>
              </w:rPr>
            </w:pPr>
            <w:r w:rsidRPr="008852C0">
              <w:rPr>
                <w:rFonts w:ascii="Browallia New" w:hAnsi="Browallia New" w:cs="Browallia New"/>
                <w:sz w:val="27"/>
                <w:szCs w:val="27"/>
                <w:cs/>
              </w:rPr>
              <w:t>ข้อมูลทาง</w:t>
            </w:r>
            <w:r w:rsidR="007D351A" w:rsidRPr="008852C0">
              <w:rPr>
                <w:rFonts w:ascii="Browallia New" w:hAnsi="Browallia New" w:cs="Browallia New"/>
                <w:sz w:val="27"/>
                <w:szCs w:val="27"/>
                <w:cs/>
              </w:rPr>
              <w:t>การเงินเฉพาะบริษัท</w:t>
            </w:r>
          </w:p>
        </w:tc>
      </w:tr>
      <w:tr w:rsidR="00194DD2" w:rsidRPr="008852C0" w14:paraId="6BF138F6" w14:textId="77777777" w:rsidTr="00350D81">
        <w:trPr>
          <w:tblHeader/>
        </w:trPr>
        <w:tc>
          <w:tcPr>
            <w:tcW w:w="3633" w:type="dxa"/>
          </w:tcPr>
          <w:p w14:paraId="332CD3DD" w14:textId="77777777" w:rsidR="00194DD2" w:rsidRPr="008852C0" w:rsidRDefault="00194DD2" w:rsidP="00194DD2">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19D0B20B" w:rsidR="00194DD2" w:rsidRPr="008852C0" w:rsidRDefault="00266C91" w:rsidP="00194DD2">
            <w:pPr>
              <w:spacing w:line="240" w:lineRule="auto"/>
              <w:ind w:right="-10"/>
              <w:jc w:val="center"/>
              <w:rPr>
                <w:rFonts w:ascii="Browallia New" w:hAnsi="Browallia New" w:cs="Browallia New"/>
                <w:sz w:val="28"/>
                <w:szCs w:val="28"/>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194DD2" w:rsidRPr="008852C0">
              <w:rPr>
                <w:rFonts w:ascii="Browallia New" w:hAnsi="Browallia New" w:cs="Browallia New"/>
                <w:sz w:val="28"/>
                <w:szCs w:val="28"/>
              </w:rPr>
              <w:t>2567</w:t>
            </w:r>
          </w:p>
        </w:tc>
        <w:tc>
          <w:tcPr>
            <w:tcW w:w="236" w:type="dxa"/>
            <w:tcBorders>
              <w:top w:val="single" w:sz="4" w:space="0" w:color="auto"/>
            </w:tcBorders>
            <w:vAlign w:val="bottom"/>
          </w:tcPr>
          <w:p w14:paraId="0095FFEA" w14:textId="77777777" w:rsidR="00194DD2" w:rsidRPr="008852C0" w:rsidRDefault="00194DD2" w:rsidP="00194DD2">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621B4CAC" w:rsidR="00194DD2" w:rsidRPr="008852C0" w:rsidRDefault="00194DD2" w:rsidP="00194DD2">
            <w:pPr>
              <w:spacing w:line="240" w:lineRule="auto"/>
              <w:ind w:right="-10"/>
              <w:jc w:val="center"/>
              <w:rPr>
                <w:rFonts w:ascii="Browallia New" w:eastAsia="SimSun" w:hAnsi="Browallia New" w:cs="Browallia New"/>
                <w:sz w:val="28"/>
                <w:szCs w:val="28"/>
                <w:lang w:val="en-GB"/>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c>
          <w:tcPr>
            <w:tcW w:w="236" w:type="dxa"/>
          </w:tcPr>
          <w:p w14:paraId="04AE47D7" w14:textId="77777777" w:rsidR="00194DD2" w:rsidRPr="008852C0" w:rsidRDefault="00194DD2" w:rsidP="00194DD2">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D06A96F" w14:textId="3AFE7186" w:rsidR="00194DD2" w:rsidRPr="008852C0" w:rsidRDefault="00266C91" w:rsidP="00194DD2">
            <w:pPr>
              <w:spacing w:line="240" w:lineRule="auto"/>
              <w:ind w:right="-10"/>
              <w:jc w:val="center"/>
              <w:rPr>
                <w:rFonts w:ascii="Browallia New" w:hAnsi="Browallia New" w:cs="Browallia New"/>
                <w:sz w:val="28"/>
                <w:szCs w:val="28"/>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194DD2" w:rsidRPr="008852C0">
              <w:rPr>
                <w:rFonts w:ascii="Browallia New" w:hAnsi="Browallia New" w:cs="Browallia New"/>
                <w:sz w:val="28"/>
                <w:szCs w:val="28"/>
              </w:rPr>
              <w:t>2567</w:t>
            </w:r>
          </w:p>
        </w:tc>
        <w:tc>
          <w:tcPr>
            <w:tcW w:w="236" w:type="dxa"/>
            <w:tcBorders>
              <w:top w:val="single" w:sz="4" w:space="0" w:color="auto"/>
            </w:tcBorders>
            <w:vAlign w:val="bottom"/>
          </w:tcPr>
          <w:p w14:paraId="739ECA7F" w14:textId="77777777" w:rsidR="00194DD2" w:rsidRPr="008852C0" w:rsidRDefault="00194DD2" w:rsidP="00194DD2">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0DE1CB53" w:rsidR="00194DD2" w:rsidRPr="008852C0" w:rsidRDefault="00194DD2" w:rsidP="00194DD2">
            <w:pPr>
              <w:spacing w:line="240" w:lineRule="auto"/>
              <w:ind w:right="-10"/>
              <w:jc w:val="center"/>
              <w:rPr>
                <w:rFonts w:ascii="Browallia New" w:eastAsia="SimSun" w:hAnsi="Browallia New" w:cs="Browallia New"/>
                <w:sz w:val="28"/>
                <w:szCs w:val="28"/>
                <w:lang w:val="en-GB"/>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r>
      <w:tr w:rsidR="007D351A" w:rsidRPr="008852C0" w14:paraId="06956D5A" w14:textId="77777777" w:rsidTr="00350D81">
        <w:trPr>
          <w:trHeight w:hRule="exact" w:val="307"/>
        </w:trPr>
        <w:tc>
          <w:tcPr>
            <w:tcW w:w="3633" w:type="dxa"/>
          </w:tcPr>
          <w:p w14:paraId="5F03FB49" w14:textId="77777777" w:rsidR="007D351A" w:rsidRPr="008852C0"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8852C0"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8852C0"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8852C0"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8852C0"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8852C0"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8852C0"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8852C0"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170A6B" w:rsidRPr="008852C0" w14:paraId="2CC9D253" w14:textId="77777777" w:rsidTr="00350D81">
        <w:trPr>
          <w:trHeight w:val="346"/>
        </w:trPr>
        <w:tc>
          <w:tcPr>
            <w:tcW w:w="3633" w:type="dxa"/>
          </w:tcPr>
          <w:p w14:paraId="2D90D191" w14:textId="44CF521B" w:rsidR="00170A6B" w:rsidRPr="008852C0" w:rsidRDefault="00170A6B" w:rsidP="00170A6B">
            <w:pPr>
              <w:pStyle w:val="a"/>
              <w:tabs>
                <w:tab w:val="clear" w:pos="1080"/>
                <w:tab w:val="left" w:pos="540"/>
              </w:tabs>
              <w:rPr>
                <w:rFonts w:ascii="Browallia New" w:hAnsi="Browallia New" w:cs="Browallia New"/>
                <w:sz w:val="28"/>
                <w:szCs w:val="28"/>
                <w:cs/>
                <w:lang w:val="en-US"/>
              </w:rPr>
            </w:pPr>
            <w:r w:rsidRPr="008852C0">
              <w:rPr>
                <w:rFonts w:ascii="Browallia New" w:hAnsi="Browallia New" w:cs="Browallia New"/>
                <w:sz w:val="28"/>
                <w:szCs w:val="28"/>
                <w:cs/>
                <w:lang w:val="en-GB"/>
              </w:rPr>
              <w:t xml:space="preserve">ลูกหนี้การค้า </w:t>
            </w:r>
            <w:r w:rsidRPr="008852C0">
              <w:rPr>
                <w:rFonts w:ascii="Browallia New" w:hAnsi="Browallia New" w:cs="Browallia New"/>
                <w:sz w:val="28"/>
                <w:szCs w:val="28"/>
                <w:lang w:val="en-US"/>
              </w:rPr>
              <w:t xml:space="preserve">- </w:t>
            </w:r>
            <w:r w:rsidRPr="008852C0">
              <w:rPr>
                <w:rFonts w:ascii="Browallia New" w:hAnsi="Browallia New" w:cs="Browallia New"/>
                <w:sz w:val="28"/>
                <w:szCs w:val="28"/>
                <w:cs/>
                <w:lang w:val="en-US"/>
              </w:rPr>
              <w:t>ลูกค้าทั่วไป</w:t>
            </w:r>
          </w:p>
        </w:tc>
        <w:tc>
          <w:tcPr>
            <w:tcW w:w="1204" w:type="dxa"/>
            <w:shd w:val="clear" w:color="auto" w:fill="auto"/>
          </w:tcPr>
          <w:p w14:paraId="27C4602C" w14:textId="477AE2A3" w:rsidR="00170A6B" w:rsidRPr="008852C0" w:rsidRDefault="00070502"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22,274</w:t>
            </w:r>
          </w:p>
        </w:tc>
        <w:tc>
          <w:tcPr>
            <w:tcW w:w="236" w:type="dxa"/>
            <w:vAlign w:val="bottom"/>
          </w:tcPr>
          <w:p w14:paraId="33AA502D" w14:textId="77084823"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56FA8ECB"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bidi="th-TH"/>
              </w:rPr>
              <w:t>30,90</w:t>
            </w:r>
            <w:r w:rsidR="008852C0" w:rsidRPr="008852C0">
              <w:rPr>
                <w:rFonts w:ascii="Browallia New" w:hAnsi="Browallia New" w:cs="Browallia New"/>
                <w:sz w:val="28"/>
                <w:szCs w:val="28"/>
                <w:lang w:val="en-US" w:bidi="th-TH"/>
              </w:rPr>
              <w:t>1</w:t>
            </w:r>
          </w:p>
        </w:tc>
        <w:tc>
          <w:tcPr>
            <w:tcW w:w="236" w:type="dxa"/>
            <w:vAlign w:val="bottom"/>
          </w:tcPr>
          <w:p w14:paraId="565778F2"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73BB8733" w:rsidR="00170A6B" w:rsidRPr="008852C0" w:rsidRDefault="00A81538"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787</w:t>
            </w:r>
          </w:p>
        </w:tc>
        <w:tc>
          <w:tcPr>
            <w:tcW w:w="236" w:type="dxa"/>
            <w:vAlign w:val="bottom"/>
          </w:tcPr>
          <w:p w14:paraId="2F5A7ED8"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18D669F8" w:rsidR="00170A6B" w:rsidRPr="008852C0" w:rsidRDefault="008852C0"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bidi="th-TH"/>
              </w:rPr>
              <w:t>1</w:t>
            </w:r>
            <w:r w:rsidR="00170A6B" w:rsidRPr="008852C0">
              <w:rPr>
                <w:rFonts w:ascii="Browallia New" w:hAnsi="Browallia New" w:cs="Browallia New"/>
                <w:sz w:val="28"/>
                <w:szCs w:val="28"/>
                <w:lang w:val="en-US" w:bidi="th-TH"/>
              </w:rPr>
              <w:t>,677</w:t>
            </w:r>
          </w:p>
        </w:tc>
      </w:tr>
      <w:tr w:rsidR="00170A6B" w:rsidRPr="008852C0" w14:paraId="24E2C251" w14:textId="77777777">
        <w:trPr>
          <w:trHeight w:val="186"/>
        </w:trPr>
        <w:tc>
          <w:tcPr>
            <w:tcW w:w="3633" w:type="dxa"/>
          </w:tcPr>
          <w:p w14:paraId="17820D7E" w14:textId="77777777" w:rsidR="00350D81"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8852C0">
              <w:rPr>
                <w:rFonts w:ascii="Browallia New" w:hAnsi="Browallia New" w:cs="Browallia New"/>
                <w:sz w:val="28"/>
                <w:szCs w:val="28"/>
                <w:u w:val="single"/>
                <w:cs/>
              </w:rPr>
              <w:t>หัก</w:t>
            </w:r>
            <w:r w:rsidRPr="008852C0">
              <w:rPr>
                <w:rFonts w:ascii="Browallia New" w:hAnsi="Browallia New" w:cs="Browallia New"/>
                <w:sz w:val="28"/>
                <w:szCs w:val="28"/>
                <w:cs/>
              </w:rPr>
              <w:t xml:space="preserve"> ค่าเผื่อผลขาดทุนด้านเครดิต</w:t>
            </w:r>
          </w:p>
          <w:p w14:paraId="55968E4C" w14:textId="46E5737C" w:rsidR="00170A6B" w:rsidRPr="008852C0" w:rsidRDefault="00350D81"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8852C0">
              <w:rPr>
                <w:rFonts w:ascii="Browallia New" w:hAnsi="Browallia New" w:cs="Browallia New"/>
                <w:sz w:val="28"/>
                <w:szCs w:val="28"/>
              </w:rPr>
              <w:t xml:space="preserve">         </w:t>
            </w:r>
            <w:r w:rsidR="00170A6B" w:rsidRPr="008852C0">
              <w:rPr>
                <w:rFonts w:ascii="Browallia New" w:hAnsi="Browallia New" w:cs="Browallia New"/>
                <w:sz w:val="28"/>
                <w:szCs w:val="28"/>
                <w:cs/>
              </w:rPr>
              <w:t>ที่คาดว่าจะเกิดขึ้น</w:t>
            </w:r>
          </w:p>
        </w:tc>
        <w:tc>
          <w:tcPr>
            <w:tcW w:w="1204" w:type="dxa"/>
            <w:tcBorders>
              <w:bottom w:val="single" w:sz="4" w:space="0" w:color="auto"/>
            </w:tcBorders>
            <w:shd w:val="clear" w:color="auto" w:fill="auto"/>
          </w:tcPr>
          <w:p w14:paraId="58B5153C" w14:textId="77777777" w:rsidR="00070502" w:rsidRPr="008852C0" w:rsidRDefault="00070502" w:rsidP="00070502">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35FC830D" w:rsidR="00170A6B" w:rsidRPr="008852C0" w:rsidRDefault="00070502"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(2,990)</w:t>
            </w:r>
          </w:p>
        </w:tc>
        <w:tc>
          <w:tcPr>
            <w:tcW w:w="236" w:type="dxa"/>
            <w:vAlign w:val="bottom"/>
          </w:tcPr>
          <w:p w14:paraId="57EBD59D"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tcPr>
          <w:p w14:paraId="6544F0CA" w14:textId="77777777"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20D65691"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(2,990)</w:t>
            </w:r>
          </w:p>
        </w:tc>
        <w:tc>
          <w:tcPr>
            <w:tcW w:w="236" w:type="dxa"/>
            <w:vAlign w:val="bottom"/>
          </w:tcPr>
          <w:p w14:paraId="6CCE6305"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2A256F1B" w:rsidR="00170A6B" w:rsidRPr="008852C0" w:rsidRDefault="00A81538"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cs/>
              </w:rPr>
              <w:t>-</w:t>
            </w:r>
          </w:p>
        </w:tc>
        <w:tc>
          <w:tcPr>
            <w:tcW w:w="236" w:type="dxa"/>
            <w:vAlign w:val="bottom"/>
          </w:tcPr>
          <w:p w14:paraId="2092D077"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74AC1AB2"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cs/>
              </w:rPr>
              <w:t>-</w:t>
            </w:r>
          </w:p>
        </w:tc>
      </w:tr>
      <w:tr w:rsidR="00170A6B" w:rsidRPr="008852C0" w14:paraId="00155B7E" w14:textId="77777777" w:rsidTr="00350D81">
        <w:tc>
          <w:tcPr>
            <w:tcW w:w="3633" w:type="dxa"/>
          </w:tcPr>
          <w:p w14:paraId="2A4553FA"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852C0">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1D9B1333" w:rsidR="00170A6B" w:rsidRPr="008852C0" w:rsidRDefault="004138F7" w:rsidP="00170A6B">
            <w:pPr>
              <w:pStyle w:val="acctfourfigures"/>
              <w:tabs>
                <w:tab w:val="clear" w:pos="765"/>
              </w:tabs>
              <w:spacing w:line="240" w:lineRule="auto"/>
              <w:ind w:left="-117"/>
              <w:jc w:val="right"/>
              <w:rPr>
                <w:rFonts w:ascii="Browallia New" w:hAnsi="Browallia New" w:cs="Browallia New"/>
                <w:sz w:val="28"/>
                <w:szCs w:val="28"/>
                <w:cs/>
                <w:lang w:val="en-US" w:bidi="th-TH"/>
              </w:rPr>
            </w:pPr>
            <w:r w:rsidRPr="008852C0">
              <w:rPr>
                <w:rFonts w:ascii="Browallia New" w:hAnsi="Browallia New" w:cs="Browallia New"/>
                <w:sz w:val="28"/>
                <w:szCs w:val="28"/>
                <w:lang w:val="en-US" w:bidi="th-TH"/>
              </w:rPr>
              <w:t>19,28</w:t>
            </w:r>
            <w:r w:rsidR="0006440D" w:rsidRPr="008852C0">
              <w:rPr>
                <w:rFonts w:ascii="Browallia New" w:hAnsi="Browallia New" w:cs="Browallia New"/>
                <w:sz w:val="28"/>
                <w:szCs w:val="28"/>
                <w:lang w:val="en-US" w:bidi="th-TH"/>
              </w:rPr>
              <w:t>4</w:t>
            </w:r>
          </w:p>
        </w:tc>
        <w:tc>
          <w:tcPr>
            <w:tcW w:w="236" w:type="dxa"/>
            <w:vAlign w:val="bottom"/>
          </w:tcPr>
          <w:p w14:paraId="3B9B92C3"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59C3C2B4"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rPr>
              <w:t>27,91</w:t>
            </w:r>
            <w:r w:rsidR="008852C0" w:rsidRPr="008852C0">
              <w:rPr>
                <w:rFonts w:ascii="Browallia New" w:hAnsi="Browallia New" w:cs="Browallia New"/>
                <w:sz w:val="28"/>
                <w:szCs w:val="28"/>
                <w:lang w:val="en-US" w:bidi="th-TH"/>
              </w:rPr>
              <w:t>1</w:t>
            </w:r>
          </w:p>
        </w:tc>
        <w:tc>
          <w:tcPr>
            <w:tcW w:w="236" w:type="dxa"/>
            <w:vAlign w:val="bottom"/>
          </w:tcPr>
          <w:p w14:paraId="4E9ACA6A"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72B188DF" w:rsidR="00170A6B" w:rsidRPr="008852C0" w:rsidRDefault="00550F5D"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787</w:t>
            </w:r>
          </w:p>
        </w:tc>
        <w:tc>
          <w:tcPr>
            <w:tcW w:w="236" w:type="dxa"/>
            <w:vAlign w:val="bottom"/>
          </w:tcPr>
          <w:p w14:paraId="70A96522"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09890312"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rPr>
              <w:t>1,677</w:t>
            </w:r>
          </w:p>
        </w:tc>
      </w:tr>
      <w:tr w:rsidR="00170A6B" w:rsidRPr="008852C0" w14:paraId="2C3F05CB" w14:textId="77777777" w:rsidTr="00350D81">
        <w:trPr>
          <w:trHeight w:val="68"/>
        </w:trPr>
        <w:tc>
          <w:tcPr>
            <w:tcW w:w="3633" w:type="dxa"/>
          </w:tcPr>
          <w:p w14:paraId="190933F4"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tcPr>
          <w:p w14:paraId="111AD2FD"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D1CE1FE"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vAlign w:val="bottom"/>
          </w:tcPr>
          <w:p w14:paraId="68169BF2"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669887A"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9A589EF"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3EA978F4"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4" w:type="dxa"/>
            <w:vAlign w:val="bottom"/>
          </w:tcPr>
          <w:p w14:paraId="06920E66"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170A6B" w:rsidRPr="008852C0" w14:paraId="7E6C2904" w14:textId="77777777" w:rsidTr="00350D81">
        <w:tc>
          <w:tcPr>
            <w:tcW w:w="3633" w:type="dxa"/>
          </w:tcPr>
          <w:p w14:paraId="45A205DF" w14:textId="52E07180"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 xml:space="preserve">ลูกหนี้อื่น </w:t>
            </w:r>
            <w:r w:rsidRPr="008852C0">
              <w:rPr>
                <w:rFonts w:ascii="Browallia New" w:hAnsi="Browallia New" w:cs="Browallia New"/>
                <w:sz w:val="28"/>
                <w:szCs w:val="28"/>
              </w:rPr>
              <w:t>-</w:t>
            </w:r>
            <w:r w:rsidRPr="008852C0">
              <w:rPr>
                <w:rFonts w:ascii="Browallia New" w:hAnsi="Browallia New" w:cs="Browallia New"/>
                <w:sz w:val="28"/>
                <w:szCs w:val="28"/>
                <w:cs/>
              </w:rPr>
              <w:t xml:space="preserve"> ลูกค้าทั่วไป</w:t>
            </w:r>
          </w:p>
        </w:tc>
        <w:tc>
          <w:tcPr>
            <w:tcW w:w="1204" w:type="dxa"/>
          </w:tcPr>
          <w:p w14:paraId="73C8055D" w14:textId="7BECE368"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4132A73E" w14:textId="076F2AEC"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highlight w:val="cyan"/>
                <w:lang w:val="en-US"/>
              </w:rPr>
            </w:pPr>
          </w:p>
        </w:tc>
        <w:tc>
          <w:tcPr>
            <w:tcW w:w="236" w:type="dxa"/>
            <w:vAlign w:val="bottom"/>
          </w:tcPr>
          <w:p w14:paraId="4F46CBFD"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70" w:type="dxa"/>
            <w:vAlign w:val="bottom"/>
          </w:tcPr>
          <w:p w14:paraId="6A0C9A46" w14:textId="295BD311" w:rsidR="00170A6B" w:rsidRPr="008852C0" w:rsidRDefault="00170A6B" w:rsidP="00170A6B">
            <w:pPr>
              <w:pStyle w:val="acctfourfigures"/>
              <w:tabs>
                <w:tab w:val="clear" w:pos="765"/>
              </w:tabs>
              <w:spacing w:line="240" w:lineRule="auto"/>
              <w:ind w:left="-117"/>
              <w:jc w:val="center"/>
              <w:rPr>
                <w:rFonts w:ascii="Browallia New" w:hAnsi="Browallia New" w:cs="Browallia New"/>
                <w:sz w:val="28"/>
                <w:szCs w:val="28"/>
                <w:highlight w:val="cyan"/>
              </w:rPr>
            </w:pPr>
          </w:p>
        </w:tc>
        <w:tc>
          <w:tcPr>
            <w:tcW w:w="236" w:type="dxa"/>
            <w:vAlign w:val="bottom"/>
          </w:tcPr>
          <w:p w14:paraId="008768D1"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rPr>
            </w:pPr>
          </w:p>
        </w:tc>
        <w:tc>
          <w:tcPr>
            <w:tcW w:w="1204" w:type="dxa"/>
            <w:vAlign w:val="bottom"/>
          </w:tcPr>
          <w:p w14:paraId="65CCD74A" w14:textId="5CEDA9B1"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highlight w:val="cyan"/>
                <w:lang w:val="en-US"/>
              </w:rPr>
            </w:pPr>
          </w:p>
        </w:tc>
      </w:tr>
      <w:tr w:rsidR="00170A6B" w:rsidRPr="008852C0" w14:paraId="23A8E57E" w14:textId="77777777" w:rsidTr="00FE5789">
        <w:tc>
          <w:tcPr>
            <w:tcW w:w="3633" w:type="dxa"/>
          </w:tcPr>
          <w:p w14:paraId="1991D160" w14:textId="2493D8B3"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8852C0">
              <w:rPr>
                <w:rFonts w:ascii="Browallia New" w:hAnsi="Browallia New" w:cs="Browallia New"/>
                <w:sz w:val="28"/>
                <w:szCs w:val="28"/>
                <w:cs/>
              </w:rPr>
              <w:t>ค่าเบี้ยปรับค้างรับ</w:t>
            </w:r>
          </w:p>
        </w:tc>
        <w:tc>
          <w:tcPr>
            <w:tcW w:w="1204" w:type="dxa"/>
            <w:shd w:val="clear" w:color="auto" w:fill="auto"/>
          </w:tcPr>
          <w:p w14:paraId="0A1A1A0F" w14:textId="51566EFE" w:rsidR="00170A6B" w:rsidRPr="008852C0" w:rsidRDefault="003905A0"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852C0">
              <w:rPr>
                <w:rFonts w:ascii="Browallia New" w:hAnsi="Browallia New" w:cs="Browallia New"/>
                <w:color w:val="000000" w:themeColor="text1"/>
                <w:sz w:val="28"/>
                <w:szCs w:val="28"/>
                <w:lang w:val="en-US" w:bidi="th-TH"/>
              </w:rPr>
              <w:t>47,777</w:t>
            </w:r>
          </w:p>
        </w:tc>
        <w:tc>
          <w:tcPr>
            <w:tcW w:w="236" w:type="dxa"/>
            <w:shd w:val="clear" w:color="auto" w:fill="auto"/>
            <w:vAlign w:val="bottom"/>
          </w:tcPr>
          <w:p w14:paraId="26665E2F"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shd w:val="clear" w:color="auto" w:fill="auto"/>
            <w:vAlign w:val="bottom"/>
          </w:tcPr>
          <w:p w14:paraId="4037F569" w14:textId="46115EEA" w:rsidR="00170A6B" w:rsidRPr="008852C0" w:rsidRDefault="00170A6B"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852C0">
              <w:rPr>
                <w:rFonts w:ascii="Browallia New" w:hAnsi="Browallia New" w:cs="Browallia New"/>
                <w:color w:val="000000" w:themeColor="text1"/>
                <w:sz w:val="28"/>
                <w:szCs w:val="28"/>
                <w:lang w:val="en-US" w:bidi="th-TH"/>
              </w:rPr>
              <w:t>49,034</w:t>
            </w:r>
          </w:p>
        </w:tc>
        <w:tc>
          <w:tcPr>
            <w:tcW w:w="236" w:type="dxa"/>
            <w:shd w:val="clear" w:color="auto" w:fill="auto"/>
            <w:vAlign w:val="bottom"/>
          </w:tcPr>
          <w:p w14:paraId="3DCE89CC"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shd w:val="clear" w:color="auto" w:fill="auto"/>
            <w:vAlign w:val="bottom"/>
          </w:tcPr>
          <w:p w14:paraId="378929FB" w14:textId="1B6BDEC0" w:rsidR="00170A6B" w:rsidRPr="008852C0" w:rsidRDefault="003905A0" w:rsidP="00170A6B">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w:t>
            </w:r>
          </w:p>
        </w:tc>
        <w:tc>
          <w:tcPr>
            <w:tcW w:w="236" w:type="dxa"/>
            <w:vAlign w:val="bottom"/>
          </w:tcPr>
          <w:p w14:paraId="241C57FB"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79F88264"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bidi="th-TH"/>
              </w:rPr>
            </w:pPr>
            <w:r w:rsidRPr="008852C0">
              <w:rPr>
                <w:rFonts w:ascii="Browallia New" w:hAnsi="Browallia New" w:cs="Browallia New"/>
                <w:sz w:val="28"/>
                <w:szCs w:val="28"/>
              </w:rPr>
              <w:t>-</w:t>
            </w:r>
          </w:p>
        </w:tc>
      </w:tr>
      <w:tr w:rsidR="00170A6B" w:rsidRPr="008852C0" w14:paraId="30F0627C" w14:textId="77777777" w:rsidTr="00FE5789">
        <w:tc>
          <w:tcPr>
            <w:tcW w:w="3633" w:type="dxa"/>
            <w:vAlign w:val="bottom"/>
          </w:tcPr>
          <w:p w14:paraId="4E3D4A2D" w14:textId="1CE3E59E"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8852C0">
              <w:rPr>
                <w:rFonts w:ascii="Browallia New" w:hAnsi="Browallia New" w:cs="Browallia New"/>
                <w:sz w:val="28"/>
                <w:szCs w:val="28"/>
                <w:cs/>
              </w:rPr>
              <w:t>ค่าเบี้ยประกันภัยจ่ายแทนลูกค้า</w:t>
            </w:r>
          </w:p>
        </w:tc>
        <w:tc>
          <w:tcPr>
            <w:tcW w:w="1204" w:type="dxa"/>
            <w:shd w:val="clear" w:color="auto" w:fill="auto"/>
            <w:vAlign w:val="bottom"/>
          </w:tcPr>
          <w:p w14:paraId="20537684" w14:textId="1479C828" w:rsidR="00170A6B" w:rsidRPr="008852C0" w:rsidRDefault="005F1F4A" w:rsidP="00170A6B">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sidRPr="008852C0">
              <w:rPr>
                <w:rFonts w:ascii="Browallia New" w:hAnsi="Browallia New" w:cs="Browallia New"/>
                <w:color w:val="000000" w:themeColor="text1"/>
                <w:sz w:val="28"/>
                <w:szCs w:val="28"/>
                <w:lang w:val="en-US"/>
              </w:rPr>
              <w:t>1,813</w:t>
            </w:r>
          </w:p>
        </w:tc>
        <w:tc>
          <w:tcPr>
            <w:tcW w:w="236" w:type="dxa"/>
            <w:shd w:val="clear" w:color="auto" w:fill="auto"/>
            <w:vAlign w:val="bottom"/>
          </w:tcPr>
          <w:p w14:paraId="3CF67B72"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shd w:val="clear" w:color="auto" w:fill="auto"/>
            <w:vAlign w:val="bottom"/>
          </w:tcPr>
          <w:p w14:paraId="56EAA7EB" w14:textId="23730396"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color w:val="000000" w:themeColor="text1"/>
                <w:sz w:val="28"/>
                <w:szCs w:val="28"/>
                <w:lang w:val="en-US" w:bidi="th-TH"/>
              </w:rPr>
              <w:t>2,384</w:t>
            </w:r>
          </w:p>
        </w:tc>
        <w:tc>
          <w:tcPr>
            <w:tcW w:w="236" w:type="dxa"/>
            <w:shd w:val="clear" w:color="auto" w:fill="auto"/>
            <w:vAlign w:val="bottom"/>
          </w:tcPr>
          <w:p w14:paraId="0338C49B"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shd w:val="clear" w:color="auto" w:fill="auto"/>
            <w:vAlign w:val="bottom"/>
          </w:tcPr>
          <w:p w14:paraId="33DB26CE" w14:textId="3183F7EE" w:rsidR="00170A6B" w:rsidRPr="008852C0" w:rsidRDefault="003905A0" w:rsidP="00170A6B">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w:t>
            </w:r>
          </w:p>
        </w:tc>
        <w:tc>
          <w:tcPr>
            <w:tcW w:w="236" w:type="dxa"/>
            <w:vAlign w:val="bottom"/>
          </w:tcPr>
          <w:p w14:paraId="796C8507"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1BDE39BF"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rPr>
              <w:t>-</w:t>
            </w:r>
          </w:p>
        </w:tc>
      </w:tr>
      <w:tr w:rsidR="00170A6B" w:rsidRPr="008852C0" w14:paraId="0BE96731" w14:textId="77777777" w:rsidTr="00FE5789">
        <w:tc>
          <w:tcPr>
            <w:tcW w:w="3633" w:type="dxa"/>
          </w:tcPr>
          <w:p w14:paraId="4877C0BA" w14:textId="62EA496F"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8852C0">
              <w:rPr>
                <w:rFonts w:ascii="Browallia New" w:hAnsi="Browallia New" w:cs="Browallia New"/>
                <w:sz w:val="28"/>
                <w:szCs w:val="28"/>
                <w:cs/>
              </w:rPr>
              <w:t>อื่นๆ</w:t>
            </w:r>
          </w:p>
        </w:tc>
        <w:tc>
          <w:tcPr>
            <w:tcW w:w="1204" w:type="dxa"/>
            <w:tcBorders>
              <w:bottom w:val="single" w:sz="4" w:space="0" w:color="auto"/>
            </w:tcBorders>
            <w:shd w:val="clear" w:color="auto" w:fill="auto"/>
          </w:tcPr>
          <w:p w14:paraId="35297118" w14:textId="65B9BD7D" w:rsidR="00170A6B" w:rsidRPr="008852C0" w:rsidRDefault="005F1F4A"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852C0">
              <w:rPr>
                <w:rFonts w:ascii="Browallia New" w:hAnsi="Browallia New" w:cs="Browallia New"/>
                <w:color w:val="000000" w:themeColor="text1"/>
                <w:sz w:val="28"/>
                <w:szCs w:val="28"/>
                <w:lang w:val="en-US" w:bidi="th-TH"/>
              </w:rPr>
              <w:t>101,917</w:t>
            </w:r>
          </w:p>
        </w:tc>
        <w:tc>
          <w:tcPr>
            <w:tcW w:w="236" w:type="dxa"/>
            <w:shd w:val="clear" w:color="auto" w:fill="auto"/>
            <w:vAlign w:val="bottom"/>
          </w:tcPr>
          <w:p w14:paraId="11E47CA4"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shd w:val="clear" w:color="auto" w:fill="auto"/>
            <w:vAlign w:val="bottom"/>
          </w:tcPr>
          <w:p w14:paraId="058E47AB" w14:textId="0E5D5D66"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bidi="th-TH"/>
              </w:rPr>
              <w:t>96,425</w:t>
            </w:r>
          </w:p>
        </w:tc>
        <w:tc>
          <w:tcPr>
            <w:tcW w:w="236" w:type="dxa"/>
            <w:shd w:val="clear" w:color="auto" w:fill="auto"/>
            <w:vAlign w:val="bottom"/>
          </w:tcPr>
          <w:p w14:paraId="3E60256A"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shd w:val="clear" w:color="auto" w:fill="auto"/>
          </w:tcPr>
          <w:p w14:paraId="0988397D" w14:textId="607CF5EE" w:rsidR="00170A6B" w:rsidRPr="008852C0" w:rsidRDefault="003905A0"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22,411</w:t>
            </w:r>
          </w:p>
        </w:tc>
        <w:tc>
          <w:tcPr>
            <w:tcW w:w="236" w:type="dxa"/>
            <w:vAlign w:val="bottom"/>
          </w:tcPr>
          <w:p w14:paraId="4A122C0E"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375A0AB6"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bidi="th-TH"/>
              </w:rPr>
              <w:t>23,648</w:t>
            </w:r>
          </w:p>
        </w:tc>
      </w:tr>
      <w:tr w:rsidR="00170A6B" w:rsidRPr="008852C0" w14:paraId="2318CEA6" w14:textId="77777777" w:rsidTr="00FE5789">
        <w:tc>
          <w:tcPr>
            <w:tcW w:w="3633" w:type="dxa"/>
          </w:tcPr>
          <w:p w14:paraId="14286D23"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8852C0">
              <w:rPr>
                <w:rFonts w:ascii="Browallia New" w:hAnsi="Browallia New" w:cs="Browallia New"/>
                <w:sz w:val="28"/>
                <w:szCs w:val="28"/>
                <w:cs/>
              </w:rPr>
              <w:t>รวม</w:t>
            </w:r>
          </w:p>
        </w:tc>
        <w:tc>
          <w:tcPr>
            <w:tcW w:w="1204" w:type="dxa"/>
            <w:tcBorders>
              <w:top w:val="single" w:sz="4" w:space="0" w:color="auto"/>
            </w:tcBorders>
            <w:shd w:val="clear" w:color="auto" w:fill="auto"/>
          </w:tcPr>
          <w:p w14:paraId="6DEFA33D" w14:textId="21690923" w:rsidR="00170A6B" w:rsidRPr="008852C0" w:rsidRDefault="005F1F4A"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852C0">
              <w:rPr>
                <w:rFonts w:ascii="Browallia New" w:hAnsi="Browallia New" w:cs="Browallia New"/>
                <w:color w:val="000000" w:themeColor="text1"/>
                <w:sz w:val="28"/>
                <w:szCs w:val="28"/>
                <w:lang w:val="en-US" w:bidi="th-TH"/>
              </w:rPr>
              <w:t>151,507</w:t>
            </w:r>
          </w:p>
        </w:tc>
        <w:tc>
          <w:tcPr>
            <w:tcW w:w="236" w:type="dxa"/>
            <w:shd w:val="clear" w:color="auto" w:fill="auto"/>
            <w:vAlign w:val="bottom"/>
          </w:tcPr>
          <w:p w14:paraId="1D565EF6"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shd w:val="clear" w:color="auto" w:fill="auto"/>
            <w:vAlign w:val="bottom"/>
          </w:tcPr>
          <w:p w14:paraId="1585CA54" w14:textId="2ED4C59B"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bidi="th-TH"/>
              </w:rPr>
              <w:t>147,843</w:t>
            </w:r>
          </w:p>
        </w:tc>
        <w:tc>
          <w:tcPr>
            <w:tcW w:w="236" w:type="dxa"/>
            <w:shd w:val="clear" w:color="auto" w:fill="auto"/>
            <w:vAlign w:val="bottom"/>
          </w:tcPr>
          <w:p w14:paraId="48AFAC84"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shd w:val="clear" w:color="auto" w:fill="auto"/>
          </w:tcPr>
          <w:p w14:paraId="167A200B" w14:textId="08B3DC24" w:rsidR="00170A6B" w:rsidRPr="008852C0" w:rsidRDefault="003905A0"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22,411</w:t>
            </w:r>
          </w:p>
        </w:tc>
        <w:tc>
          <w:tcPr>
            <w:tcW w:w="236" w:type="dxa"/>
            <w:vAlign w:val="bottom"/>
          </w:tcPr>
          <w:p w14:paraId="662C0289"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1459B60C"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bidi="th-TH"/>
              </w:rPr>
              <w:t>23,648</w:t>
            </w:r>
          </w:p>
        </w:tc>
      </w:tr>
      <w:tr w:rsidR="00170A6B" w:rsidRPr="008852C0" w14:paraId="540228A2" w14:textId="77777777" w:rsidTr="00FE5789">
        <w:tc>
          <w:tcPr>
            <w:tcW w:w="3633" w:type="dxa"/>
          </w:tcPr>
          <w:p w14:paraId="7DD96D2D" w14:textId="77777777" w:rsidR="00350D81" w:rsidRPr="008852C0" w:rsidRDefault="00170A6B" w:rsidP="00170A6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rPr>
            </w:pPr>
            <w:r w:rsidRPr="008852C0">
              <w:rPr>
                <w:rFonts w:ascii="Browallia New" w:hAnsi="Browallia New" w:cs="Browallia New"/>
                <w:sz w:val="28"/>
                <w:szCs w:val="28"/>
                <w:u w:val="single"/>
                <w:cs/>
              </w:rPr>
              <w:t>หัก</w:t>
            </w:r>
            <w:r w:rsidRPr="008852C0">
              <w:rPr>
                <w:rFonts w:ascii="Browallia New" w:hAnsi="Browallia New" w:cs="Browallia New"/>
                <w:sz w:val="28"/>
                <w:szCs w:val="28"/>
                <w:cs/>
              </w:rPr>
              <w:t xml:space="preserve"> ค่าเผื่อผลขาดทุนด้านเครดิต</w:t>
            </w:r>
          </w:p>
          <w:p w14:paraId="1C96D138" w14:textId="798ED90A" w:rsidR="00170A6B" w:rsidRPr="008852C0" w:rsidRDefault="00350D81" w:rsidP="00170A6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sidRPr="008852C0">
              <w:rPr>
                <w:rFonts w:ascii="Browallia New" w:hAnsi="Browallia New" w:cs="Browallia New"/>
                <w:sz w:val="28"/>
                <w:szCs w:val="28"/>
                <w:cs/>
              </w:rPr>
              <w:t xml:space="preserve">         </w:t>
            </w:r>
            <w:r w:rsidR="00170A6B" w:rsidRPr="008852C0">
              <w:rPr>
                <w:rFonts w:ascii="Browallia New" w:hAnsi="Browallia New" w:cs="Browallia New"/>
                <w:sz w:val="28"/>
                <w:szCs w:val="28"/>
                <w:cs/>
              </w:rPr>
              <w:t>ที่คาดว่าจะเกิดขึ้น</w:t>
            </w:r>
          </w:p>
        </w:tc>
        <w:tc>
          <w:tcPr>
            <w:tcW w:w="1204" w:type="dxa"/>
            <w:tcBorders>
              <w:bottom w:val="single" w:sz="4" w:space="0" w:color="auto"/>
            </w:tcBorders>
            <w:shd w:val="clear" w:color="auto" w:fill="auto"/>
            <w:vAlign w:val="bottom"/>
          </w:tcPr>
          <w:p w14:paraId="60E505CB" w14:textId="250843A2" w:rsidR="00170A6B" w:rsidRPr="008852C0" w:rsidRDefault="005F1F4A"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852C0">
              <w:rPr>
                <w:rFonts w:ascii="Browallia New" w:hAnsi="Browallia New" w:cs="Browallia New"/>
                <w:color w:val="000000" w:themeColor="text1"/>
                <w:sz w:val="28"/>
                <w:szCs w:val="28"/>
                <w:cs/>
                <w:lang w:val="en-US" w:bidi="th-TH"/>
              </w:rPr>
              <w:t>(</w:t>
            </w:r>
            <w:r w:rsidRPr="008852C0">
              <w:rPr>
                <w:rFonts w:ascii="Browallia New" w:hAnsi="Browallia New" w:cs="Browallia New"/>
                <w:color w:val="000000" w:themeColor="text1"/>
                <w:sz w:val="28"/>
                <w:szCs w:val="28"/>
                <w:lang w:val="en-US" w:bidi="th-TH"/>
              </w:rPr>
              <w:t>38,391</w:t>
            </w:r>
            <w:r w:rsidRPr="008852C0">
              <w:rPr>
                <w:rFonts w:ascii="Browallia New" w:hAnsi="Browallia New" w:cs="Browallia New"/>
                <w:color w:val="000000" w:themeColor="text1"/>
                <w:sz w:val="28"/>
                <w:szCs w:val="28"/>
                <w:cs/>
                <w:lang w:val="en-US" w:bidi="th-TH"/>
              </w:rPr>
              <w:t>)</w:t>
            </w:r>
          </w:p>
        </w:tc>
        <w:tc>
          <w:tcPr>
            <w:tcW w:w="236" w:type="dxa"/>
            <w:shd w:val="clear" w:color="auto" w:fill="auto"/>
            <w:vAlign w:val="bottom"/>
          </w:tcPr>
          <w:p w14:paraId="4D1C1C47"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shd w:val="clear" w:color="auto" w:fill="auto"/>
            <w:vAlign w:val="bottom"/>
          </w:tcPr>
          <w:p w14:paraId="4A75C056" w14:textId="33ADA3F3"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bidi="th-TH"/>
              </w:rPr>
              <w:t>(39,414)</w:t>
            </w:r>
          </w:p>
        </w:tc>
        <w:tc>
          <w:tcPr>
            <w:tcW w:w="236" w:type="dxa"/>
            <w:shd w:val="clear" w:color="auto" w:fill="auto"/>
            <w:vAlign w:val="bottom"/>
          </w:tcPr>
          <w:p w14:paraId="22607657"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shd w:val="clear" w:color="auto" w:fill="auto"/>
            <w:vAlign w:val="bottom"/>
          </w:tcPr>
          <w:p w14:paraId="69A8ABF0" w14:textId="425ABE50" w:rsidR="00170A6B" w:rsidRPr="008852C0" w:rsidRDefault="003905A0" w:rsidP="00170A6B">
            <w:pPr>
              <w:pStyle w:val="acctfourfigures"/>
              <w:tabs>
                <w:tab w:val="clear" w:pos="765"/>
              </w:tabs>
              <w:spacing w:line="240" w:lineRule="auto"/>
              <w:ind w:left="-117"/>
              <w:jc w:val="right"/>
              <w:rPr>
                <w:rFonts w:ascii="Browallia New" w:hAnsi="Browallia New" w:cs="Browallia New"/>
                <w:sz w:val="28"/>
                <w:szCs w:val="28"/>
                <w:lang w:bidi="th-TH"/>
              </w:rPr>
            </w:pPr>
            <w:r w:rsidRPr="008852C0">
              <w:rPr>
                <w:rFonts w:ascii="Browallia New" w:hAnsi="Browallia New" w:cs="Browallia New"/>
                <w:sz w:val="28"/>
                <w:szCs w:val="28"/>
                <w:lang w:bidi="th-TH"/>
              </w:rPr>
              <w:t>-</w:t>
            </w:r>
          </w:p>
        </w:tc>
        <w:tc>
          <w:tcPr>
            <w:tcW w:w="236" w:type="dxa"/>
            <w:vAlign w:val="bottom"/>
          </w:tcPr>
          <w:p w14:paraId="06D90935"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50A99A3D"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bidi="th-TH"/>
              </w:rPr>
              <w:t>-</w:t>
            </w:r>
          </w:p>
        </w:tc>
      </w:tr>
      <w:tr w:rsidR="00170A6B" w:rsidRPr="008852C0" w14:paraId="108B3A24" w14:textId="77777777">
        <w:tc>
          <w:tcPr>
            <w:tcW w:w="3633" w:type="dxa"/>
          </w:tcPr>
          <w:p w14:paraId="6139C22F" w14:textId="506B66A1"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852C0">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7FDB6C79" w14:textId="34CB08E0" w:rsidR="00170A6B" w:rsidRPr="008852C0" w:rsidRDefault="005F1F4A" w:rsidP="00170A6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852C0">
              <w:rPr>
                <w:rFonts w:ascii="Browallia New" w:hAnsi="Browallia New" w:cs="Browallia New"/>
                <w:color w:val="000000" w:themeColor="text1"/>
                <w:sz w:val="28"/>
                <w:szCs w:val="28"/>
                <w:lang w:val="en-US" w:bidi="th-TH"/>
              </w:rPr>
              <w:t>113,116</w:t>
            </w:r>
          </w:p>
        </w:tc>
        <w:tc>
          <w:tcPr>
            <w:tcW w:w="236" w:type="dxa"/>
            <w:shd w:val="clear" w:color="auto" w:fill="auto"/>
            <w:vAlign w:val="bottom"/>
          </w:tcPr>
          <w:p w14:paraId="1FDD5FA9"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4" w:space="0" w:color="auto"/>
            </w:tcBorders>
            <w:shd w:val="clear" w:color="auto" w:fill="auto"/>
            <w:vAlign w:val="bottom"/>
          </w:tcPr>
          <w:p w14:paraId="0AAB9A0F" w14:textId="2777768C"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bidi="th-TH"/>
              </w:rPr>
              <w:t>108,429</w:t>
            </w:r>
          </w:p>
        </w:tc>
        <w:tc>
          <w:tcPr>
            <w:tcW w:w="236" w:type="dxa"/>
            <w:shd w:val="clear" w:color="auto" w:fill="auto"/>
            <w:vAlign w:val="bottom"/>
          </w:tcPr>
          <w:p w14:paraId="7441E5BF"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4" w:space="0" w:color="auto"/>
            </w:tcBorders>
            <w:shd w:val="clear" w:color="auto" w:fill="auto"/>
          </w:tcPr>
          <w:p w14:paraId="1F17C859" w14:textId="3165895D" w:rsidR="00170A6B" w:rsidRPr="008852C0" w:rsidRDefault="003905A0"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22,411</w:t>
            </w:r>
          </w:p>
        </w:tc>
        <w:tc>
          <w:tcPr>
            <w:tcW w:w="236" w:type="dxa"/>
            <w:vAlign w:val="bottom"/>
          </w:tcPr>
          <w:p w14:paraId="6E6DD0D3"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05F12E56" w14:textId="158EF2A0"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bidi="th-TH"/>
              </w:rPr>
              <w:t>23,648</w:t>
            </w:r>
          </w:p>
        </w:tc>
      </w:tr>
      <w:tr w:rsidR="00170A6B" w:rsidRPr="008852C0" w14:paraId="589DFC3A" w14:textId="77777777" w:rsidTr="00FE5789">
        <w:trPr>
          <w:trHeight w:val="314"/>
        </w:trPr>
        <w:tc>
          <w:tcPr>
            <w:tcW w:w="3633" w:type="dxa"/>
          </w:tcPr>
          <w:p w14:paraId="09BC8B80"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shd w:val="clear" w:color="auto" w:fill="auto"/>
          </w:tcPr>
          <w:p w14:paraId="21407522" w14:textId="77777777"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shd w:val="clear" w:color="auto" w:fill="auto"/>
            <w:vAlign w:val="bottom"/>
          </w:tcPr>
          <w:p w14:paraId="40DA65B4"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shd w:val="clear" w:color="auto" w:fill="auto"/>
            <w:vAlign w:val="bottom"/>
          </w:tcPr>
          <w:p w14:paraId="157C87C1" w14:textId="22B1E4BC"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shd w:val="clear" w:color="auto" w:fill="auto"/>
            <w:vAlign w:val="bottom"/>
          </w:tcPr>
          <w:p w14:paraId="6570B706"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shd w:val="clear" w:color="auto" w:fill="auto"/>
          </w:tcPr>
          <w:p w14:paraId="302A5F0F" w14:textId="1C203AFD"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28978A36" w14:textId="77777777"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p>
        </w:tc>
      </w:tr>
      <w:tr w:rsidR="00170A6B" w:rsidRPr="008852C0" w14:paraId="5D78B180" w14:textId="77777777" w:rsidTr="00FE5789">
        <w:tc>
          <w:tcPr>
            <w:tcW w:w="3633" w:type="dxa"/>
          </w:tcPr>
          <w:p w14:paraId="3FE22944" w14:textId="47717170"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8852C0">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shd w:val="clear" w:color="auto" w:fill="auto"/>
          </w:tcPr>
          <w:p w14:paraId="6255FAA1" w14:textId="0CC5246A" w:rsidR="00170A6B" w:rsidRPr="008852C0" w:rsidRDefault="005F1F4A"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132,400</w:t>
            </w:r>
          </w:p>
        </w:tc>
        <w:tc>
          <w:tcPr>
            <w:tcW w:w="236" w:type="dxa"/>
            <w:shd w:val="clear" w:color="auto" w:fill="auto"/>
            <w:vAlign w:val="bottom"/>
          </w:tcPr>
          <w:p w14:paraId="177CE608"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shd w:val="clear" w:color="auto" w:fill="auto"/>
            <w:vAlign w:val="bottom"/>
          </w:tcPr>
          <w:p w14:paraId="2D9177D5" w14:textId="2D0BA776"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color w:val="000000" w:themeColor="text1"/>
                <w:sz w:val="28"/>
                <w:szCs w:val="28"/>
                <w:lang w:val="en-US" w:bidi="th-TH"/>
              </w:rPr>
              <w:t>136,340</w:t>
            </w:r>
          </w:p>
        </w:tc>
        <w:tc>
          <w:tcPr>
            <w:tcW w:w="236" w:type="dxa"/>
            <w:shd w:val="clear" w:color="auto" w:fill="auto"/>
            <w:vAlign w:val="bottom"/>
          </w:tcPr>
          <w:p w14:paraId="40AEDF53"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shd w:val="clear" w:color="auto" w:fill="auto"/>
          </w:tcPr>
          <w:p w14:paraId="0FBA4ECB" w14:textId="491B2AE0" w:rsidR="00170A6B" w:rsidRPr="008852C0" w:rsidRDefault="003905A0"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23,198</w:t>
            </w:r>
          </w:p>
        </w:tc>
        <w:tc>
          <w:tcPr>
            <w:tcW w:w="236" w:type="dxa"/>
            <w:vAlign w:val="bottom"/>
          </w:tcPr>
          <w:p w14:paraId="796D7AD7" w14:textId="77777777" w:rsidR="00170A6B" w:rsidRPr="008852C0"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27FE9D26" w:rsidR="00170A6B" w:rsidRPr="008852C0"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bidi="th-TH"/>
              </w:rPr>
              <w:t>25,325</w:t>
            </w:r>
          </w:p>
        </w:tc>
      </w:tr>
    </w:tbl>
    <w:p w14:paraId="71E08409" w14:textId="77777777" w:rsidR="005F4B5E" w:rsidRPr="008852C0"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Pr="008852C0"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Pr="008852C0"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Pr="008852C0"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Pr="008852C0"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Pr="008852C0"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Pr="008852C0"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852C0">
        <w:rPr>
          <w:rFonts w:ascii="Browallia New" w:hAnsi="Browallia New" w:cs="Browallia New"/>
          <w:sz w:val="28"/>
          <w:szCs w:val="28"/>
        </w:rPr>
        <w:br w:type="page"/>
      </w:r>
    </w:p>
    <w:p w14:paraId="7C4A5D92" w14:textId="2E0A1205" w:rsidR="001A1745" w:rsidRPr="008852C0" w:rsidRDefault="001A1745" w:rsidP="00D85BE6">
      <w:pPr>
        <w:pStyle w:val="a3"/>
        <w:tabs>
          <w:tab w:val="clear" w:pos="1080"/>
        </w:tabs>
        <w:ind w:left="426"/>
        <w:jc w:val="thaiDistribute"/>
        <w:rPr>
          <w:rFonts w:ascii="Browallia New" w:hAnsi="Browallia New" w:cs="Browallia New"/>
          <w:sz w:val="28"/>
          <w:szCs w:val="28"/>
        </w:rPr>
      </w:pPr>
      <w:r w:rsidRPr="008852C0">
        <w:rPr>
          <w:rFonts w:ascii="Browallia New" w:hAnsi="Browallia New" w:cs="Browallia New"/>
          <w:sz w:val="28"/>
          <w:szCs w:val="28"/>
          <w:cs/>
        </w:rPr>
        <w:lastRenderedPageBreak/>
        <w:t xml:space="preserve">ยอดคงเหลือของลูกหนี้การค้า ณ วันที่ </w:t>
      </w:r>
      <w:r w:rsidR="00266C91" w:rsidRPr="008852C0">
        <w:rPr>
          <w:rFonts w:ascii="Browallia New" w:hAnsi="Browallia New" w:cs="Browallia New"/>
          <w:sz w:val="28"/>
          <w:szCs w:val="28"/>
          <w:lang w:val="en-GB"/>
        </w:rPr>
        <w:t>30</w:t>
      </w:r>
      <w:r w:rsidR="00266C91" w:rsidRPr="008852C0">
        <w:rPr>
          <w:rFonts w:ascii="Browallia New" w:hAnsi="Browallia New" w:cs="Browallia New"/>
          <w:sz w:val="28"/>
          <w:szCs w:val="28"/>
          <w:cs/>
          <w:lang w:val="en-GB"/>
        </w:rPr>
        <w:t xml:space="preserve"> มิถุนายน</w:t>
      </w:r>
      <w:r w:rsidR="00194DD2" w:rsidRPr="008852C0">
        <w:rPr>
          <w:rFonts w:ascii="Browallia New" w:hAnsi="Browallia New" w:cs="Browallia New"/>
          <w:sz w:val="28"/>
          <w:szCs w:val="28"/>
          <w:cs/>
        </w:rPr>
        <w:t xml:space="preserve"> </w:t>
      </w:r>
      <w:r w:rsidR="00194DD2" w:rsidRPr="008852C0">
        <w:rPr>
          <w:rFonts w:ascii="Browallia New" w:hAnsi="Browallia New" w:cs="Browallia New"/>
          <w:sz w:val="28"/>
          <w:szCs w:val="28"/>
        </w:rPr>
        <w:t>256</w:t>
      </w:r>
      <w:r w:rsidR="00194DD2" w:rsidRPr="008852C0">
        <w:rPr>
          <w:rFonts w:ascii="Browallia New" w:hAnsi="Browallia New" w:cs="Browallia New"/>
          <w:sz w:val="28"/>
          <w:szCs w:val="28"/>
          <w:lang w:val="en-US"/>
        </w:rPr>
        <w:t>7</w:t>
      </w:r>
      <w:r w:rsidR="00194DD2" w:rsidRPr="008852C0">
        <w:rPr>
          <w:rFonts w:ascii="Browallia New" w:hAnsi="Browallia New" w:cs="Browallia New"/>
          <w:sz w:val="28"/>
          <w:szCs w:val="28"/>
          <w:cs/>
        </w:rPr>
        <w:t xml:space="preserve"> และ วันที่ </w:t>
      </w:r>
      <w:r w:rsidR="00194DD2" w:rsidRPr="008852C0">
        <w:rPr>
          <w:rFonts w:ascii="Browallia New" w:hAnsi="Browallia New" w:cs="Browallia New"/>
          <w:sz w:val="28"/>
          <w:szCs w:val="28"/>
        </w:rPr>
        <w:t>31</w:t>
      </w:r>
      <w:r w:rsidR="00194DD2" w:rsidRPr="008852C0">
        <w:rPr>
          <w:rFonts w:ascii="Browallia New" w:hAnsi="Browallia New" w:cs="Browallia New"/>
          <w:sz w:val="28"/>
          <w:szCs w:val="28"/>
          <w:cs/>
        </w:rPr>
        <w:t xml:space="preserve"> ธันวาคม </w:t>
      </w:r>
      <w:r w:rsidR="00194DD2" w:rsidRPr="008852C0">
        <w:rPr>
          <w:rFonts w:ascii="Browallia New" w:hAnsi="Browallia New" w:cs="Browallia New"/>
          <w:sz w:val="28"/>
          <w:szCs w:val="28"/>
        </w:rPr>
        <w:t>2566</w:t>
      </w:r>
      <w:r w:rsidRPr="008852C0">
        <w:rPr>
          <w:rFonts w:ascii="Browallia New" w:hAnsi="Browallia New" w:cs="Browallia New"/>
          <w:sz w:val="28"/>
          <w:szCs w:val="28"/>
          <w:cs/>
        </w:rPr>
        <w:t xml:space="preserve"> จัดจำแนกตามอายุหนี้ได้ดังนี้</w:t>
      </w:r>
    </w:p>
    <w:p w14:paraId="76933153" w14:textId="77777777" w:rsidR="00A41BA8" w:rsidRPr="008852C0"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89"/>
        <w:gridCol w:w="236"/>
        <w:gridCol w:w="1204"/>
      </w:tblGrid>
      <w:tr w:rsidR="006971B8" w:rsidRPr="008852C0" w14:paraId="3552AAEA" w14:textId="77777777" w:rsidTr="00194DD2">
        <w:trPr>
          <w:tblHeader/>
        </w:trPr>
        <w:tc>
          <w:tcPr>
            <w:tcW w:w="3625" w:type="dxa"/>
          </w:tcPr>
          <w:p w14:paraId="62603DF7"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7" w:type="dxa"/>
            <w:gridSpan w:val="7"/>
          </w:tcPr>
          <w:p w14:paraId="213625BE" w14:textId="77777777" w:rsidR="006971B8" w:rsidRPr="008852C0" w:rsidRDefault="006971B8" w:rsidP="001B4041">
            <w:pPr>
              <w:spacing w:line="240" w:lineRule="auto"/>
              <w:ind w:right="-45"/>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rPr>
              <w:t>พันบาท)</w:t>
            </w:r>
          </w:p>
        </w:tc>
      </w:tr>
      <w:tr w:rsidR="006971B8" w:rsidRPr="008852C0" w14:paraId="13028CC3" w14:textId="77777777" w:rsidTr="00194DD2">
        <w:trPr>
          <w:tblHeader/>
        </w:trPr>
        <w:tc>
          <w:tcPr>
            <w:tcW w:w="3625" w:type="dxa"/>
          </w:tcPr>
          <w:p w14:paraId="3F739206"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423452C2" w:rsidR="006971B8" w:rsidRPr="008852C0"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8852C0">
              <w:rPr>
                <w:rFonts w:ascii="Browallia New" w:hAnsi="Browallia New" w:cs="Browallia New"/>
                <w:sz w:val="28"/>
                <w:szCs w:val="28"/>
                <w:cs/>
              </w:rPr>
              <w:t>ข้อมูลทาง</w:t>
            </w:r>
            <w:r w:rsidR="006971B8" w:rsidRPr="008852C0">
              <w:rPr>
                <w:rFonts w:ascii="Browallia New" w:hAnsi="Browallia New" w:cs="Browallia New"/>
                <w:sz w:val="28"/>
                <w:szCs w:val="28"/>
                <w:cs/>
              </w:rPr>
              <w:t>การเงินรวม</w:t>
            </w:r>
          </w:p>
        </w:tc>
        <w:tc>
          <w:tcPr>
            <w:tcW w:w="236" w:type="dxa"/>
          </w:tcPr>
          <w:p w14:paraId="0AB26366"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9" w:type="dxa"/>
            <w:gridSpan w:val="3"/>
            <w:tcBorders>
              <w:bottom w:val="single" w:sz="4" w:space="0" w:color="auto"/>
            </w:tcBorders>
          </w:tcPr>
          <w:p w14:paraId="789BFB3F" w14:textId="1711A990" w:rsidR="006971B8" w:rsidRPr="008852C0" w:rsidRDefault="001C0240" w:rsidP="00B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8852C0">
              <w:rPr>
                <w:rFonts w:ascii="Browallia New" w:hAnsi="Browallia New" w:cs="Browallia New"/>
                <w:sz w:val="28"/>
                <w:szCs w:val="28"/>
                <w:cs/>
              </w:rPr>
              <w:t>ข้อมูลทาง</w:t>
            </w:r>
            <w:r w:rsidR="006971B8" w:rsidRPr="008852C0">
              <w:rPr>
                <w:rFonts w:ascii="Browallia New" w:hAnsi="Browallia New" w:cs="Browallia New"/>
                <w:sz w:val="28"/>
                <w:szCs w:val="28"/>
                <w:cs/>
              </w:rPr>
              <w:t>การเงินเฉพาะบริษัท</w:t>
            </w:r>
          </w:p>
        </w:tc>
      </w:tr>
      <w:tr w:rsidR="00194DD2" w:rsidRPr="008852C0" w14:paraId="53F03DF4" w14:textId="77777777">
        <w:trPr>
          <w:tblHeader/>
        </w:trPr>
        <w:tc>
          <w:tcPr>
            <w:tcW w:w="3625" w:type="dxa"/>
          </w:tcPr>
          <w:p w14:paraId="63DEC577" w14:textId="77777777" w:rsidR="00194DD2" w:rsidRPr="008852C0" w:rsidRDefault="00194DD2" w:rsidP="00194DD2">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74D3EEA9" w:rsidR="00194DD2" w:rsidRPr="008852C0" w:rsidRDefault="00266C91" w:rsidP="00194DD2">
            <w:pPr>
              <w:tabs>
                <w:tab w:val="clear" w:pos="680"/>
                <w:tab w:val="clear" w:pos="907"/>
              </w:tabs>
              <w:spacing w:line="240" w:lineRule="auto"/>
              <w:ind w:left="-109" w:right="-111"/>
              <w:jc w:val="center"/>
              <w:rPr>
                <w:rFonts w:ascii="Browallia New" w:hAnsi="Browallia New" w:cs="Browallia New"/>
                <w:sz w:val="28"/>
                <w:szCs w:val="28"/>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194DD2" w:rsidRPr="008852C0">
              <w:rPr>
                <w:rFonts w:ascii="Browallia New" w:hAnsi="Browallia New" w:cs="Browallia New"/>
                <w:sz w:val="28"/>
                <w:szCs w:val="28"/>
              </w:rPr>
              <w:t>2567</w:t>
            </w:r>
          </w:p>
        </w:tc>
        <w:tc>
          <w:tcPr>
            <w:tcW w:w="236" w:type="dxa"/>
            <w:tcBorders>
              <w:top w:val="single" w:sz="4" w:space="0" w:color="auto"/>
            </w:tcBorders>
            <w:vAlign w:val="bottom"/>
          </w:tcPr>
          <w:p w14:paraId="649EE9A0" w14:textId="77777777" w:rsidR="00194DD2" w:rsidRPr="008852C0" w:rsidRDefault="00194DD2" w:rsidP="00194DD2">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2D8179ED" w:rsidR="00194DD2" w:rsidRPr="008852C0" w:rsidRDefault="00194DD2" w:rsidP="00194DD2">
            <w:pPr>
              <w:tabs>
                <w:tab w:val="clear" w:pos="680"/>
                <w:tab w:val="clear" w:pos="907"/>
              </w:tabs>
              <w:spacing w:line="240" w:lineRule="auto"/>
              <w:ind w:left="-109" w:right="-111"/>
              <w:jc w:val="center"/>
              <w:rPr>
                <w:rFonts w:ascii="Browallia New" w:hAnsi="Browallia New" w:cs="Browallia New"/>
                <w:sz w:val="28"/>
                <w:szCs w:val="28"/>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c>
          <w:tcPr>
            <w:tcW w:w="236" w:type="dxa"/>
          </w:tcPr>
          <w:p w14:paraId="1A9157AE" w14:textId="77777777" w:rsidR="00194DD2" w:rsidRPr="008852C0" w:rsidRDefault="00194DD2" w:rsidP="00194DD2">
            <w:pPr>
              <w:tabs>
                <w:tab w:val="clear" w:pos="680"/>
                <w:tab w:val="clear" w:pos="907"/>
              </w:tabs>
              <w:spacing w:line="240" w:lineRule="auto"/>
              <w:ind w:left="-109" w:right="-111"/>
              <w:jc w:val="center"/>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54DD5F70" w14:textId="69E2B6BF" w:rsidR="00194DD2" w:rsidRPr="008852C0" w:rsidRDefault="00266C91" w:rsidP="00194DD2">
            <w:pPr>
              <w:tabs>
                <w:tab w:val="clear" w:pos="680"/>
                <w:tab w:val="clear" w:pos="907"/>
              </w:tabs>
              <w:spacing w:line="240" w:lineRule="auto"/>
              <w:ind w:left="-109" w:right="-111"/>
              <w:jc w:val="center"/>
              <w:rPr>
                <w:rFonts w:ascii="Browallia New" w:hAnsi="Browallia New" w:cs="Browallia New"/>
                <w:sz w:val="28"/>
                <w:szCs w:val="28"/>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194DD2" w:rsidRPr="008852C0">
              <w:rPr>
                <w:rFonts w:ascii="Browallia New" w:hAnsi="Browallia New" w:cs="Browallia New"/>
                <w:sz w:val="28"/>
                <w:szCs w:val="28"/>
              </w:rPr>
              <w:t>2567</w:t>
            </w:r>
          </w:p>
        </w:tc>
        <w:tc>
          <w:tcPr>
            <w:tcW w:w="236" w:type="dxa"/>
            <w:tcBorders>
              <w:top w:val="single" w:sz="4" w:space="0" w:color="auto"/>
            </w:tcBorders>
            <w:vAlign w:val="bottom"/>
          </w:tcPr>
          <w:p w14:paraId="4BA3327D" w14:textId="77777777" w:rsidR="00194DD2" w:rsidRPr="008852C0" w:rsidRDefault="00194DD2" w:rsidP="00194DD2">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4C65F533" w:rsidR="00194DD2" w:rsidRPr="008852C0" w:rsidRDefault="00194DD2" w:rsidP="00194DD2">
            <w:pPr>
              <w:tabs>
                <w:tab w:val="clear" w:pos="680"/>
                <w:tab w:val="clear" w:pos="907"/>
              </w:tabs>
              <w:spacing w:line="240" w:lineRule="auto"/>
              <w:ind w:left="-109" w:right="-111"/>
              <w:jc w:val="center"/>
              <w:rPr>
                <w:rFonts w:ascii="Browallia New" w:hAnsi="Browallia New" w:cs="Browallia New"/>
                <w:sz w:val="28"/>
                <w:szCs w:val="28"/>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r>
      <w:tr w:rsidR="006971B8" w:rsidRPr="008852C0" w14:paraId="7E8B530E" w14:textId="77777777" w:rsidTr="002B308E">
        <w:trPr>
          <w:trHeight w:val="323"/>
        </w:trPr>
        <w:tc>
          <w:tcPr>
            <w:tcW w:w="3625" w:type="dxa"/>
          </w:tcPr>
          <w:p w14:paraId="4285A251" w14:textId="31C7E471"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89" w:type="dxa"/>
          </w:tcPr>
          <w:p w14:paraId="0305915B"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8852C0" w14:paraId="553B4906" w14:textId="77777777" w:rsidTr="002E6CE8">
        <w:tc>
          <w:tcPr>
            <w:tcW w:w="3625" w:type="dxa"/>
          </w:tcPr>
          <w:p w14:paraId="5F3734AB" w14:textId="2B38815F" w:rsidR="00516FDE" w:rsidRPr="008852C0"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8852C0">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8852C0"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8852C0"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8852C0"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8852C0"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7AFAD226" w14:textId="77777777" w:rsidR="00516FDE" w:rsidRPr="008852C0"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8852C0"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8852C0"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50751" w:rsidRPr="008852C0" w14:paraId="59351283" w14:textId="77777777" w:rsidTr="002E6CE8">
        <w:tc>
          <w:tcPr>
            <w:tcW w:w="3625" w:type="dxa"/>
          </w:tcPr>
          <w:p w14:paraId="5317F0DE" w14:textId="474F980C"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852C0">
              <w:rPr>
                <w:rFonts w:ascii="Browallia New" w:hAnsi="Browallia New" w:cs="Browallia New"/>
                <w:sz w:val="28"/>
                <w:szCs w:val="28"/>
                <w:cs/>
              </w:rPr>
              <w:t>ยังไม่ถึงกำหนดชำระ</w:t>
            </w:r>
          </w:p>
        </w:tc>
        <w:tc>
          <w:tcPr>
            <w:tcW w:w="1197" w:type="dxa"/>
            <w:shd w:val="clear" w:color="auto" w:fill="auto"/>
          </w:tcPr>
          <w:p w14:paraId="588066FD" w14:textId="29B4DEA6" w:rsidR="00850751" w:rsidRPr="008852C0" w:rsidRDefault="008F76CE" w:rsidP="00850751">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1</w:t>
            </w:r>
            <w:r w:rsidR="00A53E2E" w:rsidRPr="008852C0">
              <w:rPr>
                <w:rFonts w:ascii="Browallia New" w:hAnsi="Browallia New" w:cs="Browallia New"/>
                <w:sz w:val="28"/>
                <w:szCs w:val="28"/>
                <w:lang w:val="en-US" w:bidi="th-TH"/>
              </w:rPr>
              <w:t>6</w:t>
            </w:r>
            <w:r w:rsidR="00FB658D" w:rsidRPr="008852C0">
              <w:rPr>
                <w:rFonts w:ascii="Browallia New" w:hAnsi="Browallia New" w:cs="Browallia New"/>
                <w:sz w:val="28"/>
                <w:szCs w:val="28"/>
                <w:lang w:val="en-US" w:bidi="th-TH"/>
              </w:rPr>
              <w:t>,</w:t>
            </w:r>
            <w:r w:rsidR="00A53E2E" w:rsidRPr="008852C0">
              <w:rPr>
                <w:rFonts w:ascii="Browallia New" w:hAnsi="Browallia New" w:cs="Browallia New"/>
                <w:sz w:val="28"/>
                <w:szCs w:val="28"/>
                <w:lang w:val="en-US" w:bidi="th-TH"/>
              </w:rPr>
              <w:t>429</w:t>
            </w:r>
          </w:p>
        </w:tc>
        <w:tc>
          <w:tcPr>
            <w:tcW w:w="236" w:type="dxa"/>
          </w:tcPr>
          <w:p w14:paraId="50FBD8CB"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75718EE6"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rPr>
              <w:t>24,207</w:t>
            </w:r>
          </w:p>
        </w:tc>
        <w:tc>
          <w:tcPr>
            <w:tcW w:w="236" w:type="dxa"/>
          </w:tcPr>
          <w:p w14:paraId="1181DE59"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3E3BC769" w14:textId="74C80FE3" w:rsidR="00850751" w:rsidRPr="008852C0" w:rsidRDefault="00592779" w:rsidP="00850751">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760</w:t>
            </w:r>
          </w:p>
        </w:tc>
        <w:tc>
          <w:tcPr>
            <w:tcW w:w="236" w:type="dxa"/>
          </w:tcPr>
          <w:p w14:paraId="165DE123"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70426698"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rPr>
              <w:t>1,330</w:t>
            </w:r>
          </w:p>
        </w:tc>
      </w:tr>
      <w:tr w:rsidR="00850751" w:rsidRPr="008852C0" w14:paraId="48A8D2D5" w14:textId="77777777" w:rsidTr="002E6CE8">
        <w:tc>
          <w:tcPr>
            <w:tcW w:w="3625" w:type="dxa"/>
          </w:tcPr>
          <w:p w14:paraId="41FE49AC"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852C0">
              <w:rPr>
                <w:rFonts w:ascii="Browallia New" w:hAnsi="Browallia New" w:cs="Browallia New"/>
                <w:sz w:val="28"/>
                <w:szCs w:val="28"/>
                <w:cs/>
              </w:rPr>
              <w:t>เกินกำหนดชำระเป็นเวลา</w:t>
            </w:r>
            <w:r w:rsidRPr="008852C0">
              <w:rPr>
                <w:rFonts w:ascii="Browallia New" w:hAnsi="Browallia New" w:cs="Browallia New"/>
                <w:sz w:val="28"/>
                <w:szCs w:val="28"/>
              </w:rPr>
              <w:t>:</w:t>
            </w:r>
          </w:p>
        </w:tc>
        <w:tc>
          <w:tcPr>
            <w:tcW w:w="1197" w:type="dxa"/>
            <w:shd w:val="clear" w:color="auto" w:fill="auto"/>
          </w:tcPr>
          <w:p w14:paraId="535D3069" w14:textId="64E44CED"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1A40AF13" w14:textId="2BF5A8E7"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50751" w:rsidRPr="008852C0" w14:paraId="1CDECD5F" w14:textId="77777777" w:rsidTr="002E6CE8">
        <w:tc>
          <w:tcPr>
            <w:tcW w:w="3625" w:type="dxa"/>
          </w:tcPr>
          <w:p w14:paraId="0FAD1FB5" w14:textId="3CC16AC9"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8852C0">
              <w:rPr>
                <w:rFonts w:ascii="Browallia New" w:hAnsi="Browallia New" w:cs="Browallia New"/>
                <w:sz w:val="28"/>
                <w:szCs w:val="28"/>
                <w:cs/>
              </w:rPr>
              <w:t xml:space="preserve">น้อยกว่า </w:t>
            </w:r>
            <w:r w:rsidRPr="008852C0">
              <w:rPr>
                <w:rFonts w:ascii="Browallia New" w:hAnsi="Browallia New" w:cs="Browallia New"/>
                <w:sz w:val="28"/>
                <w:szCs w:val="28"/>
              </w:rPr>
              <w:t xml:space="preserve">3 </w:t>
            </w:r>
            <w:r w:rsidRPr="008852C0">
              <w:rPr>
                <w:rFonts w:ascii="Browallia New" w:hAnsi="Browallia New" w:cs="Browallia New"/>
                <w:sz w:val="28"/>
                <w:szCs w:val="28"/>
                <w:cs/>
              </w:rPr>
              <w:t>เดือน</w:t>
            </w:r>
          </w:p>
        </w:tc>
        <w:tc>
          <w:tcPr>
            <w:tcW w:w="1197" w:type="dxa"/>
            <w:shd w:val="clear" w:color="auto" w:fill="auto"/>
          </w:tcPr>
          <w:p w14:paraId="7FA60C8F" w14:textId="40D88FF3" w:rsidR="00850751" w:rsidRPr="008852C0" w:rsidRDefault="00A9156A" w:rsidP="00850751">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1</w:t>
            </w:r>
            <w:r w:rsidR="00CF327A" w:rsidRPr="008852C0">
              <w:rPr>
                <w:rFonts w:ascii="Browallia New" w:hAnsi="Browallia New" w:cs="Browallia New"/>
                <w:sz w:val="28"/>
                <w:szCs w:val="28"/>
              </w:rPr>
              <w:t>,</w:t>
            </w:r>
            <w:r w:rsidRPr="008852C0">
              <w:rPr>
                <w:rFonts w:ascii="Browallia New" w:hAnsi="Browallia New" w:cs="Browallia New"/>
                <w:sz w:val="28"/>
                <w:szCs w:val="28"/>
              </w:rPr>
              <w:t>289</w:t>
            </w:r>
          </w:p>
        </w:tc>
        <w:tc>
          <w:tcPr>
            <w:tcW w:w="236" w:type="dxa"/>
          </w:tcPr>
          <w:p w14:paraId="203CD7CA"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2083FAF4"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rPr>
              <w:t>2,768</w:t>
            </w:r>
          </w:p>
        </w:tc>
        <w:tc>
          <w:tcPr>
            <w:tcW w:w="236" w:type="dxa"/>
          </w:tcPr>
          <w:p w14:paraId="02F93878"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Pr>
          <w:p w14:paraId="2DF81528" w14:textId="6C8FD1DA" w:rsidR="00850751" w:rsidRPr="008852C0" w:rsidRDefault="000A17F9" w:rsidP="00850751">
            <w:pPr>
              <w:pStyle w:val="acctfourfigures"/>
              <w:tabs>
                <w:tab w:val="clear" w:pos="765"/>
              </w:tabs>
              <w:spacing w:line="240" w:lineRule="auto"/>
              <w:ind w:left="-117"/>
              <w:jc w:val="right"/>
              <w:rPr>
                <w:rFonts w:ascii="Browallia New" w:hAnsi="Browallia New" w:cs="Browallia New"/>
                <w:sz w:val="28"/>
                <w:szCs w:val="28"/>
                <w:lang w:bidi="th-TH"/>
              </w:rPr>
            </w:pPr>
            <w:r w:rsidRPr="008852C0">
              <w:rPr>
                <w:rFonts w:ascii="Browallia New" w:hAnsi="Browallia New" w:cs="Browallia New"/>
                <w:sz w:val="28"/>
                <w:szCs w:val="28"/>
                <w:lang w:bidi="th-TH"/>
              </w:rPr>
              <w:t>20</w:t>
            </w:r>
          </w:p>
        </w:tc>
        <w:tc>
          <w:tcPr>
            <w:tcW w:w="236" w:type="dxa"/>
          </w:tcPr>
          <w:p w14:paraId="215076E7"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3E66D08D"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rPr>
              <w:t>347</w:t>
            </w:r>
          </w:p>
        </w:tc>
      </w:tr>
      <w:tr w:rsidR="00850751" w:rsidRPr="008852C0" w14:paraId="099A7C80" w14:textId="77777777" w:rsidTr="002E6CE8">
        <w:tc>
          <w:tcPr>
            <w:tcW w:w="3625" w:type="dxa"/>
          </w:tcPr>
          <w:p w14:paraId="2A797833"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8852C0">
              <w:rPr>
                <w:rFonts w:ascii="Browallia New" w:hAnsi="Browallia New" w:cs="Browallia New"/>
                <w:sz w:val="28"/>
                <w:szCs w:val="28"/>
                <w:cs/>
              </w:rPr>
              <w:t xml:space="preserve">ระหว่าง </w:t>
            </w:r>
            <w:r w:rsidRPr="008852C0">
              <w:rPr>
                <w:rFonts w:ascii="Browallia New" w:hAnsi="Browallia New" w:cs="Browallia New"/>
                <w:sz w:val="28"/>
                <w:szCs w:val="28"/>
              </w:rPr>
              <w:t xml:space="preserve">3 </w:t>
            </w:r>
            <w:r w:rsidRPr="008852C0">
              <w:rPr>
                <w:rFonts w:ascii="Browallia New" w:hAnsi="Browallia New" w:cs="Browallia New"/>
                <w:sz w:val="28"/>
                <w:szCs w:val="28"/>
                <w:cs/>
              </w:rPr>
              <w:t xml:space="preserve">เดือนถึง </w:t>
            </w:r>
            <w:r w:rsidRPr="008852C0">
              <w:rPr>
                <w:rFonts w:ascii="Browallia New" w:hAnsi="Browallia New" w:cs="Browallia New"/>
                <w:sz w:val="28"/>
                <w:szCs w:val="28"/>
              </w:rPr>
              <w:t xml:space="preserve">6 </w:t>
            </w:r>
            <w:r w:rsidRPr="008852C0">
              <w:rPr>
                <w:rFonts w:ascii="Browallia New" w:hAnsi="Browallia New" w:cs="Browallia New"/>
                <w:sz w:val="28"/>
                <w:szCs w:val="28"/>
                <w:cs/>
              </w:rPr>
              <w:t>เดือน</w:t>
            </w:r>
          </w:p>
        </w:tc>
        <w:tc>
          <w:tcPr>
            <w:tcW w:w="1197" w:type="dxa"/>
            <w:shd w:val="clear" w:color="auto" w:fill="auto"/>
          </w:tcPr>
          <w:p w14:paraId="11050955" w14:textId="4D7497D5" w:rsidR="00850751" w:rsidRPr="008852C0" w:rsidRDefault="00A9156A" w:rsidP="00850751">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676</w:t>
            </w:r>
          </w:p>
        </w:tc>
        <w:tc>
          <w:tcPr>
            <w:tcW w:w="236" w:type="dxa"/>
          </w:tcPr>
          <w:p w14:paraId="0943BC54"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023F1D9D"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cs/>
                <w:lang w:val="en-US" w:bidi="th-TH"/>
              </w:rPr>
            </w:pPr>
            <w:r w:rsidRPr="008852C0">
              <w:rPr>
                <w:rFonts w:ascii="Browallia New" w:hAnsi="Browallia New" w:cs="Browallia New"/>
                <w:sz w:val="28"/>
                <w:szCs w:val="28"/>
                <w:lang w:val="en-US"/>
              </w:rPr>
              <w:t>97</w:t>
            </w:r>
          </w:p>
        </w:tc>
        <w:tc>
          <w:tcPr>
            <w:tcW w:w="236" w:type="dxa"/>
          </w:tcPr>
          <w:p w14:paraId="3E5B9828"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5AE9013C" w14:textId="4A41413C" w:rsidR="00850751" w:rsidRPr="008852C0" w:rsidRDefault="00DE7496" w:rsidP="00850751">
            <w:pPr>
              <w:pStyle w:val="acctfourfigures"/>
              <w:tabs>
                <w:tab w:val="clear" w:pos="765"/>
              </w:tabs>
              <w:spacing w:line="240" w:lineRule="auto"/>
              <w:jc w:val="right"/>
              <w:rPr>
                <w:rFonts w:ascii="Browallia New" w:hAnsi="Browallia New" w:cs="Browallia New"/>
                <w:sz w:val="28"/>
                <w:szCs w:val="28"/>
                <w:lang w:bidi="th-TH"/>
              </w:rPr>
            </w:pPr>
            <w:r w:rsidRPr="008852C0">
              <w:rPr>
                <w:rFonts w:ascii="Browallia New" w:hAnsi="Browallia New" w:cs="Browallia New"/>
                <w:sz w:val="28"/>
                <w:szCs w:val="28"/>
                <w:lang w:bidi="th-TH"/>
              </w:rPr>
              <w:t>7</w:t>
            </w:r>
          </w:p>
        </w:tc>
        <w:tc>
          <w:tcPr>
            <w:tcW w:w="236" w:type="dxa"/>
          </w:tcPr>
          <w:p w14:paraId="37E1384F"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095B8A77" w:rsidR="00850751" w:rsidRPr="008852C0" w:rsidRDefault="00850751" w:rsidP="00850751">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rPr>
              <w:t>-</w:t>
            </w:r>
          </w:p>
        </w:tc>
      </w:tr>
      <w:tr w:rsidR="00850751" w:rsidRPr="008852C0" w14:paraId="0100177C" w14:textId="77777777" w:rsidTr="002E6CE8">
        <w:tc>
          <w:tcPr>
            <w:tcW w:w="3625" w:type="dxa"/>
          </w:tcPr>
          <w:p w14:paraId="06A6F4B9"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8852C0">
              <w:rPr>
                <w:rFonts w:ascii="Browallia New" w:hAnsi="Browallia New" w:cs="Browallia New"/>
                <w:sz w:val="28"/>
                <w:szCs w:val="28"/>
                <w:cs/>
              </w:rPr>
              <w:t xml:space="preserve">ระหว่าง </w:t>
            </w:r>
            <w:r w:rsidRPr="008852C0">
              <w:rPr>
                <w:rFonts w:ascii="Browallia New" w:hAnsi="Browallia New" w:cs="Browallia New"/>
                <w:sz w:val="28"/>
                <w:szCs w:val="28"/>
              </w:rPr>
              <w:t xml:space="preserve">6 </w:t>
            </w:r>
            <w:r w:rsidRPr="008852C0">
              <w:rPr>
                <w:rFonts w:ascii="Browallia New" w:hAnsi="Browallia New" w:cs="Browallia New"/>
                <w:sz w:val="28"/>
                <w:szCs w:val="28"/>
                <w:cs/>
              </w:rPr>
              <w:t xml:space="preserve">เดือนถึง </w:t>
            </w:r>
            <w:r w:rsidRPr="008852C0">
              <w:rPr>
                <w:rFonts w:ascii="Browallia New" w:hAnsi="Browallia New" w:cs="Browallia New"/>
                <w:sz w:val="28"/>
                <w:szCs w:val="28"/>
              </w:rPr>
              <w:t xml:space="preserve">12 </w:t>
            </w:r>
            <w:r w:rsidRPr="008852C0">
              <w:rPr>
                <w:rFonts w:ascii="Browallia New" w:hAnsi="Browallia New" w:cs="Browallia New"/>
                <w:sz w:val="28"/>
                <w:szCs w:val="28"/>
                <w:cs/>
              </w:rPr>
              <w:t>เดือน</w:t>
            </w:r>
          </w:p>
        </w:tc>
        <w:tc>
          <w:tcPr>
            <w:tcW w:w="1197" w:type="dxa"/>
            <w:shd w:val="clear" w:color="auto" w:fill="auto"/>
          </w:tcPr>
          <w:p w14:paraId="4E0715DA" w14:textId="5B6C81F2" w:rsidR="00850751" w:rsidRPr="008852C0" w:rsidRDefault="001C75B5" w:rsidP="00850751">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1</w:t>
            </w:r>
            <w:r w:rsidR="00A9156A" w:rsidRPr="008852C0">
              <w:rPr>
                <w:rFonts w:ascii="Browallia New" w:hAnsi="Browallia New" w:cs="Browallia New"/>
                <w:sz w:val="28"/>
                <w:szCs w:val="28"/>
              </w:rPr>
              <w:t>16</w:t>
            </w:r>
          </w:p>
        </w:tc>
        <w:tc>
          <w:tcPr>
            <w:tcW w:w="236" w:type="dxa"/>
          </w:tcPr>
          <w:p w14:paraId="00DE3254"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4A5FC1A3" w:rsidR="00850751" w:rsidRPr="008852C0" w:rsidRDefault="00850751" w:rsidP="00850751">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rPr>
              <w:t>-</w:t>
            </w:r>
          </w:p>
        </w:tc>
        <w:tc>
          <w:tcPr>
            <w:tcW w:w="236" w:type="dxa"/>
          </w:tcPr>
          <w:p w14:paraId="3927E503"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4A896E7E" w14:textId="6C0D8D8C" w:rsidR="00850751" w:rsidRPr="008852C0" w:rsidRDefault="00C83118" w:rsidP="00850751">
            <w:pPr>
              <w:pStyle w:val="acctfourfigures"/>
              <w:tabs>
                <w:tab w:val="clear" w:pos="765"/>
              </w:tabs>
              <w:spacing w:line="240" w:lineRule="auto"/>
              <w:jc w:val="right"/>
              <w:rPr>
                <w:rFonts w:ascii="Browallia New" w:hAnsi="Browallia New" w:cs="Browallia New"/>
                <w:sz w:val="28"/>
                <w:szCs w:val="28"/>
                <w:lang w:bidi="th-TH"/>
              </w:rPr>
            </w:pPr>
            <w:r w:rsidRPr="008852C0">
              <w:rPr>
                <w:rFonts w:ascii="Browallia New" w:hAnsi="Browallia New" w:cs="Browallia New"/>
                <w:sz w:val="28"/>
                <w:szCs w:val="28"/>
              </w:rPr>
              <w:t>-</w:t>
            </w:r>
          </w:p>
        </w:tc>
        <w:tc>
          <w:tcPr>
            <w:tcW w:w="236" w:type="dxa"/>
          </w:tcPr>
          <w:p w14:paraId="1560BFC7"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17DBB786" w:rsidR="00850751" w:rsidRPr="008852C0" w:rsidRDefault="00850751" w:rsidP="00850751">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rPr>
              <w:t>-</w:t>
            </w:r>
          </w:p>
        </w:tc>
      </w:tr>
      <w:tr w:rsidR="00850751" w:rsidRPr="008852C0" w14:paraId="5FC336CA" w14:textId="77777777" w:rsidTr="002E6CE8">
        <w:tc>
          <w:tcPr>
            <w:tcW w:w="3625" w:type="dxa"/>
          </w:tcPr>
          <w:p w14:paraId="7B9191FC"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8852C0">
              <w:rPr>
                <w:rFonts w:ascii="Browallia New" w:hAnsi="Browallia New" w:cs="Browallia New"/>
                <w:sz w:val="28"/>
                <w:szCs w:val="28"/>
                <w:cs/>
              </w:rPr>
              <w:t xml:space="preserve">มากกว่า </w:t>
            </w:r>
            <w:r w:rsidRPr="008852C0">
              <w:rPr>
                <w:rFonts w:ascii="Browallia New" w:hAnsi="Browallia New" w:cs="Browallia New"/>
                <w:sz w:val="28"/>
                <w:szCs w:val="28"/>
              </w:rPr>
              <w:t xml:space="preserve">12 </w:t>
            </w:r>
            <w:r w:rsidRPr="008852C0">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03F7AD06" w:rsidR="00850751" w:rsidRPr="008852C0" w:rsidRDefault="005627D6" w:rsidP="00850751">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3,7</w:t>
            </w:r>
            <w:r w:rsidR="00A9156A" w:rsidRPr="008852C0">
              <w:rPr>
                <w:rFonts w:ascii="Browallia New" w:hAnsi="Browallia New" w:cs="Browallia New"/>
                <w:sz w:val="28"/>
                <w:szCs w:val="28"/>
              </w:rPr>
              <w:t>64</w:t>
            </w:r>
          </w:p>
        </w:tc>
        <w:tc>
          <w:tcPr>
            <w:tcW w:w="236" w:type="dxa"/>
          </w:tcPr>
          <w:p w14:paraId="33852036"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56946D7F"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rPr>
              <w:t>3,829</w:t>
            </w:r>
          </w:p>
        </w:tc>
        <w:tc>
          <w:tcPr>
            <w:tcW w:w="236" w:type="dxa"/>
          </w:tcPr>
          <w:p w14:paraId="261C8FEA"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30C9D72E" w14:textId="53FC8B77" w:rsidR="00850751" w:rsidRPr="008852C0" w:rsidRDefault="0040045F" w:rsidP="00850751">
            <w:pPr>
              <w:pStyle w:val="acctfourfigures"/>
              <w:tabs>
                <w:tab w:val="clear" w:pos="765"/>
              </w:tabs>
              <w:spacing w:line="240" w:lineRule="auto"/>
              <w:jc w:val="right"/>
              <w:rPr>
                <w:rFonts w:ascii="Browallia New" w:hAnsi="Browallia New" w:cs="Browallia New"/>
                <w:sz w:val="28"/>
                <w:szCs w:val="28"/>
                <w:cs/>
                <w:lang w:bidi="th-TH"/>
              </w:rPr>
            </w:pPr>
            <w:r w:rsidRPr="008852C0">
              <w:rPr>
                <w:rFonts w:ascii="Browallia New" w:hAnsi="Browallia New" w:cs="Browallia New"/>
                <w:sz w:val="28"/>
                <w:szCs w:val="28"/>
                <w:lang w:bidi="th-TH"/>
              </w:rPr>
              <w:t>-</w:t>
            </w:r>
          </w:p>
        </w:tc>
        <w:tc>
          <w:tcPr>
            <w:tcW w:w="236" w:type="dxa"/>
          </w:tcPr>
          <w:p w14:paraId="4A50CB03"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631C3D4F" w:rsidR="00850751" w:rsidRPr="008852C0" w:rsidRDefault="00850751" w:rsidP="00850751">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lang w:bidi="ar-SA"/>
              </w:rPr>
              <w:t>-</w:t>
            </w:r>
          </w:p>
        </w:tc>
      </w:tr>
      <w:tr w:rsidR="00850751" w:rsidRPr="008852C0" w14:paraId="41D8CC2E" w14:textId="77777777">
        <w:tc>
          <w:tcPr>
            <w:tcW w:w="3625" w:type="dxa"/>
          </w:tcPr>
          <w:p w14:paraId="5F19DC04"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852C0">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460B10FE" w:rsidR="00850751" w:rsidRPr="008852C0" w:rsidRDefault="00C91B3D" w:rsidP="00850751">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22,274</w:t>
            </w:r>
          </w:p>
        </w:tc>
        <w:tc>
          <w:tcPr>
            <w:tcW w:w="236" w:type="dxa"/>
          </w:tcPr>
          <w:p w14:paraId="575034B0"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17398578"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rPr>
              <w:t>30,901</w:t>
            </w:r>
          </w:p>
        </w:tc>
        <w:tc>
          <w:tcPr>
            <w:tcW w:w="236" w:type="dxa"/>
          </w:tcPr>
          <w:p w14:paraId="5F537DE3"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tcBorders>
          </w:tcPr>
          <w:p w14:paraId="21116953" w14:textId="2288FC7E" w:rsidR="00850751" w:rsidRPr="008852C0" w:rsidRDefault="00E96AC7" w:rsidP="00850751">
            <w:pPr>
              <w:pStyle w:val="acctfourfigures"/>
              <w:tabs>
                <w:tab w:val="clear" w:pos="765"/>
              </w:tabs>
              <w:spacing w:line="240" w:lineRule="auto"/>
              <w:jc w:val="right"/>
              <w:rPr>
                <w:rFonts w:ascii="Browallia New" w:hAnsi="Browallia New" w:cs="Browallia New"/>
                <w:sz w:val="28"/>
                <w:szCs w:val="28"/>
                <w:lang w:bidi="th-TH"/>
              </w:rPr>
            </w:pPr>
            <w:r w:rsidRPr="008852C0">
              <w:rPr>
                <w:rFonts w:ascii="Browallia New" w:hAnsi="Browallia New" w:cs="Browallia New"/>
                <w:sz w:val="28"/>
                <w:szCs w:val="28"/>
                <w:lang w:bidi="th-TH"/>
              </w:rPr>
              <w:t>787</w:t>
            </w:r>
          </w:p>
        </w:tc>
        <w:tc>
          <w:tcPr>
            <w:tcW w:w="236" w:type="dxa"/>
          </w:tcPr>
          <w:p w14:paraId="3402524B"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vAlign w:val="bottom"/>
          </w:tcPr>
          <w:p w14:paraId="581BE97A" w14:textId="4D68F14A"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rPr>
              <w:t>1,677</w:t>
            </w:r>
          </w:p>
        </w:tc>
      </w:tr>
      <w:tr w:rsidR="00850751" w:rsidRPr="008852C0" w14:paraId="09831E4A" w14:textId="77777777" w:rsidTr="002E6CE8">
        <w:tc>
          <w:tcPr>
            <w:tcW w:w="3625" w:type="dxa"/>
          </w:tcPr>
          <w:p w14:paraId="351DD8E7" w14:textId="7FA2BA45"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852C0">
              <w:rPr>
                <w:rFonts w:ascii="Browallia New" w:hAnsi="Browallia New" w:cs="Browallia New"/>
                <w:sz w:val="28"/>
                <w:szCs w:val="28"/>
                <w:u w:val="single"/>
                <w:cs/>
              </w:rPr>
              <w:t>หัก</w:t>
            </w:r>
            <w:r w:rsidRPr="008852C0">
              <w:rPr>
                <w:rFonts w:ascii="Browallia New" w:hAnsi="Browallia New" w:cs="Browallia New"/>
                <w:sz w:val="28"/>
                <w:szCs w:val="28"/>
                <w:cs/>
              </w:rPr>
              <w:t xml:space="preserve"> ค่าเผื่อผลขาดทุนด้านเครดิต</w:t>
            </w:r>
            <w:r w:rsidRPr="008852C0">
              <w:rPr>
                <w:rFonts w:ascii="Browallia New" w:hAnsi="Browallia New" w:cs="Browallia New"/>
                <w:sz w:val="28"/>
                <w:szCs w:val="28"/>
                <w:cs/>
              </w:rPr>
              <w:br/>
              <w:t xml:space="preserve">  </w:t>
            </w:r>
            <w:r w:rsidRPr="008852C0">
              <w:rPr>
                <w:rFonts w:ascii="Browallia New" w:hAnsi="Browallia New" w:cs="Browallia New"/>
                <w:sz w:val="28"/>
                <w:szCs w:val="28"/>
              </w:rPr>
              <w:t xml:space="preserve">       </w:t>
            </w:r>
            <w:r w:rsidRPr="008852C0">
              <w:rPr>
                <w:rFonts w:ascii="Browallia New" w:hAnsi="Browallia New" w:cs="Browallia New"/>
                <w:sz w:val="28"/>
                <w:szCs w:val="28"/>
                <w:cs/>
              </w:rPr>
              <w:t>ที่คาดว่าจะเกิดขึ้น</w:t>
            </w:r>
          </w:p>
        </w:tc>
        <w:tc>
          <w:tcPr>
            <w:tcW w:w="1197" w:type="dxa"/>
            <w:tcBorders>
              <w:bottom w:val="single" w:sz="4" w:space="0" w:color="auto"/>
            </w:tcBorders>
            <w:shd w:val="clear" w:color="auto" w:fill="auto"/>
            <w:vAlign w:val="bottom"/>
          </w:tcPr>
          <w:p w14:paraId="5516E7BD" w14:textId="7E498471" w:rsidR="00850751" w:rsidRPr="008852C0" w:rsidRDefault="00F426DB" w:rsidP="00850751">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(2,990)</w:t>
            </w:r>
          </w:p>
        </w:tc>
        <w:tc>
          <w:tcPr>
            <w:tcW w:w="236" w:type="dxa"/>
          </w:tcPr>
          <w:p w14:paraId="6AC524FC"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14C20864"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cs/>
                <w:lang w:val="en-US" w:bidi="th-TH"/>
              </w:rPr>
              <w:t>(</w:t>
            </w:r>
            <w:r w:rsidRPr="008852C0">
              <w:rPr>
                <w:rFonts w:ascii="Browallia New" w:hAnsi="Browallia New" w:cs="Browallia New"/>
                <w:sz w:val="28"/>
                <w:szCs w:val="28"/>
                <w:lang w:val="en-US" w:bidi="th-TH"/>
              </w:rPr>
              <w:t>2,990</w:t>
            </w:r>
            <w:r w:rsidRPr="008852C0">
              <w:rPr>
                <w:rFonts w:ascii="Browallia New" w:hAnsi="Browallia New" w:cs="Browallia New"/>
                <w:sz w:val="28"/>
                <w:szCs w:val="28"/>
                <w:cs/>
                <w:lang w:val="en-US" w:bidi="th-TH"/>
              </w:rPr>
              <w:t>)</w:t>
            </w:r>
          </w:p>
        </w:tc>
        <w:tc>
          <w:tcPr>
            <w:tcW w:w="236" w:type="dxa"/>
          </w:tcPr>
          <w:p w14:paraId="3EEFF4D8"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1690D558" w14:textId="77B44B31" w:rsidR="00850751" w:rsidRPr="008852C0" w:rsidRDefault="00657D58" w:rsidP="00850751">
            <w:pPr>
              <w:spacing w:line="240" w:lineRule="auto"/>
              <w:ind w:right="-10"/>
              <w:jc w:val="right"/>
              <w:rPr>
                <w:rFonts w:ascii="Browallia New" w:hAnsi="Browallia New" w:cs="Browallia New"/>
                <w:sz w:val="28"/>
                <w:szCs w:val="28"/>
              </w:rPr>
            </w:pPr>
            <w:r w:rsidRPr="008852C0">
              <w:rPr>
                <w:rFonts w:ascii="Browallia New" w:hAnsi="Browallia New" w:cs="Browallia New"/>
                <w:sz w:val="28"/>
                <w:szCs w:val="28"/>
                <w:lang w:val="en-GB"/>
              </w:rPr>
              <w:t>-</w:t>
            </w:r>
          </w:p>
        </w:tc>
        <w:tc>
          <w:tcPr>
            <w:tcW w:w="236" w:type="dxa"/>
          </w:tcPr>
          <w:p w14:paraId="4D554066"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4DFD8BCF" w:rsidR="00850751" w:rsidRPr="008852C0" w:rsidRDefault="00850751" w:rsidP="00850751">
            <w:pPr>
              <w:spacing w:line="240" w:lineRule="auto"/>
              <w:ind w:right="-10"/>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r>
      <w:tr w:rsidR="00850751" w:rsidRPr="008852C0" w14:paraId="1FC0C6D8" w14:textId="77777777" w:rsidTr="002E6CE8">
        <w:tc>
          <w:tcPr>
            <w:tcW w:w="3625" w:type="dxa"/>
          </w:tcPr>
          <w:p w14:paraId="062DB6E2"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852C0">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43811084" w:rsidR="00850751" w:rsidRPr="008852C0" w:rsidRDefault="007D1F38" w:rsidP="00850751">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19,28</w:t>
            </w:r>
            <w:r w:rsidR="00F1298C" w:rsidRPr="008852C0">
              <w:rPr>
                <w:rFonts w:ascii="Browallia New" w:hAnsi="Browallia New" w:cs="Browallia New"/>
                <w:sz w:val="28"/>
                <w:szCs w:val="28"/>
              </w:rPr>
              <w:t>4</w:t>
            </w:r>
          </w:p>
        </w:tc>
        <w:tc>
          <w:tcPr>
            <w:tcW w:w="236" w:type="dxa"/>
          </w:tcPr>
          <w:p w14:paraId="4579ED99"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72C895DA"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rPr>
              <w:t>27,911</w:t>
            </w:r>
          </w:p>
        </w:tc>
        <w:tc>
          <w:tcPr>
            <w:tcW w:w="236" w:type="dxa"/>
          </w:tcPr>
          <w:p w14:paraId="27BF7EE9"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bottom w:val="single" w:sz="12" w:space="0" w:color="auto"/>
            </w:tcBorders>
          </w:tcPr>
          <w:p w14:paraId="7874872F" w14:textId="1E2518C2" w:rsidR="00850751" w:rsidRPr="008852C0" w:rsidRDefault="00657D58" w:rsidP="00850751">
            <w:pPr>
              <w:pStyle w:val="acctfourfigures"/>
              <w:tabs>
                <w:tab w:val="clear" w:pos="765"/>
              </w:tabs>
              <w:spacing w:line="240" w:lineRule="auto"/>
              <w:jc w:val="right"/>
              <w:rPr>
                <w:rFonts w:ascii="Browallia New" w:hAnsi="Browallia New" w:cs="Browallia New"/>
                <w:sz w:val="28"/>
                <w:szCs w:val="28"/>
                <w:lang w:bidi="th-TH"/>
              </w:rPr>
            </w:pPr>
            <w:r w:rsidRPr="008852C0">
              <w:rPr>
                <w:rFonts w:ascii="Browallia New" w:hAnsi="Browallia New" w:cs="Browallia New"/>
                <w:sz w:val="28"/>
                <w:szCs w:val="28"/>
                <w:lang w:bidi="th-TH"/>
              </w:rPr>
              <w:t>787</w:t>
            </w:r>
          </w:p>
        </w:tc>
        <w:tc>
          <w:tcPr>
            <w:tcW w:w="236" w:type="dxa"/>
          </w:tcPr>
          <w:p w14:paraId="29730E69" w14:textId="77777777" w:rsidR="00850751" w:rsidRPr="008852C0"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12E95B92" w:rsidR="00850751" w:rsidRPr="008852C0"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8852C0">
              <w:rPr>
                <w:rFonts w:ascii="Browallia New" w:hAnsi="Browallia New" w:cs="Browallia New"/>
                <w:sz w:val="28"/>
                <w:szCs w:val="28"/>
                <w:lang w:val="en-US"/>
              </w:rPr>
              <w:t>1,677</w:t>
            </w:r>
          </w:p>
        </w:tc>
      </w:tr>
    </w:tbl>
    <w:p w14:paraId="68BD11FF" w14:textId="77777777" w:rsidR="000865DA" w:rsidRPr="008852C0" w:rsidRDefault="000865DA" w:rsidP="009C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CCEBD6D" w14:textId="77777777" w:rsidR="00D11D07" w:rsidRPr="008852C0" w:rsidRDefault="00D11D07" w:rsidP="0008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FE5A3A2" w14:textId="77777777" w:rsidR="0001010C" w:rsidRPr="008852C0"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8852C0">
        <w:rPr>
          <w:rFonts w:ascii="Browallia New" w:hAnsi="Browallia New" w:cs="Browallia New"/>
          <w:b/>
          <w:bCs/>
          <w:sz w:val="28"/>
          <w:szCs w:val="28"/>
          <w:cs/>
          <w:lang w:val="en-GB"/>
        </w:rPr>
        <w:br w:type="page"/>
      </w:r>
    </w:p>
    <w:p w14:paraId="254CD4F1" w14:textId="741B219E" w:rsidR="00DC59AD" w:rsidRPr="008852C0"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lastRenderedPageBreak/>
        <w:t xml:space="preserve">เงินให้กู้ยืมและดอกเบี้ยค้างรับ </w:t>
      </w:r>
      <w:r w:rsidR="009C1D22" w:rsidRPr="008852C0">
        <w:rPr>
          <w:rFonts w:ascii="Browallia New" w:hAnsi="Browallia New" w:cs="Browallia New"/>
          <w:b/>
          <w:bCs/>
          <w:sz w:val="28"/>
          <w:szCs w:val="28"/>
          <w:lang w:val="en-GB"/>
        </w:rPr>
        <w:t>-</w:t>
      </w:r>
      <w:r w:rsidRPr="008852C0">
        <w:rPr>
          <w:rFonts w:ascii="Browallia New" w:hAnsi="Browallia New" w:cs="Browallia New"/>
          <w:b/>
          <w:bCs/>
          <w:sz w:val="28"/>
          <w:szCs w:val="28"/>
          <w:lang w:val="en-GB"/>
        </w:rPr>
        <w:t xml:space="preserve"> </w:t>
      </w:r>
      <w:r w:rsidRPr="008852C0">
        <w:rPr>
          <w:rFonts w:ascii="Browallia New" w:hAnsi="Browallia New" w:cs="Browallia New"/>
          <w:b/>
          <w:bCs/>
          <w:sz w:val="28"/>
          <w:szCs w:val="28"/>
          <w:cs/>
          <w:lang w:val="en-GB"/>
        </w:rPr>
        <w:t>บุคคลและบริษัทอื่น</w:t>
      </w:r>
    </w:p>
    <w:p w14:paraId="28BE3E65" w14:textId="77777777" w:rsidR="00B82210" w:rsidRPr="008852C0"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8936" w:type="dxa"/>
        <w:tblInd w:w="426" w:type="dxa"/>
        <w:tblLayout w:type="fixed"/>
        <w:tblLook w:val="0000" w:firstRow="0" w:lastRow="0" w:firstColumn="0" w:lastColumn="0" w:noHBand="0" w:noVBand="0"/>
      </w:tblPr>
      <w:tblGrid>
        <w:gridCol w:w="3685"/>
        <w:gridCol w:w="1133"/>
        <w:gridCol w:w="236"/>
        <w:gridCol w:w="1134"/>
        <w:gridCol w:w="236"/>
        <w:gridCol w:w="1134"/>
        <w:gridCol w:w="241"/>
        <w:gridCol w:w="1128"/>
        <w:gridCol w:w="9"/>
      </w:tblGrid>
      <w:tr w:rsidR="006971B8" w:rsidRPr="008852C0" w14:paraId="64EEB5FB" w14:textId="77777777" w:rsidTr="009C003F">
        <w:trPr>
          <w:gridAfter w:val="1"/>
          <w:wAfter w:w="9" w:type="dxa"/>
        </w:trPr>
        <w:tc>
          <w:tcPr>
            <w:tcW w:w="3685" w:type="dxa"/>
          </w:tcPr>
          <w:p w14:paraId="068D5A82"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8852C0">
              <w:rPr>
                <w:rFonts w:ascii="Browallia New" w:hAnsi="Browallia New" w:cs="Browallia New"/>
                <w:sz w:val="28"/>
                <w:szCs w:val="28"/>
              </w:rPr>
              <w:tab/>
            </w:r>
          </w:p>
        </w:tc>
        <w:tc>
          <w:tcPr>
            <w:tcW w:w="5242" w:type="dxa"/>
            <w:gridSpan w:val="7"/>
          </w:tcPr>
          <w:p w14:paraId="77D5ECEA" w14:textId="77777777" w:rsidR="006971B8" w:rsidRPr="008852C0" w:rsidRDefault="006971B8" w:rsidP="001B4041">
            <w:pPr>
              <w:spacing w:line="240" w:lineRule="auto"/>
              <w:ind w:right="-45"/>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rPr>
              <w:t>พันบาท)</w:t>
            </w:r>
          </w:p>
        </w:tc>
      </w:tr>
      <w:tr w:rsidR="006971B8" w:rsidRPr="008852C0" w14:paraId="38A38173" w14:textId="77777777" w:rsidTr="009C003F">
        <w:tc>
          <w:tcPr>
            <w:tcW w:w="3685" w:type="dxa"/>
          </w:tcPr>
          <w:p w14:paraId="34C84A75"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03" w:type="dxa"/>
            <w:gridSpan w:val="3"/>
            <w:tcBorders>
              <w:bottom w:val="single" w:sz="4" w:space="0" w:color="auto"/>
            </w:tcBorders>
          </w:tcPr>
          <w:p w14:paraId="02DD300B" w14:textId="32287782" w:rsidR="006971B8" w:rsidRPr="008852C0"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8852C0">
              <w:rPr>
                <w:rFonts w:ascii="Browallia New" w:hAnsi="Browallia New" w:cs="Browallia New"/>
                <w:sz w:val="28"/>
                <w:szCs w:val="28"/>
                <w:cs/>
              </w:rPr>
              <w:t>ข้อมูลทาง</w:t>
            </w:r>
            <w:r w:rsidR="006971B8" w:rsidRPr="008852C0">
              <w:rPr>
                <w:rFonts w:ascii="Browallia New" w:hAnsi="Browallia New" w:cs="Browallia New"/>
                <w:sz w:val="28"/>
                <w:szCs w:val="28"/>
                <w:cs/>
              </w:rPr>
              <w:t>การเงินรวม</w:t>
            </w:r>
          </w:p>
        </w:tc>
        <w:tc>
          <w:tcPr>
            <w:tcW w:w="236" w:type="dxa"/>
          </w:tcPr>
          <w:p w14:paraId="7A88B8AF"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2" w:type="dxa"/>
            <w:gridSpan w:val="4"/>
            <w:tcBorders>
              <w:bottom w:val="single" w:sz="4" w:space="0" w:color="auto"/>
            </w:tcBorders>
          </w:tcPr>
          <w:p w14:paraId="6A221599" w14:textId="27A35E98" w:rsidR="006971B8" w:rsidRPr="008852C0"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8852C0">
              <w:rPr>
                <w:rFonts w:ascii="Browallia New" w:hAnsi="Browallia New" w:cs="Browallia New"/>
                <w:sz w:val="28"/>
                <w:szCs w:val="28"/>
                <w:cs/>
              </w:rPr>
              <w:t>ข้อมูลทาง</w:t>
            </w:r>
            <w:r w:rsidR="006971B8" w:rsidRPr="008852C0">
              <w:rPr>
                <w:rFonts w:ascii="Browallia New" w:hAnsi="Browallia New" w:cs="Browallia New"/>
                <w:sz w:val="28"/>
                <w:szCs w:val="28"/>
                <w:cs/>
              </w:rPr>
              <w:t>การเงินเฉพาะบริษัท</w:t>
            </w:r>
          </w:p>
        </w:tc>
      </w:tr>
      <w:tr w:rsidR="00EA4C3A" w:rsidRPr="008852C0" w14:paraId="7965F859" w14:textId="77777777" w:rsidTr="009C003F">
        <w:tc>
          <w:tcPr>
            <w:tcW w:w="3685" w:type="dxa"/>
          </w:tcPr>
          <w:p w14:paraId="73A9DDB5" w14:textId="77777777" w:rsidR="00EA4C3A" w:rsidRPr="008852C0" w:rsidRDefault="00EA4C3A" w:rsidP="00EA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3" w:type="dxa"/>
            <w:tcBorders>
              <w:top w:val="single" w:sz="4" w:space="0" w:color="auto"/>
              <w:bottom w:val="single" w:sz="4" w:space="0" w:color="auto"/>
            </w:tcBorders>
            <w:vAlign w:val="bottom"/>
          </w:tcPr>
          <w:p w14:paraId="56AB6D27" w14:textId="6DA19704" w:rsidR="00EA4C3A" w:rsidRPr="008852C0" w:rsidRDefault="00266C91" w:rsidP="00EA4C3A">
            <w:pPr>
              <w:tabs>
                <w:tab w:val="clear" w:pos="907"/>
              </w:tabs>
              <w:spacing w:line="240" w:lineRule="auto"/>
              <w:ind w:left="-108" w:right="-108"/>
              <w:jc w:val="center"/>
              <w:rPr>
                <w:rFonts w:ascii="Browallia New" w:hAnsi="Browallia New" w:cs="Browallia New"/>
                <w:sz w:val="28"/>
                <w:szCs w:val="28"/>
                <w:lang w:val="en-GB"/>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EA4C3A" w:rsidRPr="008852C0">
              <w:rPr>
                <w:rFonts w:ascii="Browallia New" w:hAnsi="Browallia New" w:cs="Browallia New"/>
                <w:sz w:val="28"/>
                <w:szCs w:val="28"/>
              </w:rPr>
              <w:t>2567</w:t>
            </w:r>
          </w:p>
        </w:tc>
        <w:tc>
          <w:tcPr>
            <w:tcW w:w="236" w:type="dxa"/>
            <w:tcBorders>
              <w:top w:val="single" w:sz="4" w:space="0" w:color="auto"/>
            </w:tcBorders>
            <w:vAlign w:val="bottom"/>
          </w:tcPr>
          <w:p w14:paraId="09874983" w14:textId="77777777" w:rsidR="00EA4C3A" w:rsidRPr="008852C0" w:rsidRDefault="00EA4C3A" w:rsidP="00EA4C3A">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261BDFFD" w14:textId="50C55165" w:rsidR="00EA4C3A" w:rsidRPr="008852C0" w:rsidRDefault="00EA4C3A" w:rsidP="00EA4C3A">
            <w:pPr>
              <w:tabs>
                <w:tab w:val="clear" w:pos="907"/>
              </w:tabs>
              <w:spacing w:line="240" w:lineRule="auto"/>
              <w:ind w:left="-108" w:right="-108"/>
              <w:jc w:val="center"/>
              <w:rPr>
                <w:rFonts w:ascii="Browallia New" w:hAnsi="Browallia New" w:cs="Browallia New"/>
                <w:sz w:val="28"/>
                <w:szCs w:val="28"/>
                <w:lang w:val="en-GB"/>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c>
          <w:tcPr>
            <w:tcW w:w="236" w:type="dxa"/>
          </w:tcPr>
          <w:p w14:paraId="166CA5A2" w14:textId="77777777" w:rsidR="00EA4C3A" w:rsidRPr="008852C0" w:rsidRDefault="00EA4C3A" w:rsidP="00EA4C3A">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611AFE95" w14:textId="79476F78" w:rsidR="00EA4C3A" w:rsidRPr="008852C0" w:rsidRDefault="00266C91" w:rsidP="00EA4C3A">
            <w:pPr>
              <w:tabs>
                <w:tab w:val="clear" w:pos="907"/>
              </w:tabs>
              <w:spacing w:line="240" w:lineRule="auto"/>
              <w:ind w:left="-108" w:right="-108"/>
              <w:jc w:val="center"/>
              <w:rPr>
                <w:rFonts w:ascii="Browallia New" w:hAnsi="Browallia New" w:cs="Browallia New"/>
                <w:sz w:val="28"/>
                <w:szCs w:val="28"/>
                <w:lang w:val="en-GB"/>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EA4C3A" w:rsidRPr="008852C0">
              <w:rPr>
                <w:rFonts w:ascii="Browallia New" w:hAnsi="Browallia New" w:cs="Browallia New"/>
                <w:sz w:val="28"/>
                <w:szCs w:val="28"/>
              </w:rPr>
              <w:t>2567</w:t>
            </w:r>
          </w:p>
        </w:tc>
        <w:tc>
          <w:tcPr>
            <w:tcW w:w="241" w:type="dxa"/>
            <w:tcBorders>
              <w:top w:val="single" w:sz="4" w:space="0" w:color="auto"/>
            </w:tcBorders>
            <w:vAlign w:val="bottom"/>
          </w:tcPr>
          <w:p w14:paraId="63A585F3" w14:textId="77777777" w:rsidR="00EA4C3A" w:rsidRPr="008852C0" w:rsidRDefault="00EA4C3A" w:rsidP="00EA4C3A">
            <w:pPr>
              <w:tabs>
                <w:tab w:val="clear" w:pos="907"/>
              </w:tabs>
              <w:spacing w:line="240" w:lineRule="auto"/>
              <w:ind w:left="-108" w:right="-108"/>
              <w:jc w:val="center"/>
              <w:rPr>
                <w:rFonts w:ascii="Browallia New" w:hAnsi="Browallia New" w:cs="Browallia New"/>
                <w:sz w:val="28"/>
                <w:szCs w:val="28"/>
                <w:cs/>
              </w:rPr>
            </w:pPr>
          </w:p>
        </w:tc>
        <w:tc>
          <w:tcPr>
            <w:tcW w:w="1137" w:type="dxa"/>
            <w:gridSpan w:val="2"/>
            <w:tcBorders>
              <w:top w:val="single" w:sz="4" w:space="0" w:color="auto"/>
              <w:bottom w:val="single" w:sz="4" w:space="0" w:color="auto"/>
            </w:tcBorders>
            <w:vAlign w:val="bottom"/>
          </w:tcPr>
          <w:p w14:paraId="6010A3BA" w14:textId="505ED52E" w:rsidR="00EA4C3A" w:rsidRPr="008852C0" w:rsidRDefault="00EA4C3A" w:rsidP="00EA4C3A">
            <w:pPr>
              <w:tabs>
                <w:tab w:val="clear" w:pos="907"/>
              </w:tabs>
              <w:spacing w:line="240" w:lineRule="auto"/>
              <w:ind w:left="-108" w:right="-108"/>
              <w:jc w:val="center"/>
              <w:rPr>
                <w:rFonts w:ascii="Browallia New" w:hAnsi="Browallia New" w:cs="Browallia New"/>
                <w:sz w:val="28"/>
                <w:szCs w:val="28"/>
                <w:lang w:val="en-GB"/>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r>
      <w:tr w:rsidR="006971B8" w:rsidRPr="008852C0" w14:paraId="69B54026" w14:textId="77777777" w:rsidTr="009C003F">
        <w:trPr>
          <w:trHeight w:val="332"/>
        </w:trPr>
        <w:tc>
          <w:tcPr>
            <w:tcW w:w="3685" w:type="dxa"/>
            <w:vAlign w:val="center"/>
          </w:tcPr>
          <w:p w14:paraId="57F5701B"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33" w:type="dxa"/>
            <w:tcBorders>
              <w:top w:val="single" w:sz="4" w:space="0" w:color="auto"/>
            </w:tcBorders>
          </w:tcPr>
          <w:p w14:paraId="7DDAACB9" w14:textId="77777777" w:rsidR="006971B8" w:rsidRPr="008852C0"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34" w:type="dxa"/>
            <w:tcBorders>
              <w:top w:val="single" w:sz="4" w:space="0" w:color="auto"/>
            </w:tcBorders>
          </w:tcPr>
          <w:p w14:paraId="188100B0"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6" w:type="dxa"/>
          </w:tcPr>
          <w:p w14:paraId="2804160A"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4" w:type="dxa"/>
            <w:tcBorders>
              <w:top w:val="single" w:sz="4" w:space="0" w:color="auto"/>
            </w:tcBorders>
          </w:tcPr>
          <w:p w14:paraId="3FCE36A7"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41" w:type="dxa"/>
          </w:tcPr>
          <w:p w14:paraId="65138746"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7" w:type="dxa"/>
            <w:gridSpan w:val="2"/>
            <w:tcBorders>
              <w:top w:val="single" w:sz="4" w:space="0" w:color="auto"/>
            </w:tcBorders>
          </w:tcPr>
          <w:p w14:paraId="393963C5"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017537" w:rsidRPr="008852C0" w14:paraId="0CBB5C77" w14:textId="77777777" w:rsidTr="009C003F">
        <w:tc>
          <w:tcPr>
            <w:tcW w:w="3685" w:type="dxa"/>
            <w:vAlign w:val="bottom"/>
          </w:tcPr>
          <w:p w14:paraId="696AEBDC" w14:textId="77777777" w:rsidR="00017537" w:rsidRPr="008852C0"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8852C0">
              <w:rPr>
                <w:rFonts w:ascii="Browallia New" w:hAnsi="Browallia New" w:cs="Browallia New"/>
                <w:sz w:val="28"/>
                <w:szCs w:val="28"/>
                <w:cs/>
              </w:rPr>
              <w:t>เงินให้กู้ยืมระยะยาว</w:t>
            </w:r>
          </w:p>
        </w:tc>
        <w:tc>
          <w:tcPr>
            <w:tcW w:w="1133" w:type="dxa"/>
            <w:shd w:val="clear" w:color="auto" w:fill="auto"/>
          </w:tcPr>
          <w:p w14:paraId="45E75301" w14:textId="5CB0B0BA" w:rsidR="00017537" w:rsidRPr="008852C0" w:rsidRDefault="009201DB"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8852C0">
              <w:rPr>
                <w:rFonts w:ascii="Browallia New" w:hAnsi="Browallia New" w:cs="Browallia New"/>
                <w:sz w:val="28"/>
                <w:szCs w:val="28"/>
              </w:rPr>
              <w:t>498,401</w:t>
            </w:r>
          </w:p>
        </w:tc>
        <w:tc>
          <w:tcPr>
            <w:tcW w:w="236" w:type="dxa"/>
            <w:shd w:val="clear" w:color="auto" w:fill="auto"/>
            <w:vAlign w:val="bottom"/>
          </w:tcPr>
          <w:p w14:paraId="56681F69" w14:textId="77777777" w:rsidR="00017537" w:rsidRPr="008852C0"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7389D502" w14:textId="5F158426"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8852C0">
              <w:rPr>
                <w:rFonts w:ascii="Browallia New" w:hAnsi="Browallia New" w:cs="Browallia New"/>
                <w:sz w:val="28"/>
                <w:szCs w:val="28"/>
              </w:rPr>
              <w:t>384,415</w:t>
            </w:r>
          </w:p>
        </w:tc>
        <w:tc>
          <w:tcPr>
            <w:tcW w:w="236" w:type="dxa"/>
            <w:shd w:val="clear" w:color="auto" w:fill="auto"/>
          </w:tcPr>
          <w:p w14:paraId="09BDB414" w14:textId="77777777" w:rsidR="00017537" w:rsidRPr="008852C0"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tcPr>
          <w:p w14:paraId="4DB20A9A" w14:textId="44D0D5B5" w:rsidR="00017537" w:rsidRPr="008852C0" w:rsidRDefault="00555AA3"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69,265</w:t>
            </w:r>
          </w:p>
        </w:tc>
        <w:tc>
          <w:tcPr>
            <w:tcW w:w="241" w:type="dxa"/>
          </w:tcPr>
          <w:p w14:paraId="424D9DA5" w14:textId="77777777" w:rsidR="00017537" w:rsidRPr="008852C0"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36A5ABC4" w14:textId="1FE65DC4"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67,540</w:t>
            </w:r>
          </w:p>
        </w:tc>
      </w:tr>
      <w:tr w:rsidR="00017537" w:rsidRPr="008852C0" w14:paraId="42D35AD7" w14:textId="77777777" w:rsidTr="009C003F">
        <w:tc>
          <w:tcPr>
            <w:tcW w:w="3685" w:type="dxa"/>
            <w:shd w:val="clear" w:color="auto" w:fill="auto"/>
            <w:vAlign w:val="bottom"/>
          </w:tcPr>
          <w:p w14:paraId="0EA4E1AE" w14:textId="0FCFD2BE" w:rsidR="00017537" w:rsidRPr="008852C0"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8852C0">
              <w:rPr>
                <w:rFonts w:ascii="Browallia New" w:hAnsi="Browallia New" w:cs="Browallia New"/>
                <w:sz w:val="28"/>
                <w:szCs w:val="28"/>
                <w:cs/>
              </w:rPr>
              <w:t>ดอกเบี้ยค้างรับ</w:t>
            </w:r>
          </w:p>
        </w:tc>
        <w:tc>
          <w:tcPr>
            <w:tcW w:w="1133" w:type="dxa"/>
            <w:shd w:val="clear" w:color="auto" w:fill="auto"/>
          </w:tcPr>
          <w:p w14:paraId="6672760C" w14:textId="1CF9F666" w:rsidR="00017537" w:rsidRPr="008852C0" w:rsidRDefault="0035276C"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8852C0">
              <w:rPr>
                <w:rFonts w:ascii="Browallia New" w:hAnsi="Browallia New" w:cs="Browallia New"/>
                <w:sz w:val="28"/>
                <w:szCs w:val="28"/>
              </w:rPr>
              <w:t>23,178</w:t>
            </w:r>
          </w:p>
        </w:tc>
        <w:tc>
          <w:tcPr>
            <w:tcW w:w="236" w:type="dxa"/>
            <w:shd w:val="clear" w:color="auto" w:fill="auto"/>
            <w:vAlign w:val="bottom"/>
          </w:tcPr>
          <w:p w14:paraId="5027A025" w14:textId="77777777" w:rsidR="00017537" w:rsidRPr="008852C0"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B3799F7" w14:textId="577B8EC7"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22,286</w:t>
            </w:r>
          </w:p>
        </w:tc>
        <w:tc>
          <w:tcPr>
            <w:tcW w:w="236" w:type="dxa"/>
            <w:shd w:val="clear" w:color="auto" w:fill="auto"/>
          </w:tcPr>
          <w:p w14:paraId="3F1A4922" w14:textId="77777777"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4" w:type="dxa"/>
            <w:shd w:val="clear" w:color="auto" w:fill="auto"/>
          </w:tcPr>
          <w:p w14:paraId="6E74843A" w14:textId="36AA0118" w:rsidR="00017537" w:rsidRPr="008852C0" w:rsidRDefault="00A91AFC"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23,124</w:t>
            </w:r>
          </w:p>
        </w:tc>
        <w:tc>
          <w:tcPr>
            <w:tcW w:w="241" w:type="dxa"/>
            <w:shd w:val="clear" w:color="auto" w:fill="auto"/>
          </w:tcPr>
          <w:p w14:paraId="07018DF9" w14:textId="77777777"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7" w:type="dxa"/>
            <w:gridSpan w:val="2"/>
            <w:shd w:val="clear" w:color="auto" w:fill="auto"/>
            <w:vAlign w:val="center"/>
          </w:tcPr>
          <w:p w14:paraId="61B04852" w14:textId="63A7DFCC"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22,231</w:t>
            </w:r>
          </w:p>
        </w:tc>
      </w:tr>
      <w:tr w:rsidR="00017537" w:rsidRPr="008852C0" w14:paraId="360EA57E" w14:textId="77777777" w:rsidTr="009C003F">
        <w:tc>
          <w:tcPr>
            <w:tcW w:w="3685" w:type="dxa"/>
            <w:vAlign w:val="bottom"/>
          </w:tcPr>
          <w:p w14:paraId="7B4D9E88" w14:textId="77777777" w:rsidR="00017537" w:rsidRPr="008852C0"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8852C0">
              <w:rPr>
                <w:rFonts w:ascii="Browallia New" w:hAnsi="Browallia New" w:cs="Browallia New"/>
                <w:sz w:val="28"/>
                <w:szCs w:val="28"/>
                <w:cs/>
              </w:rPr>
              <w:t>รวม</w:t>
            </w:r>
          </w:p>
        </w:tc>
        <w:tc>
          <w:tcPr>
            <w:tcW w:w="1133" w:type="dxa"/>
            <w:tcBorders>
              <w:top w:val="single" w:sz="4" w:space="0" w:color="auto"/>
            </w:tcBorders>
            <w:shd w:val="clear" w:color="auto" w:fill="auto"/>
          </w:tcPr>
          <w:p w14:paraId="6BC7BE9D" w14:textId="08B13341" w:rsidR="00017537" w:rsidRPr="008852C0" w:rsidRDefault="00236330"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8852C0">
              <w:rPr>
                <w:rFonts w:ascii="Browallia New" w:hAnsi="Browallia New" w:cs="Browallia New"/>
                <w:sz w:val="28"/>
                <w:szCs w:val="28"/>
              </w:rPr>
              <w:t>521,579</w:t>
            </w:r>
          </w:p>
        </w:tc>
        <w:tc>
          <w:tcPr>
            <w:tcW w:w="236" w:type="dxa"/>
            <w:shd w:val="clear" w:color="auto" w:fill="auto"/>
            <w:vAlign w:val="bottom"/>
          </w:tcPr>
          <w:p w14:paraId="68E88CF0" w14:textId="77777777" w:rsidR="00017537" w:rsidRPr="008852C0"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3C73AF6D" w14:textId="3A21547D"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8852C0">
              <w:rPr>
                <w:rFonts w:ascii="Browallia New" w:hAnsi="Browallia New" w:cs="Browallia New"/>
                <w:sz w:val="28"/>
                <w:szCs w:val="28"/>
              </w:rPr>
              <w:t>406,701</w:t>
            </w:r>
          </w:p>
        </w:tc>
        <w:tc>
          <w:tcPr>
            <w:tcW w:w="236" w:type="dxa"/>
            <w:shd w:val="clear" w:color="auto" w:fill="auto"/>
          </w:tcPr>
          <w:p w14:paraId="3D1DB314" w14:textId="77777777" w:rsidR="00017537" w:rsidRPr="008852C0"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tcPr>
          <w:p w14:paraId="376BCEDF" w14:textId="7DFC0698" w:rsidR="00017537" w:rsidRPr="008852C0" w:rsidRDefault="006026F0"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92,389</w:t>
            </w:r>
          </w:p>
        </w:tc>
        <w:tc>
          <w:tcPr>
            <w:tcW w:w="241" w:type="dxa"/>
          </w:tcPr>
          <w:p w14:paraId="3DEC1B3A" w14:textId="77777777" w:rsidR="00017537" w:rsidRPr="008852C0"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tcBorders>
            <w:vAlign w:val="center"/>
          </w:tcPr>
          <w:p w14:paraId="25DD4E39" w14:textId="3A418CC5"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fldChar w:fldCharType="begin"/>
            </w:r>
            <w:r w:rsidRPr="008852C0">
              <w:rPr>
                <w:rFonts w:ascii="Browallia New" w:hAnsi="Browallia New" w:cs="Browallia New"/>
                <w:sz w:val="28"/>
                <w:szCs w:val="28"/>
              </w:rPr>
              <w:instrText xml:space="preserve"> =SUM(ABOVE) </w:instrText>
            </w:r>
            <w:r w:rsidRPr="008852C0">
              <w:rPr>
                <w:rFonts w:ascii="Browallia New" w:hAnsi="Browallia New" w:cs="Browallia New"/>
                <w:sz w:val="28"/>
                <w:szCs w:val="28"/>
              </w:rPr>
              <w:fldChar w:fldCharType="separate"/>
            </w:r>
            <w:r w:rsidRPr="008852C0">
              <w:rPr>
                <w:rFonts w:ascii="Browallia New" w:hAnsi="Browallia New" w:cs="Browallia New"/>
                <w:sz w:val="28"/>
                <w:szCs w:val="28"/>
              </w:rPr>
              <w:t>89,771</w:t>
            </w:r>
            <w:r w:rsidRPr="008852C0">
              <w:rPr>
                <w:rFonts w:ascii="Browallia New" w:hAnsi="Browallia New" w:cs="Browallia New"/>
                <w:sz w:val="28"/>
                <w:szCs w:val="28"/>
              </w:rPr>
              <w:fldChar w:fldCharType="end"/>
            </w:r>
          </w:p>
        </w:tc>
      </w:tr>
      <w:tr w:rsidR="00017537" w:rsidRPr="008852C0" w14:paraId="0ED31973" w14:textId="77777777" w:rsidTr="009C003F">
        <w:tc>
          <w:tcPr>
            <w:tcW w:w="3685" w:type="dxa"/>
          </w:tcPr>
          <w:p w14:paraId="6AEFA2DF" w14:textId="1EEF3382" w:rsidR="00017537" w:rsidRPr="008852C0"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8852C0">
              <w:rPr>
                <w:rFonts w:ascii="Browallia New" w:hAnsi="Browallia New" w:cs="Browallia New"/>
                <w:sz w:val="28"/>
                <w:szCs w:val="28"/>
                <w:u w:val="single"/>
                <w:cs/>
              </w:rPr>
              <w:t>หัก</w:t>
            </w:r>
            <w:r w:rsidRPr="008852C0">
              <w:rPr>
                <w:rFonts w:ascii="Browallia New" w:hAnsi="Browallia New" w:cs="Browallia New"/>
                <w:sz w:val="28"/>
                <w:szCs w:val="28"/>
                <w:cs/>
              </w:rPr>
              <w:t xml:space="preserve"> ค่าเผื่อผลขาดทุนด้านเครดิตที่คาดว่า</w:t>
            </w:r>
            <w:r w:rsidRPr="008852C0">
              <w:rPr>
                <w:rFonts w:ascii="Browallia New" w:hAnsi="Browallia New" w:cs="Browallia New"/>
                <w:sz w:val="28"/>
                <w:szCs w:val="28"/>
              </w:rPr>
              <w:br/>
            </w:r>
            <w:r w:rsidRPr="008852C0">
              <w:rPr>
                <w:rFonts w:ascii="Browallia New" w:hAnsi="Browallia New" w:cs="Browallia New"/>
                <w:sz w:val="28"/>
                <w:szCs w:val="28"/>
                <w:cs/>
              </w:rPr>
              <w:t>จะเกิดขึ้น</w:t>
            </w:r>
          </w:p>
        </w:tc>
        <w:tc>
          <w:tcPr>
            <w:tcW w:w="1133" w:type="dxa"/>
            <w:shd w:val="clear" w:color="auto" w:fill="auto"/>
          </w:tcPr>
          <w:p w14:paraId="3D863BE0" w14:textId="77777777" w:rsidR="00313998" w:rsidRPr="008852C0" w:rsidRDefault="00313998" w:rsidP="0031399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06482586" w14:textId="798E42B9" w:rsidR="00017537" w:rsidRPr="008852C0" w:rsidRDefault="00313998" w:rsidP="00017537">
            <w:pPr>
              <w:jc w:val="right"/>
              <w:rPr>
                <w:rFonts w:ascii="Browallia New" w:hAnsi="Browallia New" w:cs="Browallia New"/>
                <w:sz w:val="28"/>
                <w:szCs w:val="28"/>
                <w:cs/>
              </w:rPr>
            </w:pPr>
            <w:r w:rsidRPr="008852C0">
              <w:rPr>
                <w:rFonts w:ascii="Browallia New" w:hAnsi="Browallia New" w:cs="Browallia New"/>
                <w:sz w:val="28"/>
                <w:szCs w:val="28"/>
                <w:cs/>
              </w:rPr>
              <w:t>(</w:t>
            </w:r>
            <w:r w:rsidR="006210DD" w:rsidRPr="008852C0">
              <w:rPr>
                <w:rFonts w:ascii="Browallia New" w:hAnsi="Browallia New" w:cs="Browallia New"/>
                <w:sz w:val="28"/>
                <w:szCs w:val="28"/>
              </w:rPr>
              <w:t>90</w:t>
            </w:r>
            <w:r w:rsidRPr="008852C0">
              <w:rPr>
                <w:rFonts w:ascii="Browallia New" w:hAnsi="Browallia New" w:cs="Browallia New"/>
                <w:sz w:val="28"/>
                <w:szCs w:val="28"/>
              </w:rPr>
              <w:t>,</w:t>
            </w:r>
            <w:r w:rsidR="006210DD" w:rsidRPr="008852C0">
              <w:rPr>
                <w:rFonts w:ascii="Browallia New" w:hAnsi="Browallia New" w:cs="Browallia New"/>
                <w:sz w:val="28"/>
                <w:szCs w:val="28"/>
              </w:rPr>
              <w:t>020</w:t>
            </w:r>
            <w:r w:rsidRPr="008852C0">
              <w:rPr>
                <w:rFonts w:ascii="Browallia New" w:hAnsi="Browallia New" w:cs="Browallia New"/>
                <w:sz w:val="28"/>
                <w:szCs w:val="28"/>
                <w:cs/>
              </w:rPr>
              <w:t>)</w:t>
            </w:r>
          </w:p>
        </w:tc>
        <w:tc>
          <w:tcPr>
            <w:tcW w:w="236" w:type="dxa"/>
            <w:shd w:val="clear" w:color="auto" w:fill="auto"/>
            <w:vAlign w:val="bottom"/>
          </w:tcPr>
          <w:p w14:paraId="18D4375C" w14:textId="77777777" w:rsidR="00017537" w:rsidRPr="008852C0"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6E394806" w14:textId="77777777"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205C884F" w14:textId="74E0C6D8"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cs/>
              </w:rPr>
              <w:t>(</w:t>
            </w:r>
            <w:r w:rsidRPr="008852C0">
              <w:rPr>
                <w:rFonts w:ascii="Browallia New" w:hAnsi="Browallia New" w:cs="Browallia New"/>
                <w:sz w:val="28"/>
                <w:szCs w:val="28"/>
              </w:rPr>
              <w:t>89,928</w:t>
            </w:r>
            <w:r w:rsidRPr="008852C0">
              <w:rPr>
                <w:rFonts w:ascii="Browallia New" w:hAnsi="Browallia New" w:cs="Browallia New"/>
                <w:sz w:val="28"/>
                <w:szCs w:val="28"/>
                <w:cs/>
              </w:rPr>
              <w:t>)</w:t>
            </w:r>
          </w:p>
        </w:tc>
        <w:tc>
          <w:tcPr>
            <w:tcW w:w="236" w:type="dxa"/>
            <w:shd w:val="clear" w:color="auto" w:fill="auto"/>
          </w:tcPr>
          <w:p w14:paraId="18E607E8" w14:textId="77777777" w:rsidR="00017537" w:rsidRPr="008852C0"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31A92DF6" w14:textId="77777777" w:rsidR="00C2015A" w:rsidRPr="008852C0" w:rsidRDefault="00C2015A" w:rsidP="00C2015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4BCA1484" w14:textId="42550232" w:rsidR="00017537" w:rsidRPr="008852C0" w:rsidRDefault="00C2015A" w:rsidP="00017537">
            <w:pPr>
              <w:jc w:val="right"/>
              <w:rPr>
                <w:rFonts w:ascii="Browallia New" w:hAnsi="Browallia New" w:cs="Browallia New"/>
                <w:sz w:val="28"/>
                <w:szCs w:val="28"/>
                <w:cs/>
              </w:rPr>
            </w:pPr>
            <w:r w:rsidRPr="008852C0">
              <w:rPr>
                <w:rFonts w:ascii="Browallia New" w:hAnsi="Browallia New" w:cs="Browallia New"/>
                <w:sz w:val="28"/>
                <w:szCs w:val="28"/>
                <w:cs/>
              </w:rPr>
              <w:t>(</w:t>
            </w:r>
            <w:r w:rsidRPr="008852C0">
              <w:rPr>
                <w:rFonts w:ascii="Browallia New" w:hAnsi="Browallia New" w:cs="Browallia New"/>
                <w:sz w:val="28"/>
                <w:szCs w:val="28"/>
              </w:rPr>
              <w:t>49,121</w:t>
            </w:r>
            <w:r w:rsidRPr="008852C0">
              <w:rPr>
                <w:rFonts w:ascii="Browallia New" w:hAnsi="Browallia New" w:cs="Browallia New"/>
                <w:sz w:val="28"/>
                <w:szCs w:val="28"/>
                <w:cs/>
              </w:rPr>
              <w:t>)</w:t>
            </w:r>
          </w:p>
        </w:tc>
        <w:tc>
          <w:tcPr>
            <w:tcW w:w="241" w:type="dxa"/>
          </w:tcPr>
          <w:p w14:paraId="2281DF80" w14:textId="77777777" w:rsidR="00017537" w:rsidRPr="008852C0"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09B5F6A6" w14:textId="77777777"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6B67F947" w14:textId="268CFC40"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cs/>
              </w:rPr>
              <w:t>(</w:t>
            </w:r>
            <w:r w:rsidRPr="008852C0">
              <w:rPr>
                <w:rFonts w:ascii="Browallia New" w:hAnsi="Browallia New" w:cs="Browallia New"/>
                <w:sz w:val="28"/>
                <w:szCs w:val="28"/>
              </w:rPr>
              <w:t>49,121</w:t>
            </w:r>
            <w:r w:rsidRPr="008852C0">
              <w:rPr>
                <w:rFonts w:ascii="Browallia New" w:hAnsi="Browallia New" w:cs="Browallia New"/>
                <w:sz w:val="28"/>
                <w:szCs w:val="28"/>
                <w:cs/>
              </w:rPr>
              <w:t>)</w:t>
            </w:r>
          </w:p>
        </w:tc>
      </w:tr>
      <w:tr w:rsidR="00017537" w:rsidRPr="008852C0" w14:paraId="4AC481B5" w14:textId="77777777" w:rsidTr="009C003F">
        <w:tc>
          <w:tcPr>
            <w:tcW w:w="3685" w:type="dxa"/>
            <w:vAlign w:val="bottom"/>
          </w:tcPr>
          <w:p w14:paraId="5383FF9B" w14:textId="77777777" w:rsidR="00017537" w:rsidRPr="008852C0"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8852C0">
              <w:rPr>
                <w:rFonts w:ascii="Browallia New" w:hAnsi="Browallia New" w:cs="Browallia New"/>
                <w:sz w:val="28"/>
                <w:szCs w:val="28"/>
                <w:cs/>
              </w:rPr>
              <w:t>สุทธิ</w:t>
            </w:r>
          </w:p>
        </w:tc>
        <w:tc>
          <w:tcPr>
            <w:tcW w:w="1133" w:type="dxa"/>
            <w:tcBorders>
              <w:top w:val="single" w:sz="4" w:space="0" w:color="auto"/>
            </w:tcBorders>
            <w:shd w:val="clear" w:color="auto" w:fill="auto"/>
          </w:tcPr>
          <w:p w14:paraId="09F1CB4F" w14:textId="79A6594F" w:rsidR="00017537" w:rsidRPr="008852C0" w:rsidRDefault="00B1242C"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431,559</w:t>
            </w:r>
          </w:p>
        </w:tc>
        <w:tc>
          <w:tcPr>
            <w:tcW w:w="236" w:type="dxa"/>
            <w:shd w:val="clear" w:color="auto" w:fill="auto"/>
            <w:vAlign w:val="bottom"/>
          </w:tcPr>
          <w:p w14:paraId="1C113BB1" w14:textId="77777777" w:rsidR="00017537" w:rsidRPr="008852C0"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5C2BAC4C" w14:textId="1285EAC9"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316,773</w:t>
            </w:r>
          </w:p>
        </w:tc>
        <w:tc>
          <w:tcPr>
            <w:tcW w:w="236" w:type="dxa"/>
            <w:shd w:val="clear" w:color="auto" w:fill="auto"/>
          </w:tcPr>
          <w:p w14:paraId="127DC5E4" w14:textId="77777777" w:rsidR="00017537" w:rsidRPr="008852C0"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vAlign w:val="center"/>
          </w:tcPr>
          <w:p w14:paraId="7E1D6CFA" w14:textId="6172A0B5" w:rsidR="00017537" w:rsidRPr="008852C0" w:rsidRDefault="00622180"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43,268</w:t>
            </w:r>
          </w:p>
        </w:tc>
        <w:tc>
          <w:tcPr>
            <w:tcW w:w="241" w:type="dxa"/>
          </w:tcPr>
          <w:p w14:paraId="49EAB904" w14:textId="77777777" w:rsidR="00017537" w:rsidRPr="008852C0"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tcBorders>
            <w:vAlign w:val="center"/>
          </w:tcPr>
          <w:p w14:paraId="4CC8B494" w14:textId="59E3B126"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40,650</w:t>
            </w:r>
          </w:p>
        </w:tc>
      </w:tr>
      <w:tr w:rsidR="00017537" w:rsidRPr="008852C0" w14:paraId="3606F8C3" w14:textId="77777777" w:rsidTr="009C003F">
        <w:tc>
          <w:tcPr>
            <w:tcW w:w="3685" w:type="dxa"/>
            <w:vAlign w:val="bottom"/>
          </w:tcPr>
          <w:p w14:paraId="6FB0E4D4" w14:textId="77777777" w:rsidR="00017537" w:rsidRPr="008852C0"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8852C0">
              <w:rPr>
                <w:rFonts w:ascii="Browallia New" w:hAnsi="Browallia New" w:cs="Browallia New"/>
                <w:sz w:val="28"/>
                <w:szCs w:val="28"/>
                <w:u w:val="single"/>
                <w:cs/>
              </w:rPr>
              <w:t>หัก</w:t>
            </w:r>
            <w:r w:rsidRPr="008852C0">
              <w:rPr>
                <w:rFonts w:ascii="Browallia New" w:hAnsi="Browallia New" w:cs="Browallia New"/>
                <w:sz w:val="28"/>
                <w:szCs w:val="28"/>
                <w:cs/>
              </w:rPr>
              <w:t xml:space="preserve"> ส่วนที่ถึงกำหนดชำระภายในหนึ่งปี</w:t>
            </w:r>
          </w:p>
        </w:tc>
        <w:tc>
          <w:tcPr>
            <w:tcW w:w="1133" w:type="dxa"/>
            <w:shd w:val="clear" w:color="auto" w:fill="auto"/>
          </w:tcPr>
          <w:p w14:paraId="70477E51" w14:textId="024C8B85" w:rsidR="00017537" w:rsidRPr="008852C0" w:rsidRDefault="00C036DD"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8852C0">
              <w:rPr>
                <w:rFonts w:ascii="Browallia New" w:hAnsi="Browallia New" w:cs="Browallia New"/>
                <w:sz w:val="28"/>
                <w:szCs w:val="28"/>
                <w:cs/>
              </w:rPr>
              <w:t>(</w:t>
            </w:r>
            <w:r w:rsidRPr="008852C0">
              <w:rPr>
                <w:rFonts w:ascii="Browallia New" w:hAnsi="Browallia New" w:cs="Browallia New"/>
                <w:sz w:val="28"/>
                <w:szCs w:val="28"/>
              </w:rPr>
              <w:t>286,466</w:t>
            </w:r>
            <w:r w:rsidRPr="008852C0">
              <w:rPr>
                <w:rFonts w:ascii="Browallia New" w:hAnsi="Browallia New" w:cs="Browallia New"/>
                <w:sz w:val="28"/>
                <w:szCs w:val="28"/>
                <w:cs/>
              </w:rPr>
              <w:t>)</w:t>
            </w:r>
          </w:p>
        </w:tc>
        <w:tc>
          <w:tcPr>
            <w:tcW w:w="236" w:type="dxa"/>
            <w:shd w:val="clear" w:color="auto" w:fill="auto"/>
            <w:vAlign w:val="bottom"/>
          </w:tcPr>
          <w:p w14:paraId="01C5D973" w14:textId="77777777" w:rsidR="00017537" w:rsidRPr="008852C0"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E33B32C" w14:textId="368CD7F1"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cs/>
              </w:rPr>
              <w:t>(</w:t>
            </w:r>
            <w:r w:rsidRPr="008852C0">
              <w:rPr>
                <w:rFonts w:ascii="Browallia New" w:hAnsi="Browallia New" w:cs="Browallia New"/>
                <w:sz w:val="28"/>
                <w:szCs w:val="28"/>
              </w:rPr>
              <w:t>207,470</w:t>
            </w:r>
            <w:r w:rsidRPr="008852C0">
              <w:rPr>
                <w:rFonts w:ascii="Browallia New" w:hAnsi="Browallia New" w:cs="Browallia New"/>
                <w:sz w:val="28"/>
                <w:szCs w:val="28"/>
                <w:cs/>
              </w:rPr>
              <w:t>)</w:t>
            </w:r>
          </w:p>
        </w:tc>
        <w:tc>
          <w:tcPr>
            <w:tcW w:w="236" w:type="dxa"/>
            <w:shd w:val="clear" w:color="auto" w:fill="auto"/>
          </w:tcPr>
          <w:p w14:paraId="406D60C6" w14:textId="77777777" w:rsidR="00017537" w:rsidRPr="008852C0"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3F2668D7" w14:textId="60FEE35B" w:rsidR="00017537" w:rsidRPr="008852C0" w:rsidRDefault="00C83BCB"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w:t>
            </w:r>
          </w:p>
        </w:tc>
        <w:tc>
          <w:tcPr>
            <w:tcW w:w="241" w:type="dxa"/>
          </w:tcPr>
          <w:p w14:paraId="3F90E2F0" w14:textId="77777777" w:rsidR="00017537" w:rsidRPr="008852C0"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345EDB11" w14:textId="0F0FEF20"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w:t>
            </w:r>
          </w:p>
        </w:tc>
      </w:tr>
      <w:tr w:rsidR="00017537" w:rsidRPr="008852C0" w14:paraId="60184766" w14:textId="77777777" w:rsidTr="009C003F">
        <w:tc>
          <w:tcPr>
            <w:tcW w:w="3685" w:type="dxa"/>
            <w:vAlign w:val="bottom"/>
          </w:tcPr>
          <w:p w14:paraId="448225A9" w14:textId="77777777" w:rsidR="00017537" w:rsidRPr="008852C0"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8852C0">
              <w:rPr>
                <w:rFonts w:ascii="Browallia New" w:hAnsi="Browallia New" w:cs="Browallia New"/>
                <w:sz w:val="28"/>
                <w:szCs w:val="28"/>
                <w:cs/>
              </w:rPr>
              <w:t>สุทธิ</w:t>
            </w:r>
          </w:p>
        </w:tc>
        <w:tc>
          <w:tcPr>
            <w:tcW w:w="1133" w:type="dxa"/>
            <w:tcBorders>
              <w:top w:val="single" w:sz="4" w:space="0" w:color="auto"/>
              <w:bottom w:val="single" w:sz="12" w:space="0" w:color="auto"/>
            </w:tcBorders>
            <w:shd w:val="clear" w:color="auto" w:fill="auto"/>
          </w:tcPr>
          <w:p w14:paraId="4FEB8F8C" w14:textId="60E5C47F" w:rsidR="00017537" w:rsidRPr="008852C0" w:rsidRDefault="008852C0"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8852C0">
              <w:rPr>
                <w:rFonts w:ascii="Browallia New" w:hAnsi="Browallia New" w:cs="Browallia New"/>
                <w:sz w:val="28"/>
                <w:szCs w:val="28"/>
              </w:rPr>
              <w:t>145</w:t>
            </w:r>
            <w:r w:rsidR="00D4125B" w:rsidRPr="008852C0">
              <w:rPr>
                <w:rFonts w:ascii="Browallia New" w:hAnsi="Browallia New" w:cs="Browallia New"/>
                <w:sz w:val="28"/>
                <w:szCs w:val="28"/>
              </w:rPr>
              <w:t>,</w:t>
            </w:r>
            <w:r w:rsidRPr="008852C0">
              <w:rPr>
                <w:rFonts w:ascii="Browallia New" w:hAnsi="Browallia New" w:cs="Browallia New"/>
                <w:sz w:val="28"/>
                <w:szCs w:val="28"/>
              </w:rPr>
              <w:t>093</w:t>
            </w:r>
          </w:p>
        </w:tc>
        <w:tc>
          <w:tcPr>
            <w:tcW w:w="236" w:type="dxa"/>
            <w:shd w:val="clear" w:color="auto" w:fill="auto"/>
            <w:vAlign w:val="bottom"/>
          </w:tcPr>
          <w:p w14:paraId="1AEECED2" w14:textId="77777777" w:rsidR="00017537" w:rsidRPr="008852C0"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bottom w:val="single" w:sz="12" w:space="0" w:color="auto"/>
            </w:tcBorders>
            <w:shd w:val="clear" w:color="auto" w:fill="auto"/>
          </w:tcPr>
          <w:p w14:paraId="5681036A" w14:textId="544517DC"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109,303</w:t>
            </w:r>
          </w:p>
        </w:tc>
        <w:tc>
          <w:tcPr>
            <w:tcW w:w="236" w:type="dxa"/>
            <w:shd w:val="clear" w:color="auto" w:fill="auto"/>
          </w:tcPr>
          <w:p w14:paraId="2E6CCB08" w14:textId="77777777" w:rsidR="00017537" w:rsidRPr="008852C0"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bottom w:val="single" w:sz="12" w:space="0" w:color="auto"/>
            </w:tcBorders>
            <w:shd w:val="clear" w:color="auto" w:fill="auto"/>
            <w:vAlign w:val="center"/>
          </w:tcPr>
          <w:p w14:paraId="1EB5BD5D" w14:textId="64E47016" w:rsidR="00017537" w:rsidRPr="008852C0" w:rsidRDefault="0044434A"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43,268</w:t>
            </w:r>
          </w:p>
        </w:tc>
        <w:tc>
          <w:tcPr>
            <w:tcW w:w="241" w:type="dxa"/>
            <w:vAlign w:val="bottom"/>
          </w:tcPr>
          <w:p w14:paraId="3D2E48E4" w14:textId="77777777" w:rsidR="00017537" w:rsidRPr="008852C0"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bottom w:val="single" w:sz="12" w:space="0" w:color="auto"/>
            </w:tcBorders>
            <w:vAlign w:val="center"/>
          </w:tcPr>
          <w:p w14:paraId="33AF1DD5" w14:textId="71555CD0" w:rsidR="00017537" w:rsidRPr="008852C0"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852C0">
              <w:rPr>
                <w:rFonts w:ascii="Browallia New" w:hAnsi="Browallia New" w:cs="Browallia New"/>
                <w:sz w:val="28"/>
                <w:szCs w:val="28"/>
              </w:rPr>
              <w:t>40,650</w:t>
            </w:r>
          </w:p>
        </w:tc>
      </w:tr>
    </w:tbl>
    <w:p w14:paraId="619DBB7C" w14:textId="7814A970" w:rsidR="00632B88" w:rsidRPr="008852C0"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lang w:val="th-TH"/>
        </w:rPr>
      </w:pPr>
    </w:p>
    <w:p w14:paraId="0D93A27B" w14:textId="73D9C343" w:rsidR="0012502A" w:rsidRPr="008852C0" w:rsidRDefault="0090445D" w:rsidP="009C003F">
      <w:pPr>
        <w:pStyle w:val="a3"/>
        <w:tabs>
          <w:tab w:val="clear" w:pos="1080"/>
        </w:tabs>
        <w:ind w:left="426"/>
        <w:jc w:val="thaiDistribute"/>
        <w:rPr>
          <w:rFonts w:ascii="Browallia New" w:hAnsi="Browallia New" w:cs="Browallia New"/>
          <w:sz w:val="28"/>
          <w:szCs w:val="28"/>
        </w:rPr>
      </w:pPr>
      <w:r w:rsidRPr="008852C0">
        <w:rPr>
          <w:rFonts w:ascii="Browallia New" w:hAnsi="Browallia New" w:cs="Browallia New"/>
          <w:sz w:val="28"/>
          <w:szCs w:val="28"/>
          <w:cs/>
        </w:rPr>
        <w:t xml:space="preserve">บริษัท </w:t>
      </w:r>
      <w:proofErr w:type="spellStart"/>
      <w:r w:rsidRPr="008852C0">
        <w:rPr>
          <w:rFonts w:ascii="Browallia New" w:hAnsi="Browallia New" w:cs="Browallia New"/>
          <w:sz w:val="28"/>
          <w:szCs w:val="28"/>
          <w:cs/>
        </w:rPr>
        <w:t>ไมด้า</w:t>
      </w:r>
      <w:proofErr w:type="spellEnd"/>
      <w:r w:rsidRPr="008852C0">
        <w:rPr>
          <w:rFonts w:ascii="Browallia New" w:hAnsi="Browallia New" w:cs="Browallia New"/>
          <w:sz w:val="28"/>
          <w:szCs w:val="28"/>
          <w:cs/>
        </w:rPr>
        <w:t xml:space="preserve"> ลิสซิ่ง จำกัด</w:t>
      </w:r>
      <w:r w:rsidR="0054523A" w:rsidRPr="008852C0">
        <w:rPr>
          <w:rFonts w:ascii="Browallia New" w:hAnsi="Browallia New" w:cs="Browallia New"/>
          <w:sz w:val="28"/>
          <w:szCs w:val="28"/>
          <w:cs/>
        </w:rPr>
        <w:t xml:space="preserve"> </w:t>
      </w:r>
      <w:r w:rsidRPr="008852C0">
        <w:rPr>
          <w:rFonts w:ascii="Browallia New" w:hAnsi="Browallia New" w:cs="Browallia New"/>
          <w:sz w:val="28"/>
          <w:szCs w:val="28"/>
          <w:cs/>
        </w:rPr>
        <w:t>(มหาชน) (</w:t>
      </w:r>
      <w:r w:rsidR="00F84A59" w:rsidRPr="008852C0">
        <w:rPr>
          <w:rFonts w:ascii="Browallia New" w:hAnsi="Browallia New" w:cs="Browallia New"/>
          <w:sz w:val="28"/>
          <w:szCs w:val="28"/>
          <w:cs/>
        </w:rPr>
        <w:t>บริษัทย่อย</w:t>
      </w:r>
      <w:r w:rsidRPr="008852C0">
        <w:rPr>
          <w:rFonts w:ascii="Browallia New" w:hAnsi="Browallia New" w:cs="Browallia New"/>
          <w:sz w:val="28"/>
          <w:szCs w:val="28"/>
          <w:cs/>
        </w:rPr>
        <w:t xml:space="preserve">) </w:t>
      </w:r>
      <w:r w:rsidR="003F5A96" w:rsidRPr="008852C0">
        <w:rPr>
          <w:rFonts w:ascii="Browallia New" w:hAnsi="Browallia New" w:cs="Browallia New"/>
          <w:sz w:val="28"/>
          <w:szCs w:val="28"/>
          <w:cs/>
        </w:rPr>
        <w:t>มีเงินให้กู้ยืมระยะยาวในอัตราดอกเบี้ยร้อยละ</w:t>
      </w:r>
      <w:r w:rsidR="003F5A96" w:rsidRPr="008852C0">
        <w:rPr>
          <w:rFonts w:ascii="Browallia New" w:hAnsi="Browallia New" w:cs="Browallia New"/>
          <w:sz w:val="28"/>
          <w:szCs w:val="28"/>
        </w:rPr>
        <w:t xml:space="preserve"> 12 - 24 </w:t>
      </w:r>
      <w:r w:rsidR="003F5A96" w:rsidRPr="008852C0">
        <w:rPr>
          <w:rFonts w:ascii="Browallia New" w:hAnsi="Browallia New" w:cs="Browallia New"/>
          <w:sz w:val="28"/>
          <w:szCs w:val="28"/>
          <w:cs/>
        </w:rPr>
        <w:t>ต่อปี</w:t>
      </w:r>
      <w:r w:rsidR="003F5A96" w:rsidRPr="008852C0">
        <w:rPr>
          <w:rFonts w:ascii="Browallia New" w:hAnsi="Browallia New" w:cs="Browallia New"/>
          <w:sz w:val="28"/>
          <w:szCs w:val="28"/>
        </w:rPr>
        <w:t xml:space="preserve"> </w:t>
      </w:r>
      <w:r w:rsidR="003F5A96" w:rsidRPr="008852C0">
        <w:rPr>
          <w:rFonts w:ascii="Browallia New" w:hAnsi="Browallia New" w:cs="Browallia New"/>
          <w:sz w:val="28"/>
          <w:szCs w:val="28"/>
          <w:cs/>
        </w:rPr>
        <w:t>และ</w:t>
      </w:r>
      <w:r w:rsidR="00ED26BF" w:rsidRPr="008852C0">
        <w:rPr>
          <w:rFonts w:ascii="Browallia New" w:hAnsi="Browallia New" w:cs="Browallia New"/>
          <w:sz w:val="28"/>
          <w:szCs w:val="28"/>
          <w:cs/>
        </w:rPr>
        <w:br/>
      </w:r>
      <w:r w:rsidR="003F5A96" w:rsidRPr="008852C0">
        <w:rPr>
          <w:rFonts w:ascii="Browallia New" w:hAnsi="Browallia New" w:cs="Browallia New"/>
          <w:sz w:val="28"/>
          <w:szCs w:val="28"/>
          <w:cs/>
        </w:rPr>
        <w:t>มียอดคงเหลือที่มีหลักประกันเงินกู้ยืม</w:t>
      </w:r>
      <w:r w:rsidR="00F84A59" w:rsidRPr="008852C0">
        <w:rPr>
          <w:rFonts w:ascii="Browallia New" w:hAnsi="Browallia New" w:cs="Browallia New"/>
          <w:sz w:val="28"/>
          <w:szCs w:val="28"/>
          <w:cs/>
        </w:rPr>
        <w:t xml:space="preserve"> </w:t>
      </w:r>
      <w:r w:rsidR="0012502A" w:rsidRPr="008852C0">
        <w:rPr>
          <w:rFonts w:ascii="Browallia New" w:hAnsi="Browallia New" w:cs="Browallia New"/>
          <w:sz w:val="28"/>
          <w:szCs w:val="28"/>
          <w:cs/>
        </w:rPr>
        <w:t>ณ วันที่</w:t>
      </w:r>
      <w:r w:rsidR="003F5A96" w:rsidRPr="008852C0">
        <w:rPr>
          <w:rFonts w:ascii="Browallia New" w:hAnsi="Browallia New" w:cs="Browallia New"/>
          <w:sz w:val="28"/>
          <w:szCs w:val="28"/>
        </w:rPr>
        <w:t xml:space="preserve"> </w:t>
      </w:r>
      <w:r w:rsidR="007E7717" w:rsidRPr="008852C0">
        <w:rPr>
          <w:rFonts w:ascii="Browallia New" w:hAnsi="Browallia New" w:cs="Browallia New"/>
          <w:sz w:val="28"/>
          <w:szCs w:val="28"/>
        </w:rPr>
        <w:t>30</w:t>
      </w:r>
      <w:r w:rsidR="007E7717" w:rsidRPr="008852C0">
        <w:rPr>
          <w:rFonts w:ascii="Browallia New" w:hAnsi="Browallia New" w:cs="Browallia New"/>
          <w:sz w:val="28"/>
          <w:szCs w:val="28"/>
          <w:cs/>
        </w:rPr>
        <w:t xml:space="preserve"> มิถุนายน</w:t>
      </w:r>
      <w:r w:rsidR="00017537" w:rsidRPr="008852C0">
        <w:rPr>
          <w:rFonts w:ascii="Browallia New" w:hAnsi="Browallia New" w:cs="Browallia New"/>
          <w:sz w:val="28"/>
          <w:szCs w:val="28"/>
          <w:cs/>
        </w:rPr>
        <w:t xml:space="preserve"> </w:t>
      </w:r>
      <w:r w:rsidR="00017537" w:rsidRPr="008852C0">
        <w:rPr>
          <w:rFonts w:ascii="Browallia New" w:hAnsi="Browallia New" w:cs="Browallia New"/>
          <w:sz w:val="28"/>
          <w:szCs w:val="28"/>
        </w:rPr>
        <w:t>2567</w:t>
      </w:r>
      <w:r w:rsidR="00017537" w:rsidRPr="008852C0">
        <w:rPr>
          <w:rFonts w:ascii="Browallia New" w:hAnsi="Browallia New" w:cs="Browallia New"/>
          <w:sz w:val="28"/>
          <w:szCs w:val="28"/>
          <w:cs/>
        </w:rPr>
        <w:t xml:space="preserve"> และวันที่ </w:t>
      </w:r>
      <w:r w:rsidR="00017537" w:rsidRPr="008852C0">
        <w:rPr>
          <w:rFonts w:ascii="Browallia New" w:hAnsi="Browallia New" w:cs="Browallia New"/>
          <w:sz w:val="28"/>
          <w:szCs w:val="28"/>
        </w:rPr>
        <w:t>31</w:t>
      </w:r>
      <w:r w:rsidR="00017537" w:rsidRPr="008852C0">
        <w:rPr>
          <w:rFonts w:ascii="Browallia New" w:hAnsi="Browallia New" w:cs="Browallia New"/>
          <w:sz w:val="28"/>
          <w:szCs w:val="28"/>
          <w:cs/>
        </w:rPr>
        <w:t xml:space="preserve"> ธันวาคม </w:t>
      </w:r>
      <w:r w:rsidR="00017537" w:rsidRPr="008852C0">
        <w:rPr>
          <w:rFonts w:ascii="Browallia New" w:hAnsi="Browallia New" w:cs="Browallia New"/>
          <w:sz w:val="28"/>
          <w:szCs w:val="28"/>
        </w:rPr>
        <w:t>2566</w:t>
      </w:r>
      <w:r w:rsidR="0069043B" w:rsidRPr="008852C0">
        <w:rPr>
          <w:rFonts w:ascii="Browallia New" w:hAnsi="Browallia New" w:cs="Browallia New"/>
          <w:sz w:val="28"/>
          <w:szCs w:val="28"/>
          <w:cs/>
        </w:rPr>
        <w:t xml:space="preserve"> </w:t>
      </w:r>
      <w:r w:rsidR="0012502A" w:rsidRPr="008852C0">
        <w:rPr>
          <w:rFonts w:ascii="Browallia New" w:hAnsi="Browallia New" w:cs="Browallia New"/>
          <w:sz w:val="28"/>
          <w:szCs w:val="28"/>
          <w:cs/>
        </w:rPr>
        <w:t>ดังนี้</w:t>
      </w:r>
    </w:p>
    <w:p w14:paraId="29C8C389" w14:textId="77777777" w:rsidR="00FF55BB" w:rsidRPr="008852C0"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8"/>
          <w:szCs w:val="28"/>
          <w:cs/>
          <w:lang w:val="en-GB"/>
        </w:rPr>
      </w:pPr>
    </w:p>
    <w:tbl>
      <w:tblPr>
        <w:tblW w:w="8930" w:type="dxa"/>
        <w:tblInd w:w="426" w:type="dxa"/>
        <w:tblLook w:val="01E0" w:firstRow="1" w:lastRow="1" w:firstColumn="1" w:lastColumn="1" w:noHBand="0" w:noVBand="0"/>
      </w:tblPr>
      <w:tblGrid>
        <w:gridCol w:w="566"/>
        <w:gridCol w:w="1462"/>
        <w:gridCol w:w="1481"/>
        <w:gridCol w:w="5421"/>
      </w:tblGrid>
      <w:tr w:rsidR="00F84A59" w:rsidRPr="008852C0" w14:paraId="60B9650A" w14:textId="77777777" w:rsidTr="009C003F">
        <w:tc>
          <w:tcPr>
            <w:tcW w:w="566" w:type="dxa"/>
          </w:tcPr>
          <w:p w14:paraId="552B99AD" w14:textId="77777777" w:rsidR="00F84A59" w:rsidRPr="008852C0"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0EABF3B7" w:rsidR="00F84A59" w:rsidRPr="008852C0" w:rsidRDefault="00242E2C" w:rsidP="00242E2C">
            <w:pPr>
              <w:tabs>
                <w:tab w:val="left" w:pos="427"/>
                <w:tab w:val="left" w:pos="1680"/>
                <w:tab w:val="right" w:pos="2749"/>
              </w:tabs>
              <w:ind w:right="-22"/>
              <w:jc w:val="right"/>
              <w:rPr>
                <w:rFonts w:ascii="Browallia New" w:hAnsi="Browallia New" w:cs="Browallia New"/>
                <w:sz w:val="24"/>
                <w:szCs w:val="24"/>
                <w:cs/>
              </w:rPr>
            </w:pPr>
            <w:r w:rsidRPr="008852C0">
              <w:rPr>
                <w:rFonts w:ascii="Browallia New" w:hAnsi="Browallia New" w:cs="Browallia New"/>
                <w:sz w:val="24"/>
                <w:szCs w:val="24"/>
                <w:cs/>
              </w:rPr>
              <w:tab/>
            </w:r>
            <w:r w:rsidRPr="008852C0">
              <w:rPr>
                <w:rFonts w:ascii="Browallia New" w:hAnsi="Browallia New" w:cs="Browallia New"/>
                <w:sz w:val="24"/>
                <w:szCs w:val="24"/>
                <w:cs/>
              </w:rPr>
              <w:tab/>
            </w:r>
            <w:r w:rsidRPr="008852C0">
              <w:rPr>
                <w:rFonts w:ascii="Browallia New" w:hAnsi="Browallia New" w:cs="Browallia New"/>
                <w:sz w:val="24"/>
                <w:szCs w:val="24"/>
                <w:cs/>
              </w:rPr>
              <w:tab/>
            </w:r>
            <w:r w:rsidRPr="008852C0">
              <w:rPr>
                <w:rFonts w:ascii="Browallia New" w:hAnsi="Browallia New" w:cs="Browallia New"/>
                <w:sz w:val="24"/>
                <w:szCs w:val="24"/>
                <w:cs/>
              </w:rPr>
              <w:tab/>
            </w:r>
            <w:r w:rsidRPr="008852C0">
              <w:rPr>
                <w:rFonts w:ascii="Browallia New" w:hAnsi="Browallia New" w:cs="Browallia New"/>
                <w:sz w:val="24"/>
                <w:szCs w:val="24"/>
                <w:cs/>
              </w:rPr>
              <w:tab/>
            </w:r>
            <w:r w:rsidR="00F84A59" w:rsidRPr="008852C0">
              <w:rPr>
                <w:rFonts w:ascii="Browallia New" w:hAnsi="Browallia New" w:cs="Browallia New"/>
                <w:sz w:val="24"/>
                <w:szCs w:val="24"/>
                <w:cs/>
              </w:rPr>
              <w:t>(หน่วย : ล้านบาท)</w:t>
            </w:r>
          </w:p>
        </w:tc>
        <w:tc>
          <w:tcPr>
            <w:tcW w:w="5421" w:type="dxa"/>
            <w:vAlign w:val="center"/>
          </w:tcPr>
          <w:p w14:paraId="7335598D" w14:textId="77777777" w:rsidR="00F84A59" w:rsidRPr="008852C0" w:rsidRDefault="00F84A59" w:rsidP="00415863">
            <w:pPr>
              <w:tabs>
                <w:tab w:val="left" w:pos="1680"/>
              </w:tabs>
              <w:ind w:left="-108" w:right="-22"/>
              <w:jc w:val="center"/>
              <w:rPr>
                <w:rFonts w:ascii="Browallia New" w:hAnsi="Browallia New" w:cs="Browallia New"/>
                <w:sz w:val="24"/>
                <w:szCs w:val="24"/>
                <w:cs/>
              </w:rPr>
            </w:pPr>
          </w:p>
        </w:tc>
      </w:tr>
      <w:tr w:rsidR="00F84A59" w:rsidRPr="008852C0" w14:paraId="740CFB47" w14:textId="77777777" w:rsidTr="009C003F">
        <w:tc>
          <w:tcPr>
            <w:tcW w:w="566" w:type="dxa"/>
          </w:tcPr>
          <w:p w14:paraId="43662359" w14:textId="77777777" w:rsidR="00F84A59" w:rsidRPr="008852C0"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8852C0"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8852C0">
              <w:rPr>
                <w:rFonts w:ascii="Browallia New" w:hAnsi="Browallia New" w:cs="Browallia New"/>
                <w:sz w:val="24"/>
                <w:szCs w:val="24"/>
                <w:cs/>
              </w:rPr>
              <w:t xml:space="preserve">เงินต้น </w:t>
            </w:r>
          </w:p>
        </w:tc>
        <w:tc>
          <w:tcPr>
            <w:tcW w:w="5421" w:type="dxa"/>
            <w:vAlign w:val="center"/>
          </w:tcPr>
          <w:p w14:paraId="47466E94" w14:textId="77777777" w:rsidR="00F84A59" w:rsidRPr="008852C0" w:rsidRDefault="00F84A59" w:rsidP="00415863">
            <w:pPr>
              <w:tabs>
                <w:tab w:val="left" w:pos="1680"/>
              </w:tabs>
              <w:ind w:left="-108" w:right="-22"/>
              <w:jc w:val="center"/>
              <w:rPr>
                <w:rFonts w:ascii="Browallia New" w:hAnsi="Browallia New" w:cs="Browallia New"/>
                <w:sz w:val="24"/>
                <w:szCs w:val="24"/>
                <w:cs/>
              </w:rPr>
            </w:pPr>
          </w:p>
        </w:tc>
      </w:tr>
      <w:tr w:rsidR="00F84A59" w:rsidRPr="008852C0" w14:paraId="42A50CD8" w14:textId="77777777" w:rsidTr="009C003F">
        <w:tc>
          <w:tcPr>
            <w:tcW w:w="566" w:type="dxa"/>
          </w:tcPr>
          <w:p w14:paraId="3110D8FE" w14:textId="77777777" w:rsidR="00F84A59" w:rsidRPr="008852C0"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11970DFE" w:rsidR="00F84A59" w:rsidRPr="008852C0" w:rsidRDefault="001C0240" w:rsidP="008F446E">
            <w:pPr>
              <w:pBdr>
                <w:bottom w:val="single" w:sz="4" w:space="1" w:color="auto"/>
              </w:pBdr>
              <w:tabs>
                <w:tab w:val="left" w:pos="1680"/>
              </w:tabs>
              <w:ind w:right="-22"/>
              <w:jc w:val="center"/>
              <w:rPr>
                <w:rFonts w:ascii="Browallia New" w:hAnsi="Browallia New" w:cs="Browallia New"/>
                <w:sz w:val="24"/>
                <w:szCs w:val="24"/>
              </w:rPr>
            </w:pPr>
            <w:r w:rsidRPr="008852C0">
              <w:rPr>
                <w:rFonts w:ascii="Browallia New" w:hAnsi="Browallia New" w:cs="Browallia New"/>
                <w:sz w:val="24"/>
                <w:szCs w:val="24"/>
                <w:cs/>
              </w:rPr>
              <w:t>ข้อมูลทาง</w:t>
            </w:r>
            <w:r w:rsidR="00F84A59" w:rsidRPr="008852C0">
              <w:rPr>
                <w:rFonts w:ascii="Browallia New" w:hAnsi="Browallia New" w:cs="Browallia New"/>
                <w:sz w:val="24"/>
                <w:szCs w:val="24"/>
                <w:cs/>
              </w:rPr>
              <w:t>การเงินรวม</w:t>
            </w:r>
          </w:p>
        </w:tc>
        <w:tc>
          <w:tcPr>
            <w:tcW w:w="5421" w:type="dxa"/>
          </w:tcPr>
          <w:p w14:paraId="25157137" w14:textId="77777777" w:rsidR="00F84A59" w:rsidRPr="008852C0" w:rsidRDefault="00F84A59" w:rsidP="00415863">
            <w:pPr>
              <w:tabs>
                <w:tab w:val="left" w:pos="1680"/>
              </w:tabs>
              <w:ind w:left="-15"/>
              <w:jc w:val="center"/>
              <w:rPr>
                <w:rFonts w:ascii="Browallia New" w:hAnsi="Browallia New" w:cs="Browallia New"/>
                <w:sz w:val="24"/>
                <w:szCs w:val="24"/>
              </w:rPr>
            </w:pPr>
          </w:p>
        </w:tc>
      </w:tr>
      <w:tr w:rsidR="00EF65C2" w:rsidRPr="008852C0" w14:paraId="3031A15C" w14:textId="77777777" w:rsidTr="009C003F">
        <w:tc>
          <w:tcPr>
            <w:tcW w:w="566" w:type="dxa"/>
          </w:tcPr>
          <w:p w14:paraId="50EA8758" w14:textId="77777777" w:rsidR="00EF65C2" w:rsidRPr="008852C0"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18B47913" w:rsidR="00EF65C2" w:rsidRPr="008852C0" w:rsidRDefault="00E86ED3" w:rsidP="00EF65C2">
            <w:pPr>
              <w:pBdr>
                <w:bottom w:val="single" w:sz="4" w:space="1" w:color="auto"/>
              </w:pBdr>
              <w:ind w:left="-15"/>
              <w:jc w:val="center"/>
              <w:rPr>
                <w:rFonts w:ascii="Browallia New" w:hAnsi="Browallia New" w:cs="Browallia New"/>
                <w:sz w:val="24"/>
                <w:szCs w:val="24"/>
              </w:rPr>
            </w:pPr>
            <w:r w:rsidRPr="008852C0">
              <w:rPr>
                <w:rFonts w:ascii="Browallia New" w:hAnsi="Browallia New" w:cs="Browallia New"/>
                <w:sz w:val="24"/>
                <w:szCs w:val="24"/>
              </w:rPr>
              <w:t>30</w:t>
            </w:r>
            <w:r w:rsidRPr="008852C0">
              <w:rPr>
                <w:rFonts w:ascii="Browallia New" w:hAnsi="Browallia New" w:cs="Browallia New"/>
                <w:sz w:val="24"/>
                <w:szCs w:val="24"/>
                <w:cs/>
              </w:rPr>
              <w:t xml:space="preserve"> มิถุนายน</w:t>
            </w:r>
            <w:r w:rsidR="00017537" w:rsidRPr="008852C0">
              <w:rPr>
                <w:rFonts w:ascii="Browallia New" w:hAnsi="Browallia New" w:cs="Browallia New"/>
                <w:sz w:val="24"/>
                <w:szCs w:val="24"/>
                <w:cs/>
              </w:rPr>
              <w:t xml:space="preserve"> </w:t>
            </w:r>
            <w:r w:rsidR="00017537" w:rsidRPr="008852C0">
              <w:rPr>
                <w:rFonts w:ascii="Browallia New" w:hAnsi="Browallia New" w:cs="Browallia New"/>
                <w:sz w:val="24"/>
                <w:szCs w:val="24"/>
              </w:rPr>
              <w:t>2567</w:t>
            </w:r>
          </w:p>
        </w:tc>
        <w:tc>
          <w:tcPr>
            <w:tcW w:w="1481" w:type="dxa"/>
            <w:vAlign w:val="bottom"/>
          </w:tcPr>
          <w:p w14:paraId="39DCC2D1" w14:textId="45013343" w:rsidR="00EF65C2" w:rsidRPr="008852C0" w:rsidRDefault="00EF65C2" w:rsidP="00EF65C2">
            <w:pPr>
              <w:pBdr>
                <w:bottom w:val="single" w:sz="4" w:space="1" w:color="auto"/>
              </w:pBdr>
              <w:ind w:left="-15"/>
              <w:jc w:val="center"/>
              <w:rPr>
                <w:rFonts w:ascii="Browallia New" w:hAnsi="Browallia New" w:cs="Browallia New"/>
                <w:sz w:val="24"/>
                <w:szCs w:val="24"/>
              </w:rPr>
            </w:pPr>
            <w:r w:rsidRPr="008852C0">
              <w:rPr>
                <w:rFonts w:ascii="Browallia New" w:eastAsia="SimSun" w:hAnsi="Browallia New" w:cs="Browallia New"/>
                <w:sz w:val="24"/>
                <w:szCs w:val="24"/>
                <w:lang w:val="en-GB"/>
              </w:rPr>
              <w:t xml:space="preserve">31 </w:t>
            </w:r>
            <w:r w:rsidRPr="008852C0">
              <w:rPr>
                <w:rFonts w:ascii="Browallia New" w:eastAsia="SimSun" w:hAnsi="Browallia New" w:cs="Browallia New"/>
                <w:sz w:val="24"/>
                <w:szCs w:val="24"/>
                <w:cs/>
                <w:lang w:val="en-GB"/>
              </w:rPr>
              <w:t xml:space="preserve">ธันวาคม </w:t>
            </w:r>
            <w:r w:rsidRPr="008852C0">
              <w:rPr>
                <w:rFonts w:ascii="Browallia New" w:hAnsi="Browallia New" w:cs="Browallia New"/>
                <w:sz w:val="24"/>
                <w:szCs w:val="24"/>
              </w:rPr>
              <w:t>256</w:t>
            </w:r>
            <w:r w:rsidR="00017537" w:rsidRPr="008852C0">
              <w:rPr>
                <w:rFonts w:ascii="Browallia New" w:hAnsi="Browallia New" w:cs="Browallia New"/>
                <w:sz w:val="24"/>
                <w:szCs w:val="24"/>
              </w:rPr>
              <w:t>6</w:t>
            </w:r>
          </w:p>
        </w:tc>
        <w:tc>
          <w:tcPr>
            <w:tcW w:w="5421" w:type="dxa"/>
            <w:vAlign w:val="bottom"/>
          </w:tcPr>
          <w:p w14:paraId="652AA610" w14:textId="77777777" w:rsidR="00EF65C2" w:rsidRPr="008852C0"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8852C0">
              <w:rPr>
                <w:rFonts w:ascii="Browallia New" w:hAnsi="Browallia New" w:cs="Browallia New"/>
                <w:sz w:val="24"/>
                <w:szCs w:val="24"/>
                <w:cs/>
              </w:rPr>
              <w:t>หลักประกัน</w:t>
            </w:r>
          </w:p>
        </w:tc>
      </w:tr>
      <w:tr w:rsidR="00EF65C2" w:rsidRPr="008852C0" w14:paraId="6ED658F2" w14:textId="77777777" w:rsidTr="009C003F">
        <w:tc>
          <w:tcPr>
            <w:tcW w:w="566" w:type="dxa"/>
          </w:tcPr>
          <w:p w14:paraId="7B080F53" w14:textId="77777777" w:rsidR="00EF65C2" w:rsidRPr="008852C0"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8852C0"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8852C0" w:rsidRDefault="00EF65C2" w:rsidP="00EF65C2">
            <w:pPr>
              <w:ind w:left="-108" w:right="-22"/>
              <w:jc w:val="center"/>
              <w:rPr>
                <w:rFonts w:ascii="Browallia New" w:hAnsi="Browallia New" w:cs="Browallia New"/>
                <w:sz w:val="20"/>
                <w:szCs w:val="20"/>
              </w:rPr>
            </w:pPr>
          </w:p>
        </w:tc>
        <w:tc>
          <w:tcPr>
            <w:tcW w:w="5421" w:type="dxa"/>
          </w:tcPr>
          <w:p w14:paraId="68646728" w14:textId="77777777" w:rsidR="00EF65C2" w:rsidRPr="008852C0" w:rsidRDefault="00EF65C2" w:rsidP="00EF65C2">
            <w:pPr>
              <w:tabs>
                <w:tab w:val="left" w:pos="1680"/>
              </w:tabs>
              <w:ind w:left="-108" w:right="-22"/>
              <w:jc w:val="thaiDistribute"/>
              <w:rPr>
                <w:rFonts w:ascii="Browallia New" w:hAnsi="Browallia New" w:cs="Browallia New"/>
                <w:sz w:val="20"/>
                <w:szCs w:val="20"/>
                <w:cs/>
              </w:rPr>
            </w:pPr>
          </w:p>
        </w:tc>
      </w:tr>
      <w:tr w:rsidR="005F56BC" w:rsidRPr="008852C0" w14:paraId="3667FD6A" w14:textId="77777777" w:rsidTr="009C003F">
        <w:tc>
          <w:tcPr>
            <w:tcW w:w="566" w:type="dxa"/>
          </w:tcPr>
          <w:p w14:paraId="301F3FF0" w14:textId="77777777" w:rsidR="005F56BC" w:rsidRPr="008852C0" w:rsidRDefault="005F56BC" w:rsidP="005F56BC">
            <w:pPr>
              <w:tabs>
                <w:tab w:val="left" w:pos="1680"/>
              </w:tabs>
              <w:ind w:left="-108" w:right="-22"/>
              <w:jc w:val="center"/>
              <w:rPr>
                <w:rFonts w:ascii="Browallia New" w:hAnsi="Browallia New" w:cs="Browallia New"/>
                <w:sz w:val="24"/>
                <w:szCs w:val="24"/>
              </w:rPr>
            </w:pPr>
            <w:r w:rsidRPr="008852C0">
              <w:rPr>
                <w:rFonts w:ascii="Browallia New" w:hAnsi="Browallia New" w:cs="Browallia New"/>
                <w:sz w:val="24"/>
                <w:szCs w:val="24"/>
              </w:rPr>
              <w:t>1</w:t>
            </w:r>
            <w:r w:rsidRPr="008852C0">
              <w:rPr>
                <w:rFonts w:ascii="Browallia New" w:hAnsi="Browallia New" w:cs="Browallia New"/>
                <w:sz w:val="24"/>
                <w:szCs w:val="24"/>
                <w:cs/>
              </w:rPr>
              <w:t>)</w:t>
            </w:r>
          </w:p>
        </w:tc>
        <w:tc>
          <w:tcPr>
            <w:tcW w:w="1462" w:type="dxa"/>
          </w:tcPr>
          <w:p w14:paraId="39E4B620" w14:textId="567FD7B6" w:rsidR="005F56BC" w:rsidRPr="008852C0" w:rsidRDefault="008852C0" w:rsidP="005F56BC">
            <w:pPr>
              <w:ind w:left="-108" w:right="-22"/>
              <w:jc w:val="right"/>
              <w:rPr>
                <w:rFonts w:ascii="Browallia New" w:hAnsi="Browallia New" w:cs="Browallia New"/>
                <w:sz w:val="24"/>
                <w:szCs w:val="24"/>
              </w:rPr>
            </w:pPr>
            <w:r w:rsidRPr="008852C0">
              <w:rPr>
                <w:rFonts w:ascii="Browallia New" w:hAnsi="Browallia New" w:cs="Browallia New"/>
                <w:sz w:val="24"/>
                <w:szCs w:val="24"/>
              </w:rPr>
              <w:t>176</w:t>
            </w:r>
            <w:r w:rsidR="00ED6070" w:rsidRPr="008852C0">
              <w:rPr>
                <w:rFonts w:ascii="Browallia New" w:hAnsi="Browallia New" w:cs="Browallia New"/>
                <w:sz w:val="24"/>
                <w:szCs w:val="24"/>
                <w:cs/>
              </w:rPr>
              <w:t>.</w:t>
            </w:r>
            <w:r w:rsidRPr="008852C0">
              <w:rPr>
                <w:rFonts w:ascii="Browallia New" w:hAnsi="Browallia New" w:cs="Browallia New"/>
                <w:sz w:val="24"/>
                <w:szCs w:val="24"/>
              </w:rPr>
              <w:t>81</w:t>
            </w:r>
          </w:p>
        </w:tc>
        <w:tc>
          <w:tcPr>
            <w:tcW w:w="1481" w:type="dxa"/>
          </w:tcPr>
          <w:p w14:paraId="162BBE99" w14:textId="09674884" w:rsidR="005F56BC" w:rsidRPr="008852C0" w:rsidRDefault="008852C0" w:rsidP="005F56BC">
            <w:pPr>
              <w:ind w:left="-108" w:right="-22"/>
              <w:jc w:val="right"/>
              <w:rPr>
                <w:rFonts w:ascii="Browallia New" w:hAnsi="Browallia New" w:cs="Browallia New"/>
                <w:sz w:val="24"/>
                <w:szCs w:val="24"/>
              </w:rPr>
            </w:pPr>
            <w:r w:rsidRPr="008852C0">
              <w:rPr>
                <w:rFonts w:ascii="Browallia New" w:hAnsi="Browallia New" w:cs="Browallia New"/>
                <w:sz w:val="24"/>
                <w:szCs w:val="24"/>
              </w:rPr>
              <w:t>144</w:t>
            </w:r>
            <w:r w:rsidR="005F56BC" w:rsidRPr="008852C0">
              <w:rPr>
                <w:rFonts w:ascii="Browallia New" w:hAnsi="Browallia New" w:cs="Browallia New"/>
                <w:sz w:val="24"/>
                <w:szCs w:val="24"/>
                <w:cs/>
              </w:rPr>
              <w:t>.</w:t>
            </w:r>
            <w:r w:rsidRPr="008852C0">
              <w:rPr>
                <w:rFonts w:ascii="Browallia New" w:hAnsi="Browallia New" w:cs="Browallia New"/>
                <w:sz w:val="24"/>
                <w:szCs w:val="24"/>
              </w:rPr>
              <w:t>41</w:t>
            </w:r>
          </w:p>
        </w:tc>
        <w:tc>
          <w:tcPr>
            <w:tcW w:w="5421" w:type="dxa"/>
          </w:tcPr>
          <w:p w14:paraId="3EC779BD" w14:textId="77777777" w:rsidR="009C003F" w:rsidRPr="008852C0" w:rsidRDefault="005F56BC" w:rsidP="005F56BC">
            <w:pPr>
              <w:tabs>
                <w:tab w:val="left" w:pos="1680"/>
              </w:tabs>
              <w:ind w:left="271" w:right="-22" w:hanging="284"/>
              <w:jc w:val="thaiDistribute"/>
              <w:rPr>
                <w:rFonts w:ascii="Browallia New" w:hAnsi="Browallia New" w:cs="Browallia New"/>
                <w:sz w:val="24"/>
                <w:szCs w:val="24"/>
              </w:rPr>
            </w:pPr>
            <w:r w:rsidRPr="008852C0">
              <w:rPr>
                <w:rFonts w:ascii="Browallia New" w:hAnsi="Browallia New" w:cs="Browallia New"/>
                <w:sz w:val="24"/>
                <w:szCs w:val="24"/>
                <w:cs/>
              </w:rPr>
              <w:t>โอนลอยสมุดทะเบียนรถยนต์ หุ้นสามัญของบริษัทในประเทศแห่งหนึ่งและ</w:t>
            </w:r>
          </w:p>
          <w:p w14:paraId="273BA64F" w14:textId="350B49DE" w:rsidR="005F56BC" w:rsidRPr="008852C0" w:rsidRDefault="009C003F" w:rsidP="005F56BC">
            <w:pPr>
              <w:tabs>
                <w:tab w:val="left" w:pos="1680"/>
              </w:tabs>
              <w:ind w:left="271" w:right="-22" w:hanging="284"/>
              <w:jc w:val="thaiDistribute"/>
              <w:rPr>
                <w:rFonts w:ascii="Browallia New" w:hAnsi="Browallia New" w:cs="Browallia New"/>
                <w:sz w:val="24"/>
                <w:szCs w:val="24"/>
                <w:cs/>
              </w:rPr>
            </w:pPr>
            <w:r w:rsidRPr="008852C0">
              <w:rPr>
                <w:rFonts w:ascii="Browallia New" w:hAnsi="Browallia New" w:cs="Browallia New"/>
                <w:sz w:val="24"/>
                <w:szCs w:val="24"/>
              </w:rPr>
              <w:t xml:space="preserve">     </w:t>
            </w:r>
            <w:r w:rsidR="005F56BC" w:rsidRPr="008852C0">
              <w:rPr>
                <w:rFonts w:ascii="Browallia New" w:hAnsi="Browallia New" w:cs="Browallia New"/>
                <w:sz w:val="24"/>
                <w:szCs w:val="24"/>
                <w:cs/>
              </w:rPr>
              <w:t>โฉนดที่ดินไว้เป็นประกันต่อบริษัท</w:t>
            </w:r>
          </w:p>
        </w:tc>
      </w:tr>
      <w:tr w:rsidR="005F56BC" w:rsidRPr="008852C0" w14:paraId="6860E709" w14:textId="77777777" w:rsidTr="009C003F">
        <w:trPr>
          <w:trHeight w:val="311"/>
        </w:trPr>
        <w:tc>
          <w:tcPr>
            <w:tcW w:w="566" w:type="dxa"/>
          </w:tcPr>
          <w:p w14:paraId="4E71A7BE" w14:textId="77777777" w:rsidR="005F56BC" w:rsidRPr="008852C0" w:rsidRDefault="005F56BC" w:rsidP="005F56BC">
            <w:pPr>
              <w:tabs>
                <w:tab w:val="left" w:pos="1680"/>
              </w:tabs>
              <w:ind w:left="-108" w:right="-22"/>
              <w:jc w:val="center"/>
              <w:rPr>
                <w:rFonts w:ascii="Browallia New" w:hAnsi="Browallia New" w:cs="Browallia New"/>
                <w:sz w:val="24"/>
                <w:szCs w:val="24"/>
              </w:rPr>
            </w:pPr>
            <w:r w:rsidRPr="008852C0">
              <w:rPr>
                <w:rFonts w:ascii="Browallia New" w:hAnsi="Browallia New" w:cs="Browallia New"/>
                <w:sz w:val="24"/>
                <w:szCs w:val="24"/>
              </w:rPr>
              <w:t>2</w:t>
            </w:r>
            <w:r w:rsidRPr="008852C0">
              <w:rPr>
                <w:rFonts w:ascii="Browallia New" w:hAnsi="Browallia New" w:cs="Browallia New"/>
                <w:sz w:val="24"/>
                <w:szCs w:val="24"/>
                <w:cs/>
              </w:rPr>
              <w:t>)</w:t>
            </w:r>
          </w:p>
        </w:tc>
        <w:tc>
          <w:tcPr>
            <w:tcW w:w="1462" w:type="dxa"/>
          </w:tcPr>
          <w:p w14:paraId="793D14DD" w14:textId="748A70C9" w:rsidR="005F56BC" w:rsidRPr="008852C0" w:rsidRDefault="008852C0" w:rsidP="005F56BC">
            <w:pPr>
              <w:ind w:left="-108" w:right="-22"/>
              <w:jc w:val="right"/>
              <w:rPr>
                <w:rFonts w:ascii="Browallia New" w:hAnsi="Browallia New" w:cs="Browallia New"/>
                <w:sz w:val="24"/>
                <w:szCs w:val="24"/>
              </w:rPr>
            </w:pPr>
            <w:r w:rsidRPr="008852C0">
              <w:rPr>
                <w:rFonts w:ascii="Browallia New" w:hAnsi="Browallia New" w:cs="Browallia New"/>
                <w:sz w:val="24"/>
                <w:szCs w:val="24"/>
              </w:rPr>
              <w:t>175</w:t>
            </w:r>
            <w:r w:rsidR="00544085" w:rsidRPr="008852C0">
              <w:rPr>
                <w:rFonts w:ascii="Browallia New" w:hAnsi="Browallia New" w:cs="Browallia New"/>
                <w:sz w:val="24"/>
                <w:szCs w:val="24"/>
                <w:cs/>
              </w:rPr>
              <w:t>.</w:t>
            </w:r>
            <w:r w:rsidRPr="008852C0">
              <w:rPr>
                <w:rFonts w:ascii="Browallia New" w:hAnsi="Browallia New" w:cs="Browallia New"/>
                <w:sz w:val="24"/>
                <w:szCs w:val="24"/>
              </w:rPr>
              <w:t>68</w:t>
            </w:r>
          </w:p>
        </w:tc>
        <w:tc>
          <w:tcPr>
            <w:tcW w:w="1481" w:type="dxa"/>
          </w:tcPr>
          <w:p w14:paraId="37565141" w14:textId="5A559DF5" w:rsidR="005F56BC" w:rsidRPr="008852C0" w:rsidRDefault="008852C0" w:rsidP="005F56BC">
            <w:pPr>
              <w:ind w:left="-108" w:right="-22"/>
              <w:jc w:val="right"/>
              <w:rPr>
                <w:rFonts w:ascii="Browallia New" w:hAnsi="Browallia New" w:cs="Browallia New"/>
                <w:sz w:val="24"/>
                <w:szCs w:val="24"/>
              </w:rPr>
            </w:pPr>
            <w:r w:rsidRPr="008852C0">
              <w:rPr>
                <w:rFonts w:ascii="Browallia New" w:hAnsi="Browallia New" w:cs="Browallia New"/>
                <w:sz w:val="24"/>
                <w:szCs w:val="24"/>
              </w:rPr>
              <w:t>113</w:t>
            </w:r>
            <w:r w:rsidR="005F56BC" w:rsidRPr="008852C0">
              <w:rPr>
                <w:rFonts w:ascii="Browallia New" w:hAnsi="Browallia New" w:cs="Browallia New"/>
                <w:sz w:val="24"/>
                <w:szCs w:val="24"/>
                <w:cs/>
              </w:rPr>
              <w:t>.</w:t>
            </w:r>
            <w:r w:rsidRPr="008852C0">
              <w:rPr>
                <w:rFonts w:ascii="Browallia New" w:hAnsi="Browallia New" w:cs="Browallia New"/>
                <w:sz w:val="24"/>
                <w:szCs w:val="24"/>
              </w:rPr>
              <w:t>48</w:t>
            </w:r>
          </w:p>
        </w:tc>
        <w:tc>
          <w:tcPr>
            <w:tcW w:w="5421" w:type="dxa"/>
          </w:tcPr>
          <w:p w14:paraId="057804E8" w14:textId="77777777" w:rsidR="005F56BC" w:rsidRPr="008852C0" w:rsidRDefault="005F56BC" w:rsidP="005F56BC">
            <w:pPr>
              <w:ind w:left="271" w:hanging="284"/>
              <w:rPr>
                <w:rFonts w:ascii="Browallia New" w:hAnsi="Browallia New" w:cs="Browallia New"/>
                <w:sz w:val="24"/>
                <w:szCs w:val="24"/>
              </w:rPr>
            </w:pPr>
            <w:r w:rsidRPr="008852C0">
              <w:rPr>
                <w:rFonts w:ascii="Browallia New" w:hAnsi="Browallia New" w:cs="Browallia New"/>
                <w:sz w:val="24"/>
                <w:szCs w:val="24"/>
                <w:cs/>
              </w:rPr>
              <w:t>ค้ำประกันโดยบุคคล</w:t>
            </w:r>
          </w:p>
        </w:tc>
      </w:tr>
      <w:tr w:rsidR="005F56BC" w:rsidRPr="008852C0" w14:paraId="5DE45C38" w14:textId="77777777" w:rsidTr="009C003F">
        <w:tc>
          <w:tcPr>
            <w:tcW w:w="566" w:type="dxa"/>
          </w:tcPr>
          <w:p w14:paraId="46C5800B" w14:textId="51999E13" w:rsidR="005F56BC" w:rsidRPr="008852C0" w:rsidRDefault="005F56BC" w:rsidP="005F56BC">
            <w:pPr>
              <w:tabs>
                <w:tab w:val="left" w:pos="1680"/>
              </w:tabs>
              <w:ind w:left="-108" w:right="-22"/>
              <w:jc w:val="center"/>
              <w:rPr>
                <w:rFonts w:ascii="Browallia New" w:hAnsi="Browallia New" w:cs="Browallia New"/>
                <w:sz w:val="24"/>
                <w:szCs w:val="24"/>
              </w:rPr>
            </w:pPr>
            <w:r w:rsidRPr="008852C0">
              <w:rPr>
                <w:rFonts w:ascii="Browallia New" w:hAnsi="Browallia New" w:cs="Browallia New"/>
                <w:sz w:val="24"/>
                <w:szCs w:val="24"/>
              </w:rPr>
              <w:t>3)</w:t>
            </w:r>
          </w:p>
        </w:tc>
        <w:tc>
          <w:tcPr>
            <w:tcW w:w="1462" w:type="dxa"/>
          </w:tcPr>
          <w:p w14:paraId="21CDEE9B" w14:textId="1F03025A" w:rsidR="005F56BC" w:rsidRPr="008852C0" w:rsidDel="0012502A" w:rsidRDefault="008852C0" w:rsidP="005F56BC">
            <w:pPr>
              <w:ind w:left="-108" w:right="-22"/>
              <w:jc w:val="right"/>
              <w:rPr>
                <w:rFonts w:ascii="Browallia New" w:hAnsi="Browallia New" w:cs="Browallia New"/>
                <w:sz w:val="24"/>
                <w:szCs w:val="24"/>
              </w:rPr>
            </w:pPr>
            <w:r w:rsidRPr="008852C0">
              <w:rPr>
                <w:rFonts w:ascii="Browallia New" w:hAnsi="Browallia New" w:cs="Browallia New"/>
                <w:sz w:val="24"/>
                <w:szCs w:val="24"/>
              </w:rPr>
              <w:t>36</w:t>
            </w:r>
            <w:r w:rsidR="00EB5E83" w:rsidRPr="008852C0">
              <w:rPr>
                <w:rFonts w:ascii="Browallia New" w:hAnsi="Browallia New" w:cs="Browallia New"/>
                <w:sz w:val="24"/>
                <w:szCs w:val="24"/>
                <w:cs/>
              </w:rPr>
              <w:t>.</w:t>
            </w:r>
            <w:r w:rsidRPr="008852C0">
              <w:rPr>
                <w:rFonts w:ascii="Browallia New" w:hAnsi="Browallia New" w:cs="Browallia New"/>
                <w:sz w:val="24"/>
                <w:szCs w:val="24"/>
              </w:rPr>
              <w:t>14</w:t>
            </w:r>
          </w:p>
        </w:tc>
        <w:tc>
          <w:tcPr>
            <w:tcW w:w="1481" w:type="dxa"/>
          </w:tcPr>
          <w:p w14:paraId="74476428" w14:textId="2199AE13" w:rsidR="005F56BC" w:rsidRPr="008852C0" w:rsidRDefault="008852C0" w:rsidP="005F56BC">
            <w:pPr>
              <w:ind w:left="-108" w:right="-22"/>
              <w:jc w:val="right"/>
              <w:rPr>
                <w:rFonts w:ascii="Browallia New" w:hAnsi="Browallia New" w:cs="Browallia New"/>
                <w:sz w:val="24"/>
                <w:szCs w:val="24"/>
                <w:cs/>
              </w:rPr>
            </w:pPr>
            <w:r w:rsidRPr="008852C0">
              <w:rPr>
                <w:rFonts w:ascii="Browallia New" w:hAnsi="Browallia New" w:cs="Browallia New"/>
                <w:sz w:val="24"/>
                <w:szCs w:val="24"/>
              </w:rPr>
              <w:t>31</w:t>
            </w:r>
            <w:r w:rsidR="005F56BC" w:rsidRPr="008852C0">
              <w:rPr>
                <w:rFonts w:ascii="Browallia New" w:hAnsi="Browallia New" w:cs="Browallia New"/>
                <w:sz w:val="24"/>
                <w:szCs w:val="24"/>
                <w:cs/>
              </w:rPr>
              <w:t>.</w:t>
            </w:r>
            <w:r w:rsidRPr="008852C0">
              <w:rPr>
                <w:rFonts w:ascii="Browallia New" w:hAnsi="Browallia New" w:cs="Browallia New"/>
                <w:sz w:val="24"/>
                <w:szCs w:val="24"/>
              </w:rPr>
              <w:t>08</w:t>
            </w:r>
          </w:p>
        </w:tc>
        <w:tc>
          <w:tcPr>
            <w:tcW w:w="5421" w:type="dxa"/>
          </w:tcPr>
          <w:p w14:paraId="71DA470B" w14:textId="5771FA69" w:rsidR="005F56BC" w:rsidRPr="008852C0" w:rsidRDefault="005F56BC" w:rsidP="005F56BC">
            <w:pPr>
              <w:ind w:left="271" w:hanging="284"/>
              <w:rPr>
                <w:rFonts w:ascii="Browallia New" w:hAnsi="Browallia New" w:cs="Browallia New"/>
                <w:sz w:val="24"/>
                <w:szCs w:val="24"/>
                <w:cs/>
              </w:rPr>
            </w:pPr>
            <w:r w:rsidRPr="008852C0">
              <w:rPr>
                <w:rFonts w:ascii="Browallia New" w:hAnsi="Browallia New" w:cs="Browallia New"/>
                <w:sz w:val="24"/>
                <w:szCs w:val="24"/>
                <w:cs/>
              </w:rPr>
              <w:t>ค้ำประกันโดยสินเชื่อ</w:t>
            </w:r>
            <w:proofErr w:type="spellStart"/>
            <w:r w:rsidRPr="008852C0">
              <w:rPr>
                <w:rFonts w:ascii="Browallia New" w:hAnsi="Browallia New" w:cs="Browallia New"/>
                <w:sz w:val="24"/>
                <w:szCs w:val="24"/>
                <w:cs/>
              </w:rPr>
              <w:t>แฟค</w:t>
            </w:r>
            <w:proofErr w:type="spellEnd"/>
            <w:r w:rsidRPr="008852C0">
              <w:rPr>
                <w:rFonts w:ascii="Browallia New" w:hAnsi="Browallia New" w:cs="Browallia New"/>
                <w:sz w:val="24"/>
                <w:szCs w:val="24"/>
                <w:cs/>
              </w:rPr>
              <w:t>ตอ</w:t>
            </w:r>
            <w:proofErr w:type="spellStart"/>
            <w:r w:rsidRPr="008852C0">
              <w:rPr>
                <w:rFonts w:ascii="Browallia New" w:hAnsi="Browallia New" w:cs="Browallia New"/>
                <w:sz w:val="24"/>
                <w:szCs w:val="24"/>
                <w:cs/>
              </w:rPr>
              <w:t>ริ่ง</w:t>
            </w:r>
            <w:proofErr w:type="spellEnd"/>
          </w:p>
        </w:tc>
      </w:tr>
      <w:tr w:rsidR="005F56BC" w:rsidRPr="008852C0" w14:paraId="2B927377" w14:textId="77777777" w:rsidTr="009C003F">
        <w:tc>
          <w:tcPr>
            <w:tcW w:w="566" w:type="dxa"/>
          </w:tcPr>
          <w:p w14:paraId="476BDEC9" w14:textId="24E49C28" w:rsidR="005F56BC" w:rsidRPr="008852C0" w:rsidRDefault="005F56BC" w:rsidP="005F56BC">
            <w:pPr>
              <w:tabs>
                <w:tab w:val="left" w:pos="1680"/>
              </w:tabs>
              <w:ind w:left="-108" w:right="-22"/>
              <w:jc w:val="center"/>
              <w:rPr>
                <w:rFonts w:ascii="Browallia New" w:hAnsi="Browallia New" w:cs="Browallia New"/>
                <w:sz w:val="24"/>
                <w:szCs w:val="24"/>
              </w:rPr>
            </w:pPr>
            <w:r w:rsidRPr="008852C0">
              <w:rPr>
                <w:rFonts w:ascii="Browallia New" w:hAnsi="Browallia New" w:cs="Browallia New"/>
                <w:sz w:val="24"/>
                <w:szCs w:val="24"/>
              </w:rPr>
              <w:t>4)</w:t>
            </w:r>
          </w:p>
        </w:tc>
        <w:tc>
          <w:tcPr>
            <w:tcW w:w="1462" w:type="dxa"/>
          </w:tcPr>
          <w:p w14:paraId="104E9DF6" w14:textId="19B1161F" w:rsidR="005F56BC" w:rsidRPr="008852C0" w:rsidDel="0012502A" w:rsidRDefault="008852C0" w:rsidP="005F56BC">
            <w:pPr>
              <w:ind w:left="-108" w:right="-22"/>
              <w:jc w:val="right"/>
              <w:rPr>
                <w:rFonts w:ascii="Browallia New" w:hAnsi="Browallia New" w:cs="Browallia New"/>
                <w:sz w:val="24"/>
                <w:szCs w:val="24"/>
              </w:rPr>
            </w:pPr>
            <w:r w:rsidRPr="008852C0">
              <w:rPr>
                <w:rFonts w:ascii="Browallia New" w:hAnsi="Browallia New" w:cs="Browallia New"/>
                <w:sz w:val="24"/>
                <w:szCs w:val="24"/>
              </w:rPr>
              <w:t>20</w:t>
            </w:r>
            <w:r w:rsidR="00D90A90" w:rsidRPr="008852C0">
              <w:rPr>
                <w:rFonts w:ascii="Browallia New" w:hAnsi="Browallia New" w:cs="Browallia New"/>
                <w:sz w:val="24"/>
                <w:szCs w:val="24"/>
                <w:cs/>
              </w:rPr>
              <w:t>.</w:t>
            </w:r>
            <w:r w:rsidRPr="008852C0">
              <w:rPr>
                <w:rFonts w:ascii="Browallia New" w:hAnsi="Browallia New" w:cs="Browallia New"/>
                <w:sz w:val="24"/>
                <w:szCs w:val="24"/>
              </w:rPr>
              <w:t>00</w:t>
            </w:r>
          </w:p>
        </w:tc>
        <w:tc>
          <w:tcPr>
            <w:tcW w:w="1481" w:type="dxa"/>
          </w:tcPr>
          <w:p w14:paraId="330EB126" w14:textId="1FB7E23A" w:rsidR="005F56BC" w:rsidRPr="008852C0" w:rsidRDefault="008852C0" w:rsidP="005F56BC">
            <w:pPr>
              <w:ind w:left="-108" w:right="-22"/>
              <w:jc w:val="right"/>
              <w:rPr>
                <w:rFonts w:ascii="Browallia New" w:hAnsi="Browallia New" w:cs="Browallia New"/>
                <w:sz w:val="24"/>
                <w:szCs w:val="24"/>
                <w:cs/>
              </w:rPr>
            </w:pPr>
            <w:r w:rsidRPr="008852C0">
              <w:rPr>
                <w:rFonts w:ascii="Browallia New" w:hAnsi="Browallia New" w:cs="Browallia New"/>
                <w:sz w:val="24"/>
                <w:szCs w:val="24"/>
              </w:rPr>
              <w:t>10</w:t>
            </w:r>
            <w:r w:rsidR="005F56BC" w:rsidRPr="008852C0">
              <w:rPr>
                <w:rFonts w:ascii="Browallia New" w:hAnsi="Browallia New" w:cs="Browallia New"/>
                <w:sz w:val="24"/>
                <w:szCs w:val="24"/>
                <w:cs/>
              </w:rPr>
              <w:t>.</w:t>
            </w:r>
            <w:r w:rsidRPr="008852C0">
              <w:rPr>
                <w:rFonts w:ascii="Browallia New" w:hAnsi="Browallia New" w:cs="Browallia New"/>
                <w:sz w:val="24"/>
                <w:szCs w:val="24"/>
              </w:rPr>
              <w:t>00</w:t>
            </w:r>
          </w:p>
        </w:tc>
        <w:tc>
          <w:tcPr>
            <w:tcW w:w="5421" w:type="dxa"/>
          </w:tcPr>
          <w:p w14:paraId="55AEBCEB" w14:textId="4AA068BC" w:rsidR="005F56BC" w:rsidRPr="008852C0" w:rsidRDefault="005F56BC" w:rsidP="005F56BC">
            <w:pPr>
              <w:ind w:left="271" w:hanging="284"/>
              <w:rPr>
                <w:rFonts w:ascii="Browallia New" w:hAnsi="Browallia New" w:cs="Browallia New"/>
                <w:sz w:val="24"/>
                <w:szCs w:val="24"/>
                <w:cs/>
              </w:rPr>
            </w:pPr>
            <w:r w:rsidRPr="008852C0">
              <w:rPr>
                <w:rFonts w:ascii="Browallia New" w:hAnsi="Browallia New" w:cs="Browallia New"/>
                <w:sz w:val="24"/>
                <w:szCs w:val="24"/>
                <w:cs/>
              </w:rPr>
              <w:t>เช็คลงวันที่ล่วงหน้า</w:t>
            </w:r>
          </w:p>
        </w:tc>
      </w:tr>
      <w:tr w:rsidR="005F56BC" w:rsidRPr="008852C0" w14:paraId="7D184D9C" w14:textId="77777777" w:rsidTr="009C003F">
        <w:tc>
          <w:tcPr>
            <w:tcW w:w="566" w:type="dxa"/>
          </w:tcPr>
          <w:p w14:paraId="29703161" w14:textId="5F8B83BC" w:rsidR="005F56BC" w:rsidRPr="008852C0" w:rsidRDefault="005F56BC" w:rsidP="005F56BC">
            <w:pPr>
              <w:tabs>
                <w:tab w:val="left" w:pos="1680"/>
              </w:tabs>
              <w:ind w:left="-108" w:right="-22"/>
              <w:jc w:val="center"/>
              <w:rPr>
                <w:rFonts w:ascii="Browallia New" w:hAnsi="Browallia New" w:cs="Browallia New"/>
                <w:sz w:val="24"/>
                <w:szCs w:val="24"/>
              </w:rPr>
            </w:pPr>
            <w:r w:rsidRPr="008852C0">
              <w:rPr>
                <w:rFonts w:ascii="Browallia New" w:hAnsi="Browallia New" w:cs="Browallia New"/>
                <w:sz w:val="24"/>
                <w:szCs w:val="24"/>
              </w:rPr>
              <w:t>5)</w:t>
            </w:r>
          </w:p>
        </w:tc>
        <w:tc>
          <w:tcPr>
            <w:tcW w:w="1462" w:type="dxa"/>
          </w:tcPr>
          <w:p w14:paraId="50231900" w14:textId="5B721560" w:rsidR="005F56BC" w:rsidRPr="008852C0" w:rsidDel="0012502A" w:rsidRDefault="008852C0" w:rsidP="005F56BC">
            <w:pPr>
              <w:ind w:left="-39" w:right="-22"/>
              <w:jc w:val="right"/>
              <w:rPr>
                <w:rFonts w:ascii="Browallia New" w:hAnsi="Browallia New" w:cs="Browallia New"/>
                <w:sz w:val="24"/>
                <w:szCs w:val="24"/>
              </w:rPr>
            </w:pPr>
            <w:r w:rsidRPr="008852C0">
              <w:rPr>
                <w:rFonts w:ascii="Browallia New" w:hAnsi="Browallia New" w:cs="Browallia New"/>
                <w:sz w:val="24"/>
                <w:szCs w:val="24"/>
              </w:rPr>
              <w:t>4</w:t>
            </w:r>
            <w:r w:rsidR="00210325" w:rsidRPr="008852C0">
              <w:rPr>
                <w:rFonts w:ascii="Browallia New" w:hAnsi="Browallia New" w:cs="Browallia New"/>
                <w:sz w:val="24"/>
                <w:szCs w:val="24"/>
                <w:cs/>
              </w:rPr>
              <w:t>.</w:t>
            </w:r>
            <w:r w:rsidRPr="008852C0">
              <w:rPr>
                <w:rFonts w:ascii="Browallia New" w:hAnsi="Browallia New" w:cs="Browallia New"/>
                <w:sz w:val="24"/>
                <w:szCs w:val="24"/>
              </w:rPr>
              <w:t>23</w:t>
            </w:r>
          </w:p>
        </w:tc>
        <w:tc>
          <w:tcPr>
            <w:tcW w:w="1481" w:type="dxa"/>
          </w:tcPr>
          <w:p w14:paraId="6D82E8C4" w14:textId="6C6E7DF2" w:rsidR="005F56BC" w:rsidRPr="008852C0" w:rsidRDefault="008852C0" w:rsidP="005F56BC">
            <w:pPr>
              <w:ind w:left="-12" w:right="-22"/>
              <w:jc w:val="right"/>
              <w:rPr>
                <w:rFonts w:ascii="Browallia New" w:hAnsi="Browallia New" w:cs="Browallia New"/>
                <w:sz w:val="24"/>
                <w:szCs w:val="24"/>
              </w:rPr>
            </w:pPr>
            <w:r w:rsidRPr="008852C0">
              <w:rPr>
                <w:rFonts w:ascii="Browallia New" w:hAnsi="Browallia New" w:cs="Browallia New"/>
                <w:sz w:val="24"/>
                <w:szCs w:val="24"/>
              </w:rPr>
              <w:t>5</w:t>
            </w:r>
            <w:r w:rsidR="005F56BC" w:rsidRPr="008852C0">
              <w:rPr>
                <w:rFonts w:ascii="Browallia New" w:hAnsi="Browallia New" w:cs="Browallia New"/>
                <w:sz w:val="24"/>
                <w:szCs w:val="24"/>
                <w:cs/>
              </w:rPr>
              <w:t>.</w:t>
            </w:r>
            <w:r w:rsidRPr="008852C0">
              <w:rPr>
                <w:rFonts w:ascii="Browallia New" w:hAnsi="Browallia New" w:cs="Browallia New"/>
                <w:sz w:val="24"/>
                <w:szCs w:val="24"/>
              </w:rPr>
              <w:t>67</w:t>
            </w:r>
          </w:p>
        </w:tc>
        <w:tc>
          <w:tcPr>
            <w:tcW w:w="5421" w:type="dxa"/>
          </w:tcPr>
          <w:p w14:paraId="5228AA40" w14:textId="02BBEC26" w:rsidR="005F56BC" w:rsidRPr="008852C0" w:rsidRDefault="005F56BC" w:rsidP="005F56BC">
            <w:pPr>
              <w:ind w:left="271" w:hanging="284"/>
              <w:rPr>
                <w:rFonts w:ascii="Browallia New" w:hAnsi="Browallia New" w:cs="Browallia New"/>
                <w:sz w:val="24"/>
                <w:szCs w:val="24"/>
                <w:cs/>
              </w:rPr>
            </w:pPr>
            <w:r w:rsidRPr="008852C0">
              <w:rPr>
                <w:rFonts w:ascii="Browallia New" w:hAnsi="Browallia New" w:cs="Browallia New"/>
                <w:sz w:val="24"/>
                <w:szCs w:val="24"/>
                <w:cs/>
              </w:rPr>
              <w:t>ค้ำประกันร่วม</w:t>
            </w:r>
          </w:p>
        </w:tc>
      </w:tr>
      <w:tr w:rsidR="005F56BC" w:rsidRPr="008852C0" w14:paraId="2FA818F3" w14:textId="77777777" w:rsidTr="009C003F">
        <w:tc>
          <w:tcPr>
            <w:tcW w:w="566" w:type="dxa"/>
          </w:tcPr>
          <w:p w14:paraId="067A1A74" w14:textId="37D0676F" w:rsidR="005F56BC" w:rsidRPr="008852C0" w:rsidRDefault="005F56BC" w:rsidP="005F56BC">
            <w:pPr>
              <w:tabs>
                <w:tab w:val="left" w:pos="1680"/>
              </w:tabs>
              <w:ind w:left="-108" w:right="-22"/>
              <w:jc w:val="center"/>
              <w:rPr>
                <w:rFonts w:ascii="Browallia New" w:hAnsi="Browallia New" w:cs="Browallia New"/>
                <w:sz w:val="24"/>
                <w:szCs w:val="24"/>
              </w:rPr>
            </w:pPr>
            <w:r w:rsidRPr="008852C0">
              <w:rPr>
                <w:rFonts w:ascii="Browallia New" w:hAnsi="Browallia New" w:cs="Browallia New"/>
                <w:sz w:val="24"/>
                <w:szCs w:val="24"/>
              </w:rPr>
              <w:t>6)</w:t>
            </w:r>
          </w:p>
        </w:tc>
        <w:tc>
          <w:tcPr>
            <w:tcW w:w="1462" w:type="dxa"/>
            <w:shd w:val="clear" w:color="auto" w:fill="auto"/>
          </w:tcPr>
          <w:p w14:paraId="15557E7A" w14:textId="57D0ABE3" w:rsidR="005F56BC" w:rsidRPr="008852C0" w:rsidDel="0012502A" w:rsidRDefault="0063764F" w:rsidP="005F56BC">
            <w:pPr>
              <w:ind w:left="-39" w:right="-22"/>
              <w:jc w:val="right"/>
              <w:rPr>
                <w:rFonts w:ascii="Browallia New" w:hAnsi="Browallia New" w:cs="Browallia New"/>
                <w:sz w:val="24"/>
                <w:szCs w:val="24"/>
              </w:rPr>
            </w:pPr>
            <w:r w:rsidRPr="008852C0">
              <w:rPr>
                <w:rFonts w:ascii="Browallia New" w:hAnsi="Browallia New" w:cs="Browallia New"/>
                <w:sz w:val="24"/>
                <w:szCs w:val="24"/>
              </w:rPr>
              <w:t>14.89</w:t>
            </w:r>
          </w:p>
        </w:tc>
        <w:tc>
          <w:tcPr>
            <w:tcW w:w="1481" w:type="dxa"/>
          </w:tcPr>
          <w:p w14:paraId="0BE1D9DA" w14:textId="65E29390" w:rsidR="005F56BC" w:rsidRPr="008852C0" w:rsidRDefault="008852C0" w:rsidP="005F56BC">
            <w:pPr>
              <w:ind w:left="-12" w:right="-22"/>
              <w:jc w:val="right"/>
              <w:rPr>
                <w:rFonts w:ascii="Browallia New" w:hAnsi="Browallia New" w:cs="Browallia New"/>
                <w:sz w:val="24"/>
                <w:szCs w:val="24"/>
              </w:rPr>
            </w:pPr>
            <w:r w:rsidRPr="008852C0">
              <w:rPr>
                <w:rFonts w:ascii="Browallia New" w:hAnsi="Browallia New" w:cs="Browallia New"/>
                <w:sz w:val="24"/>
                <w:szCs w:val="24"/>
              </w:rPr>
              <w:t>10</w:t>
            </w:r>
            <w:r w:rsidR="005F56BC" w:rsidRPr="008852C0">
              <w:rPr>
                <w:rFonts w:ascii="Browallia New" w:hAnsi="Browallia New" w:cs="Browallia New"/>
                <w:sz w:val="24"/>
                <w:szCs w:val="24"/>
                <w:cs/>
              </w:rPr>
              <w:t>.</w:t>
            </w:r>
            <w:r w:rsidRPr="008852C0">
              <w:rPr>
                <w:rFonts w:ascii="Browallia New" w:hAnsi="Browallia New" w:cs="Browallia New"/>
                <w:sz w:val="24"/>
                <w:szCs w:val="24"/>
              </w:rPr>
              <w:t>85</w:t>
            </w:r>
          </w:p>
        </w:tc>
        <w:tc>
          <w:tcPr>
            <w:tcW w:w="5421" w:type="dxa"/>
          </w:tcPr>
          <w:p w14:paraId="726F3744" w14:textId="51DC7673" w:rsidR="005F56BC" w:rsidRPr="008852C0" w:rsidRDefault="005F56BC" w:rsidP="005F56BC">
            <w:pPr>
              <w:ind w:left="271" w:hanging="284"/>
              <w:rPr>
                <w:rFonts w:ascii="Browallia New" w:hAnsi="Browallia New" w:cs="Browallia New"/>
                <w:sz w:val="24"/>
                <w:szCs w:val="24"/>
                <w:cs/>
              </w:rPr>
            </w:pPr>
            <w:r w:rsidRPr="008852C0">
              <w:rPr>
                <w:rFonts w:ascii="Browallia New" w:hAnsi="Browallia New" w:cs="Browallia New"/>
                <w:sz w:val="24"/>
                <w:szCs w:val="24"/>
                <w:cs/>
              </w:rPr>
              <w:t>ทองคำ</w:t>
            </w:r>
          </w:p>
        </w:tc>
      </w:tr>
      <w:tr w:rsidR="005F56BC" w:rsidRPr="008852C0" w14:paraId="4B8F7A71" w14:textId="77777777" w:rsidTr="009C003F">
        <w:tc>
          <w:tcPr>
            <w:tcW w:w="566" w:type="dxa"/>
          </w:tcPr>
          <w:p w14:paraId="5129E097" w14:textId="77777777" w:rsidR="005F56BC" w:rsidRPr="008852C0" w:rsidRDefault="005F56BC" w:rsidP="005F56BC">
            <w:pPr>
              <w:tabs>
                <w:tab w:val="left" w:pos="1680"/>
              </w:tabs>
              <w:ind w:left="-108" w:right="-22"/>
              <w:jc w:val="center"/>
              <w:rPr>
                <w:rFonts w:ascii="Browallia New" w:hAnsi="Browallia New" w:cs="Browallia New"/>
                <w:sz w:val="24"/>
                <w:szCs w:val="24"/>
              </w:rPr>
            </w:pPr>
          </w:p>
        </w:tc>
        <w:tc>
          <w:tcPr>
            <w:tcW w:w="1462" w:type="dxa"/>
          </w:tcPr>
          <w:p w14:paraId="4E99E9FB" w14:textId="7BF9FC05" w:rsidR="005F56BC" w:rsidRPr="008852C0" w:rsidRDefault="008852C0" w:rsidP="005F56BC">
            <w:pPr>
              <w:pBdr>
                <w:top w:val="single" w:sz="4" w:space="1" w:color="auto"/>
                <w:bottom w:val="single" w:sz="12" w:space="1" w:color="auto"/>
              </w:pBdr>
              <w:ind w:left="-39" w:right="-22"/>
              <w:jc w:val="right"/>
              <w:rPr>
                <w:rFonts w:ascii="Browallia New" w:hAnsi="Browallia New" w:cs="Browallia New"/>
                <w:sz w:val="24"/>
                <w:szCs w:val="24"/>
              </w:rPr>
            </w:pPr>
            <w:r w:rsidRPr="008852C0">
              <w:rPr>
                <w:rFonts w:ascii="Browallia New" w:hAnsi="Browallia New" w:cs="Browallia New"/>
                <w:sz w:val="24"/>
                <w:szCs w:val="24"/>
              </w:rPr>
              <w:t>427</w:t>
            </w:r>
            <w:r w:rsidR="00953CA1" w:rsidRPr="008852C0">
              <w:rPr>
                <w:rFonts w:ascii="Browallia New" w:hAnsi="Browallia New" w:cs="Browallia New"/>
                <w:sz w:val="24"/>
                <w:szCs w:val="24"/>
                <w:cs/>
              </w:rPr>
              <w:t>.</w:t>
            </w:r>
            <w:r w:rsidRPr="008852C0">
              <w:rPr>
                <w:rFonts w:ascii="Browallia New" w:hAnsi="Browallia New" w:cs="Browallia New"/>
                <w:sz w:val="24"/>
                <w:szCs w:val="24"/>
              </w:rPr>
              <w:t>75</w:t>
            </w:r>
          </w:p>
        </w:tc>
        <w:tc>
          <w:tcPr>
            <w:tcW w:w="1481" w:type="dxa"/>
          </w:tcPr>
          <w:p w14:paraId="01B215F5" w14:textId="4043F5D2" w:rsidR="005F56BC" w:rsidRPr="008852C0" w:rsidRDefault="008852C0" w:rsidP="005F56BC">
            <w:pPr>
              <w:pBdr>
                <w:top w:val="single" w:sz="4" w:space="1" w:color="auto"/>
                <w:bottom w:val="single" w:sz="12" w:space="1" w:color="auto"/>
              </w:pBdr>
              <w:ind w:left="-12" w:right="-22"/>
              <w:jc w:val="right"/>
              <w:rPr>
                <w:rFonts w:ascii="Browallia New" w:hAnsi="Browallia New" w:cs="Browallia New"/>
                <w:sz w:val="24"/>
                <w:szCs w:val="24"/>
              </w:rPr>
            </w:pPr>
            <w:r w:rsidRPr="008852C0">
              <w:rPr>
                <w:rFonts w:ascii="Browallia New" w:hAnsi="Browallia New" w:cs="Browallia New"/>
                <w:sz w:val="24"/>
                <w:szCs w:val="24"/>
              </w:rPr>
              <w:t>315</w:t>
            </w:r>
            <w:r w:rsidR="005F56BC" w:rsidRPr="008852C0">
              <w:rPr>
                <w:rFonts w:ascii="Browallia New" w:hAnsi="Browallia New" w:cs="Browallia New"/>
                <w:sz w:val="24"/>
                <w:szCs w:val="24"/>
                <w:cs/>
              </w:rPr>
              <w:t>.</w:t>
            </w:r>
            <w:r w:rsidRPr="008852C0">
              <w:rPr>
                <w:rFonts w:ascii="Browallia New" w:hAnsi="Browallia New" w:cs="Browallia New"/>
                <w:sz w:val="24"/>
                <w:szCs w:val="24"/>
              </w:rPr>
              <w:t>49</w:t>
            </w:r>
          </w:p>
        </w:tc>
        <w:tc>
          <w:tcPr>
            <w:tcW w:w="5421" w:type="dxa"/>
          </w:tcPr>
          <w:p w14:paraId="28010E54" w14:textId="77777777" w:rsidR="005F56BC" w:rsidRPr="008852C0" w:rsidRDefault="005F56BC" w:rsidP="005F56BC">
            <w:pPr>
              <w:ind w:left="271" w:hanging="284"/>
              <w:rPr>
                <w:rFonts w:ascii="Browallia New" w:hAnsi="Browallia New" w:cs="Browallia New"/>
                <w:sz w:val="24"/>
                <w:szCs w:val="24"/>
                <w:cs/>
              </w:rPr>
            </w:pPr>
          </w:p>
        </w:tc>
      </w:tr>
    </w:tbl>
    <w:p w14:paraId="240BBED8" w14:textId="77777777" w:rsidR="007471B6" w:rsidRPr="008852C0"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38552D6" w14:textId="7643FD3A" w:rsidR="00477D49" w:rsidRPr="008852C0" w:rsidRDefault="000C254B" w:rsidP="005B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8852C0">
        <w:rPr>
          <w:rFonts w:ascii="Browallia New" w:hAnsi="Browallia New" w:cs="Browallia New"/>
          <w:b/>
          <w:bCs/>
          <w:sz w:val="28"/>
          <w:szCs w:val="28"/>
          <w:cs/>
          <w:lang w:val="en-GB"/>
        </w:rPr>
        <w:br w:type="page"/>
      </w:r>
    </w:p>
    <w:p w14:paraId="26D087E5" w14:textId="50811191" w:rsidR="00E32D84" w:rsidRPr="008852C0"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lastRenderedPageBreak/>
        <w:t>ต้นทุนการพัฒนาอสังหาริมทรัพย์</w:t>
      </w:r>
    </w:p>
    <w:p w14:paraId="42FF7BB6" w14:textId="77777777" w:rsidR="00285A61" w:rsidRPr="008852C0"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8852C0" w14:paraId="61FB0EFE" w14:textId="77777777" w:rsidTr="0080388F">
        <w:trPr>
          <w:tblHeader/>
        </w:trPr>
        <w:tc>
          <w:tcPr>
            <w:tcW w:w="3582" w:type="dxa"/>
            <w:tcBorders>
              <w:top w:val="nil"/>
              <w:left w:val="nil"/>
              <w:bottom w:val="nil"/>
              <w:right w:val="nil"/>
            </w:tcBorders>
          </w:tcPr>
          <w:p w14:paraId="796BB880" w14:textId="4BE18C4F" w:rsidR="00C21A9F" w:rsidRPr="008852C0"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tcPr>
          <w:p w14:paraId="34920C9F" w14:textId="77777777" w:rsidR="00C21A9F" w:rsidRPr="008852C0" w:rsidRDefault="00C21A9F" w:rsidP="00AE4528">
            <w:pPr>
              <w:spacing w:line="240" w:lineRule="auto"/>
              <w:ind w:right="-45"/>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cs/>
                <w:lang w:val="en-GB"/>
              </w:rPr>
              <w:t xml:space="preserve">: </w:t>
            </w:r>
            <w:r w:rsidRPr="008852C0">
              <w:rPr>
                <w:rFonts w:ascii="Browallia New" w:hAnsi="Browallia New" w:cs="Browallia New"/>
                <w:sz w:val="28"/>
                <w:szCs w:val="28"/>
                <w:cs/>
              </w:rPr>
              <w:t>พันบาท)</w:t>
            </w:r>
          </w:p>
        </w:tc>
      </w:tr>
      <w:tr w:rsidR="00C21A9F" w:rsidRPr="008852C0" w14:paraId="59862BBA" w14:textId="77777777" w:rsidTr="0080388F">
        <w:trPr>
          <w:trHeight w:val="257"/>
          <w:tblHeader/>
        </w:trPr>
        <w:tc>
          <w:tcPr>
            <w:tcW w:w="3582" w:type="dxa"/>
            <w:tcBorders>
              <w:top w:val="nil"/>
              <w:left w:val="nil"/>
              <w:bottom w:val="nil"/>
              <w:right w:val="nil"/>
            </w:tcBorders>
          </w:tcPr>
          <w:p w14:paraId="777B214D" w14:textId="77777777" w:rsidR="00C21A9F" w:rsidRPr="008852C0"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tcPr>
          <w:p w14:paraId="49B990EA" w14:textId="7B03A24B" w:rsidR="00C21A9F" w:rsidRPr="008852C0" w:rsidRDefault="00E409BB" w:rsidP="00AE4528">
            <w:pPr>
              <w:spacing w:line="240" w:lineRule="auto"/>
              <w:jc w:val="center"/>
              <w:rPr>
                <w:rFonts w:ascii="Browallia New" w:hAnsi="Browallia New" w:cs="Browallia New"/>
                <w:sz w:val="28"/>
                <w:szCs w:val="28"/>
              </w:rPr>
            </w:pPr>
            <w:r w:rsidRPr="008852C0">
              <w:rPr>
                <w:rFonts w:ascii="Browallia New" w:hAnsi="Browallia New" w:cs="Browallia New"/>
                <w:sz w:val="28"/>
                <w:szCs w:val="28"/>
                <w:cs/>
              </w:rPr>
              <w:t>ข้อม</w:t>
            </w:r>
            <w:r w:rsidR="00683683" w:rsidRPr="008852C0">
              <w:rPr>
                <w:rFonts w:ascii="Browallia New" w:hAnsi="Browallia New" w:cs="Browallia New"/>
                <w:sz w:val="28"/>
                <w:szCs w:val="28"/>
                <w:cs/>
              </w:rPr>
              <w:t>ูลทาง</w:t>
            </w:r>
            <w:r w:rsidR="00C21A9F" w:rsidRPr="008852C0">
              <w:rPr>
                <w:rFonts w:ascii="Browallia New" w:hAnsi="Browallia New" w:cs="Browallia New"/>
                <w:sz w:val="28"/>
                <w:szCs w:val="28"/>
                <w:cs/>
              </w:rPr>
              <w:t>การเงินรวม</w:t>
            </w:r>
          </w:p>
        </w:tc>
        <w:tc>
          <w:tcPr>
            <w:tcW w:w="238" w:type="dxa"/>
            <w:tcBorders>
              <w:left w:val="nil"/>
              <w:right w:val="nil"/>
            </w:tcBorders>
          </w:tcPr>
          <w:p w14:paraId="6EF94A48" w14:textId="77777777" w:rsidR="00C21A9F" w:rsidRPr="008852C0"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tcPr>
          <w:p w14:paraId="6CA38DDC" w14:textId="6C58357D" w:rsidR="00C21A9F" w:rsidRPr="008852C0" w:rsidRDefault="00683683" w:rsidP="00AE4528">
            <w:pPr>
              <w:spacing w:line="240" w:lineRule="auto"/>
              <w:jc w:val="center"/>
              <w:rPr>
                <w:rFonts w:ascii="Browallia New" w:hAnsi="Browallia New" w:cs="Browallia New"/>
                <w:sz w:val="28"/>
                <w:szCs w:val="28"/>
                <w:cs/>
              </w:rPr>
            </w:pPr>
            <w:r w:rsidRPr="008852C0">
              <w:rPr>
                <w:rFonts w:ascii="Browallia New" w:hAnsi="Browallia New" w:cs="Browallia New"/>
                <w:sz w:val="28"/>
                <w:szCs w:val="28"/>
                <w:cs/>
              </w:rPr>
              <w:t>ข้อมูลทาง</w:t>
            </w:r>
            <w:r w:rsidR="00C21A9F" w:rsidRPr="008852C0">
              <w:rPr>
                <w:rFonts w:ascii="Browallia New" w:hAnsi="Browallia New" w:cs="Browallia New"/>
                <w:sz w:val="28"/>
                <w:szCs w:val="28"/>
                <w:cs/>
              </w:rPr>
              <w:t>การเงินเฉพาะบริษัท</w:t>
            </w:r>
          </w:p>
        </w:tc>
      </w:tr>
      <w:tr w:rsidR="004A3ABB" w:rsidRPr="008852C0" w14:paraId="5F6761AA" w14:textId="77777777" w:rsidTr="0080388F">
        <w:trPr>
          <w:tblHeader/>
        </w:trPr>
        <w:tc>
          <w:tcPr>
            <w:tcW w:w="3582" w:type="dxa"/>
            <w:tcBorders>
              <w:top w:val="nil"/>
              <w:left w:val="nil"/>
              <w:bottom w:val="nil"/>
              <w:right w:val="nil"/>
            </w:tcBorders>
          </w:tcPr>
          <w:p w14:paraId="0B4873B0" w14:textId="77777777" w:rsidR="004A3ABB" w:rsidRPr="008852C0" w:rsidRDefault="004A3ABB" w:rsidP="004A3ABB">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vAlign w:val="bottom"/>
          </w:tcPr>
          <w:p w14:paraId="758AD6BD" w14:textId="6BC0FCDB" w:rsidR="004A3ABB" w:rsidRPr="008852C0" w:rsidRDefault="00E86ED3" w:rsidP="004A3ABB">
            <w:pPr>
              <w:tabs>
                <w:tab w:val="clear" w:pos="907"/>
              </w:tabs>
              <w:spacing w:line="240" w:lineRule="auto"/>
              <w:ind w:left="-108" w:right="-108"/>
              <w:jc w:val="center"/>
              <w:rPr>
                <w:rFonts w:ascii="Browallia New" w:hAnsi="Browallia New" w:cs="Browallia New"/>
                <w:sz w:val="28"/>
                <w:szCs w:val="28"/>
                <w:lang w:val="en-GB"/>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4A3ABB" w:rsidRPr="008852C0">
              <w:rPr>
                <w:rFonts w:ascii="Browallia New" w:hAnsi="Browallia New" w:cs="Browallia New"/>
                <w:sz w:val="28"/>
                <w:szCs w:val="28"/>
              </w:rPr>
              <w:t>2567</w:t>
            </w:r>
          </w:p>
        </w:tc>
        <w:tc>
          <w:tcPr>
            <w:tcW w:w="236" w:type="dxa"/>
            <w:tcBorders>
              <w:top w:val="nil"/>
              <w:left w:val="nil"/>
              <w:right w:val="nil"/>
            </w:tcBorders>
            <w:vAlign w:val="bottom"/>
          </w:tcPr>
          <w:p w14:paraId="6A5D0C84" w14:textId="77777777" w:rsidR="004A3ABB" w:rsidRPr="008852C0" w:rsidRDefault="004A3ABB" w:rsidP="004A3ABB">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vAlign w:val="bottom"/>
          </w:tcPr>
          <w:p w14:paraId="0EB60789" w14:textId="10B40F3D" w:rsidR="004A3ABB" w:rsidRPr="008852C0" w:rsidRDefault="004A3ABB" w:rsidP="004A3ABB">
            <w:pPr>
              <w:tabs>
                <w:tab w:val="clear" w:pos="907"/>
              </w:tabs>
              <w:spacing w:line="240" w:lineRule="auto"/>
              <w:ind w:left="-108" w:right="-108"/>
              <w:jc w:val="center"/>
              <w:rPr>
                <w:rFonts w:ascii="Browallia New" w:hAnsi="Browallia New" w:cs="Browallia New"/>
                <w:sz w:val="28"/>
                <w:szCs w:val="28"/>
                <w:lang w:val="en-GB"/>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c>
          <w:tcPr>
            <w:tcW w:w="238" w:type="dxa"/>
            <w:tcBorders>
              <w:top w:val="nil"/>
              <w:left w:val="nil"/>
              <w:right w:val="nil"/>
            </w:tcBorders>
          </w:tcPr>
          <w:p w14:paraId="784BD59A" w14:textId="77777777" w:rsidR="004A3ABB" w:rsidRPr="008852C0" w:rsidRDefault="004A3ABB" w:rsidP="004A3ABB">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vAlign w:val="bottom"/>
          </w:tcPr>
          <w:p w14:paraId="104E760D" w14:textId="5DA0D374" w:rsidR="004A3ABB" w:rsidRPr="008852C0" w:rsidRDefault="00E86ED3" w:rsidP="004A3ABB">
            <w:pPr>
              <w:tabs>
                <w:tab w:val="clear" w:pos="907"/>
              </w:tabs>
              <w:spacing w:line="240" w:lineRule="auto"/>
              <w:ind w:left="-108" w:right="-108"/>
              <w:jc w:val="center"/>
              <w:rPr>
                <w:rFonts w:ascii="Browallia New" w:hAnsi="Browallia New" w:cs="Browallia New"/>
                <w:sz w:val="28"/>
                <w:szCs w:val="28"/>
                <w:lang w:val="en-GB"/>
              </w:rPr>
            </w:pP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004A3ABB" w:rsidRPr="008852C0">
              <w:rPr>
                <w:rFonts w:ascii="Browallia New" w:hAnsi="Browallia New" w:cs="Browallia New"/>
                <w:sz w:val="28"/>
                <w:szCs w:val="28"/>
              </w:rPr>
              <w:t>2567</w:t>
            </w:r>
          </w:p>
        </w:tc>
        <w:tc>
          <w:tcPr>
            <w:tcW w:w="236" w:type="dxa"/>
            <w:tcBorders>
              <w:top w:val="nil"/>
              <w:left w:val="nil"/>
              <w:bottom w:val="nil"/>
              <w:right w:val="nil"/>
            </w:tcBorders>
            <w:vAlign w:val="bottom"/>
          </w:tcPr>
          <w:p w14:paraId="2D138300" w14:textId="77777777" w:rsidR="004A3ABB" w:rsidRPr="008852C0" w:rsidRDefault="004A3ABB" w:rsidP="004A3ABB">
            <w:pPr>
              <w:tabs>
                <w:tab w:val="clear" w:pos="907"/>
              </w:tabs>
              <w:spacing w:line="240" w:lineRule="auto"/>
              <w:ind w:left="-108" w:right="-108"/>
              <w:jc w:val="center"/>
              <w:rPr>
                <w:rFonts w:ascii="Browallia New" w:hAnsi="Browallia New" w:cs="Browallia New"/>
                <w:sz w:val="28"/>
                <w:szCs w:val="28"/>
                <w:cs/>
              </w:rPr>
            </w:pPr>
          </w:p>
        </w:tc>
        <w:tc>
          <w:tcPr>
            <w:tcW w:w="1215" w:type="dxa"/>
            <w:tcBorders>
              <w:top w:val="nil"/>
              <w:left w:val="nil"/>
              <w:bottom w:val="single" w:sz="4" w:space="0" w:color="auto"/>
              <w:right w:val="nil"/>
            </w:tcBorders>
            <w:vAlign w:val="bottom"/>
          </w:tcPr>
          <w:p w14:paraId="60956C44" w14:textId="5266D31C" w:rsidR="004A3ABB" w:rsidRPr="008852C0" w:rsidRDefault="004A3ABB" w:rsidP="004A3ABB">
            <w:pPr>
              <w:tabs>
                <w:tab w:val="clear" w:pos="907"/>
              </w:tabs>
              <w:spacing w:line="240" w:lineRule="auto"/>
              <w:ind w:left="-108" w:right="-108"/>
              <w:jc w:val="center"/>
              <w:rPr>
                <w:rFonts w:ascii="Browallia New" w:hAnsi="Browallia New" w:cs="Browallia New"/>
                <w:sz w:val="28"/>
                <w:szCs w:val="28"/>
                <w:lang w:val="en-GB"/>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r>
      <w:tr w:rsidR="005B0B9C" w:rsidRPr="008852C0" w14:paraId="2D7672A6" w14:textId="77777777" w:rsidTr="0080388F">
        <w:trPr>
          <w:trHeight w:hRule="exact" w:val="299"/>
          <w:tblHeader/>
        </w:trPr>
        <w:tc>
          <w:tcPr>
            <w:tcW w:w="3582" w:type="dxa"/>
            <w:tcBorders>
              <w:top w:val="nil"/>
              <w:left w:val="nil"/>
              <w:bottom w:val="nil"/>
              <w:right w:val="nil"/>
            </w:tcBorders>
            <w:vAlign w:val="center"/>
          </w:tcPr>
          <w:p w14:paraId="1C1AA55B" w14:textId="77777777" w:rsidR="005B0B9C" w:rsidRPr="008852C0"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5B0B9C" w:rsidRPr="008852C0"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5B0B9C" w:rsidRPr="008852C0"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tcPr>
          <w:p w14:paraId="0F575EC2" w14:textId="77777777" w:rsidR="005B0B9C" w:rsidRPr="008852C0"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5B0B9C" w:rsidRPr="008852C0"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5BC893BB" w14:textId="77777777" w:rsidR="005B0B9C" w:rsidRPr="008852C0"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5B0B9C" w:rsidRPr="008852C0"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vAlign w:val="center"/>
          </w:tcPr>
          <w:p w14:paraId="60335CA8" w14:textId="77777777" w:rsidR="005B0B9C" w:rsidRPr="008852C0"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8852C0" w14:paraId="0288C143" w14:textId="77777777" w:rsidTr="0080388F">
        <w:tc>
          <w:tcPr>
            <w:tcW w:w="3582" w:type="dxa"/>
            <w:tcBorders>
              <w:top w:val="nil"/>
              <w:left w:val="nil"/>
              <w:bottom w:val="nil"/>
              <w:right w:val="nil"/>
            </w:tcBorders>
            <w:vAlign w:val="center"/>
          </w:tcPr>
          <w:p w14:paraId="4E9E0992" w14:textId="77777777" w:rsidR="005B0B9C" w:rsidRPr="008852C0" w:rsidRDefault="005B0B9C" w:rsidP="00E92811">
            <w:pPr>
              <w:spacing w:line="240" w:lineRule="auto"/>
              <w:ind w:left="42"/>
              <w:rPr>
                <w:rFonts w:ascii="Browallia New" w:hAnsi="Browallia New" w:cs="Browallia New"/>
                <w:sz w:val="28"/>
                <w:szCs w:val="28"/>
                <w:cs/>
              </w:rPr>
            </w:pPr>
            <w:r w:rsidRPr="008852C0">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5B0B9C" w:rsidRPr="008852C0"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5B0B9C" w:rsidRPr="008852C0"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E12EE8B" w14:textId="77777777" w:rsidR="005B0B9C" w:rsidRPr="008852C0"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5B0B9C" w:rsidRPr="008852C0"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6376F277" w14:textId="77777777" w:rsidR="005B0B9C" w:rsidRPr="008852C0"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5B0B9C" w:rsidRPr="008852C0"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vAlign w:val="center"/>
          </w:tcPr>
          <w:p w14:paraId="7EA106A4" w14:textId="77777777" w:rsidR="005B0B9C" w:rsidRPr="008852C0"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993BF5" w:rsidRPr="008852C0" w14:paraId="6E6B8B6C" w14:textId="77777777" w:rsidTr="0080388F">
        <w:tc>
          <w:tcPr>
            <w:tcW w:w="3582" w:type="dxa"/>
            <w:tcBorders>
              <w:top w:val="nil"/>
              <w:left w:val="nil"/>
              <w:bottom w:val="nil"/>
              <w:right w:val="nil"/>
            </w:tcBorders>
            <w:vAlign w:val="center"/>
          </w:tcPr>
          <w:p w14:paraId="536AC83C" w14:textId="77777777" w:rsidR="00993BF5" w:rsidRPr="008852C0" w:rsidRDefault="00993BF5" w:rsidP="00993BF5">
            <w:pPr>
              <w:spacing w:line="240" w:lineRule="auto"/>
              <w:rPr>
                <w:rFonts w:ascii="Browallia New" w:hAnsi="Browallia New" w:cs="Browallia New"/>
                <w:sz w:val="28"/>
                <w:szCs w:val="28"/>
                <w:cs/>
              </w:rPr>
            </w:pPr>
            <w:r w:rsidRPr="008852C0">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5530E8BB" w:rsidR="00993BF5" w:rsidRPr="008852C0" w:rsidRDefault="00C2654E"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567,425</w:t>
            </w:r>
          </w:p>
        </w:tc>
        <w:tc>
          <w:tcPr>
            <w:tcW w:w="236" w:type="dxa"/>
            <w:tcBorders>
              <w:left w:val="nil"/>
              <w:bottom w:val="nil"/>
              <w:right w:val="nil"/>
            </w:tcBorders>
          </w:tcPr>
          <w:p w14:paraId="3AFF2A17"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69FE8FB1" w14:textId="288AE15D"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584,598</w:t>
            </w:r>
          </w:p>
        </w:tc>
        <w:tc>
          <w:tcPr>
            <w:tcW w:w="238" w:type="dxa"/>
            <w:tcBorders>
              <w:left w:val="nil"/>
              <w:bottom w:val="nil"/>
              <w:right w:val="nil"/>
            </w:tcBorders>
            <w:vAlign w:val="center"/>
          </w:tcPr>
          <w:p w14:paraId="65DB633F"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2C7B61F2" w14:textId="1F60761B" w:rsidR="00993BF5" w:rsidRPr="008852C0" w:rsidRDefault="0002481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48,205</w:t>
            </w:r>
          </w:p>
        </w:tc>
        <w:tc>
          <w:tcPr>
            <w:tcW w:w="236" w:type="dxa"/>
            <w:tcBorders>
              <w:top w:val="nil"/>
              <w:left w:val="nil"/>
              <w:bottom w:val="nil"/>
              <w:right w:val="nil"/>
            </w:tcBorders>
            <w:vAlign w:val="center"/>
          </w:tcPr>
          <w:p w14:paraId="146956A3"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82D56E6" w14:textId="1F4C30F4"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DokChampa"/>
                <w:sz w:val="28"/>
                <w:szCs w:val="28"/>
                <w:lang w:bidi="lo-LA"/>
              </w:rPr>
              <w:t>48,205</w:t>
            </w:r>
          </w:p>
        </w:tc>
      </w:tr>
      <w:tr w:rsidR="00993BF5" w:rsidRPr="008852C0" w14:paraId="066CA8B9" w14:textId="77777777" w:rsidTr="0080388F">
        <w:tc>
          <w:tcPr>
            <w:tcW w:w="3582" w:type="dxa"/>
            <w:tcBorders>
              <w:top w:val="nil"/>
              <w:left w:val="nil"/>
              <w:bottom w:val="nil"/>
              <w:right w:val="nil"/>
            </w:tcBorders>
            <w:vAlign w:val="center"/>
          </w:tcPr>
          <w:p w14:paraId="2ED08E38" w14:textId="77777777" w:rsidR="00993BF5" w:rsidRPr="008852C0" w:rsidRDefault="00993BF5" w:rsidP="00993BF5">
            <w:pPr>
              <w:spacing w:line="240" w:lineRule="auto"/>
              <w:rPr>
                <w:rFonts w:ascii="Browallia New" w:hAnsi="Browallia New" w:cs="Browallia New"/>
                <w:sz w:val="28"/>
                <w:szCs w:val="28"/>
                <w:cs/>
              </w:rPr>
            </w:pPr>
            <w:r w:rsidRPr="008852C0">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6EA9BFE2" w:rsidR="00993BF5" w:rsidRPr="008852C0" w:rsidRDefault="00F941A1"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86,977</w:t>
            </w:r>
          </w:p>
        </w:tc>
        <w:tc>
          <w:tcPr>
            <w:tcW w:w="236" w:type="dxa"/>
            <w:tcBorders>
              <w:left w:val="nil"/>
              <w:bottom w:val="nil"/>
              <w:right w:val="nil"/>
            </w:tcBorders>
          </w:tcPr>
          <w:p w14:paraId="43C335B2"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32EFD67D" w14:textId="72F46A13"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83,429</w:t>
            </w:r>
          </w:p>
        </w:tc>
        <w:tc>
          <w:tcPr>
            <w:tcW w:w="238" w:type="dxa"/>
            <w:tcBorders>
              <w:left w:val="nil"/>
              <w:bottom w:val="nil"/>
              <w:right w:val="nil"/>
            </w:tcBorders>
            <w:vAlign w:val="center"/>
          </w:tcPr>
          <w:p w14:paraId="360457AC"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FA4284A" w14:textId="32ADFF40" w:rsidR="00993BF5" w:rsidRPr="008852C0" w:rsidRDefault="00F31B83"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2,054</w:t>
            </w:r>
          </w:p>
        </w:tc>
        <w:tc>
          <w:tcPr>
            <w:tcW w:w="236" w:type="dxa"/>
            <w:tcBorders>
              <w:top w:val="nil"/>
              <w:left w:val="nil"/>
              <w:bottom w:val="nil"/>
              <w:right w:val="nil"/>
            </w:tcBorders>
            <w:vAlign w:val="center"/>
          </w:tcPr>
          <w:p w14:paraId="37AA91AC"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5A357D1" w14:textId="48FEB098"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2,054</w:t>
            </w:r>
          </w:p>
        </w:tc>
      </w:tr>
      <w:tr w:rsidR="00993BF5" w:rsidRPr="008852C0" w14:paraId="7D6077BC" w14:textId="77777777" w:rsidTr="0080388F">
        <w:tc>
          <w:tcPr>
            <w:tcW w:w="3582" w:type="dxa"/>
            <w:tcBorders>
              <w:top w:val="nil"/>
              <w:left w:val="nil"/>
              <w:bottom w:val="nil"/>
              <w:right w:val="nil"/>
            </w:tcBorders>
            <w:vAlign w:val="center"/>
          </w:tcPr>
          <w:p w14:paraId="119172BD" w14:textId="77777777" w:rsidR="00993BF5" w:rsidRPr="008852C0" w:rsidRDefault="00993BF5" w:rsidP="00993BF5">
            <w:pPr>
              <w:spacing w:line="240" w:lineRule="auto"/>
              <w:rPr>
                <w:rFonts w:ascii="Browallia New" w:hAnsi="Browallia New" w:cs="Browallia New"/>
                <w:sz w:val="28"/>
                <w:szCs w:val="28"/>
                <w:cs/>
              </w:rPr>
            </w:pPr>
            <w:r w:rsidRPr="008852C0">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2FC5F1A9" w:rsidR="00993BF5" w:rsidRPr="008852C0" w:rsidRDefault="000E7E4A"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1,172,916</w:t>
            </w:r>
          </w:p>
        </w:tc>
        <w:tc>
          <w:tcPr>
            <w:tcW w:w="236" w:type="dxa"/>
            <w:tcBorders>
              <w:left w:val="nil"/>
              <w:bottom w:val="nil"/>
              <w:right w:val="nil"/>
            </w:tcBorders>
          </w:tcPr>
          <w:p w14:paraId="4A989C1E"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BAA15BF" w14:textId="25964B12"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1,069,421</w:t>
            </w:r>
          </w:p>
        </w:tc>
        <w:tc>
          <w:tcPr>
            <w:tcW w:w="238" w:type="dxa"/>
            <w:tcBorders>
              <w:left w:val="nil"/>
              <w:bottom w:val="nil"/>
              <w:right w:val="nil"/>
            </w:tcBorders>
            <w:vAlign w:val="center"/>
          </w:tcPr>
          <w:p w14:paraId="27111AFA"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644B373" w14:textId="0B036D30" w:rsidR="00993BF5" w:rsidRPr="008852C0" w:rsidRDefault="00671F7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32,145</w:t>
            </w:r>
          </w:p>
        </w:tc>
        <w:tc>
          <w:tcPr>
            <w:tcW w:w="236" w:type="dxa"/>
            <w:tcBorders>
              <w:top w:val="nil"/>
              <w:left w:val="nil"/>
              <w:bottom w:val="nil"/>
              <w:right w:val="nil"/>
            </w:tcBorders>
            <w:vAlign w:val="center"/>
          </w:tcPr>
          <w:p w14:paraId="24A51952"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6CC930C2" w14:textId="6DC99AA5"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2,376</w:t>
            </w:r>
          </w:p>
        </w:tc>
      </w:tr>
      <w:tr w:rsidR="00993BF5" w:rsidRPr="008852C0" w14:paraId="6E88EEB2" w14:textId="77777777" w:rsidTr="0080388F">
        <w:tc>
          <w:tcPr>
            <w:tcW w:w="3582" w:type="dxa"/>
            <w:tcBorders>
              <w:top w:val="nil"/>
              <w:left w:val="nil"/>
              <w:bottom w:val="nil"/>
              <w:right w:val="nil"/>
            </w:tcBorders>
            <w:vAlign w:val="center"/>
          </w:tcPr>
          <w:p w14:paraId="78DE71D6" w14:textId="77777777" w:rsidR="00993BF5" w:rsidRPr="008852C0" w:rsidRDefault="00993BF5" w:rsidP="00993BF5">
            <w:pPr>
              <w:spacing w:line="240" w:lineRule="auto"/>
              <w:rPr>
                <w:rFonts w:ascii="Browallia New" w:hAnsi="Browallia New" w:cs="Browallia New"/>
                <w:sz w:val="28"/>
                <w:szCs w:val="28"/>
                <w:cs/>
              </w:rPr>
            </w:pPr>
            <w:r w:rsidRPr="008852C0">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4E901D73" w:rsidR="00993BF5" w:rsidRPr="008852C0" w:rsidRDefault="004619E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337,602</w:t>
            </w:r>
          </w:p>
        </w:tc>
        <w:tc>
          <w:tcPr>
            <w:tcW w:w="236" w:type="dxa"/>
            <w:tcBorders>
              <w:left w:val="nil"/>
              <w:bottom w:val="nil"/>
              <w:right w:val="nil"/>
            </w:tcBorders>
          </w:tcPr>
          <w:p w14:paraId="1955453C"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74DC6D7" w14:textId="11CAC83C"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330,903</w:t>
            </w:r>
          </w:p>
        </w:tc>
        <w:tc>
          <w:tcPr>
            <w:tcW w:w="238" w:type="dxa"/>
            <w:tcBorders>
              <w:left w:val="nil"/>
              <w:bottom w:val="nil"/>
              <w:right w:val="nil"/>
            </w:tcBorders>
            <w:vAlign w:val="center"/>
          </w:tcPr>
          <w:p w14:paraId="7DD22136"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0150FF3F" w14:textId="69BF0B59" w:rsidR="00993BF5" w:rsidRPr="008852C0" w:rsidRDefault="00671F7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w:t>
            </w:r>
          </w:p>
        </w:tc>
        <w:tc>
          <w:tcPr>
            <w:tcW w:w="236" w:type="dxa"/>
            <w:tcBorders>
              <w:top w:val="nil"/>
              <w:left w:val="nil"/>
              <w:bottom w:val="nil"/>
              <w:right w:val="nil"/>
            </w:tcBorders>
            <w:vAlign w:val="center"/>
          </w:tcPr>
          <w:p w14:paraId="1B5CB349"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4E56AF1E" w14:textId="6A3EAD91"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w:t>
            </w:r>
          </w:p>
        </w:tc>
      </w:tr>
      <w:tr w:rsidR="00993BF5" w:rsidRPr="008852C0" w14:paraId="4B6EE761" w14:textId="77777777" w:rsidTr="0080388F">
        <w:tc>
          <w:tcPr>
            <w:tcW w:w="3582" w:type="dxa"/>
            <w:tcBorders>
              <w:top w:val="nil"/>
              <w:left w:val="nil"/>
              <w:bottom w:val="nil"/>
              <w:right w:val="nil"/>
            </w:tcBorders>
            <w:vAlign w:val="center"/>
          </w:tcPr>
          <w:p w14:paraId="163A0E44" w14:textId="4F28662F" w:rsidR="00993BF5" w:rsidRPr="008852C0" w:rsidRDefault="00993BF5" w:rsidP="00993BF5">
            <w:pPr>
              <w:spacing w:line="240" w:lineRule="auto"/>
              <w:rPr>
                <w:rFonts w:ascii="Browallia New" w:hAnsi="Browallia New" w:cs="Browallia New"/>
                <w:sz w:val="28"/>
                <w:szCs w:val="28"/>
              </w:rPr>
            </w:pPr>
            <w:r w:rsidRPr="008852C0">
              <w:rPr>
                <w:rFonts w:ascii="Browallia New" w:hAnsi="Browallia New" w:cs="Browallia New"/>
                <w:sz w:val="28"/>
                <w:szCs w:val="28"/>
                <w:cs/>
              </w:rPr>
              <w:t xml:space="preserve">     ต้นทุน</w:t>
            </w:r>
            <w:r w:rsidR="00721E09" w:rsidRPr="008852C0">
              <w:rPr>
                <w:rFonts w:ascii="Browallia New" w:hAnsi="Browallia New" w:cs="Browallia New"/>
                <w:sz w:val="28"/>
                <w:szCs w:val="28"/>
                <w:cs/>
              </w:rPr>
              <w:t>การกู้ยืม</w:t>
            </w:r>
          </w:p>
        </w:tc>
        <w:tc>
          <w:tcPr>
            <w:tcW w:w="1179" w:type="dxa"/>
            <w:tcBorders>
              <w:top w:val="nil"/>
              <w:left w:val="nil"/>
              <w:right w:val="nil"/>
            </w:tcBorders>
          </w:tcPr>
          <w:p w14:paraId="4C41F3E2" w14:textId="21AB2BE7" w:rsidR="00993BF5" w:rsidRPr="008852C0" w:rsidRDefault="005D2081"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12</w:t>
            </w:r>
            <w:r w:rsidR="00E4373C" w:rsidRPr="008852C0">
              <w:rPr>
                <w:rFonts w:ascii="Browallia New" w:hAnsi="Browallia New" w:cs="Browallia New"/>
                <w:sz w:val="28"/>
                <w:szCs w:val="28"/>
              </w:rPr>
              <w:t>7,</w:t>
            </w:r>
            <w:r w:rsidR="00285710" w:rsidRPr="008852C0">
              <w:rPr>
                <w:rFonts w:ascii="Browallia New" w:hAnsi="Browallia New" w:cs="Browallia New"/>
                <w:sz w:val="28"/>
                <w:szCs w:val="28"/>
              </w:rPr>
              <w:t>616</w:t>
            </w:r>
          </w:p>
        </w:tc>
        <w:tc>
          <w:tcPr>
            <w:tcW w:w="236" w:type="dxa"/>
            <w:tcBorders>
              <w:top w:val="nil"/>
              <w:left w:val="nil"/>
              <w:right w:val="nil"/>
            </w:tcBorders>
          </w:tcPr>
          <w:p w14:paraId="19361340"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4A8D322D" w14:textId="2B705F58"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120,777</w:t>
            </w:r>
          </w:p>
        </w:tc>
        <w:tc>
          <w:tcPr>
            <w:tcW w:w="238" w:type="dxa"/>
            <w:tcBorders>
              <w:top w:val="nil"/>
              <w:left w:val="nil"/>
              <w:right w:val="nil"/>
            </w:tcBorders>
            <w:vAlign w:val="center"/>
          </w:tcPr>
          <w:p w14:paraId="25CABD78"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top w:val="nil"/>
              <w:left w:val="nil"/>
              <w:right w:val="nil"/>
            </w:tcBorders>
            <w:vAlign w:val="center"/>
          </w:tcPr>
          <w:p w14:paraId="6DD36541" w14:textId="612354F0" w:rsidR="00993BF5" w:rsidRPr="008852C0" w:rsidRDefault="00671F7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w:t>
            </w:r>
          </w:p>
        </w:tc>
        <w:tc>
          <w:tcPr>
            <w:tcW w:w="236" w:type="dxa"/>
            <w:tcBorders>
              <w:top w:val="nil"/>
              <w:left w:val="nil"/>
              <w:right w:val="nil"/>
            </w:tcBorders>
            <w:vAlign w:val="center"/>
          </w:tcPr>
          <w:p w14:paraId="61E06573"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78A0C9E9" w14:textId="019576CF"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w:t>
            </w:r>
          </w:p>
        </w:tc>
      </w:tr>
      <w:tr w:rsidR="00993BF5" w:rsidRPr="008852C0" w14:paraId="0938A3D0" w14:textId="77777777">
        <w:tc>
          <w:tcPr>
            <w:tcW w:w="3582" w:type="dxa"/>
            <w:tcBorders>
              <w:top w:val="nil"/>
              <w:left w:val="nil"/>
              <w:bottom w:val="nil"/>
              <w:right w:val="nil"/>
            </w:tcBorders>
            <w:vAlign w:val="center"/>
          </w:tcPr>
          <w:p w14:paraId="6D139016" w14:textId="39F43D1E" w:rsidR="00993BF5" w:rsidRPr="008852C0" w:rsidRDefault="00993BF5" w:rsidP="00993BF5">
            <w:pPr>
              <w:spacing w:line="240" w:lineRule="auto"/>
              <w:ind w:left="315"/>
              <w:rPr>
                <w:rFonts w:ascii="Browallia New" w:hAnsi="Browallia New" w:cs="Browallia New"/>
                <w:sz w:val="28"/>
                <w:szCs w:val="28"/>
                <w:cs/>
              </w:rPr>
            </w:pPr>
            <w:r w:rsidRPr="008852C0">
              <w:rPr>
                <w:rFonts w:ascii="Browallia New" w:hAnsi="Browallia New" w:cs="Browallia New"/>
                <w:sz w:val="28"/>
                <w:szCs w:val="28"/>
                <w:cs/>
              </w:rPr>
              <w:t>ต้นทุน</w:t>
            </w:r>
            <w:r w:rsidR="00721E09" w:rsidRPr="008852C0">
              <w:rPr>
                <w:rFonts w:ascii="Browallia New" w:hAnsi="Browallia New" w:cs="Browallia New"/>
                <w:sz w:val="28"/>
                <w:szCs w:val="28"/>
                <w:cs/>
              </w:rPr>
              <w:t>อื่นๆ</w:t>
            </w:r>
          </w:p>
        </w:tc>
        <w:tc>
          <w:tcPr>
            <w:tcW w:w="1179" w:type="dxa"/>
            <w:tcBorders>
              <w:left w:val="nil"/>
              <w:bottom w:val="single" w:sz="4" w:space="0" w:color="auto"/>
              <w:right w:val="nil"/>
            </w:tcBorders>
          </w:tcPr>
          <w:p w14:paraId="228B8BA3" w14:textId="131EC5C7" w:rsidR="00993BF5" w:rsidRPr="008852C0" w:rsidRDefault="00295BEC"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94,817</w:t>
            </w:r>
          </w:p>
        </w:tc>
        <w:tc>
          <w:tcPr>
            <w:tcW w:w="236" w:type="dxa"/>
            <w:tcBorders>
              <w:left w:val="nil"/>
              <w:right w:val="nil"/>
            </w:tcBorders>
          </w:tcPr>
          <w:p w14:paraId="5E78B891"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584D7009" w14:textId="2CD421DA" w:rsidR="00993BF5" w:rsidRPr="008852C0"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82,015</w:t>
            </w:r>
          </w:p>
        </w:tc>
        <w:tc>
          <w:tcPr>
            <w:tcW w:w="238" w:type="dxa"/>
            <w:tcBorders>
              <w:left w:val="nil"/>
              <w:right w:val="nil"/>
            </w:tcBorders>
            <w:vAlign w:val="center"/>
          </w:tcPr>
          <w:p w14:paraId="2DCFEF8C"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1D25A561" w14:textId="5977286E" w:rsidR="00993BF5" w:rsidRPr="008852C0" w:rsidRDefault="003A1B31"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37,076</w:t>
            </w:r>
          </w:p>
        </w:tc>
        <w:tc>
          <w:tcPr>
            <w:tcW w:w="236" w:type="dxa"/>
            <w:tcBorders>
              <w:left w:val="nil"/>
              <w:right w:val="nil"/>
            </w:tcBorders>
            <w:vAlign w:val="center"/>
          </w:tcPr>
          <w:p w14:paraId="484633B5"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483A8CCE" w14:textId="11A05DF7" w:rsidR="00993BF5" w:rsidRPr="008852C0"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22,470</w:t>
            </w:r>
          </w:p>
        </w:tc>
      </w:tr>
      <w:tr w:rsidR="00993BF5" w:rsidRPr="008852C0" w14:paraId="7F0996B8" w14:textId="77777777">
        <w:tc>
          <w:tcPr>
            <w:tcW w:w="3582" w:type="dxa"/>
            <w:tcBorders>
              <w:top w:val="nil"/>
              <w:left w:val="nil"/>
              <w:bottom w:val="nil"/>
              <w:right w:val="nil"/>
            </w:tcBorders>
          </w:tcPr>
          <w:p w14:paraId="78AF5844" w14:textId="7AAF90A2" w:rsidR="00993BF5" w:rsidRPr="008852C0" w:rsidRDefault="00721E09" w:rsidP="00993BF5">
            <w:pPr>
              <w:spacing w:line="240" w:lineRule="auto"/>
              <w:rPr>
                <w:rFonts w:ascii="Browallia New" w:hAnsi="Browallia New" w:cs="Browallia New"/>
                <w:sz w:val="28"/>
                <w:szCs w:val="28"/>
                <w:cs/>
              </w:rPr>
            </w:pPr>
            <w:r w:rsidRPr="008852C0">
              <w:rPr>
                <w:rFonts w:ascii="Browallia New" w:hAnsi="Browallia New" w:cs="Browallia New"/>
                <w:sz w:val="28"/>
                <w:szCs w:val="28"/>
                <w:cs/>
              </w:rPr>
              <w:t xml:space="preserve">     รวม</w:t>
            </w:r>
          </w:p>
        </w:tc>
        <w:tc>
          <w:tcPr>
            <w:tcW w:w="1179" w:type="dxa"/>
            <w:tcBorders>
              <w:top w:val="single" w:sz="4" w:space="0" w:color="auto"/>
              <w:left w:val="nil"/>
              <w:right w:val="nil"/>
            </w:tcBorders>
          </w:tcPr>
          <w:p w14:paraId="79DA1559" w14:textId="23FAF6A3" w:rsidR="00993BF5" w:rsidRPr="008852C0" w:rsidRDefault="004D594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2,387,</w:t>
            </w:r>
            <w:r w:rsidR="00A948A3" w:rsidRPr="008852C0">
              <w:rPr>
                <w:rFonts w:ascii="Browallia New" w:hAnsi="Browallia New" w:cs="Browallia New"/>
                <w:sz w:val="28"/>
                <w:szCs w:val="28"/>
              </w:rPr>
              <w:t>35</w:t>
            </w:r>
            <w:r w:rsidR="00490576" w:rsidRPr="008852C0">
              <w:rPr>
                <w:rFonts w:ascii="Browallia New" w:hAnsi="Browallia New" w:cs="Browallia New"/>
                <w:sz w:val="28"/>
                <w:szCs w:val="28"/>
              </w:rPr>
              <w:t>3</w:t>
            </w:r>
          </w:p>
        </w:tc>
        <w:tc>
          <w:tcPr>
            <w:tcW w:w="236" w:type="dxa"/>
            <w:tcBorders>
              <w:left w:val="nil"/>
              <w:right w:val="nil"/>
            </w:tcBorders>
          </w:tcPr>
          <w:p w14:paraId="3E71DFDC"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tcPr>
          <w:p w14:paraId="31A5BD62" w14:textId="511B47E1" w:rsidR="00993BF5" w:rsidRPr="008852C0"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2,271,143</w:t>
            </w:r>
          </w:p>
        </w:tc>
        <w:tc>
          <w:tcPr>
            <w:tcW w:w="238" w:type="dxa"/>
            <w:tcBorders>
              <w:left w:val="nil"/>
              <w:right w:val="nil"/>
            </w:tcBorders>
            <w:vAlign w:val="center"/>
          </w:tcPr>
          <w:p w14:paraId="3E5F36DD"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65C88317" w14:textId="089C4877" w:rsidR="00993BF5" w:rsidRPr="008852C0" w:rsidRDefault="004B0457"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119,480</w:t>
            </w:r>
          </w:p>
        </w:tc>
        <w:tc>
          <w:tcPr>
            <w:tcW w:w="236" w:type="dxa"/>
            <w:tcBorders>
              <w:left w:val="nil"/>
              <w:right w:val="nil"/>
            </w:tcBorders>
            <w:vAlign w:val="center"/>
          </w:tcPr>
          <w:p w14:paraId="5859FC25"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vAlign w:val="center"/>
          </w:tcPr>
          <w:p w14:paraId="0F2AFBC6" w14:textId="5B527C50" w:rsidR="00993BF5" w:rsidRPr="008852C0"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75,105</w:t>
            </w:r>
          </w:p>
        </w:tc>
      </w:tr>
      <w:tr w:rsidR="00993BF5" w:rsidRPr="008852C0" w14:paraId="54CCCA85" w14:textId="77777777">
        <w:tc>
          <w:tcPr>
            <w:tcW w:w="3582" w:type="dxa"/>
            <w:tcBorders>
              <w:top w:val="nil"/>
              <w:left w:val="nil"/>
              <w:bottom w:val="nil"/>
              <w:right w:val="nil"/>
            </w:tcBorders>
            <w:vAlign w:val="center"/>
          </w:tcPr>
          <w:p w14:paraId="2DE80F19" w14:textId="3D0C9DFB" w:rsidR="00993BF5" w:rsidRPr="008852C0" w:rsidRDefault="00721E09" w:rsidP="00993BF5">
            <w:pPr>
              <w:spacing w:line="240" w:lineRule="auto"/>
              <w:rPr>
                <w:rFonts w:ascii="Browallia New" w:hAnsi="Browallia New" w:cs="Browallia New"/>
                <w:sz w:val="28"/>
                <w:szCs w:val="28"/>
                <w:cs/>
              </w:rPr>
            </w:pPr>
            <w:r w:rsidRPr="008852C0">
              <w:rPr>
                <w:rFonts w:ascii="Browallia New" w:hAnsi="Browallia New" w:cs="Browallia New"/>
                <w:sz w:val="28"/>
                <w:szCs w:val="28"/>
                <w:cs/>
              </w:rPr>
              <w:t xml:space="preserve">     </w:t>
            </w:r>
            <w:r w:rsidRPr="008852C0">
              <w:rPr>
                <w:rFonts w:ascii="Browallia New" w:hAnsi="Browallia New" w:cs="Browallia New"/>
                <w:sz w:val="28"/>
                <w:szCs w:val="28"/>
                <w:u w:val="single"/>
                <w:cs/>
              </w:rPr>
              <w:t>หัก</w:t>
            </w:r>
            <w:r w:rsidRPr="008852C0">
              <w:rPr>
                <w:rFonts w:ascii="Browallia New" w:hAnsi="Browallia New" w:cs="Browallia New"/>
                <w:sz w:val="28"/>
                <w:szCs w:val="28"/>
                <w:cs/>
              </w:rPr>
              <w:t xml:space="preserve"> ค่าเผื่อ</w:t>
            </w:r>
            <w:r w:rsidR="00C32864" w:rsidRPr="008852C0">
              <w:rPr>
                <w:rFonts w:ascii="Browallia New" w:hAnsi="Browallia New" w:cs="Browallia New"/>
                <w:sz w:val="28"/>
                <w:szCs w:val="28"/>
                <w:cs/>
              </w:rPr>
              <w:t>การ</w:t>
            </w:r>
            <w:r w:rsidRPr="008852C0">
              <w:rPr>
                <w:rFonts w:ascii="Browallia New" w:hAnsi="Browallia New" w:cs="Browallia New"/>
                <w:sz w:val="28"/>
                <w:szCs w:val="28"/>
                <w:cs/>
              </w:rPr>
              <w:t>ลดมูลค่า</w:t>
            </w:r>
          </w:p>
        </w:tc>
        <w:tc>
          <w:tcPr>
            <w:tcW w:w="1179" w:type="dxa"/>
            <w:tcBorders>
              <w:left w:val="nil"/>
              <w:bottom w:val="single" w:sz="4" w:space="0" w:color="auto"/>
              <w:right w:val="nil"/>
            </w:tcBorders>
          </w:tcPr>
          <w:p w14:paraId="3A980E78" w14:textId="1D1D840A" w:rsidR="00993BF5" w:rsidRPr="008852C0" w:rsidRDefault="00A45352"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cs/>
              </w:rPr>
              <w:t>(</w:t>
            </w:r>
            <w:r w:rsidRPr="008852C0">
              <w:rPr>
                <w:rFonts w:ascii="Browallia New" w:hAnsi="Browallia New" w:cs="Browallia New"/>
                <w:sz w:val="28"/>
                <w:szCs w:val="28"/>
              </w:rPr>
              <w:t>389</w:t>
            </w:r>
            <w:r w:rsidRPr="008852C0">
              <w:rPr>
                <w:rFonts w:ascii="Browallia New" w:hAnsi="Browallia New" w:cs="Browallia New"/>
                <w:sz w:val="28"/>
                <w:szCs w:val="28"/>
                <w:cs/>
              </w:rPr>
              <w:t>)</w:t>
            </w:r>
          </w:p>
        </w:tc>
        <w:tc>
          <w:tcPr>
            <w:tcW w:w="236" w:type="dxa"/>
            <w:tcBorders>
              <w:left w:val="nil"/>
              <w:right w:val="nil"/>
            </w:tcBorders>
          </w:tcPr>
          <w:p w14:paraId="766FEA02"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3E713574" w14:textId="11F69939" w:rsidR="00993BF5" w:rsidRPr="008852C0"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cs/>
              </w:rPr>
              <w:t>(</w:t>
            </w:r>
            <w:r w:rsidRPr="008852C0">
              <w:rPr>
                <w:rFonts w:ascii="Browallia New" w:hAnsi="Browallia New" w:cs="Browallia New"/>
                <w:sz w:val="28"/>
                <w:szCs w:val="28"/>
              </w:rPr>
              <w:t>389</w:t>
            </w:r>
            <w:r w:rsidRPr="008852C0">
              <w:rPr>
                <w:rFonts w:ascii="Browallia New" w:hAnsi="Browallia New" w:cs="Browallia New"/>
                <w:sz w:val="28"/>
                <w:szCs w:val="28"/>
                <w:cs/>
              </w:rPr>
              <w:t>)</w:t>
            </w:r>
          </w:p>
        </w:tc>
        <w:tc>
          <w:tcPr>
            <w:tcW w:w="238" w:type="dxa"/>
            <w:tcBorders>
              <w:left w:val="nil"/>
              <w:right w:val="nil"/>
            </w:tcBorders>
            <w:vAlign w:val="center"/>
          </w:tcPr>
          <w:p w14:paraId="181C7E2E"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182178CA" w14:textId="794D69D9" w:rsidR="00993BF5" w:rsidRPr="008852C0" w:rsidRDefault="004B0457"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w:t>
            </w:r>
          </w:p>
        </w:tc>
        <w:tc>
          <w:tcPr>
            <w:tcW w:w="236" w:type="dxa"/>
            <w:tcBorders>
              <w:left w:val="nil"/>
              <w:right w:val="nil"/>
            </w:tcBorders>
            <w:vAlign w:val="center"/>
          </w:tcPr>
          <w:p w14:paraId="57239B33"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0C05C7C0" w14:textId="3B2727D0" w:rsidR="00993BF5" w:rsidRPr="008852C0"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w:t>
            </w:r>
          </w:p>
        </w:tc>
      </w:tr>
      <w:tr w:rsidR="00993BF5" w:rsidRPr="008852C0" w14:paraId="6BF5D3DC" w14:textId="77777777">
        <w:tc>
          <w:tcPr>
            <w:tcW w:w="3582" w:type="dxa"/>
            <w:tcBorders>
              <w:top w:val="nil"/>
              <w:left w:val="nil"/>
              <w:bottom w:val="nil"/>
              <w:right w:val="nil"/>
            </w:tcBorders>
            <w:vAlign w:val="center"/>
          </w:tcPr>
          <w:p w14:paraId="4F822BE1" w14:textId="7688C3C4" w:rsidR="00993BF5" w:rsidRPr="008852C0" w:rsidRDefault="00721E09" w:rsidP="00993BF5">
            <w:pPr>
              <w:spacing w:line="240" w:lineRule="auto"/>
              <w:rPr>
                <w:rFonts w:ascii="Browallia New" w:hAnsi="Browallia New" w:cs="Browallia New"/>
                <w:sz w:val="28"/>
                <w:szCs w:val="28"/>
                <w:cs/>
              </w:rPr>
            </w:pPr>
            <w:r w:rsidRPr="008852C0">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tcPr>
          <w:p w14:paraId="4FDA2F3A" w14:textId="20E68CF9" w:rsidR="00993BF5" w:rsidRPr="008852C0" w:rsidRDefault="00B86E22"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8852C0">
              <w:rPr>
                <w:rFonts w:ascii="Browallia New" w:hAnsi="Browallia New" w:cs="Browallia New"/>
                <w:sz w:val="28"/>
                <w:szCs w:val="28"/>
              </w:rPr>
              <w:t>2,386,</w:t>
            </w:r>
            <w:r w:rsidR="00150E84" w:rsidRPr="008852C0">
              <w:rPr>
                <w:rFonts w:ascii="Browallia New" w:hAnsi="Browallia New" w:cs="Browallia New"/>
                <w:sz w:val="28"/>
                <w:szCs w:val="28"/>
              </w:rPr>
              <w:t>96</w:t>
            </w:r>
            <w:r w:rsidR="00166387" w:rsidRPr="008852C0">
              <w:rPr>
                <w:rFonts w:ascii="Browallia New" w:hAnsi="Browallia New" w:cs="Browallia New"/>
                <w:sz w:val="28"/>
                <w:szCs w:val="28"/>
              </w:rPr>
              <w:t>4</w:t>
            </w:r>
          </w:p>
        </w:tc>
        <w:tc>
          <w:tcPr>
            <w:tcW w:w="236" w:type="dxa"/>
            <w:tcBorders>
              <w:left w:val="nil"/>
              <w:right w:val="nil"/>
            </w:tcBorders>
          </w:tcPr>
          <w:p w14:paraId="0052B1C5"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7F7A830B" w14:textId="26C13399" w:rsidR="00993BF5" w:rsidRPr="008852C0"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2,270,754</w:t>
            </w:r>
          </w:p>
        </w:tc>
        <w:tc>
          <w:tcPr>
            <w:tcW w:w="238" w:type="dxa"/>
            <w:tcBorders>
              <w:left w:val="nil"/>
              <w:right w:val="nil"/>
            </w:tcBorders>
            <w:vAlign w:val="center"/>
          </w:tcPr>
          <w:p w14:paraId="1A022AD8"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vAlign w:val="center"/>
          </w:tcPr>
          <w:p w14:paraId="60326D45" w14:textId="24526248" w:rsidR="00993BF5" w:rsidRPr="008852C0" w:rsidRDefault="004B0457"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119,480</w:t>
            </w:r>
          </w:p>
        </w:tc>
        <w:tc>
          <w:tcPr>
            <w:tcW w:w="236" w:type="dxa"/>
            <w:tcBorders>
              <w:left w:val="nil"/>
              <w:right w:val="nil"/>
            </w:tcBorders>
            <w:vAlign w:val="center"/>
          </w:tcPr>
          <w:p w14:paraId="0996D0E1"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vAlign w:val="center"/>
          </w:tcPr>
          <w:p w14:paraId="79D7EEEC" w14:textId="1868A6D8" w:rsidR="00993BF5" w:rsidRPr="008852C0"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75,105</w:t>
            </w:r>
          </w:p>
        </w:tc>
      </w:tr>
      <w:tr w:rsidR="00993BF5" w:rsidRPr="008852C0" w14:paraId="430782CB" w14:textId="77777777">
        <w:tc>
          <w:tcPr>
            <w:tcW w:w="3582" w:type="dxa"/>
            <w:tcBorders>
              <w:top w:val="nil"/>
              <w:left w:val="nil"/>
              <w:bottom w:val="nil"/>
              <w:right w:val="nil"/>
            </w:tcBorders>
            <w:vAlign w:val="center"/>
          </w:tcPr>
          <w:p w14:paraId="50CD9023" w14:textId="01D579E0" w:rsidR="00993BF5" w:rsidRPr="008852C0" w:rsidRDefault="00993BF5" w:rsidP="00993BF5">
            <w:pPr>
              <w:spacing w:line="240" w:lineRule="auto"/>
              <w:rPr>
                <w:rFonts w:ascii="Browallia New" w:hAnsi="Browallia New" w:cs="Browallia New"/>
                <w:sz w:val="28"/>
                <w:szCs w:val="28"/>
              </w:rPr>
            </w:pPr>
          </w:p>
        </w:tc>
        <w:tc>
          <w:tcPr>
            <w:tcW w:w="1179" w:type="dxa"/>
            <w:tcBorders>
              <w:top w:val="single" w:sz="12" w:space="0" w:color="auto"/>
              <w:left w:val="nil"/>
              <w:right w:val="nil"/>
            </w:tcBorders>
          </w:tcPr>
          <w:p w14:paraId="791F7A3C" w14:textId="75B12BD6"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7A142BD"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tcPr>
          <w:p w14:paraId="108A18B7" w14:textId="28EBAA0E"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1CE2E5F8"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vAlign w:val="bottom"/>
          </w:tcPr>
          <w:p w14:paraId="479D2B7E" w14:textId="73E7A87C"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739A56CA"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vAlign w:val="bottom"/>
          </w:tcPr>
          <w:p w14:paraId="0300714F" w14:textId="19378F3E"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93BF5" w:rsidRPr="008852C0" w14:paraId="3A8ADB9A" w14:textId="77777777">
        <w:trPr>
          <w:trHeight w:val="197"/>
        </w:trPr>
        <w:tc>
          <w:tcPr>
            <w:tcW w:w="3582" w:type="dxa"/>
            <w:tcBorders>
              <w:top w:val="nil"/>
              <w:left w:val="nil"/>
              <w:bottom w:val="nil"/>
              <w:right w:val="nil"/>
            </w:tcBorders>
          </w:tcPr>
          <w:p w14:paraId="12318E34" w14:textId="037EEA1C" w:rsidR="00993BF5" w:rsidRPr="008852C0" w:rsidRDefault="00721E09" w:rsidP="00E92811">
            <w:pPr>
              <w:spacing w:line="240" w:lineRule="auto"/>
              <w:ind w:left="42"/>
              <w:rPr>
                <w:rFonts w:ascii="Browallia New" w:hAnsi="Browallia New" w:cs="Browallia New"/>
                <w:sz w:val="28"/>
                <w:szCs w:val="28"/>
                <w:cs/>
              </w:rPr>
            </w:pPr>
            <w:r w:rsidRPr="008852C0">
              <w:rPr>
                <w:rFonts w:ascii="Browallia New" w:hAnsi="Browallia New" w:cs="Browallia New"/>
                <w:sz w:val="28"/>
                <w:szCs w:val="28"/>
                <w:cs/>
              </w:rPr>
              <w:t>ต้นทุนการกู้ยืมที่รวมเป็นส่วนหนึ่งของ</w:t>
            </w:r>
          </w:p>
        </w:tc>
        <w:tc>
          <w:tcPr>
            <w:tcW w:w="1179" w:type="dxa"/>
            <w:tcBorders>
              <w:left w:val="nil"/>
              <w:right w:val="nil"/>
            </w:tcBorders>
          </w:tcPr>
          <w:p w14:paraId="12290CF4" w14:textId="77777777"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left w:val="nil"/>
              <w:right w:val="nil"/>
            </w:tcBorders>
          </w:tcPr>
          <w:p w14:paraId="4F05FD81" w14:textId="77777777"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33DB0D5D"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left w:val="nil"/>
              <w:right w:val="nil"/>
            </w:tcBorders>
          </w:tcPr>
          <w:p w14:paraId="759C77E8" w14:textId="77777777"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0EB0F84B"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left w:val="nil"/>
              <w:right w:val="nil"/>
            </w:tcBorders>
          </w:tcPr>
          <w:p w14:paraId="36321636" w14:textId="77777777" w:rsidR="00993BF5" w:rsidRPr="008852C0"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93BF5" w:rsidRPr="008852C0" w14:paraId="457CA1C7" w14:textId="77777777" w:rsidTr="00C61A72">
        <w:trPr>
          <w:trHeight w:val="216"/>
        </w:trPr>
        <w:tc>
          <w:tcPr>
            <w:tcW w:w="3582" w:type="dxa"/>
            <w:tcBorders>
              <w:top w:val="nil"/>
              <w:left w:val="nil"/>
              <w:bottom w:val="nil"/>
              <w:right w:val="nil"/>
            </w:tcBorders>
          </w:tcPr>
          <w:p w14:paraId="6D0A2FCB" w14:textId="09382D75" w:rsidR="00993BF5" w:rsidRPr="008852C0" w:rsidRDefault="00721E09" w:rsidP="00E92811">
            <w:pPr>
              <w:spacing w:line="240" w:lineRule="auto"/>
              <w:rPr>
                <w:rFonts w:ascii="Browallia New" w:hAnsi="Browallia New" w:cs="Browallia New"/>
                <w:sz w:val="28"/>
                <w:szCs w:val="28"/>
              </w:rPr>
            </w:pPr>
            <w:r w:rsidRPr="008852C0">
              <w:rPr>
                <w:rFonts w:ascii="Browallia New" w:hAnsi="Browallia New" w:cs="Browallia New"/>
                <w:sz w:val="28"/>
                <w:szCs w:val="28"/>
                <w:cs/>
              </w:rPr>
              <w:t xml:space="preserve">   </w:t>
            </w:r>
            <w:r w:rsidR="00E92811" w:rsidRPr="008852C0">
              <w:rPr>
                <w:rFonts w:ascii="Browallia New" w:hAnsi="Browallia New" w:cs="Browallia New"/>
                <w:sz w:val="28"/>
                <w:szCs w:val="28"/>
              </w:rPr>
              <w:t xml:space="preserve"> </w:t>
            </w:r>
            <w:r w:rsidRPr="008852C0">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shd w:val="clear" w:color="auto" w:fill="auto"/>
          </w:tcPr>
          <w:p w14:paraId="3AD880F9" w14:textId="314EAD7D" w:rsidR="00993BF5" w:rsidRPr="008852C0" w:rsidRDefault="003A006F"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11,139</w:t>
            </w:r>
          </w:p>
        </w:tc>
        <w:tc>
          <w:tcPr>
            <w:tcW w:w="236" w:type="dxa"/>
            <w:tcBorders>
              <w:left w:val="nil"/>
              <w:right w:val="nil"/>
            </w:tcBorders>
          </w:tcPr>
          <w:p w14:paraId="1ED89E9C"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single" w:sz="12" w:space="0" w:color="auto"/>
              <w:right w:val="nil"/>
            </w:tcBorders>
          </w:tcPr>
          <w:p w14:paraId="77498B74" w14:textId="4C20A9C0" w:rsidR="00993BF5" w:rsidRPr="008852C0"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rPr>
              <w:t>21,608</w:t>
            </w:r>
          </w:p>
        </w:tc>
        <w:tc>
          <w:tcPr>
            <w:tcW w:w="238" w:type="dxa"/>
            <w:tcBorders>
              <w:left w:val="nil"/>
              <w:right w:val="nil"/>
            </w:tcBorders>
            <w:vAlign w:val="center"/>
          </w:tcPr>
          <w:p w14:paraId="5B77D79A"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single" w:sz="12" w:space="0" w:color="auto"/>
              <w:right w:val="nil"/>
            </w:tcBorders>
            <w:shd w:val="clear" w:color="auto" w:fill="auto"/>
            <w:vAlign w:val="center"/>
          </w:tcPr>
          <w:p w14:paraId="1F970F88" w14:textId="30F01B81" w:rsidR="00993BF5" w:rsidRPr="008852C0" w:rsidRDefault="00CA67F1"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cs/>
              </w:rPr>
              <w:t>-</w:t>
            </w:r>
          </w:p>
        </w:tc>
        <w:tc>
          <w:tcPr>
            <w:tcW w:w="236" w:type="dxa"/>
            <w:tcBorders>
              <w:left w:val="nil"/>
              <w:right w:val="nil"/>
            </w:tcBorders>
            <w:vAlign w:val="center"/>
          </w:tcPr>
          <w:p w14:paraId="013B8D0E" w14:textId="77777777" w:rsidR="00993BF5" w:rsidRPr="008852C0" w:rsidRDefault="00993BF5" w:rsidP="00993BF5">
            <w:pPr>
              <w:spacing w:line="240" w:lineRule="auto"/>
              <w:ind w:right="26"/>
              <w:jc w:val="right"/>
              <w:rPr>
                <w:rFonts w:ascii="Browallia New" w:hAnsi="Browallia New" w:cs="Browallia New"/>
                <w:sz w:val="28"/>
                <w:szCs w:val="28"/>
              </w:rPr>
            </w:pPr>
          </w:p>
        </w:tc>
        <w:tc>
          <w:tcPr>
            <w:tcW w:w="1215" w:type="dxa"/>
            <w:tcBorders>
              <w:left w:val="nil"/>
              <w:bottom w:val="single" w:sz="12" w:space="0" w:color="auto"/>
              <w:right w:val="nil"/>
            </w:tcBorders>
            <w:vAlign w:val="center"/>
          </w:tcPr>
          <w:p w14:paraId="649F11D9" w14:textId="2093830A" w:rsidR="00993BF5" w:rsidRPr="008852C0"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8852C0">
              <w:rPr>
                <w:rFonts w:ascii="Browallia New" w:hAnsi="Browallia New" w:cs="Browallia New"/>
                <w:sz w:val="28"/>
                <w:szCs w:val="28"/>
                <w:cs/>
              </w:rPr>
              <w:t>-</w:t>
            </w:r>
          </w:p>
        </w:tc>
      </w:tr>
    </w:tbl>
    <w:p w14:paraId="6FB7168C" w14:textId="2C88E7FE" w:rsidR="00516E90" w:rsidRPr="008852C0"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C28B37" w14:textId="13233653" w:rsidR="006971B8" w:rsidRPr="008852C0" w:rsidRDefault="00557C97" w:rsidP="001B4041">
      <w:pPr>
        <w:spacing w:line="240" w:lineRule="auto"/>
        <w:ind w:left="426"/>
        <w:jc w:val="thaiDistribute"/>
        <w:rPr>
          <w:rFonts w:ascii="Browallia New" w:hAnsi="Browallia New" w:cs="Browallia New"/>
          <w:sz w:val="28"/>
          <w:szCs w:val="28"/>
          <w:lang w:val="en-GB"/>
        </w:rPr>
      </w:pPr>
      <w:r w:rsidRPr="008852C0">
        <w:rPr>
          <w:rFonts w:ascii="Browallia New" w:hAnsi="Browallia New" w:cs="Browallia New"/>
          <w:sz w:val="28"/>
          <w:szCs w:val="28"/>
          <w:cs/>
        </w:rPr>
        <w:t xml:space="preserve">ณ วันที่ </w:t>
      </w:r>
      <w:r w:rsidR="00E86ED3" w:rsidRPr="008852C0">
        <w:rPr>
          <w:rFonts w:ascii="Browallia New" w:hAnsi="Browallia New" w:cs="Browallia New"/>
          <w:sz w:val="28"/>
          <w:szCs w:val="28"/>
          <w:lang w:val="en-GB"/>
        </w:rPr>
        <w:t>30</w:t>
      </w:r>
      <w:r w:rsidR="00E86ED3" w:rsidRPr="008852C0">
        <w:rPr>
          <w:rFonts w:ascii="Browallia New" w:hAnsi="Browallia New" w:cs="Browallia New"/>
          <w:sz w:val="28"/>
          <w:szCs w:val="28"/>
          <w:cs/>
          <w:lang w:val="en-GB"/>
        </w:rPr>
        <w:t xml:space="preserve"> มิถุนายน</w:t>
      </w:r>
      <w:r w:rsidR="00993BF5" w:rsidRPr="008852C0">
        <w:rPr>
          <w:rFonts w:ascii="Browallia New" w:hAnsi="Browallia New" w:cs="Browallia New"/>
          <w:sz w:val="28"/>
          <w:szCs w:val="28"/>
          <w:cs/>
        </w:rPr>
        <w:t xml:space="preserve"> </w:t>
      </w:r>
      <w:r w:rsidR="00993BF5" w:rsidRPr="008852C0">
        <w:rPr>
          <w:rFonts w:ascii="Browallia New" w:hAnsi="Browallia New" w:cs="Browallia New"/>
          <w:sz w:val="28"/>
          <w:szCs w:val="28"/>
        </w:rPr>
        <w:t>2567</w:t>
      </w:r>
      <w:r w:rsidR="00993BF5" w:rsidRPr="008852C0">
        <w:rPr>
          <w:rFonts w:ascii="Browallia New" w:hAnsi="Browallia New" w:cs="Browallia New"/>
          <w:sz w:val="28"/>
          <w:szCs w:val="28"/>
          <w:cs/>
        </w:rPr>
        <w:t xml:space="preserve"> และวันที่ </w:t>
      </w:r>
      <w:r w:rsidR="00993BF5" w:rsidRPr="008852C0">
        <w:rPr>
          <w:rFonts w:ascii="Browallia New" w:hAnsi="Browallia New" w:cs="Browallia New"/>
          <w:sz w:val="28"/>
          <w:szCs w:val="28"/>
        </w:rPr>
        <w:t>31</w:t>
      </w:r>
      <w:r w:rsidR="00993BF5" w:rsidRPr="008852C0">
        <w:rPr>
          <w:rFonts w:ascii="Browallia New" w:hAnsi="Browallia New" w:cs="Browallia New"/>
          <w:sz w:val="28"/>
          <w:szCs w:val="28"/>
          <w:cs/>
        </w:rPr>
        <w:t xml:space="preserve"> ธันวาคม </w:t>
      </w:r>
      <w:r w:rsidR="00993BF5" w:rsidRPr="008852C0">
        <w:rPr>
          <w:rFonts w:ascii="Browallia New" w:hAnsi="Browallia New" w:cs="Browallia New"/>
          <w:sz w:val="28"/>
          <w:szCs w:val="28"/>
        </w:rPr>
        <w:t>2566</w:t>
      </w:r>
      <w:r w:rsidR="00666252" w:rsidRPr="008852C0">
        <w:rPr>
          <w:rFonts w:ascii="Browallia New" w:hAnsi="Browallia New" w:cs="Browallia New"/>
          <w:sz w:val="28"/>
          <w:szCs w:val="28"/>
          <w:cs/>
        </w:rPr>
        <w:t xml:space="preserve"> </w:t>
      </w:r>
      <w:r w:rsidR="006971B8" w:rsidRPr="008852C0">
        <w:rPr>
          <w:rFonts w:ascii="Browallia New" w:hAnsi="Browallia New" w:cs="Browallia New"/>
          <w:sz w:val="28"/>
          <w:szCs w:val="28"/>
          <w:cs/>
        </w:rPr>
        <w:t>ที่ดินพร้อมสิ่งปลูกสร้างของโครงการอสังหาริมทรัพย์</w:t>
      </w:r>
      <w:r w:rsidR="00D602E3" w:rsidRPr="008852C0">
        <w:rPr>
          <w:rFonts w:ascii="Browallia New" w:hAnsi="Browallia New" w:cs="Browallia New"/>
          <w:sz w:val="28"/>
          <w:szCs w:val="28"/>
          <w:cs/>
        </w:rPr>
        <w:t>ขอ</w:t>
      </w:r>
      <w:r w:rsidR="001B6DEF" w:rsidRPr="008852C0">
        <w:rPr>
          <w:rFonts w:ascii="Browallia New" w:hAnsi="Browallia New" w:cs="Browallia New"/>
          <w:sz w:val="28"/>
          <w:szCs w:val="28"/>
          <w:cs/>
        </w:rPr>
        <w:t>ง</w:t>
      </w:r>
      <w:r w:rsidR="0034387D" w:rsidRPr="008852C0">
        <w:rPr>
          <w:rFonts w:ascii="Browallia New" w:hAnsi="Browallia New" w:cs="Browallia New"/>
          <w:sz w:val="28"/>
          <w:szCs w:val="28"/>
        </w:rPr>
        <w:br/>
      </w:r>
      <w:r w:rsidR="00293974" w:rsidRPr="008852C0">
        <w:rPr>
          <w:rFonts w:ascii="Browallia New" w:hAnsi="Browallia New" w:cs="Browallia New"/>
          <w:sz w:val="28"/>
          <w:szCs w:val="28"/>
          <w:cs/>
        </w:rPr>
        <w:t>กลุ่ม</w:t>
      </w:r>
      <w:r w:rsidR="00D602E3" w:rsidRPr="008852C0">
        <w:rPr>
          <w:rFonts w:ascii="Browallia New" w:hAnsi="Browallia New" w:cs="Browallia New"/>
          <w:sz w:val="28"/>
          <w:szCs w:val="28"/>
          <w:cs/>
        </w:rPr>
        <w:t>บริษัท</w:t>
      </w:r>
      <w:r w:rsidR="006971B8" w:rsidRPr="008852C0">
        <w:rPr>
          <w:rFonts w:ascii="Browallia New" w:hAnsi="Browallia New" w:cs="Browallia New"/>
          <w:sz w:val="28"/>
          <w:szCs w:val="28"/>
          <w:cs/>
        </w:rPr>
        <w:t xml:space="preserve">ซึ่งมีมูลค่าสุทธิตามบัญชี จำนวน </w:t>
      </w:r>
      <w:r w:rsidR="008C7975" w:rsidRPr="008852C0">
        <w:rPr>
          <w:rFonts w:ascii="Browallia New" w:hAnsi="Browallia New" w:cs="Browallia New"/>
          <w:sz w:val="28"/>
          <w:szCs w:val="28"/>
        </w:rPr>
        <w:t>1</w:t>
      </w:r>
      <w:r w:rsidR="00963AE1" w:rsidRPr="008852C0">
        <w:rPr>
          <w:rFonts w:ascii="Browallia New" w:hAnsi="Browallia New" w:cs="Browallia New"/>
          <w:sz w:val="28"/>
          <w:szCs w:val="28"/>
        </w:rPr>
        <w:t>,1</w:t>
      </w:r>
      <w:r w:rsidR="00606792" w:rsidRPr="008852C0">
        <w:rPr>
          <w:rFonts w:ascii="Browallia New" w:hAnsi="Browallia New" w:cs="Browallia New"/>
          <w:sz w:val="28"/>
          <w:szCs w:val="28"/>
        </w:rPr>
        <w:t>97.08</w:t>
      </w:r>
      <w:r w:rsidR="00010A3E" w:rsidRPr="008852C0">
        <w:rPr>
          <w:rFonts w:ascii="Browallia New" w:hAnsi="Browallia New" w:cs="Browallia New"/>
          <w:sz w:val="28"/>
          <w:szCs w:val="28"/>
          <w:cs/>
        </w:rPr>
        <w:t xml:space="preserve"> </w:t>
      </w:r>
      <w:r w:rsidR="006971B8" w:rsidRPr="008852C0">
        <w:rPr>
          <w:rFonts w:ascii="Browallia New" w:hAnsi="Browallia New" w:cs="Browallia New"/>
          <w:sz w:val="28"/>
          <w:szCs w:val="28"/>
          <w:cs/>
        </w:rPr>
        <w:t>ล้านบาท และ</w:t>
      </w:r>
      <w:r w:rsidR="005A3932" w:rsidRPr="008852C0">
        <w:rPr>
          <w:rFonts w:ascii="Browallia New" w:hAnsi="Browallia New" w:cs="Browallia New"/>
          <w:sz w:val="28"/>
          <w:szCs w:val="28"/>
        </w:rPr>
        <w:t xml:space="preserve"> 1,</w:t>
      </w:r>
      <w:r w:rsidR="008852C0" w:rsidRPr="008852C0">
        <w:rPr>
          <w:rFonts w:ascii="Browallia New" w:hAnsi="Browallia New" w:cs="Browallia New"/>
          <w:sz w:val="28"/>
          <w:szCs w:val="28"/>
        </w:rPr>
        <w:t>069</w:t>
      </w:r>
      <w:r w:rsidR="005A3932" w:rsidRPr="008852C0">
        <w:rPr>
          <w:rFonts w:ascii="Browallia New" w:hAnsi="Browallia New" w:cs="Browallia New"/>
          <w:sz w:val="28"/>
          <w:szCs w:val="28"/>
        </w:rPr>
        <w:t>.42</w:t>
      </w:r>
      <w:r w:rsidR="00B10428" w:rsidRPr="008852C0">
        <w:rPr>
          <w:rFonts w:ascii="Browallia New" w:hAnsi="Browallia New" w:cs="Browallia New"/>
          <w:sz w:val="28"/>
          <w:szCs w:val="28"/>
          <w:cs/>
          <w:lang w:val="en-GB"/>
        </w:rPr>
        <w:t xml:space="preserve"> </w:t>
      </w:r>
      <w:r w:rsidR="006971B8" w:rsidRPr="008852C0">
        <w:rPr>
          <w:rFonts w:ascii="Browallia New" w:hAnsi="Browallia New" w:cs="Browallia New"/>
          <w:sz w:val="28"/>
          <w:szCs w:val="28"/>
          <w:cs/>
        </w:rPr>
        <w:t>ล้านบาท ตามลำดับ ติดภาระจำนอง</w:t>
      </w:r>
      <w:r w:rsidR="00D3295C" w:rsidRPr="008852C0">
        <w:rPr>
          <w:rFonts w:ascii="Browallia New" w:hAnsi="Browallia New" w:cs="Browallia New"/>
          <w:sz w:val="28"/>
          <w:szCs w:val="28"/>
          <w:cs/>
        </w:rPr>
        <w:br/>
      </w:r>
      <w:r w:rsidR="006971B8" w:rsidRPr="008852C0">
        <w:rPr>
          <w:rFonts w:ascii="Browallia New" w:hAnsi="Browallia New" w:cs="Browallia New"/>
          <w:sz w:val="28"/>
          <w:szCs w:val="28"/>
          <w:cs/>
        </w:rPr>
        <w:t>เป็นหลักประกันการก</w:t>
      </w:r>
      <w:r w:rsidR="00EE1C09" w:rsidRPr="008852C0">
        <w:rPr>
          <w:rFonts w:ascii="Browallia New" w:hAnsi="Browallia New" w:cs="Browallia New"/>
          <w:sz w:val="28"/>
          <w:szCs w:val="28"/>
          <w:cs/>
        </w:rPr>
        <w:t>ู้เงินไว้กับธนาคาร</w:t>
      </w:r>
    </w:p>
    <w:p w14:paraId="67133D73" w14:textId="77777777" w:rsidR="001B6DEF" w:rsidRPr="008852C0" w:rsidRDefault="001B6DEF" w:rsidP="001B4041">
      <w:pPr>
        <w:spacing w:line="240" w:lineRule="auto"/>
        <w:ind w:left="426"/>
        <w:jc w:val="thaiDistribute"/>
        <w:rPr>
          <w:rFonts w:ascii="Browallia New" w:hAnsi="Browallia New" w:cs="Browallia New"/>
          <w:sz w:val="28"/>
          <w:szCs w:val="28"/>
          <w:lang w:val="en-GB"/>
        </w:rPr>
      </w:pPr>
    </w:p>
    <w:p w14:paraId="524C6A66" w14:textId="6C4267B8" w:rsidR="00CE2CD6" w:rsidRPr="008852C0" w:rsidRDefault="003B17BA" w:rsidP="00F73F75">
      <w:pPr>
        <w:spacing w:line="240" w:lineRule="auto"/>
        <w:ind w:left="426"/>
        <w:jc w:val="thaiDistribute"/>
        <w:rPr>
          <w:rFonts w:ascii="Browallia New" w:hAnsi="Browallia New" w:cs="Browallia New"/>
          <w:sz w:val="28"/>
          <w:szCs w:val="28"/>
        </w:rPr>
      </w:pPr>
      <w:r w:rsidRPr="008852C0">
        <w:rPr>
          <w:rFonts w:ascii="Browallia New" w:eastAsia="Arial Unicode MS" w:hAnsi="Browallia New" w:cs="Browallia New"/>
          <w:sz w:val="28"/>
          <w:szCs w:val="28"/>
          <w:cs/>
        </w:rPr>
        <w:t>สำหรับงวด</w:t>
      </w:r>
      <w:r w:rsidR="00E2476E" w:rsidRPr="008852C0">
        <w:rPr>
          <w:rFonts w:ascii="Browallia New" w:eastAsia="Arial Unicode MS" w:hAnsi="Browallia New" w:cs="Browallia New"/>
          <w:sz w:val="28"/>
          <w:szCs w:val="28"/>
          <w:cs/>
        </w:rPr>
        <w:t>หก</w:t>
      </w:r>
      <w:r w:rsidRPr="008852C0">
        <w:rPr>
          <w:rFonts w:ascii="Browallia New" w:eastAsia="Arial Unicode MS" w:hAnsi="Browallia New" w:cs="Browallia New"/>
          <w:sz w:val="28"/>
          <w:szCs w:val="28"/>
          <w:cs/>
        </w:rPr>
        <w:t xml:space="preserve">เดือนสิ้นสุดวันที่ </w:t>
      </w:r>
      <w:r w:rsidR="00E2476E" w:rsidRPr="008852C0">
        <w:rPr>
          <w:rFonts w:ascii="Browallia New" w:hAnsi="Browallia New" w:cs="Browallia New"/>
          <w:sz w:val="28"/>
          <w:szCs w:val="28"/>
          <w:lang w:val="en-GB"/>
        </w:rPr>
        <w:t>30</w:t>
      </w:r>
      <w:r w:rsidR="00E2476E" w:rsidRPr="008852C0">
        <w:rPr>
          <w:rFonts w:ascii="Browallia New" w:hAnsi="Browallia New" w:cs="Browallia New"/>
          <w:sz w:val="28"/>
          <w:szCs w:val="28"/>
          <w:cs/>
          <w:lang w:val="en-GB"/>
        </w:rPr>
        <w:t xml:space="preserve"> มิถุนายน</w:t>
      </w:r>
      <w:r w:rsidR="005A3932" w:rsidRPr="008852C0">
        <w:rPr>
          <w:rFonts w:ascii="Browallia New" w:hAnsi="Browallia New" w:cs="Browallia New"/>
          <w:sz w:val="28"/>
          <w:szCs w:val="28"/>
          <w:cs/>
        </w:rPr>
        <w:t xml:space="preserve"> </w:t>
      </w:r>
      <w:r w:rsidR="005A3932" w:rsidRPr="008852C0">
        <w:rPr>
          <w:rFonts w:ascii="Browallia New" w:hAnsi="Browallia New" w:cs="Browallia New"/>
          <w:sz w:val="28"/>
          <w:szCs w:val="28"/>
        </w:rPr>
        <w:t>2567</w:t>
      </w:r>
      <w:r w:rsidR="0034387D" w:rsidRPr="008852C0">
        <w:rPr>
          <w:rFonts w:ascii="Browallia New" w:hAnsi="Browallia New" w:cs="Browallia New"/>
          <w:sz w:val="28"/>
          <w:szCs w:val="28"/>
          <w:cs/>
        </w:rPr>
        <w:t xml:space="preserve"> </w:t>
      </w:r>
      <w:r w:rsidR="00C35295" w:rsidRPr="008852C0">
        <w:rPr>
          <w:rFonts w:ascii="Browallia New" w:eastAsia="Arial Unicode MS" w:hAnsi="Browallia New" w:cs="Browallia New"/>
          <w:sz w:val="28"/>
          <w:szCs w:val="28"/>
          <w:cs/>
        </w:rPr>
        <w:t>และสำหรับ</w:t>
      </w:r>
      <w:r w:rsidR="002847B7" w:rsidRPr="008852C0">
        <w:rPr>
          <w:rFonts w:ascii="Browallia New" w:eastAsia="Arial Unicode MS" w:hAnsi="Browallia New" w:cs="Browallia New"/>
          <w:sz w:val="28"/>
          <w:szCs w:val="28"/>
          <w:cs/>
        </w:rPr>
        <w:t xml:space="preserve">ปีสิ้นสุดวันที่ </w:t>
      </w:r>
      <w:r w:rsidR="002847B7" w:rsidRPr="008852C0">
        <w:rPr>
          <w:rFonts w:ascii="Browallia New" w:eastAsia="SimSun" w:hAnsi="Browallia New" w:cs="Browallia New"/>
          <w:sz w:val="28"/>
          <w:szCs w:val="28"/>
        </w:rPr>
        <w:t>3</w:t>
      </w:r>
      <w:r w:rsidR="003B405E" w:rsidRPr="008852C0">
        <w:rPr>
          <w:rFonts w:ascii="Browallia New" w:hAnsi="Browallia New" w:cs="Browallia New"/>
          <w:sz w:val="28"/>
          <w:szCs w:val="28"/>
        </w:rPr>
        <w:t>1</w:t>
      </w:r>
      <w:r w:rsidR="002847B7" w:rsidRPr="008852C0">
        <w:rPr>
          <w:rFonts w:ascii="Browallia New" w:eastAsia="SimSun" w:hAnsi="Browallia New" w:cs="Browallia New"/>
          <w:sz w:val="28"/>
          <w:szCs w:val="28"/>
        </w:rPr>
        <w:t xml:space="preserve"> </w:t>
      </w:r>
      <w:r w:rsidR="00370365" w:rsidRPr="008852C0">
        <w:rPr>
          <w:rFonts w:ascii="Browallia New" w:eastAsia="SimSun" w:hAnsi="Browallia New" w:cs="Browallia New"/>
          <w:sz w:val="28"/>
          <w:szCs w:val="28"/>
          <w:cs/>
        </w:rPr>
        <w:t>ธันวา</w:t>
      </w:r>
      <w:r w:rsidR="00AB062B" w:rsidRPr="008852C0">
        <w:rPr>
          <w:rFonts w:ascii="Browallia New" w:eastAsia="SimSun" w:hAnsi="Browallia New" w:cs="Browallia New"/>
          <w:sz w:val="28"/>
          <w:szCs w:val="28"/>
          <w:cs/>
        </w:rPr>
        <w:t>คม</w:t>
      </w:r>
      <w:r w:rsidR="002847B7" w:rsidRPr="008852C0">
        <w:rPr>
          <w:rFonts w:ascii="Browallia New" w:eastAsia="SimSun" w:hAnsi="Browallia New" w:cs="Browallia New"/>
          <w:sz w:val="28"/>
          <w:szCs w:val="28"/>
          <w:cs/>
        </w:rPr>
        <w:t xml:space="preserve"> </w:t>
      </w:r>
      <w:r w:rsidR="002847B7" w:rsidRPr="008852C0">
        <w:rPr>
          <w:rFonts w:ascii="Browallia New" w:eastAsia="SimSun" w:hAnsi="Browallia New" w:cs="Browallia New"/>
          <w:sz w:val="28"/>
          <w:szCs w:val="28"/>
        </w:rPr>
        <w:t>256</w:t>
      </w:r>
      <w:r w:rsidR="008852C0" w:rsidRPr="008852C0">
        <w:rPr>
          <w:rFonts w:ascii="Browallia New" w:eastAsia="SimSun" w:hAnsi="Browallia New" w:cs="Browallia New"/>
          <w:sz w:val="28"/>
          <w:szCs w:val="28"/>
        </w:rPr>
        <w:t>6</w:t>
      </w:r>
      <w:r w:rsidR="002847B7" w:rsidRPr="008852C0">
        <w:rPr>
          <w:rFonts w:ascii="Browallia New" w:eastAsia="Arial Unicode MS" w:hAnsi="Browallia New" w:cs="Browallia New"/>
          <w:sz w:val="28"/>
          <w:szCs w:val="28"/>
          <w:cs/>
        </w:rPr>
        <w:t xml:space="preserve"> </w:t>
      </w:r>
      <w:r w:rsidR="00A97BBB" w:rsidRPr="008852C0">
        <w:rPr>
          <w:rFonts w:ascii="Browallia New" w:hAnsi="Browallia New" w:cs="Browallia New"/>
          <w:sz w:val="28"/>
          <w:szCs w:val="28"/>
          <w:cs/>
        </w:rPr>
        <w:t>กลุ่มบริษัท</w:t>
      </w:r>
      <w:r w:rsidR="002A66B0" w:rsidRPr="008852C0">
        <w:rPr>
          <w:rFonts w:ascii="Browallia New" w:hAnsi="Browallia New" w:cs="Browallia New"/>
          <w:sz w:val="28"/>
          <w:szCs w:val="28"/>
          <w:cs/>
        </w:rPr>
        <w:t>รับรู้</w:t>
      </w:r>
      <w:r w:rsidR="00CE2CD6" w:rsidRPr="008852C0">
        <w:rPr>
          <w:rFonts w:ascii="Browallia New" w:eastAsia="Arial Unicode MS" w:hAnsi="Browallia New" w:cs="Browallia New"/>
          <w:sz w:val="28"/>
          <w:szCs w:val="28"/>
          <w:cs/>
        </w:rPr>
        <w:t>ต้นทุนการกู้ยืมสำหรับ</w:t>
      </w:r>
      <w:r w:rsidR="00577579" w:rsidRPr="008852C0">
        <w:rPr>
          <w:rFonts w:ascii="Browallia New" w:hAnsi="Browallia New" w:cs="Browallia New"/>
          <w:sz w:val="28"/>
          <w:szCs w:val="28"/>
          <w:cs/>
        </w:rPr>
        <w:t>การ</w:t>
      </w:r>
      <w:r w:rsidR="002B005C" w:rsidRPr="008852C0">
        <w:rPr>
          <w:rFonts w:ascii="Browallia New" w:hAnsi="Browallia New" w:cs="Browallia New"/>
          <w:sz w:val="28"/>
          <w:szCs w:val="28"/>
          <w:cs/>
        </w:rPr>
        <w:t>ก่อสร้าง</w:t>
      </w:r>
      <w:r w:rsidR="00CE2CD6" w:rsidRPr="008852C0">
        <w:rPr>
          <w:rFonts w:ascii="Browallia New" w:eastAsia="Arial Unicode MS" w:hAnsi="Browallia New" w:cs="Browallia New"/>
          <w:sz w:val="28"/>
          <w:szCs w:val="28"/>
          <w:cs/>
        </w:rPr>
        <w:t xml:space="preserve"> จำนวน </w:t>
      </w:r>
      <w:r w:rsidR="001B739F" w:rsidRPr="008852C0">
        <w:rPr>
          <w:rFonts w:ascii="Browallia New" w:hAnsi="Browallia New" w:cs="Browallia New"/>
          <w:sz w:val="28"/>
          <w:szCs w:val="28"/>
        </w:rPr>
        <w:t>11.14</w:t>
      </w:r>
      <w:r w:rsidR="00CE2CD6" w:rsidRPr="008852C0">
        <w:rPr>
          <w:rFonts w:ascii="Browallia New" w:eastAsia="Arial Unicode MS" w:hAnsi="Browallia New" w:cs="Browallia New"/>
          <w:sz w:val="28"/>
          <w:szCs w:val="28"/>
        </w:rPr>
        <w:t xml:space="preserve"> </w:t>
      </w:r>
      <w:r w:rsidR="00CE2CD6" w:rsidRPr="008852C0">
        <w:rPr>
          <w:rFonts w:ascii="Browallia New" w:eastAsia="Arial Unicode MS" w:hAnsi="Browallia New" w:cs="Browallia New"/>
          <w:sz w:val="28"/>
          <w:szCs w:val="28"/>
          <w:cs/>
        </w:rPr>
        <w:t>ล้านบาท</w:t>
      </w:r>
      <w:r w:rsidR="00EC09B5" w:rsidRPr="008852C0">
        <w:rPr>
          <w:rFonts w:ascii="Browallia New" w:eastAsia="Arial Unicode MS" w:hAnsi="Browallia New" w:cs="Browallia New"/>
          <w:sz w:val="28"/>
          <w:szCs w:val="28"/>
        </w:rPr>
        <w:t xml:space="preserve"> </w:t>
      </w:r>
      <w:r w:rsidR="00EC09B5" w:rsidRPr="008852C0">
        <w:rPr>
          <w:rFonts w:ascii="Browallia New" w:eastAsia="Arial Unicode MS" w:hAnsi="Browallia New" w:cs="Browallia New"/>
          <w:sz w:val="28"/>
          <w:szCs w:val="28"/>
          <w:cs/>
        </w:rPr>
        <w:t>และ</w:t>
      </w:r>
      <w:r w:rsidR="00F10C69" w:rsidRPr="008852C0">
        <w:rPr>
          <w:rFonts w:ascii="Browallia New" w:eastAsia="Arial Unicode MS" w:hAnsi="Browallia New" w:cs="Browallia New"/>
          <w:sz w:val="28"/>
          <w:szCs w:val="28"/>
          <w:cs/>
        </w:rPr>
        <w:t xml:space="preserve"> จำนวน </w:t>
      </w:r>
      <w:r w:rsidR="00B013B5" w:rsidRPr="008852C0">
        <w:rPr>
          <w:rFonts w:ascii="Browallia New" w:eastAsia="Arial Unicode MS" w:hAnsi="Browallia New" w:cs="Browallia New"/>
          <w:sz w:val="28"/>
          <w:szCs w:val="28"/>
        </w:rPr>
        <w:t>21.6</w:t>
      </w:r>
      <w:r w:rsidR="00A64DB5" w:rsidRPr="008852C0">
        <w:rPr>
          <w:rFonts w:ascii="Browallia New" w:eastAsia="Arial Unicode MS" w:hAnsi="Browallia New" w:cs="Browallia New"/>
          <w:sz w:val="28"/>
          <w:szCs w:val="28"/>
        </w:rPr>
        <w:t>1</w:t>
      </w:r>
      <w:r w:rsidR="00F76790" w:rsidRPr="008852C0">
        <w:rPr>
          <w:rFonts w:ascii="Browallia New" w:eastAsia="Arial Unicode MS" w:hAnsi="Browallia New" w:cs="Browallia New"/>
          <w:sz w:val="28"/>
          <w:szCs w:val="28"/>
        </w:rPr>
        <w:t xml:space="preserve"> </w:t>
      </w:r>
      <w:r w:rsidR="008F3346" w:rsidRPr="008852C0">
        <w:rPr>
          <w:rFonts w:ascii="Browallia New" w:eastAsia="Arial Unicode MS" w:hAnsi="Browallia New" w:cs="Browallia New"/>
          <w:sz w:val="28"/>
          <w:szCs w:val="28"/>
          <w:cs/>
        </w:rPr>
        <w:t>ล้านบาท ตามลำดับ</w:t>
      </w:r>
      <w:r w:rsidR="00CE2CD6" w:rsidRPr="008852C0">
        <w:rPr>
          <w:rFonts w:ascii="Browallia New" w:eastAsia="Arial Unicode MS" w:hAnsi="Browallia New" w:cs="Browallia New"/>
          <w:sz w:val="28"/>
          <w:szCs w:val="28"/>
          <w:cs/>
        </w:rPr>
        <w:t xml:space="preserve"> เกิดจากเงินกู้ยืมที่มีวัตถุประสงค์</w:t>
      </w:r>
      <w:r w:rsidR="00B03E73" w:rsidRPr="008852C0">
        <w:rPr>
          <w:rFonts w:ascii="Browallia New" w:hAnsi="Browallia New" w:cs="Browallia New"/>
          <w:sz w:val="28"/>
          <w:szCs w:val="28"/>
          <w:cs/>
        </w:rPr>
        <w:t>เฉพาะ</w:t>
      </w:r>
      <w:r w:rsidR="00CE2CD6" w:rsidRPr="008852C0">
        <w:rPr>
          <w:rFonts w:ascii="Browallia New" w:eastAsia="Arial Unicode MS" w:hAnsi="Browallia New" w:cs="Browallia New"/>
          <w:sz w:val="28"/>
          <w:szCs w:val="28"/>
          <w:cs/>
        </w:rPr>
        <w:t xml:space="preserve"> กลุ่ม</w:t>
      </w:r>
      <w:r w:rsidR="00A65B52" w:rsidRPr="008852C0">
        <w:rPr>
          <w:rFonts w:ascii="Browallia New" w:hAnsi="Browallia New" w:cs="Browallia New"/>
          <w:sz w:val="28"/>
          <w:szCs w:val="28"/>
          <w:cs/>
        </w:rPr>
        <w:t>บริษัท</w:t>
      </w:r>
      <w:r w:rsidR="00CE2CD6" w:rsidRPr="008852C0">
        <w:rPr>
          <w:rFonts w:ascii="Browallia New" w:eastAsia="Arial Unicode MS" w:hAnsi="Browallia New" w:cs="Browallia New"/>
          <w:sz w:val="28"/>
          <w:szCs w:val="28"/>
          <w:cs/>
        </w:rPr>
        <w:t xml:space="preserve">ใช้อัตราตั้งขึ้นเป็นทุนร้อยละ </w:t>
      </w:r>
      <w:r w:rsidR="005760EE" w:rsidRPr="008852C0">
        <w:rPr>
          <w:rFonts w:ascii="Browallia New" w:eastAsia="Arial Unicode MS" w:hAnsi="Browallia New" w:cs="Browallia New"/>
          <w:sz w:val="28"/>
          <w:szCs w:val="28"/>
        </w:rPr>
        <w:t>0.97</w:t>
      </w:r>
      <w:r w:rsidR="00CE2CD6" w:rsidRPr="008852C0">
        <w:rPr>
          <w:rFonts w:ascii="Browallia New" w:hAnsi="Browallia New" w:cs="Browallia New"/>
          <w:sz w:val="28"/>
          <w:szCs w:val="28"/>
        </w:rPr>
        <w:t xml:space="preserve"> </w:t>
      </w:r>
      <w:r w:rsidR="00CE2CD6" w:rsidRPr="008852C0">
        <w:rPr>
          <w:rFonts w:ascii="Browallia New" w:eastAsia="Arial Unicode MS" w:hAnsi="Browallia New" w:cs="Browallia New"/>
          <w:sz w:val="28"/>
          <w:szCs w:val="28"/>
          <w:cs/>
        </w:rPr>
        <w:t>ต่อปี</w:t>
      </w:r>
      <w:r w:rsidR="008F3346" w:rsidRPr="008852C0">
        <w:rPr>
          <w:rFonts w:ascii="Browallia New" w:eastAsia="Arial Unicode MS" w:hAnsi="Browallia New" w:cs="Browallia New"/>
          <w:sz w:val="28"/>
          <w:szCs w:val="28"/>
          <w:cs/>
        </w:rPr>
        <w:t xml:space="preserve"> และ</w:t>
      </w:r>
      <w:r w:rsidR="006C290F" w:rsidRPr="008852C0">
        <w:rPr>
          <w:rFonts w:ascii="Browallia New" w:eastAsia="Arial Unicode MS" w:hAnsi="Browallia New" w:cs="Browallia New"/>
          <w:sz w:val="28"/>
          <w:szCs w:val="28"/>
          <w:cs/>
        </w:rPr>
        <w:t xml:space="preserve"> ร้อยละ </w:t>
      </w:r>
      <w:r w:rsidR="00EF6A50" w:rsidRPr="008852C0">
        <w:rPr>
          <w:rFonts w:ascii="Browallia New" w:eastAsia="Arial Unicode MS" w:hAnsi="Browallia New" w:cs="Browallia New"/>
          <w:sz w:val="28"/>
          <w:szCs w:val="28"/>
        </w:rPr>
        <w:t>1.77</w:t>
      </w:r>
      <w:r w:rsidR="00BD7DF2" w:rsidRPr="008852C0">
        <w:rPr>
          <w:rFonts w:ascii="Browallia New" w:eastAsia="Arial Unicode MS" w:hAnsi="Browallia New" w:cs="Browallia New"/>
          <w:sz w:val="28"/>
          <w:szCs w:val="28"/>
        </w:rPr>
        <w:t xml:space="preserve"> </w:t>
      </w:r>
      <w:r w:rsidR="007A7F28" w:rsidRPr="008852C0">
        <w:rPr>
          <w:rFonts w:ascii="Browallia New" w:eastAsia="Arial Unicode MS" w:hAnsi="Browallia New" w:cs="Browallia New"/>
          <w:sz w:val="28"/>
          <w:szCs w:val="28"/>
          <w:cs/>
        </w:rPr>
        <w:t>ต่อปี</w:t>
      </w:r>
      <w:r w:rsidR="00F90348" w:rsidRPr="008852C0">
        <w:rPr>
          <w:rFonts w:ascii="Browallia New" w:eastAsia="Arial Unicode MS" w:hAnsi="Browallia New" w:cs="Browallia New"/>
          <w:sz w:val="28"/>
          <w:szCs w:val="28"/>
        </w:rPr>
        <w:t xml:space="preserve"> </w:t>
      </w:r>
      <w:r w:rsidR="00F90348" w:rsidRPr="008852C0">
        <w:rPr>
          <w:rFonts w:ascii="Browallia New" w:eastAsia="Arial Unicode MS" w:hAnsi="Browallia New" w:cs="Browallia New"/>
          <w:sz w:val="28"/>
          <w:szCs w:val="28"/>
          <w:cs/>
        </w:rPr>
        <w:t>ตามลำดับ</w:t>
      </w:r>
      <w:r w:rsidR="00A65B52" w:rsidRPr="008852C0">
        <w:rPr>
          <w:rFonts w:ascii="Browallia New" w:hAnsi="Browallia New" w:cs="Browallia New"/>
          <w:sz w:val="28"/>
          <w:szCs w:val="28"/>
          <w:cs/>
        </w:rPr>
        <w:t xml:space="preserve"> </w:t>
      </w:r>
      <w:r w:rsidR="00CE2CD6" w:rsidRPr="008852C0">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8852C0" w:rsidRDefault="00284E1E" w:rsidP="001B4041">
      <w:pPr>
        <w:spacing w:line="240" w:lineRule="auto"/>
        <w:ind w:left="426"/>
        <w:jc w:val="thaiDistribute"/>
        <w:rPr>
          <w:rFonts w:ascii="Browallia New" w:hAnsi="Browallia New" w:cs="Browallia New"/>
          <w:sz w:val="24"/>
          <w:szCs w:val="24"/>
          <w:lang w:val="en-GB"/>
        </w:rPr>
      </w:pPr>
    </w:p>
    <w:p w14:paraId="4116D75D" w14:textId="77777777" w:rsidR="00A01C46" w:rsidRPr="008852C0" w:rsidRDefault="00A0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8852C0">
        <w:rPr>
          <w:rFonts w:ascii="Browallia New" w:hAnsi="Browallia New" w:cs="Browallia New"/>
          <w:b/>
          <w:bCs/>
          <w:sz w:val="28"/>
          <w:szCs w:val="28"/>
          <w:cs/>
          <w:lang w:val="en-GB"/>
        </w:rPr>
        <w:br w:type="page"/>
      </w:r>
    </w:p>
    <w:p w14:paraId="2D56277F" w14:textId="6E9C1319" w:rsidR="006971B8" w:rsidRPr="008852C0"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lastRenderedPageBreak/>
        <w:t>เงินลงทุนในบริษัทย่อย</w:t>
      </w:r>
    </w:p>
    <w:p w14:paraId="33ED5E63" w14:textId="480DDE62" w:rsidR="00527B4D" w:rsidRPr="008852C0"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703" w:type="dxa"/>
        <w:tblInd w:w="284" w:type="dxa"/>
        <w:tblLayout w:type="fixed"/>
        <w:tblLook w:val="0000" w:firstRow="0" w:lastRow="0" w:firstColumn="0" w:lastColumn="0" w:noHBand="0" w:noVBand="0"/>
      </w:tblPr>
      <w:tblGrid>
        <w:gridCol w:w="2544"/>
        <w:gridCol w:w="515"/>
        <w:gridCol w:w="192"/>
        <w:gridCol w:w="342"/>
        <w:gridCol w:w="236"/>
        <w:gridCol w:w="130"/>
        <w:gridCol w:w="106"/>
        <w:gridCol w:w="602"/>
        <w:gridCol w:w="707"/>
        <w:gridCol w:w="708"/>
        <w:gridCol w:w="708"/>
        <w:gridCol w:w="726"/>
        <w:gridCol w:w="707"/>
        <w:gridCol w:w="708"/>
        <w:gridCol w:w="772"/>
      </w:tblGrid>
      <w:tr w:rsidR="00A46D73" w:rsidRPr="008852C0" w14:paraId="5DB09F78" w14:textId="77777777" w:rsidTr="00E666E6">
        <w:trPr>
          <w:tblHeader/>
        </w:trPr>
        <w:tc>
          <w:tcPr>
            <w:tcW w:w="2544" w:type="dxa"/>
            <w:vAlign w:val="bottom"/>
          </w:tcPr>
          <w:p w14:paraId="60466F38" w14:textId="77777777" w:rsidR="00A46D73" w:rsidRPr="008852C0" w:rsidRDefault="00A46D73">
            <w:pPr>
              <w:spacing w:line="240" w:lineRule="auto"/>
              <w:ind w:left="175" w:hanging="175"/>
              <w:jc w:val="center"/>
              <w:rPr>
                <w:rFonts w:ascii="Browallia New" w:hAnsi="Browallia New" w:cs="Browallia New"/>
                <w:sz w:val="16"/>
                <w:szCs w:val="16"/>
                <w:cs/>
              </w:rPr>
            </w:pPr>
          </w:p>
        </w:tc>
        <w:tc>
          <w:tcPr>
            <w:tcW w:w="1415" w:type="dxa"/>
            <w:gridSpan w:val="5"/>
          </w:tcPr>
          <w:p w14:paraId="0925A079" w14:textId="77777777" w:rsidR="00A46D73" w:rsidRPr="008852C0" w:rsidRDefault="00A46D73">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744" w:type="dxa"/>
            <w:gridSpan w:val="9"/>
            <w:vAlign w:val="bottom"/>
          </w:tcPr>
          <w:p w14:paraId="0389EF5E" w14:textId="77777777" w:rsidR="00A46D73" w:rsidRPr="008852C0" w:rsidRDefault="00A46D73">
            <w:pPr>
              <w:tabs>
                <w:tab w:val="clear" w:pos="227"/>
                <w:tab w:val="clear" w:pos="454"/>
                <w:tab w:val="clear" w:pos="680"/>
                <w:tab w:val="clear" w:pos="907"/>
              </w:tabs>
              <w:spacing w:line="240" w:lineRule="auto"/>
              <w:jc w:val="right"/>
              <w:rPr>
                <w:rFonts w:ascii="Browallia New" w:hAnsi="Browallia New" w:cs="Browallia New"/>
                <w:sz w:val="16"/>
                <w:szCs w:val="16"/>
              </w:rPr>
            </w:pPr>
            <w:r w:rsidRPr="008852C0">
              <w:rPr>
                <w:rFonts w:ascii="Browallia New" w:hAnsi="Browallia New" w:cs="Browallia New"/>
                <w:sz w:val="16"/>
                <w:szCs w:val="16"/>
                <w:cs/>
              </w:rPr>
              <w:t>(หน่วย</w:t>
            </w:r>
            <w:r w:rsidRPr="008852C0">
              <w:rPr>
                <w:rFonts w:ascii="Browallia New" w:hAnsi="Browallia New" w:cs="Browallia New"/>
                <w:sz w:val="16"/>
                <w:szCs w:val="16"/>
              </w:rPr>
              <w:t xml:space="preserve"> </w:t>
            </w:r>
            <w:r w:rsidRPr="008852C0">
              <w:rPr>
                <w:rFonts w:ascii="Browallia New" w:hAnsi="Browallia New" w:cs="Browallia New"/>
                <w:sz w:val="16"/>
                <w:szCs w:val="16"/>
                <w:cs/>
                <w:lang w:val="en-GB"/>
              </w:rPr>
              <w:t>:</w:t>
            </w:r>
            <w:r w:rsidRPr="008852C0">
              <w:rPr>
                <w:rFonts w:ascii="Browallia New" w:hAnsi="Browallia New" w:cs="Browallia New"/>
                <w:sz w:val="16"/>
                <w:szCs w:val="16"/>
              </w:rPr>
              <w:t xml:space="preserve"> </w:t>
            </w:r>
            <w:r w:rsidRPr="008852C0">
              <w:rPr>
                <w:rFonts w:ascii="Browallia New" w:hAnsi="Browallia New" w:cs="Browallia New"/>
                <w:sz w:val="16"/>
                <w:szCs w:val="16"/>
                <w:cs/>
              </w:rPr>
              <w:t>พันบาท)</w:t>
            </w:r>
          </w:p>
        </w:tc>
      </w:tr>
      <w:tr w:rsidR="00040DAC" w:rsidRPr="008852C0" w14:paraId="0C688559" w14:textId="77777777" w:rsidTr="00E666E6">
        <w:trPr>
          <w:tblHeader/>
        </w:trPr>
        <w:tc>
          <w:tcPr>
            <w:tcW w:w="2544" w:type="dxa"/>
            <w:vAlign w:val="bottom"/>
          </w:tcPr>
          <w:p w14:paraId="5BE2B2E2" w14:textId="77777777" w:rsidR="00040DAC" w:rsidRPr="008852C0" w:rsidRDefault="00040DAC">
            <w:pPr>
              <w:spacing w:line="240" w:lineRule="auto"/>
              <w:ind w:left="175" w:hanging="175"/>
              <w:jc w:val="center"/>
              <w:rPr>
                <w:rFonts w:ascii="Browallia New" w:hAnsi="Browallia New" w:cs="Browallia New"/>
                <w:sz w:val="16"/>
                <w:szCs w:val="16"/>
                <w:cs/>
              </w:rPr>
            </w:pPr>
          </w:p>
        </w:tc>
        <w:tc>
          <w:tcPr>
            <w:tcW w:w="7159" w:type="dxa"/>
            <w:gridSpan w:val="14"/>
          </w:tcPr>
          <w:p w14:paraId="3A31326E" w14:textId="5FEB9725" w:rsidR="00040DAC" w:rsidRPr="008852C0" w:rsidRDefault="00D71AD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cs/>
              </w:rPr>
              <w:t>ข้อมูลทาง</w:t>
            </w:r>
            <w:r w:rsidR="00040DAC" w:rsidRPr="008852C0">
              <w:rPr>
                <w:rFonts w:ascii="Browallia New" w:hAnsi="Browallia New" w:cs="Browallia New"/>
                <w:sz w:val="16"/>
                <w:szCs w:val="16"/>
                <w:cs/>
              </w:rPr>
              <w:t>การเงินเฉพาะบริษัท</w:t>
            </w:r>
          </w:p>
        </w:tc>
      </w:tr>
      <w:tr w:rsidR="00A46D73" w:rsidRPr="008852C0" w14:paraId="12938904" w14:textId="77777777" w:rsidTr="00E666E6">
        <w:trPr>
          <w:tblHeader/>
        </w:trPr>
        <w:tc>
          <w:tcPr>
            <w:tcW w:w="2544" w:type="dxa"/>
            <w:vAlign w:val="bottom"/>
          </w:tcPr>
          <w:p w14:paraId="20D06394" w14:textId="77777777" w:rsidR="00A46D73" w:rsidRPr="008852C0" w:rsidRDefault="00A46D73">
            <w:pPr>
              <w:spacing w:line="240" w:lineRule="auto"/>
              <w:ind w:left="175" w:hanging="175"/>
              <w:jc w:val="center"/>
              <w:rPr>
                <w:rFonts w:ascii="Browallia New" w:hAnsi="Browallia New" w:cs="Browallia New"/>
                <w:sz w:val="16"/>
                <w:szCs w:val="16"/>
                <w:cs/>
              </w:rPr>
            </w:pPr>
          </w:p>
        </w:tc>
        <w:tc>
          <w:tcPr>
            <w:tcW w:w="1415" w:type="dxa"/>
            <w:gridSpan w:val="5"/>
            <w:vAlign w:val="bottom"/>
          </w:tcPr>
          <w:p w14:paraId="7588D9BD" w14:textId="77777777" w:rsidR="00A46D73" w:rsidRPr="008852C0"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cs/>
              </w:rPr>
              <w:t>ทุนเรียกชำระแล้ว</w:t>
            </w:r>
          </w:p>
        </w:tc>
        <w:tc>
          <w:tcPr>
            <w:tcW w:w="1415" w:type="dxa"/>
            <w:gridSpan w:val="3"/>
            <w:vAlign w:val="bottom"/>
          </w:tcPr>
          <w:p w14:paraId="6452DB5E" w14:textId="77777777" w:rsidR="009500D6" w:rsidRPr="008852C0"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cs/>
              </w:rPr>
              <w:t>สัดส่วนเงินลงทุน</w:t>
            </w:r>
            <w:r w:rsidRPr="008852C0">
              <w:rPr>
                <w:rFonts w:ascii="Browallia New" w:hAnsi="Browallia New" w:cs="Browallia New"/>
                <w:sz w:val="16"/>
                <w:szCs w:val="16"/>
              </w:rPr>
              <w:t xml:space="preserve"> </w:t>
            </w:r>
          </w:p>
          <w:p w14:paraId="1E16119C" w14:textId="3163FFA3" w:rsidR="00A46D73" w:rsidRPr="008852C0"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cs/>
              </w:rPr>
              <w:t>(ร้อยละ)</w:t>
            </w:r>
          </w:p>
        </w:tc>
        <w:tc>
          <w:tcPr>
            <w:tcW w:w="1416" w:type="dxa"/>
            <w:gridSpan w:val="2"/>
            <w:vAlign w:val="bottom"/>
          </w:tcPr>
          <w:p w14:paraId="4FAE6184" w14:textId="5BB5F6A0" w:rsidR="00A46D73" w:rsidRPr="008852C0"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8852C0">
              <w:rPr>
                <w:rFonts w:ascii="Browallia New" w:hAnsi="Browallia New" w:cs="Browallia New"/>
                <w:sz w:val="16"/>
                <w:szCs w:val="16"/>
                <w:cs/>
              </w:rPr>
              <w:t xml:space="preserve">สัดส่วนของหุ้นสามัญที่ถือโดยบริษัทย่อย </w:t>
            </w:r>
            <w:r w:rsidRPr="008852C0">
              <w:rPr>
                <w:rFonts w:ascii="Browallia New" w:hAnsi="Browallia New" w:cs="Browallia New"/>
                <w:sz w:val="16"/>
                <w:szCs w:val="16"/>
              </w:rPr>
              <w:br/>
            </w:r>
            <w:r w:rsidRPr="008852C0">
              <w:rPr>
                <w:rFonts w:ascii="Browallia New" w:hAnsi="Browallia New" w:cs="Browallia New"/>
                <w:sz w:val="16"/>
                <w:szCs w:val="16"/>
                <w:cs/>
              </w:rPr>
              <w:t>(ร้อยละ)</w:t>
            </w:r>
          </w:p>
        </w:tc>
        <w:tc>
          <w:tcPr>
            <w:tcW w:w="1433" w:type="dxa"/>
            <w:gridSpan w:val="2"/>
            <w:vAlign w:val="bottom"/>
          </w:tcPr>
          <w:p w14:paraId="6FDFE89B" w14:textId="77777777" w:rsidR="00A46D73" w:rsidRPr="008852C0"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cs/>
              </w:rPr>
              <w:t>ราคาทุน</w:t>
            </w:r>
          </w:p>
        </w:tc>
        <w:tc>
          <w:tcPr>
            <w:tcW w:w="1480" w:type="dxa"/>
            <w:gridSpan w:val="2"/>
            <w:vAlign w:val="bottom"/>
          </w:tcPr>
          <w:p w14:paraId="7BEB7279" w14:textId="77777777" w:rsidR="00A46D73" w:rsidRPr="008852C0"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cs/>
              </w:rPr>
              <w:t>เงินปันผล</w:t>
            </w:r>
          </w:p>
        </w:tc>
      </w:tr>
      <w:tr w:rsidR="00E2476E" w:rsidRPr="008852C0" w14:paraId="69349822" w14:textId="77777777" w:rsidTr="00E666E6">
        <w:trPr>
          <w:tblHeader/>
        </w:trPr>
        <w:tc>
          <w:tcPr>
            <w:tcW w:w="2544" w:type="dxa"/>
            <w:vAlign w:val="bottom"/>
          </w:tcPr>
          <w:p w14:paraId="40FC1813" w14:textId="77777777" w:rsidR="00E2476E" w:rsidRPr="008852C0" w:rsidRDefault="00E2476E" w:rsidP="00E2476E">
            <w:pPr>
              <w:pBdr>
                <w:bottom w:val="single" w:sz="4" w:space="1" w:color="auto"/>
              </w:pBdr>
              <w:spacing w:line="240" w:lineRule="auto"/>
              <w:ind w:left="175" w:hanging="175"/>
              <w:jc w:val="center"/>
              <w:rPr>
                <w:rFonts w:ascii="Browallia New" w:hAnsi="Browallia New" w:cs="Browallia New"/>
                <w:sz w:val="16"/>
                <w:szCs w:val="16"/>
                <w:cs/>
              </w:rPr>
            </w:pPr>
            <w:r w:rsidRPr="008852C0">
              <w:rPr>
                <w:rFonts w:ascii="Browallia New" w:hAnsi="Browallia New" w:cs="Browallia New"/>
                <w:sz w:val="16"/>
                <w:szCs w:val="16"/>
                <w:cs/>
              </w:rPr>
              <w:t>ชื่อบริษัทย่อย</w:t>
            </w:r>
          </w:p>
        </w:tc>
        <w:tc>
          <w:tcPr>
            <w:tcW w:w="707" w:type="dxa"/>
            <w:gridSpan w:val="2"/>
            <w:vAlign w:val="bottom"/>
          </w:tcPr>
          <w:p w14:paraId="01237B65" w14:textId="458B4D61"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8852C0">
              <w:rPr>
                <w:rFonts w:ascii="Browallia New" w:hAnsi="Browallia New" w:cs="Browallia New"/>
                <w:sz w:val="16"/>
                <w:szCs w:val="16"/>
              </w:rPr>
              <w:t>30</w:t>
            </w:r>
            <w:r w:rsidRPr="008852C0">
              <w:rPr>
                <w:rFonts w:ascii="Browallia New" w:hAnsi="Browallia New" w:cs="Browallia New"/>
                <w:sz w:val="16"/>
                <w:szCs w:val="16"/>
                <w:cs/>
              </w:rPr>
              <w:t xml:space="preserve"> มิ.ย.</w:t>
            </w:r>
          </w:p>
          <w:p w14:paraId="22345E88" w14:textId="54488D2F"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8852C0">
              <w:rPr>
                <w:rFonts w:ascii="Browallia New" w:hAnsi="Browallia New" w:cs="Browallia New"/>
                <w:sz w:val="16"/>
                <w:szCs w:val="16"/>
                <w:lang w:val="en-GB"/>
              </w:rPr>
              <w:t>256</w:t>
            </w:r>
            <w:r w:rsidRPr="008852C0">
              <w:rPr>
                <w:rFonts w:ascii="Browallia New" w:hAnsi="Browallia New" w:cs="Browallia New"/>
                <w:sz w:val="16"/>
                <w:szCs w:val="16"/>
              </w:rPr>
              <w:t>7</w:t>
            </w:r>
          </w:p>
        </w:tc>
        <w:tc>
          <w:tcPr>
            <w:tcW w:w="708" w:type="dxa"/>
            <w:gridSpan w:val="3"/>
            <w:vAlign w:val="bottom"/>
          </w:tcPr>
          <w:p w14:paraId="75FE0F84" w14:textId="77777777"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8852C0">
              <w:rPr>
                <w:rFonts w:ascii="Browallia New" w:hAnsi="Browallia New" w:cs="Browallia New"/>
                <w:sz w:val="16"/>
                <w:szCs w:val="16"/>
                <w:lang w:val="en-GB"/>
              </w:rPr>
              <w:t>31</w:t>
            </w:r>
            <w:r w:rsidRPr="008852C0">
              <w:rPr>
                <w:rFonts w:ascii="Browallia New" w:hAnsi="Browallia New" w:cs="Browallia New"/>
                <w:sz w:val="16"/>
                <w:szCs w:val="16"/>
                <w:cs/>
                <w:lang w:val="en-GB"/>
              </w:rPr>
              <w:t xml:space="preserve"> ธ.ค.</w:t>
            </w:r>
          </w:p>
          <w:p w14:paraId="4E1B41C6" w14:textId="56A77C4A"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lang w:val="en-GB"/>
              </w:rPr>
              <w:t>256</w:t>
            </w:r>
            <w:r w:rsidRPr="008852C0">
              <w:rPr>
                <w:rFonts w:ascii="Browallia New" w:hAnsi="Browallia New" w:cs="Browallia New"/>
                <w:sz w:val="16"/>
                <w:szCs w:val="16"/>
              </w:rPr>
              <w:t>6</w:t>
            </w:r>
          </w:p>
        </w:tc>
        <w:tc>
          <w:tcPr>
            <w:tcW w:w="708" w:type="dxa"/>
            <w:gridSpan w:val="2"/>
            <w:vAlign w:val="bottom"/>
          </w:tcPr>
          <w:p w14:paraId="7C303F01" w14:textId="77777777"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8852C0">
              <w:rPr>
                <w:rFonts w:ascii="Browallia New" w:hAnsi="Browallia New" w:cs="Browallia New"/>
                <w:sz w:val="16"/>
                <w:szCs w:val="16"/>
              </w:rPr>
              <w:t>30</w:t>
            </w:r>
            <w:r w:rsidRPr="008852C0">
              <w:rPr>
                <w:rFonts w:ascii="Browallia New" w:hAnsi="Browallia New" w:cs="Browallia New"/>
                <w:sz w:val="16"/>
                <w:szCs w:val="16"/>
                <w:cs/>
              </w:rPr>
              <w:t xml:space="preserve"> มิ.ย.</w:t>
            </w:r>
          </w:p>
          <w:p w14:paraId="06B735E1" w14:textId="61EDFDF3"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8852C0">
              <w:rPr>
                <w:rFonts w:ascii="Browallia New" w:hAnsi="Browallia New" w:cs="Browallia New"/>
                <w:sz w:val="16"/>
                <w:szCs w:val="16"/>
                <w:lang w:val="en-GB"/>
              </w:rPr>
              <w:t>256</w:t>
            </w:r>
            <w:r w:rsidRPr="008852C0">
              <w:rPr>
                <w:rFonts w:ascii="Browallia New" w:hAnsi="Browallia New" w:cs="Browallia New"/>
                <w:sz w:val="16"/>
                <w:szCs w:val="16"/>
              </w:rPr>
              <w:t>7</w:t>
            </w:r>
          </w:p>
        </w:tc>
        <w:tc>
          <w:tcPr>
            <w:tcW w:w="707" w:type="dxa"/>
            <w:vAlign w:val="bottom"/>
          </w:tcPr>
          <w:p w14:paraId="4E23DC00" w14:textId="77777777"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8852C0">
              <w:rPr>
                <w:rFonts w:ascii="Browallia New" w:hAnsi="Browallia New" w:cs="Browallia New"/>
                <w:sz w:val="16"/>
                <w:szCs w:val="16"/>
                <w:lang w:val="en-GB"/>
              </w:rPr>
              <w:t>31</w:t>
            </w:r>
            <w:r w:rsidRPr="008852C0">
              <w:rPr>
                <w:rFonts w:ascii="Browallia New" w:hAnsi="Browallia New" w:cs="Browallia New"/>
                <w:sz w:val="16"/>
                <w:szCs w:val="16"/>
                <w:cs/>
                <w:lang w:val="en-GB"/>
              </w:rPr>
              <w:t xml:space="preserve"> ธ.ค.</w:t>
            </w:r>
          </w:p>
          <w:p w14:paraId="3D9AB043" w14:textId="50BBC191"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lang w:val="en-GB"/>
              </w:rPr>
              <w:t>256</w:t>
            </w:r>
            <w:r w:rsidRPr="008852C0">
              <w:rPr>
                <w:rFonts w:ascii="Browallia New" w:hAnsi="Browallia New" w:cs="Browallia New"/>
                <w:sz w:val="16"/>
                <w:szCs w:val="16"/>
              </w:rPr>
              <w:t>6</w:t>
            </w:r>
          </w:p>
        </w:tc>
        <w:tc>
          <w:tcPr>
            <w:tcW w:w="708" w:type="dxa"/>
            <w:vAlign w:val="bottom"/>
          </w:tcPr>
          <w:p w14:paraId="1E76A1EC" w14:textId="77777777"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8852C0">
              <w:rPr>
                <w:rFonts w:ascii="Browallia New" w:hAnsi="Browallia New" w:cs="Browallia New"/>
                <w:sz w:val="16"/>
                <w:szCs w:val="16"/>
              </w:rPr>
              <w:t>30</w:t>
            </w:r>
            <w:r w:rsidRPr="008852C0">
              <w:rPr>
                <w:rFonts w:ascii="Browallia New" w:hAnsi="Browallia New" w:cs="Browallia New"/>
                <w:sz w:val="16"/>
                <w:szCs w:val="16"/>
                <w:cs/>
              </w:rPr>
              <w:t xml:space="preserve"> มิ.ย.</w:t>
            </w:r>
          </w:p>
          <w:p w14:paraId="7268C4AA" w14:textId="482EA4B0"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lang w:val="en-GB"/>
              </w:rPr>
              <w:t>256</w:t>
            </w:r>
            <w:r w:rsidRPr="008852C0">
              <w:rPr>
                <w:rFonts w:ascii="Browallia New" w:hAnsi="Browallia New" w:cs="Browallia New"/>
                <w:sz w:val="16"/>
                <w:szCs w:val="16"/>
              </w:rPr>
              <w:t>7</w:t>
            </w:r>
          </w:p>
        </w:tc>
        <w:tc>
          <w:tcPr>
            <w:tcW w:w="708" w:type="dxa"/>
            <w:vAlign w:val="bottom"/>
          </w:tcPr>
          <w:p w14:paraId="52A9C4B0" w14:textId="77777777"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8852C0">
              <w:rPr>
                <w:rFonts w:ascii="Browallia New" w:hAnsi="Browallia New" w:cs="Browallia New"/>
                <w:sz w:val="16"/>
                <w:szCs w:val="16"/>
                <w:lang w:val="en-GB"/>
              </w:rPr>
              <w:t>31</w:t>
            </w:r>
            <w:r w:rsidRPr="008852C0">
              <w:rPr>
                <w:rFonts w:ascii="Browallia New" w:hAnsi="Browallia New" w:cs="Browallia New"/>
                <w:sz w:val="16"/>
                <w:szCs w:val="16"/>
                <w:cs/>
                <w:lang w:val="en-GB"/>
              </w:rPr>
              <w:t xml:space="preserve"> ธ.ค.</w:t>
            </w:r>
          </w:p>
          <w:p w14:paraId="384DB527" w14:textId="55EB7618"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8852C0">
              <w:rPr>
                <w:rFonts w:ascii="Browallia New" w:hAnsi="Browallia New" w:cs="Browallia New"/>
                <w:sz w:val="16"/>
                <w:szCs w:val="16"/>
                <w:lang w:val="en-GB"/>
              </w:rPr>
              <w:t>256</w:t>
            </w:r>
            <w:r w:rsidRPr="008852C0">
              <w:rPr>
                <w:rFonts w:ascii="Browallia New" w:hAnsi="Browallia New" w:cs="Browallia New"/>
                <w:sz w:val="16"/>
                <w:szCs w:val="16"/>
              </w:rPr>
              <w:t>6</w:t>
            </w:r>
          </w:p>
        </w:tc>
        <w:tc>
          <w:tcPr>
            <w:tcW w:w="726" w:type="dxa"/>
            <w:vAlign w:val="bottom"/>
          </w:tcPr>
          <w:p w14:paraId="39390B07" w14:textId="77777777"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8852C0">
              <w:rPr>
                <w:rFonts w:ascii="Browallia New" w:hAnsi="Browallia New" w:cs="Browallia New"/>
                <w:sz w:val="16"/>
                <w:szCs w:val="16"/>
              </w:rPr>
              <w:t>30</w:t>
            </w:r>
            <w:r w:rsidRPr="008852C0">
              <w:rPr>
                <w:rFonts w:ascii="Browallia New" w:hAnsi="Browallia New" w:cs="Browallia New"/>
                <w:sz w:val="16"/>
                <w:szCs w:val="16"/>
                <w:cs/>
              </w:rPr>
              <w:t xml:space="preserve"> มิ.ย.</w:t>
            </w:r>
          </w:p>
          <w:p w14:paraId="182B7BB4" w14:textId="5C68CD41"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8852C0">
              <w:rPr>
                <w:rFonts w:ascii="Browallia New" w:hAnsi="Browallia New" w:cs="Browallia New"/>
                <w:sz w:val="16"/>
                <w:szCs w:val="16"/>
                <w:lang w:val="en-GB"/>
              </w:rPr>
              <w:t>256</w:t>
            </w:r>
            <w:r w:rsidRPr="008852C0">
              <w:rPr>
                <w:rFonts w:ascii="Browallia New" w:hAnsi="Browallia New" w:cs="Browallia New"/>
                <w:sz w:val="16"/>
                <w:szCs w:val="16"/>
              </w:rPr>
              <w:t>7</w:t>
            </w:r>
          </w:p>
        </w:tc>
        <w:tc>
          <w:tcPr>
            <w:tcW w:w="707" w:type="dxa"/>
            <w:vAlign w:val="bottom"/>
          </w:tcPr>
          <w:p w14:paraId="550966AA" w14:textId="77777777"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8852C0">
              <w:rPr>
                <w:rFonts w:ascii="Browallia New" w:hAnsi="Browallia New" w:cs="Browallia New"/>
                <w:sz w:val="16"/>
                <w:szCs w:val="16"/>
                <w:lang w:val="en-GB"/>
              </w:rPr>
              <w:t>31</w:t>
            </w:r>
            <w:r w:rsidRPr="008852C0">
              <w:rPr>
                <w:rFonts w:ascii="Browallia New" w:hAnsi="Browallia New" w:cs="Browallia New"/>
                <w:sz w:val="16"/>
                <w:szCs w:val="16"/>
                <w:cs/>
                <w:lang w:val="en-GB"/>
              </w:rPr>
              <w:t xml:space="preserve"> ธ.ค.</w:t>
            </w:r>
          </w:p>
          <w:p w14:paraId="57355665" w14:textId="64B46651"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lang w:val="en-GB"/>
              </w:rPr>
              <w:t>256</w:t>
            </w:r>
            <w:r w:rsidRPr="008852C0">
              <w:rPr>
                <w:rFonts w:ascii="Browallia New" w:hAnsi="Browallia New" w:cs="Browallia New"/>
                <w:sz w:val="16"/>
                <w:szCs w:val="16"/>
              </w:rPr>
              <w:t>6</w:t>
            </w:r>
          </w:p>
        </w:tc>
        <w:tc>
          <w:tcPr>
            <w:tcW w:w="708" w:type="dxa"/>
            <w:vAlign w:val="bottom"/>
          </w:tcPr>
          <w:p w14:paraId="356ECFE0" w14:textId="77777777"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8852C0">
              <w:rPr>
                <w:rFonts w:ascii="Browallia New" w:hAnsi="Browallia New" w:cs="Browallia New"/>
                <w:sz w:val="16"/>
                <w:szCs w:val="16"/>
              </w:rPr>
              <w:t>30</w:t>
            </w:r>
            <w:r w:rsidRPr="008852C0">
              <w:rPr>
                <w:rFonts w:ascii="Browallia New" w:hAnsi="Browallia New" w:cs="Browallia New"/>
                <w:sz w:val="16"/>
                <w:szCs w:val="16"/>
                <w:cs/>
              </w:rPr>
              <w:t xml:space="preserve"> มิ.ย.</w:t>
            </w:r>
          </w:p>
          <w:p w14:paraId="34404EC3" w14:textId="772999CA"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8852C0">
              <w:rPr>
                <w:rFonts w:ascii="Browallia New" w:hAnsi="Browallia New" w:cs="Browallia New"/>
                <w:sz w:val="16"/>
                <w:szCs w:val="16"/>
                <w:lang w:val="en-GB"/>
              </w:rPr>
              <w:t>256</w:t>
            </w:r>
            <w:r w:rsidRPr="008852C0">
              <w:rPr>
                <w:rFonts w:ascii="Browallia New" w:hAnsi="Browallia New" w:cs="Browallia New"/>
                <w:sz w:val="16"/>
                <w:szCs w:val="16"/>
              </w:rPr>
              <w:t>7</w:t>
            </w:r>
          </w:p>
        </w:tc>
        <w:tc>
          <w:tcPr>
            <w:tcW w:w="772" w:type="dxa"/>
            <w:vAlign w:val="bottom"/>
          </w:tcPr>
          <w:p w14:paraId="1F7DEF58" w14:textId="77777777"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8852C0">
              <w:rPr>
                <w:rFonts w:ascii="Browallia New" w:hAnsi="Browallia New" w:cs="Browallia New"/>
                <w:sz w:val="16"/>
                <w:szCs w:val="16"/>
                <w:lang w:val="en-GB"/>
              </w:rPr>
              <w:t>31</w:t>
            </w:r>
            <w:r w:rsidRPr="008852C0">
              <w:rPr>
                <w:rFonts w:ascii="Browallia New" w:hAnsi="Browallia New" w:cs="Browallia New"/>
                <w:sz w:val="16"/>
                <w:szCs w:val="16"/>
                <w:cs/>
                <w:lang w:val="en-GB"/>
              </w:rPr>
              <w:t xml:space="preserve"> ธ.ค.</w:t>
            </w:r>
          </w:p>
          <w:p w14:paraId="221A622A" w14:textId="3D53B8B1" w:rsidR="00E2476E" w:rsidRPr="008852C0"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8852C0">
              <w:rPr>
                <w:rFonts w:ascii="Browallia New" w:hAnsi="Browallia New" w:cs="Browallia New"/>
                <w:sz w:val="16"/>
                <w:szCs w:val="16"/>
                <w:lang w:val="en-GB"/>
              </w:rPr>
              <w:t>256</w:t>
            </w:r>
            <w:r w:rsidRPr="008852C0">
              <w:rPr>
                <w:rFonts w:ascii="Browallia New" w:hAnsi="Browallia New" w:cs="Browallia New"/>
                <w:sz w:val="16"/>
                <w:szCs w:val="16"/>
              </w:rPr>
              <w:t>6</w:t>
            </w:r>
          </w:p>
        </w:tc>
      </w:tr>
      <w:tr w:rsidR="00A46D73" w:rsidRPr="008852C0" w14:paraId="7B6290AF" w14:textId="77777777" w:rsidTr="00E666E6">
        <w:trPr>
          <w:trHeight w:val="252"/>
          <w:tblHeader/>
        </w:trPr>
        <w:tc>
          <w:tcPr>
            <w:tcW w:w="2544" w:type="dxa"/>
            <w:vAlign w:val="bottom"/>
          </w:tcPr>
          <w:p w14:paraId="21BD3701" w14:textId="77777777" w:rsidR="00A46D73" w:rsidRPr="008852C0"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7" w:type="dxa"/>
            <w:gridSpan w:val="2"/>
            <w:vAlign w:val="bottom"/>
          </w:tcPr>
          <w:p w14:paraId="72F3F55B" w14:textId="77777777" w:rsidR="00A46D73" w:rsidRPr="008852C0"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3"/>
            <w:vAlign w:val="bottom"/>
          </w:tcPr>
          <w:p w14:paraId="141895A7" w14:textId="77777777" w:rsidR="00A46D73" w:rsidRPr="008852C0"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2"/>
            <w:vAlign w:val="bottom"/>
          </w:tcPr>
          <w:p w14:paraId="0E31E93C" w14:textId="77777777" w:rsidR="00A46D73" w:rsidRPr="008852C0"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7" w:type="dxa"/>
            <w:vAlign w:val="bottom"/>
          </w:tcPr>
          <w:p w14:paraId="2BCD53CD" w14:textId="77777777" w:rsidR="00A46D73" w:rsidRPr="008852C0"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tcPr>
          <w:p w14:paraId="7F14B15E" w14:textId="77777777" w:rsidR="00A46D73" w:rsidRPr="008852C0"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57E55171" w14:textId="77777777" w:rsidR="00A46D73" w:rsidRPr="008852C0"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26" w:type="dxa"/>
            <w:vAlign w:val="bottom"/>
          </w:tcPr>
          <w:p w14:paraId="13724447" w14:textId="77777777" w:rsidR="00A46D73" w:rsidRPr="008852C0"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vAlign w:val="bottom"/>
          </w:tcPr>
          <w:p w14:paraId="21B224AC" w14:textId="77777777" w:rsidR="00A46D73" w:rsidRPr="008852C0"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4A359BE5" w14:textId="77777777" w:rsidR="00A46D73" w:rsidRPr="008852C0"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72" w:type="dxa"/>
          </w:tcPr>
          <w:p w14:paraId="05AA8FFD" w14:textId="77777777" w:rsidR="00A46D73" w:rsidRPr="008852C0"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6E74C1" w:rsidRPr="008852C0" w14:paraId="58E515BB" w14:textId="77777777" w:rsidTr="00E666E6">
        <w:tc>
          <w:tcPr>
            <w:tcW w:w="2544" w:type="dxa"/>
            <w:vAlign w:val="bottom"/>
          </w:tcPr>
          <w:p w14:paraId="0F55771F" w14:textId="77777777" w:rsidR="006E74C1" w:rsidRPr="008852C0" w:rsidRDefault="006E74C1" w:rsidP="006E74C1">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rPr>
              <w:t xml:space="preserve"> </w:t>
            </w:r>
            <w:r w:rsidRPr="008852C0">
              <w:rPr>
                <w:rFonts w:ascii="Browallia New" w:hAnsi="Browallia New" w:cs="Browallia New"/>
                <w:sz w:val="16"/>
                <w:szCs w:val="16"/>
                <w:cs/>
              </w:rPr>
              <w:t>ลิสซิ่ง</w:t>
            </w:r>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r w:rsidRPr="008852C0">
              <w:rPr>
                <w:rFonts w:ascii="Browallia New" w:hAnsi="Browallia New" w:cs="Browallia New"/>
                <w:sz w:val="16"/>
                <w:szCs w:val="16"/>
              </w:rPr>
              <w:t xml:space="preserve"> </w:t>
            </w:r>
            <w:r w:rsidRPr="008852C0">
              <w:rPr>
                <w:rFonts w:ascii="Browallia New" w:hAnsi="Browallia New" w:cs="Browallia New"/>
                <w:sz w:val="16"/>
                <w:szCs w:val="16"/>
                <w:cs/>
              </w:rPr>
              <w:t>(มหาชน)</w:t>
            </w:r>
          </w:p>
        </w:tc>
        <w:tc>
          <w:tcPr>
            <w:tcW w:w="707" w:type="dxa"/>
            <w:gridSpan w:val="2"/>
            <w:vAlign w:val="bottom"/>
          </w:tcPr>
          <w:p w14:paraId="5CC7A951" w14:textId="258C0D1F" w:rsidR="006E74C1" w:rsidRPr="008852C0" w:rsidRDefault="008E0FBC"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532,399</w:t>
            </w:r>
          </w:p>
        </w:tc>
        <w:tc>
          <w:tcPr>
            <w:tcW w:w="708" w:type="dxa"/>
            <w:gridSpan w:val="3"/>
            <w:vAlign w:val="bottom"/>
          </w:tcPr>
          <w:p w14:paraId="72B76615" w14:textId="4676A55D"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532,399</w:t>
            </w:r>
          </w:p>
        </w:tc>
        <w:tc>
          <w:tcPr>
            <w:tcW w:w="708" w:type="dxa"/>
            <w:gridSpan w:val="2"/>
            <w:vAlign w:val="bottom"/>
          </w:tcPr>
          <w:p w14:paraId="00D435C9" w14:textId="1C1BC2D0"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46.98</w:t>
            </w:r>
          </w:p>
        </w:tc>
        <w:tc>
          <w:tcPr>
            <w:tcW w:w="707" w:type="dxa"/>
            <w:vAlign w:val="bottom"/>
          </w:tcPr>
          <w:p w14:paraId="682000C3" w14:textId="0E23C58E"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46.98</w:t>
            </w:r>
          </w:p>
        </w:tc>
        <w:tc>
          <w:tcPr>
            <w:tcW w:w="708" w:type="dxa"/>
          </w:tcPr>
          <w:p w14:paraId="2ECA2124" w14:textId="738FB534"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1B664164" w14:textId="7D8D49F0"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3CE74E9A" w14:textId="274A30EC"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281,864</w:t>
            </w:r>
          </w:p>
        </w:tc>
        <w:tc>
          <w:tcPr>
            <w:tcW w:w="707" w:type="dxa"/>
            <w:vAlign w:val="bottom"/>
          </w:tcPr>
          <w:p w14:paraId="10BF4968" w14:textId="4AECDAA3"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281,864</w:t>
            </w:r>
          </w:p>
        </w:tc>
        <w:tc>
          <w:tcPr>
            <w:tcW w:w="708" w:type="dxa"/>
            <w:vAlign w:val="bottom"/>
          </w:tcPr>
          <w:p w14:paraId="156FDDFF" w14:textId="1CBD81F3" w:rsidR="006E74C1" w:rsidRPr="008852C0" w:rsidRDefault="001E36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7FA4307D" w14:textId="0710A25E"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2D70BBCD" w14:textId="77777777" w:rsidTr="00E666E6">
        <w:tc>
          <w:tcPr>
            <w:tcW w:w="2544" w:type="dxa"/>
            <w:vAlign w:val="center"/>
          </w:tcPr>
          <w:p w14:paraId="677F9D8B"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rPr>
              <w:t xml:space="preserve"> </w:t>
            </w:r>
            <w:r w:rsidRPr="008852C0">
              <w:rPr>
                <w:rFonts w:ascii="Browallia New" w:hAnsi="Browallia New" w:cs="Browallia New"/>
                <w:sz w:val="16"/>
                <w:szCs w:val="16"/>
                <w:cs/>
              </w:rPr>
              <w:t>พร</w:t>
            </w:r>
            <w:proofErr w:type="spellStart"/>
            <w:r w:rsidRPr="008852C0">
              <w:rPr>
                <w:rFonts w:ascii="Browallia New" w:hAnsi="Browallia New" w:cs="Browallia New"/>
                <w:sz w:val="16"/>
                <w:szCs w:val="16"/>
                <w:cs/>
              </w:rPr>
              <w:t>็อพ</w:t>
            </w:r>
            <w:proofErr w:type="spellEnd"/>
            <w:r w:rsidRPr="008852C0">
              <w:rPr>
                <w:rFonts w:ascii="Browallia New" w:hAnsi="Browallia New" w:cs="Browallia New"/>
                <w:sz w:val="16"/>
                <w:szCs w:val="16"/>
                <w:cs/>
              </w:rPr>
              <w:t>เพอร์ตี้</w:t>
            </w:r>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p>
        </w:tc>
        <w:tc>
          <w:tcPr>
            <w:tcW w:w="707" w:type="dxa"/>
            <w:gridSpan w:val="2"/>
            <w:vAlign w:val="bottom"/>
          </w:tcPr>
          <w:p w14:paraId="25CBCBF1" w14:textId="40E2D235" w:rsidR="006E74C1" w:rsidRPr="008852C0" w:rsidRDefault="0069467A"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1,000,000</w:t>
            </w:r>
          </w:p>
        </w:tc>
        <w:tc>
          <w:tcPr>
            <w:tcW w:w="708" w:type="dxa"/>
            <w:gridSpan w:val="3"/>
            <w:vAlign w:val="bottom"/>
          </w:tcPr>
          <w:p w14:paraId="165BAC5A" w14:textId="50B2CCAE"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1,000,000</w:t>
            </w:r>
          </w:p>
        </w:tc>
        <w:tc>
          <w:tcPr>
            <w:tcW w:w="708" w:type="dxa"/>
            <w:gridSpan w:val="2"/>
            <w:vAlign w:val="bottom"/>
          </w:tcPr>
          <w:p w14:paraId="55EFBD54" w14:textId="15227F78"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7" w:type="dxa"/>
            <w:vAlign w:val="bottom"/>
          </w:tcPr>
          <w:p w14:paraId="693F280A" w14:textId="0D5E9B6D"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8" w:type="dxa"/>
          </w:tcPr>
          <w:p w14:paraId="36EFF062" w14:textId="6B277B62"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2DE5B6E5" w14:textId="1771BBF6"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60A63A1E" w14:textId="64439823"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1,013,733</w:t>
            </w:r>
          </w:p>
        </w:tc>
        <w:tc>
          <w:tcPr>
            <w:tcW w:w="707" w:type="dxa"/>
            <w:vAlign w:val="bottom"/>
          </w:tcPr>
          <w:p w14:paraId="64108350" w14:textId="7B8C7CB9"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1,013,733</w:t>
            </w:r>
          </w:p>
        </w:tc>
        <w:tc>
          <w:tcPr>
            <w:tcW w:w="708" w:type="dxa"/>
            <w:vAlign w:val="bottom"/>
          </w:tcPr>
          <w:p w14:paraId="688A7BE9" w14:textId="2D2F0E29"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23C09068" w14:textId="24319371"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0D26ACCE" w14:textId="77777777" w:rsidTr="00E666E6">
        <w:tc>
          <w:tcPr>
            <w:tcW w:w="2544" w:type="dxa"/>
            <w:vAlign w:val="center"/>
          </w:tcPr>
          <w:p w14:paraId="58E16F07"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ท็</w:t>
            </w:r>
            <w:proofErr w:type="spellEnd"/>
            <w:r w:rsidRPr="008852C0">
              <w:rPr>
                <w:rFonts w:ascii="Browallia New" w:hAnsi="Browallia New" w:cs="Browallia New"/>
                <w:sz w:val="16"/>
                <w:szCs w:val="16"/>
                <w:cs/>
              </w:rPr>
              <w:t>อป</w:t>
            </w:r>
            <w:r w:rsidRPr="008852C0">
              <w:rPr>
                <w:rFonts w:ascii="Browallia New" w:hAnsi="Browallia New" w:cs="Browallia New"/>
                <w:sz w:val="16"/>
                <w:szCs w:val="16"/>
              </w:rPr>
              <w:t xml:space="preserve"> </w:t>
            </w:r>
            <w:r w:rsidRPr="008852C0">
              <w:rPr>
                <w:rFonts w:ascii="Browallia New" w:hAnsi="Browallia New" w:cs="Browallia New"/>
                <w:sz w:val="16"/>
                <w:szCs w:val="16"/>
                <w:cs/>
              </w:rPr>
              <w:t>เอ</w:t>
            </w:r>
            <w:proofErr w:type="spellStart"/>
            <w:r w:rsidRPr="008852C0">
              <w:rPr>
                <w:rFonts w:ascii="Browallia New" w:hAnsi="Browallia New" w:cs="Browallia New"/>
                <w:sz w:val="16"/>
                <w:szCs w:val="16"/>
                <w:cs/>
              </w:rPr>
              <w:t>ลลิ</w:t>
            </w:r>
            <w:proofErr w:type="spellEnd"/>
            <w:r w:rsidRPr="008852C0">
              <w:rPr>
                <w:rFonts w:ascii="Browallia New" w:hAnsi="Browallia New" w:cs="Browallia New"/>
                <w:sz w:val="16"/>
                <w:szCs w:val="16"/>
                <w:cs/>
              </w:rPr>
              <w:t>เม็นทส</w:t>
            </w:r>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p>
        </w:tc>
        <w:tc>
          <w:tcPr>
            <w:tcW w:w="707" w:type="dxa"/>
            <w:gridSpan w:val="2"/>
            <w:vAlign w:val="bottom"/>
          </w:tcPr>
          <w:p w14:paraId="5B6D4B4A" w14:textId="17605795" w:rsidR="006E74C1" w:rsidRPr="008852C0" w:rsidRDefault="005678C8"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150,000</w:t>
            </w:r>
          </w:p>
        </w:tc>
        <w:tc>
          <w:tcPr>
            <w:tcW w:w="708" w:type="dxa"/>
            <w:gridSpan w:val="3"/>
            <w:vAlign w:val="bottom"/>
          </w:tcPr>
          <w:p w14:paraId="0AEE375E" w14:textId="76631EA0"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150,000</w:t>
            </w:r>
          </w:p>
        </w:tc>
        <w:tc>
          <w:tcPr>
            <w:tcW w:w="708" w:type="dxa"/>
            <w:gridSpan w:val="2"/>
            <w:vAlign w:val="bottom"/>
          </w:tcPr>
          <w:p w14:paraId="6FCED0AF" w14:textId="43F7A784"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7" w:type="dxa"/>
            <w:vAlign w:val="bottom"/>
          </w:tcPr>
          <w:p w14:paraId="6C28CAF9" w14:textId="017D58FA"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8" w:type="dxa"/>
          </w:tcPr>
          <w:p w14:paraId="73FFA6F8" w14:textId="64B5433A"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31B56351" w14:textId="3DB81E52"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16AFF192" w14:textId="10305EB8"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149,988</w:t>
            </w:r>
          </w:p>
        </w:tc>
        <w:tc>
          <w:tcPr>
            <w:tcW w:w="707" w:type="dxa"/>
            <w:vAlign w:val="bottom"/>
          </w:tcPr>
          <w:p w14:paraId="76D32B07" w14:textId="5799B96B"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149,988</w:t>
            </w:r>
          </w:p>
        </w:tc>
        <w:tc>
          <w:tcPr>
            <w:tcW w:w="708" w:type="dxa"/>
            <w:vAlign w:val="bottom"/>
          </w:tcPr>
          <w:p w14:paraId="1E26A634" w14:textId="013F0E4B"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4BC2D9B4" w14:textId="1CF21EBC"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458F9630" w14:textId="77777777" w:rsidTr="00E666E6">
        <w:tc>
          <w:tcPr>
            <w:tcW w:w="2544" w:type="dxa"/>
            <w:vAlign w:val="center"/>
          </w:tcPr>
          <w:p w14:paraId="1FC00938"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rPr>
              <w:t xml:space="preserve"> </w:t>
            </w:r>
            <w:r w:rsidRPr="008852C0">
              <w:rPr>
                <w:rFonts w:ascii="Browallia New" w:hAnsi="Browallia New" w:cs="Browallia New"/>
                <w:sz w:val="16"/>
                <w:szCs w:val="16"/>
                <w:cs/>
              </w:rPr>
              <w:t>แอด</w:t>
            </w:r>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p>
        </w:tc>
        <w:tc>
          <w:tcPr>
            <w:tcW w:w="707" w:type="dxa"/>
            <w:gridSpan w:val="2"/>
            <w:vAlign w:val="bottom"/>
          </w:tcPr>
          <w:p w14:paraId="252E6D88" w14:textId="5ED8E4D5" w:rsidR="006E74C1" w:rsidRPr="008852C0" w:rsidRDefault="005678C8"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175,000</w:t>
            </w:r>
          </w:p>
        </w:tc>
        <w:tc>
          <w:tcPr>
            <w:tcW w:w="708" w:type="dxa"/>
            <w:gridSpan w:val="3"/>
            <w:vAlign w:val="bottom"/>
          </w:tcPr>
          <w:p w14:paraId="012CB920" w14:textId="539AE426"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175,000</w:t>
            </w:r>
          </w:p>
        </w:tc>
        <w:tc>
          <w:tcPr>
            <w:tcW w:w="708" w:type="dxa"/>
            <w:gridSpan w:val="2"/>
            <w:vAlign w:val="bottom"/>
          </w:tcPr>
          <w:p w14:paraId="2BC6B560" w14:textId="0EE250EB"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7" w:type="dxa"/>
            <w:vAlign w:val="bottom"/>
          </w:tcPr>
          <w:p w14:paraId="0128F8ED" w14:textId="40CB2106"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8" w:type="dxa"/>
          </w:tcPr>
          <w:p w14:paraId="1BE23AEF" w14:textId="18E1062D"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50FB9FB4" w14:textId="726AF6ED"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602AA4EA" w14:textId="2AAE70D1"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175,000</w:t>
            </w:r>
          </w:p>
        </w:tc>
        <w:tc>
          <w:tcPr>
            <w:tcW w:w="707" w:type="dxa"/>
            <w:vAlign w:val="bottom"/>
          </w:tcPr>
          <w:p w14:paraId="5F058DC2" w14:textId="3F6B3395"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175,000</w:t>
            </w:r>
          </w:p>
        </w:tc>
        <w:tc>
          <w:tcPr>
            <w:tcW w:w="708" w:type="dxa"/>
            <w:vAlign w:val="bottom"/>
          </w:tcPr>
          <w:p w14:paraId="731C22C4" w14:textId="6B140D17"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196EAA7F" w14:textId="0F91CD1E"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1D52F626" w14:textId="77777777">
        <w:tc>
          <w:tcPr>
            <w:tcW w:w="2544" w:type="dxa"/>
            <w:vAlign w:val="center"/>
          </w:tcPr>
          <w:p w14:paraId="3081974A"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rPr>
              <w:t xml:space="preserve"> </w:t>
            </w:r>
            <w:r w:rsidRPr="008852C0">
              <w:rPr>
                <w:rFonts w:ascii="Browallia New" w:hAnsi="Browallia New" w:cs="Browallia New"/>
                <w:sz w:val="16"/>
                <w:szCs w:val="16"/>
                <w:cs/>
              </w:rPr>
              <w:t>โฮ</w:t>
            </w:r>
            <w:proofErr w:type="spellStart"/>
            <w:r w:rsidRPr="008852C0">
              <w:rPr>
                <w:rFonts w:ascii="Browallia New" w:hAnsi="Browallia New" w:cs="Browallia New"/>
                <w:sz w:val="16"/>
                <w:szCs w:val="16"/>
                <w:cs/>
              </w:rPr>
              <w:t>เทล</w:t>
            </w:r>
            <w:proofErr w:type="spellEnd"/>
            <w:r w:rsidRPr="008852C0">
              <w:rPr>
                <w:rFonts w:ascii="Browallia New" w:hAnsi="Browallia New" w:cs="Browallia New"/>
                <w:sz w:val="16"/>
                <w:szCs w:val="16"/>
              </w:rPr>
              <w:t xml:space="preserve"> </w:t>
            </w:r>
            <w:r w:rsidRPr="008852C0">
              <w:rPr>
                <w:rFonts w:ascii="Browallia New" w:hAnsi="Browallia New" w:cs="Browallia New"/>
                <w:sz w:val="16"/>
                <w:szCs w:val="16"/>
                <w:cs/>
              </w:rPr>
              <w:t>แอนด์</w:t>
            </w:r>
            <w:r w:rsidRPr="008852C0">
              <w:rPr>
                <w:rFonts w:ascii="Browallia New" w:hAnsi="Browallia New" w:cs="Browallia New"/>
                <w:sz w:val="16"/>
                <w:szCs w:val="16"/>
              </w:rPr>
              <w:t xml:space="preserve"> </w:t>
            </w:r>
            <w:r w:rsidRPr="008852C0">
              <w:rPr>
                <w:rFonts w:ascii="Browallia New" w:hAnsi="Browallia New" w:cs="Browallia New"/>
                <w:sz w:val="16"/>
                <w:szCs w:val="16"/>
                <w:cs/>
              </w:rPr>
              <w:t>รีสอร</w:t>
            </w:r>
            <w:proofErr w:type="spellStart"/>
            <w:r w:rsidRPr="008852C0">
              <w:rPr>
                <w:rFonts w:ascii="Browallia New" w:hAnsi="Browallia New" w:cs="Browallia New"/>
                <w:sz w:val="16"/>
                <w:szCs w:val="16"/>
                <w:cs/>
              </w:rPr>
              <w:t>์ท</w:t>
            </w:r>
            <w:proofErr w:type="spellEnd"/>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p>
        </w:tc>
        <w:tc>
          <w:tcPr>
            <w:tcW w:w="707" w:type="dxa"/>
            <w:gridSpan w:val="2"/>
            <w:vAlign w:val="bottom"/>
          </w:tcPr>
          <w:p w14:paraId="7695C247" w14:textId="3B2BD813" w:rsidR="006E74C1" w:rsidRPr="008852C0" w:rsidRDefault="005678C8"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211,200</w:t>
            </w:r>
          </w:p>
        </w:tc>
        <w:tc>
          <w:tcPr>
            <w:tcW w:w="708" w:type="dxa"/>
            <w:gridSpan w:val="3"/>
            <w:vAlign w:val="bottom"/>
          </w:tcPr>
          <w:p w14:paraId="6A4B1A2C" w14:textId="782F61BD"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211,200</w:t>
            </w:r>
          </w:p>
        </w:tc>
        <w:tc>
          <w:tcPr>
            <w:tcW w:w="708" w:type="dxa"/>
            <w:gridSpan w:val="2"/>
            <w:vAlign w:val="bottom"/>
          </w:tcPr>
          <w:p w14:paraId="5E37F7E7" w14:textId="1B46F24F"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7" w:type="dxa"/>
            <w:vAlign w:val="bottom"/>
          </w:tcPr>
          <w:p w14:paraId="242E44AB" w14:textId="4BBEB17B"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8" w:type="dxa"/>
          </w:tcPr>
          <w:p w14:paraId="1E0D0F3E" w14:textId="0BB6BABA"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760E7D0F" w14:textId="04DE4D43"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24E0A9DA" w14:textId="012ACFB5"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208,099</w:t>
            </w:r>
          </w:p>
        </w:tc>
        <w:tc>
          <w:tcPr>
            <w:tcW w:w="707" w:type="dxa"/>
            <w:vAlign w:val="bottom"/>
          </w:tcPr>
          <w:p w14:paraId="59E0DE58" w14:textId="0EA6C2AF" w:rsidR="006E74C1" w:rsidRPr="008852C0" w:rsidRDefault="006E74C1" w:rsidP="006E74C1">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208,099</w:t>
            </w:r>
          </w:p>
        </w:tc>
        <w:tc>
          <w:tcPr>
            <w:tcW w:w="708" w:type="dxa"/>
            <w:vAlign w:val="bottom"/>
          </w:tcPr>
          <w:p w14:paraId="22BEC11E" w14:textId="7B470DE2" w:rsidR="006E74C1" w:rsidRPr="008852C0" w:rsidRDefault="001E36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0B036C00" w14:textId="6776C1ED"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0854D7DE" w14:textId="77777777">
        <w:tc>
          <w:tcPr>
            <w:tcW w:w="2544" w:type="dxa"/>
          </w:tcPr>
          <w:p w14:paraId="12B9C17C"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r w:rsidRPr="008852C0">
              <w:rPr>
                <w:rFonts w:ascii="Browallia New" w:hAnsi="Browallia New" w:cs="Browallia New"/>
                <w:sz w:val="16"/>
                <w:szCs w:val="16"/>
                <w:cs/>
              </w:rPr>
              <w:t>เดอะ</w:t>
            </w:r>
            <w:r w:rsidRPr="008852C0">
              <w:rPr>
                <w:rFonts w:ascii="Browallia New" w:hAnsi="Browallia New" w:cs="Browallia New"/>
                <w:sz w:val="16"/>
                <w:szCs w:val="16"/>
              </w:rPr>
              <w:t xml:space="preserve"> </w:t>
            </w:r>
            <w:r w:rsidRPr="008852C0">
              <w:rPr>
                <w:rFonts w:ascii="Browallia New" w:hAnsi="Browallia New" w:cs="Browallia New"/>
                <w:sz w:val="16"/>
                <w:szCs w:val="16"/>
                <w:cs/>
              </w:rPr>
              <w:t>รีทรีท</w:t>
            </w:r>
            <w:r w:rsidRPr="008852C0">
              <w:rPr>
                <w:rFonts w:ascii="Browallia New" w:hAnsi="Browallia New" w:cs="Browallia New"/>
                <w:sz w:val="16"/>
                <w:szCs w:val="16"/>
              </w:rPr>
              <w:t xml:space="preserve"> </w:t>
            </w:r>
            <w:r w:rsidRPr="008852C0">
              <w:rPr>
                <w:rFonts w:ascii="Browallia New" w:hAnsi="Browallia New" w:cs="Browallia New"/>
                <w:sz w:val="16"/>
                <w:szCs w:val="16"/>
                <w:cs/>
              </w:rPr>
              <w:t>หัวหิน</w:t>
            </w:r>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p>
        </w:tc>
        <w:tc>
          <w:tcPr>
            <w:tcW w:w="707" w:type="dxa"/>
            <w:gridSpan w:val="2"/>
            <w:vAlign w:val="bottom"/>
          </w:tcPr>
          <w:p w14:paraId="7B4075EE" w14:textId="7A4947AF" w:rsidR="006E74C1" w:rsidRPr="008852C0" w:rsidRDefault="005678C8"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850,000</w:t>
            </w:r>
          </w:p>
        </w:tc>
        <w:tc>
          <w:tcPr>
            <w:tcW w:w="708" w:type="dxa"/>
            <w:gridSpan w:val="3"/>
            <w:vAlign w:val="bottom"/>
          </w:tcPr>
          <w:p w14:paraId="72F91B07" w14:textId="4CC58AFE"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850,000</w:t>
            </w:r>
          </w:p>
        </w:tc>
        <w:tc>
          <w:tcPr>
            <w:tcW w:w="708" w:type="dxa"/>
            <w:gridSpan w:val="2"/>
            <w:vAlign w:val="bottom"/>
          </w:tcPr>
          <w:p w14:paraId="598EC737" w14:textId="0BCA7740"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99.99</w:t>
            </w:r>
          </w:p>
        </w:tc>
        <w:tc>
          <w:tcPr>
            <w:tcW w:w="707" w:type="dxa"/>
            <w:vAlign w:val="bottom"/>
          </w:tcPr>
          <w:p w14:paraId="557D6391" w14:textId="6DAB99DE"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99.99</w:t>
            </w:r>
          </w:p>
        </w:tc>
        <w:tc>
          <w:tcPr>
            <w:tcW w:w="708" w:type="dxa"/>
          </w:tcPr>
          <w:p w14:paraId="4661A2AB" w14:textId="7C2624E5"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2AAA50AA" w14:textId="35453418"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62E55BBA" w14:textId="626EF4B2"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860,337</w:t>
            </w:r>
          </w:p>
        </w:tc>
        <w:tc>
          <w:tcPr>
            <w:tcW w:w="707" w:type="dxa"/>
            <w:vAlign w:val="bottom"/>
          </w:tcPr>
          <w:p w14:paraId="13FCE3D6" w14:textId="2E87681A"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860,337</w:t>
            </w:r>
          </w:p>
        </w:tc>
        <w:tc>
          <w:tcPr>
            <w:tcW w:w="708" w:type="dxa"/>
            <w:vAlign w:val="bottom"/>
          </w:tcPr>
          <w:p w14:paraId="67BD467B" w14:textId="6FEC9D72"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6345D04C" w14:textId="51FA8C9E"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60F186C5" w14:textId="77777777" w:rsidTr="00E626D6">
        <w:tc>
          <w:tcPr>
            <w:tcW w:w="2544" w:type="dxa"/>
          </w:tcPr>
          <w:p w14:paraId="39EA1479"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rPr>
              <w:t xml:space="preserve"> </w:t>
            </w:r>
            <w:r w:rsidRPr="008852C0">
              <w:rPr>
                <w:rFonts w:ascii="Browallia New" w:hAnsi="Browallia New" w:cs="Browallia New"/>
                <w:sz w:val="16"/>
                <w:szCs w:val="16"/>
                <w:cs/>
              </w:rPr>
              <w:t>(ลาว)</w:t>
            </w:r>
            <w:r w:rsidRPr="008852C0">
              <w:rPr>
                <w:rFonts w:ascii="Browallia New" w:hAnsi="Browallia New" w:cs="Browallia New"/>
                <w:sz w:val="16"/>
                <w:szCs w:val="16"/>
              </w:rPr>
              <w:t xml:space="preserve"> </w:t>
            </w:r>
            <w:r w:rsidRPr="008852C0">
              <w:rPr>
                <w:rFonts w:ascii="Browallia New" w:hAnsi="Browallia New" w:cs="Browallia New"/>
                <w:sz w:val="16"/>
                <w:szCs w:val="16"/>
                <w:cs/>
              </w:rPr>
              <w:t>เช่าสินเชื่อ</w:t>
            </w:r>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p>
        </w:tc>
        <w:tc>
          <w:tcPr>
            <w:tcW w:w="707" w:type="dxa"/>
            <w:gridSpan w:val="2"/>
            <w:vAlign w:val="bottom"/>
          </w:tcPr>
          <w:p w14:paraId="642041F8" w14:textId="18638240" w:rsidR="006E74C1" w:rsidRPr="008852C0" w:rsidRDefault="00EC02FB"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53,678</w:t>
            </w:r>
          </w:p>
        </w:tc>
        <w:tc>
          <w:tcPr>
            <w:tcW w:w="708" w:type="dxa"/>
            <w:gridSpan w:val="3"/>
            <w:vAlign w:val="bottom"/>
          </w:tcPr>
          <w:p w14:paraId="448FA308" w14:textId="51720B83"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53,678</w:t>
            </w:r>
          </w:p>
        </w:tc>
        <w:tc>
          <w:tcPr>
            <w:tcW w:w="708" w:type="dxa"/>
            <w:gridSpan w:val="2"/>
            <w:vAlign w:val="bottom"/>
          </w:tcPr>
          <w:p w14:paraId="556E3EE0" w14:textId="714D8EB7"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60.00</w:t>
            </w:r>
          </w:p>
        </w:tc>
        <w:tc>
          <w:tcPr>
            <w:tcW w:w="707" w:type="dxa"/>
            <w:vAlign w:val="bottom"/>
          </w:tcPr>
          <w:p w14:paraId="016EF078" w14:textId="6B3ABFD9"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60.00</w:t>
            </w:r>
          </w:p>
        </w:tc>
        <w:tc>
          <w:tcPr>
            <w:tcW w:w="708" w:type="dxa"/>
          </w:tcPr>
          <w:p w14:paraId="180BDDF3" w14:textId="5E624F4A"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1A4E6928" w14:textId="140448B1"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4D24D326" w14:textId="55AE355E"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32,207</w:t>
            </w:r>
          </w:p>
        </w:tc>
        <w:tc>
          <w:tcPr>
            <w:tcW w:w="707" w:type="dxa"/>
            <w:vAlign w:val="bottom"/>
          </w:tcPr>
          <w:p w14:paraId="18C53010" w14:textId="1BB16D96"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32,207</w:t>
            </w:r>
          </w:p>
        </w:tc>
        <w:tc>
          <w:tcPr>
            <w:tcW w:w="708" w:type="dxa"/>
            <w:shd w:val="clear" w:color="auto" w:fill="auto"/>
          </w:tcPr>
          <w:p w14:paraId="5FD18A1C" w14:textId="33938475" w:rsidR="006E74C1" w:rsidRPr="008852C0" w:rsidRDefault="00E626D6"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21,000</w:t>
            </w:r>
          </w:p>
        </w:tc>
        <w:tc>
          <w:tcPr>
            <w:tcW w:w="772" w:type="dxa"/>
            <w:vAlign w:val="bottom"/>
          </w:tcPr>
          <w:p w14:paraId="04AC4C23" w14:textId="13F17C57"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53,400</w:t>
            </w:r>
          </w:p>
        </w:tc>
      </w:tr>
      <w:tr w:rsidR="006E74C1" w:rsidRPr="008852C0" w14:paraId="1406DA19" w14:textId="77777777">
        <w:tc>
          <w:tcPr>
            <w:tcW w:w="2544" w:type="dxa"/>
          </w:tcPr>
          <w:p w14:paraId="2CCC2C47"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ดิเวลล</w:t>
            </w:r>
            <w:proofErr w:type="spellEnd"/>
            <w:r w:rsidRPr="008852C0">
              <w:rPr>
                <w:rFonts w:ascii="Browallia New" w:hAnsi="Browallia New" w:cs="Browallia New"/>
                <w:sz w:val="16"/>
                <w:szCs w:val="16"/>
                <w:cs/>
              </w:rPr>
              <w:t>อปเม้นท์</w:t>
            </w:r>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p>
        </w:tc>
        <w:tc>
          <w:tcPr>
            <w:tcW w:w="707" w:type="dxa"/>
            <w:gridSpan w:val="2"/>
            <w:vAlign w:val="bottom"/>
          </w:tcPr>
          <w:p w14:paraId="2FCB6B2C" w14:textId="4BEB17BF" w:rsidR="006E74C1" w:rsidRPr="008852C0" w:rsidRDefault="00EC02FB"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210,000</w:t>
            </w:r>
          </w:p>
        </w:tc>
        <w:tc>
          <w:tcPr>
            <w:tcW w:w="708" w:type="dxa"/>
            <w:gridSpan w:val="3"/>
            <w:vAlign w:val="bottom"/>
          </w:tcPr>
          <w:p w14:paraId="29DB467C" w14:textId="1F30873E"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210,000</w:t>
            </w:r>
          </w:p>
        </w:tc>
        <w:tc>
          <w:tcPr>
            <w:tcW w:w="708" w:type="dxa"/>
            <w:gridSpan w:val="2"/>
            <w:vAlign w:val="bottom"/>
          </w:tcPr>
          <w:p w14:paraId="5C2BD22B" w14:textId="4768F2B9"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80.00</w:t>
            </w:r>
          </w:p>
        </w:tc>
        <w:tc>
          <w:tcPr>
            <w:tcW w:w="707" w:type="dxa"/>
            <w:vAlign w:val="bottom"/>
          </w:tcPr>
          <w:p w14:paraId="182AB4A2" w14:textId="47DEDEBE"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80.00</w:t>
            </w:r>
          </w:p>
        </w:tc>
        <w:tc>
          <w:tcPr>
            <w:tcW w:w="708" w:type="dxa"/>
          </w:tcPr>
          <w:p w14:paraId="39606BBD" w14:textId="7C88AB83"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4312170A" w14:textId="620350DF"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280AAB42" w14:textId="17424140"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168,000</w:t>
            </w:r>
          </w:p>
        </w:tc>
        <w:tc>
          <w:tcPr>
            <w:tcW w:w="707" w:type="dxa"/>
            <w:vAlign w:val="bottom"/>
          </w:tcPr>
          <w:p w14:paraId="3C58C789" w14:textId="00C5D98E"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168,000</w:t>
            </w:r>
          </w:p>
        </w:tc>
        <w:tc>
          <w:tcPr>
            <w:tcW w:w="708" w:type="dxa"/>
            <w:vAlign w:val="bottom"/>
          </w:tcPr>
          <w:p w14:paraId="34EBB454" w14:textId="0796A2DD"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5171C106" w14:textId="323BE182"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7435630C" w14:textId="77777777">
        <w:tc>
          <w:tcPr>
            <w:tcW w:w="2544" w:type="dxa"/>
          </w:tcPr>
          <w:p w14:paraId="65E9BF88"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r w:rsidRPr="008852C0">
              <w:rPr>
                <w:rFonts w:ascii="Browallia New" w:hAnsi="Browallia New" w:cs="Browallia New"/>
                <w:sz w:val="16"/>
                <w:szCs w:val="16"/>
                <w:cs/>
              </w:rPr>
              <w:t>แมก</w:t>
            </w:r>
            <w:proofErr w:type="spellStart"/>
            <w:r w:rsidRPr="008852C0">
              <w:rPr>
                <w:rFonts w:ascii="Browallia New" w:hAnsi="Browallia New" w:cs="Browallia New"/>
                <w:sz w:val="16"/>
                <w:szCs w:val="16"/>
                <w:cs/>
              </w:rPr>
              <w:t>ซ์</w:t>
            </w:r>
            <w:proofErr w:type="spellEnd"/>
            <w:r w:rsidRPr="008852C0">
              <w:rPr>
                <w:rFonts w:ascii="Browallia New" w:hAnsi="Browallia New" w:cs="Browallia New"/>
                <w:sz w:val="16"/>
                <w:szCs w:val="16"/>
              </w:rPr>
              <w:t xml:space="preserve"> </w:t>
            </w:r>
            <w:r w:rsidRPr="008852C0">
              <w:rPr>
                <w:rFonts w:ascii="Browallia New" w:hAnsi="Browallia New" w:cs="Browallia New"/>
                <w:sz w:val="16"/>
                <w:szCs w:val="16"/>
                <w:cs/>
              </w:rPr>
              <w:t>โฮ</w:t>
            </w:r>
            <w:proofErr w:type="spellStart"/>
            <w:r w:rsidRPr="008852C0">
              <w:rPr>
                <w:rFonts w:ascii="Browallia New" w:hAnsi="Browallia New" w:cs="Browallia New"/>
                <w:sz w:val="16"/>
                <w:szCs w:val="16"/>
                <w:cs/>
              </w:rPr>
              <w:t>เทล</w:t>
            </w:r>
            <w:proofErr w:type="spellEnd"/>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p>
        </w:tc>
        <w:tc>
          <w:tcPr>
            <w:tcW w:w="707" w:type="dxa"/>
            <w:gridSpan w:val="2"/>
            <w:vAlign w:val="bottom"/>
          </w:tcPr>
          <w:p w14:paraId="5365A510" w14:textId="7ECD0C60" w:rsidR="006E74C1" w:rsidRPr="008852C0" w:rsidRDefault="00303ABE"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145,000</w:t>
            </w:r>
          </w:p>
        </w:tc>
        <w:tc>
          <w:tcPr>
            <w:tcW w:w="708" w:type="dxa"/>
            <w:gridSpan w:val="3"/>
            <w:vAlign w:val="bottom"/>
          </w:tcPr>
          <w:p w14:paraId="7D7A3CC9" w14:textId="23C12985"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145,000</w:t>
            </w:r>
          </w:p>
        </w:tc>
        <w:tc>
          <w:tcPr>
            <w:tcW w:w="708" w:type="dxa"/>
            <w:gridSpan w:val="2"/>
            <w:vAlign w:val="bottom"/>
          </w:tcPr>
          <w:p w14:paraId="557AF363" w14:textId="203480F2"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7" w:type="dxa"/>
            <w:vAlign w:val="bottom"/>
          </w:tcPr>
          <w:p w14:paraId="68D80D48" w14:textId="4C14030D"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8" w:type="dxa"/>
          </w:tcPr>
          <w:p w14:paraId="438267B6" w14:textId="2228B46E"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7CD181D0" w14:textId="70E6138B"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0C6DFA75" w14:textId="63CDEF84"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145,000</w:t>
            </w:r>
          </w:p>
        </w:tc>
        <w:tc>
          <w:tcPr>
            <w:tcW w:w="707" w:type="dxa"/>
            <w:vAlign w:val="bottom"/>
          </w:tcPr>
          <w:p w14:paraId="722E1193" w14:textId="4137C9B1"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8852C0">
              <w:rPr>
                <w:rFonts w:ascii="Browallia New" w:hAnsi="Browallia New" w:cs="Browallia New"/>
                <w:sz w:val="16"/>
                <w:szCs w:val="16"/>
              </w:rPr>
              <w:t>145,000</w:t>
            </w:r>
          </w:p>
        </w:tc>
        <w:tc>
          <w:tcPr>
            <w:tcW w:w="708" w:type="dxa"/>
            <w:vAlign w:val="bottom"/>
          </w:tcPr>
          <w:p w14:paraId="6C6521A5" w14:textId="38F2B67A"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7EC8B0D9" w14:textId="3E471224"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591AE3E5" w14:textId="77777777">
        <w:tc>
          <w:tcPr>
            <w:tcW w:w="2544" w:type="dxa"/>
          </w:tcPr>
          <w:p w14:paraId="3F25CB0E"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rPr>
              <w:t xml:space="preserve"> </w:t>
            </w:r>
            <w:r w:rsidRPr="008852C0">
              <w:rPr>
                <w:rFonts w:ascii="Browallia New" w:hAnsi="Browallia New" w:cs="Browallia New"/>
                <w:sz w:val="16"/>
                <w:szCs w:val="16"/>
                <w:cs/>
              </w:rPr>
              <w:t>เอเจนซี่</w:t>
            </w:r>
            <w:r w:rsidRPr="008852C0">
              <w:rPr>
                <w:rFonts w:ascii="Browallia New" w:hAnsi="Browallia New" w:cs="Browallia New"/>
                <w:sz w:val="16"/>
                <w:szCs w:val="16"/>
              </w:rPr>
              <w:t xml:space="preserve"> </w:t>
            </w:r>
            <w:r w:rsidRPr="008852C0">
              <w:rPr>
                <w:rFonts w:ascii="Browallia New" w:hAnsi="Browallia New" w:cs="Browallia New"/>
                <w:sz w:val="16"/>
                <w:szCs w:val="16"/>
                <w:cs/>
              </w:rPr>
              <w:t>แอนด์</w:t>
            </w:r>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ดิเวลล</w:t>
            </w:r>
            <w:proofErr w:type="spellEnd"/>
            <w:r w:rsidRPr="008852C0">
              <w:rPr>
                <w:rFonts w:ascii="Browallia New" w:hAnsi="Browallia New" w:cs="Browallia New"/>
                <w:sz w:val="16"/>
                <w:szCs w:val="16"/>
                <w:cs/>
              </w:rPr>
              <w:t>อปเม้นท์</w:t>
            </w:r>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p>
        </w:tc>
        <w:tc>
          <w:tcPr>
            <w:tcW w:w="707" w:type="dxa"/>
            <w:gridSpan w:val="2"/>
            <w:vAlign w:val="bottom"/>
          </w:tcPr>
          <w:p w14:paraId="27EBB021" w14:textId="5C10D5D4" w:rsidR="006E74C1" w:rsidRPr="008852C0" w:rsidRDefault="00F0103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2,000</w:t>
            </w:r>
          </w:p>
        </w:tc>
        <w:tc>
          <w:tcPr>
            <w:tcW w:w="708" w:type="dxa"/>
            <w:gridSpan w:val="3"/>
            <w:vAlign w:val="bottom"/>
          </w:tcPr>
          <w:p w14:paraId="17D0A5E0" w14:textId="44629E8B"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2,000</w:t>
            </w:r>
          </w:p>
        </w:tc>
        <w:tc>
          <w:tcPr>
            <w:tcW w:w="708" w:type="dxa"/>
            <w:gridSpan w:val="2"/>
            <w:vAlign w:val="bottom"/>
          </w:tcPr>
          <w:p w14:paraId="3A784B95" w14:textId="1943804F"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70.00</w:t>
            </w:r>
          </w:p>
        </w:tc>
        <w:tc>
          <w:tcPr>
            <w:tcW w:w="707" w:type="dxa"/>
            <w:vAlign w:val="bottom"/>
          </w:tcPr>
          <w:p w14:paraId="33F8585D" w14:textId="36C5F65F"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70.00</w:t>
            </w:r>
          </w:p>
        </w:tc>
        <w:tc>
          <w:tcPr>
            <w:tcW w:w="708" w:type="dxa"/>
          </w:tcPr>
          <w:p w14:paraId="5962BB54" w14:textId="0E9EB2E9"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3BB973A9" w14:textId="292578BF"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5496F4AF" w14:textId="6E6A8ECA"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1,400</w:t>
            </w:r>
          </w:p>
        </w:tc>
        <w:tc>
          <w:tcPr>
            <w:tcW w:w="707" w:type="dxa"/>
            <w:vAlign w:val="bottom"/>
          </w:tcPr>
          <w:p w14:paraId="3E35B2B1" w14:textId="1441727B"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1,400</w:t>
            </w:r>
          </w:p>
        </w:tc>
        <w:tc>
          <w:tcPr>
            <w:tcW w:w="708" w:type="dxa"/>
            <w:vAlign w:val="bottom"/>
          </w:tcPr>
          <w:p w14:paraId="2D151754" w14:textId="524F3704"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1D2CC1FE" w14:textId="478FC7B8"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03B56BB6" w14:textId="77777777">
        <w:tc>
          <w:tcPr>
            <w:tcW w:w="2544" w:type="dxa"/>
          </w:tcPr>
          <w:p w14:paraId="77A5B1FD" w14:textId="77777777" w:rsidR="006E74C1" w:rsidRPr="008852C0" w:rsidRDefault="006E74C1" w:rsidP="006E74C1">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r w:rsidRPr="008852C0">
              <w:rPr>
                <w:rFonts w:ascii="Browallia New" w:hAnsi="Browallia New" w:cs="Browallia New"/>
                <w:sz w:val="16"/>
                <w:szCs w:val="16"/>
                <w:cs/>
              </w:rPr>
              <w:t>บริษัท อิเล็กทริคแมน จำกัด</w:t>
            </w:r>
            <w:r w:rsidRPr="008852C0">
              <w:rPr>
                <w:rFonts w:ascii="Browallia New" w:hAnsi="Browallia New" w:cs="Browallia New"/>
                <w:sz w:val="16"/>
                <w:szCs w:val="16"/>
              </w:rPr>
              <w:t xml:space="preserve"> </w:t>
            </w:r>
          </w:p>
        </w:tc>
        <w:tc>
          <w:tcPr>
            <w:tcW w:w="707" w:type="dxa"/>
            <w:gridSpan w:val="2"/>
            <w:vAlign w:val="bottom"/>
          </w:tcPr>
          <w:p w14:paraId="2AAA2309" w14:textId="1E665E47" w:rsidR="006E74C1" w:rsidRPr="008852C0" w:rsidRDefault="00F0103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w:t>
            </w:r>
            <w:r w:rsidR="009E289F" w:rsidRPr="008852C0">
              <w:rPr>
                <w:rFonts w:ascii="Browallia New" w:hAnsi="Browallia New" w:cs="Browallia New"/>
                <w:sz w:val="16"/>
                <w:szCs w:val="16"/>
              </w:rPr>
              <w:t>5,550</w:t>
            </w:r>
          </w:p>
        </w:tc>
        <w:tc>
          <w:tcPr>
            <w:tcW w:w="708" w:type="dxa"/>
            <w:gridSpan w:val="3"/>
            <w:vAlign w:val="bottom"/>
          </w:tcPr>
          <w:p w14:paraId="5C0EC7F1" w14:textId="1669226D"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10,000</w:t>
            </w:r>
          </w:p>
        </w:tc>
        <w:tc>
          <w:tcPr>
            <w:tcW w:w="708" w:type="dxa"/>
            <w:gridSpan w:val="2"/>
            <w:vAlign w:val="bottom"/>
          </w:tcPr>
          <w:p w14:paraId="3E1940D1" w14:textId="4D9E199C"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99.99</w:t>
            </w:r>
          </w:p>
        </w:tc>
        <w:tc>
          <w:tcPr>
            <w:tcW w:w="707" w:type="dxa"/>
            <w:vAlign w:val="bottom"/>
          </w:tcPr>
          <w:p w14:paraId="69D86AB7" w14:textId="63895C86"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99.99</w:t>
            </w:r>
          </w:p>
        </w:tc>
        <w:tc>
          <w:tcPr>
            <w:tcW w:w="708" w:type="dxa"/>
          </w:tcPr>
          <w:p w14:paraId="2E82D1B0" w14:textId="79424B0A"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6BB3134B" w14:textId="1C658631"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4FF81397" w14:textId="1D13FA16" w:rsidR="006E74C1" w:rsidRPr="008852C0" w:rsidRDefault="001E36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15,500</w:t>
            </w:r>
          </w:p>
        </w:tc>
        <w:tc>
          <w:tcPr>
            <w:tcW w:w="707" w:type="dxa"/>
            <w:vAlign w:val="bottom"/>
          </w:tcPr>
          <w:p w14:paraId="7B145EB2" w14:textId="2DD19C32"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10,000</w:t>
            </w:r>
          </w:p>
        </w:tc>
        <w:tc>
          <w:tcPr>
            <w:tcW w:w="708" w:type="dxa"/>
            <w:vAlign w:val="bottom"/>
          </w:tcPr>
          <w:p w14:paraId="5781C082" w14:textId="43FE8658"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27C32028" w14:textId="71EDB31C"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607CBDFF" w14:textId="77777777">
        <w:tc>
          <w:tcPr>
            <w:tcW w:w="2544" w:type="dxa"/>
            <w:vAlign w:val="center"/>
          </w:tcPr>
          <w:p w14:paraId="01367D0D"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w:t>
            </w:r>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rPr>
              <w:t xml:space="preserve"> </w:t>
            </w:r>
            <w:proofErr w:type="spellStart"/>
            <w:r w:rsidRPr="008852C0">
              <w:rPr>
                <w:rFonts w:ascii="Browallia New" w:hAnsi="Browallia New" w:cs="Browallia New"/>
                <w:sz w:val="16"/>
                <w:szCs w:val="16"/>
                <w:cs/>
              </w:rPr>
              <w:t>ฮอสพิ</w:t>
            </w:r>
            <w:proofErr w:type="spellEnd"/>
            <w:r w:rsidRPr="008852C0">
              <w:rPr>
                <w:rFonts w:ascii="Browallia New" w:hAnsi="Browallia New" w:cs="Browallia New"/>
                <w:sz w:val="16"/>
                <w:szCs w:val="16"/>
                <w:cs/>
              </w:rPr>
              <w:t>ทาลิตี้</w:t>
            </w:r>
            <w:r w:rsidRPr="008852C0">
              <w:rPr>
                <w:rFonts w:ascii="Browallia New" w:hAnsi="Browallia New" w:cs="Browallia New"/>
                <w:sz w:val="16"/>
                <w:szCs w:val="16"/>
              </w:rPr>
              <w:t xml:space="preserve"> </w:t>
            </w:r>
            <w:r w:rsidRPr="008852C0">
              <w:rPr>
                <w:rFonts w:ascii="Browallia New" w:hAnsi="Browallia New" w:cs="Browallia New"/>
                <w:sz w:val="16"/>
                <w:szCs w:val="16"/>
                <w:cs/>
              </w:rPr>
              <w:t>กรุ๊ป</w:t>
            </w:r>
            <w:r w:rsidRPr="008852C0">
              <w:rPr>
                <w:rFonts w:ascii="Browallia New" w:hAnsi="Browallia New" w:cs="Browallia New"/>
                <w:sz w:val="16"/>
                <w:szCs w:val="16"/>
              </w:rPr>
              <w:t xml:space="preserve"> </w:t>
            </w:r>
            <w:r w:rsidRPr="008852C0">
              <w:rPr>
                <w:rFonts w:ascii="Browallia New" w:hAnsi="Browallia New" w:cs="Browallia New"/>
                <w:sz w:val="16"/>
                <w:szCs w:val="16"/>
                <w:cs/>
              </w:rPr>
              <w:t>จำกัด</w:t>
            </w:r>
          </w:p>
        </w:tc>
        <w:tc>
          <w:tcPr>
            <w:tcW w:w="707" w:type="dxa"/>
            <w:gridSpan w:val="2"/>
            <w:vAlign w:val="bottom"/>
          </w:tcPr>
          <w:p w14:paraId="22681366" w14:textId="6226DE7E" w:rsidR="006E74C1" w:rsidRPr="008852C0" w:rsidRDefault="001C48F3"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2,000</w:t>
            </w:r>
          </w:p>
        </w:tc>
        <w:tc>
          <w:tcPr>
            <w:tcW w:w="708" w:type="dxa"/>
            <w:gridSpan w:val="3"/>
            <w:vAlign w:val="bottom"/>
          </w:tcPr>
          <w:p w14:paraId="0DBCE1F6" w14:textId="5838C5D7"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2,000</w:t>
            </w:r>
          </w:p>
        </w:tc>
        <w:tc>
          <w:tcPr>
            <w:tcW w:w="708" w:type="dxa"/>
            <w:gridSpan w:val="2"/>
            <w:vAlign w:val="bottom"/>
          </w:tcPr>
          <w:p w14:paraId="2235584C" w14:textId="45495761"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99.99</w:t>
            </w:r>
          </w:p>
        </w:tc>
        <w:tc>
          <w:tcPr>
            <w:tcW w:w="707" w:type="dxa"/>
            <w:vAlign w:val="bottom"/>
          </w:tcPr>
          <w:p w14:paraId="73892719" w14:textId="0D55D04F"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99.99</w:t>
            </w:r>
          </w:p>
        </w:tc>
        <w:tc>
          <w:tcPr>
            <w:tcW w:w="708" w:type="dxa"/>
          </w:tcPr>
          <w:p w14:paraId="6FADD736" w14:textId="7F45B9E3" w:rsidR="006E74C1" w:rsidRPr="008852C0" w:rsidRDefault="00B3710D"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7B263537" w14:textId="25DEFC5F" w:rsidR="006E74C1" w:rsidRPr="008852C0" w:rsidRDefault="006E74C1"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03D46FE7" w14:textId="338AA766" w:rsidR="006E74C1" w:rsidRPr="008852C0" w:rsidRDefault="00E815F2"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1,292</w:t>
            </w:r>
          </w:p>
        </w:tc>
        <w:tc>
          <w:tcPr>
            <w:tcW w:w="707" w:type="dxa"/>
            <w:vAlign w:val="bottom"/>
          </w:tcPr>
          <w:p w14:paraId="07D59A35" w14:textId="124962AC"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1,292</w:t>
            </w:r>
          </w:p>
        </w:tc>
        <w:tc>
          <w:tcPr>
            <w:tcW w:w="708" w:type="dxa"/>
            <w:vAlign w:val="bottom"/>
          </w:tcPr>
          <w:p w14:paraId="288999F4" w14:textId="02ED549A" w:rsidR="006E74C1" w:rsidRPr="008852C0" w:rsidRDefault="00E626D6"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4,600</w:t>
            </w:r>
          </w:p>
        </w:tc>
        <w:tc>
          <w:tcPr>
            <w:tcW w:w="772" w:type="dxa"/>
            <w:vAlign w:val="bottom"/>
          </w:tcPr>
          <w:p w14:paraId="41E3F00B" w14:textId="79DFBD04"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r>
      <w:tr w:rsidR="006E74C1" w:rsidRPr="008852C0" w14:paraId="14D604D2" w14:textId="77777777">
        <w:tc>
          <w:tcPr>
            <w:tcW w:w="2544" w:type="dxa"/>
            <w:vAlign w:val="center"/>
          </w:tcPr>
          <w:p w14:paraId="2C91BDF9" w14:textId="77777777"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8852C0">
              <w:rPr>
                <w:rFonts w:ascii="Browallia New" w:hAnsi="Browallia New" w:cs="Browallia New"/>
                <w:sz w:val="16"/>
                <w:szCs w:val="16"/>
                <w:cs/>
              </w:rPr>
              <w:t>บริษัท เอ็มดี รีสอร</w:t>
            </w:r>
            <w:proofErr w:type="spellStart"/>
            <w:r w:rsidRPr="008852C0">
              <w:rPr>
                <w:rFonts w:ascii="Browallia New" w:hAnsi="Browallia New" w:cs="Browallia New"/>
                <w:sz w:val="16"/>
                <w:szCs w:val="16"/>
                <w:cs/>
              </w:rPr>
              <w:t>์ท</w:t>
            </w:r>
            <w:proofErr w:type="spellEnd"/>
            <w:r w:rsidRPr="008852C0">
              <w:rPr>
                <w:rFonts w:ascii="Browallia New" w:hAnsi="Browallia New" w:cs="Browallia New"/>
                <w:sz w:val="16"/>
                <w:szCs w:val="16"/>
                <w:cs/>
              </w:rPr>
              <w:t xml:space="preserve"> จำกัด    </w:t>
            </w:r>
          </w:p>
        </w:tc>
        <w:tc>
          <w:tcPr>
            <w:tcW w:w="707" w:type="dxa"/>
            <w:gridSpan w:val="2"/>
            <w:vAlign w:val="bottom"/>
          </w:tcPr>
          <w:p w14:paraId="6E31C73B" w14:textId="600F5577" w:rsidR="006E74C1" w:rsidRPr="008852C0" w:rsidRDefault="00DC7DD3"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75,000</w:t>
            </w:r>
          </w:p>
        </w:tc>
        <w:tc>
          <w:tcPr>
            <w:tcW w:w="708" w:type="dxa"/>
            <w:gridSpan w:val="3"/>
            <w:vAlign w:val="bottom"/>
          </w:tcPr>
          <w:p w14:paraId="06B5111B" w14:textId="150AB767"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75,000</w:t>
            </w:r>
          </w:p>
        </w:tc>
        <w:tc>
          <w:tcPr>
            <w:tcW w:w="708" w:type="dxa"/>
            <w:gridSpan w:val="2"/>
            <w:vAlign w:val="bottom"/>
          </w:tcPr>
          <w:p w14:paraId="6B5DF739" w14:textId="29A9F8AF" w:rsidR="006E74C1" w:rsidRPr="008852C0" w:rsidRDefault="009C0902"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62.41</w:t>
            </w:r>
          </w:p>
        </w:tc>
        <w:tc>
          <w:tcPr>
            <w:tcW w:w="707" w:type="dxa"/>
            <w:vAlign w:val="bottom"/>
          </w:tcPr>
          <w:p w14:paraId="0EE22B50" w14:textId="302530E1"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62.41</w:t>
            </w:r>
          </w:p>
        </w:tc>
        <w:tc>
          <w:tcPr>
            <w:tcW w:w="708" w:type="dxa"/>
          </w:tcPr>
          <w:p w14:paraId="15A45B3B" w14:textId="11C6064C" w:rsidR="006E74C1" w:rsidRPr="008852C0" w:rsidRDefault="00B3710D"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37.58</w:t>
            </w:r>
          </w:p>
        </w:tc>
        <w:tc>
          <w:tcPr>
            <w:tcW w:w="708" w:type="dxa"/>
          </w:tcPr>
          <w:p w14:paraId="5D4C9EA1" w14:textId="61A713BF" w:rsidR="006E74C1" w:rsidRPr="008852C0" w:rsidRDefault="006E74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37.58</w:t>
            </w:r>
          </w:p>
        </w:tc>
        <w:tc>
          <w:tcPr>
            <w:tcW w:w="726" w:type="dxa"/>
            <w:vAlign w:val="bottom"/>
          </w:tcPr>
          <w:p w14:paraId="5F6E692B" w14:textId="6944B1CB" w:rsidR="006E74C1" w:rsidRPr="008852C0" w:rsidRDefault="00E815F2"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46,810</w:t>
            </w:r>
          </w:p>
        </w:tc>
        <w:tc>
          <w:tcPr>
            <w:tcW w:w="707" w:type="dxa"/>
            <w:vAlign w:val="bottom"/>
          </w:tcPr>
          <w:p w14:paraId="29C578EE" w14:textId="245B0BCC" w:rsidR="006E74C1" w:rsidRPr="008852C0" w:rsidRDefault="006E74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46,810</w:t>
            </w:r>
          </w:p>
        </w:tc>
        <w:tc>
          <w:tcPr>
            <w:tcW w:w="708" w:type="dxa"/>
            <w:vAlign w:val="bottom"/>
          </w:tcPr>
          <w:p w14:paraId="17BD01EE" w14:textId="17464BAB"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72" w:type="dxa"/>
            <w:vAlign w:val="bottom"/>
          </w:tcPr>
          <w:p w14:paraId="48FFB52B" w14:textId="17634D86"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r>
      <w:tr w:rsidR="004544EE" w:rsidRPr="008852C0" w14:paraId="553C8B9C" w14:textId="77777777">
        <w:tc>
          <w:tcPr>
            <w:tcW w:w="2544" w:type="dxa"/>
            <w:vAlign w:val="center"/>
          </w:tcPr>
          <w:p w14:paraId="005F619E" w14:textId="76D93C2C" w:rsidR="004544EE" w:rsidRPr="008852C0" w:rsidRDefault="004544EE" w:rsidP="004544EE">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 เคเค เอส</w:t>
            </w:r>
            <w:proofErr w:type="spellStart"/>
            <w:r w:rsidRPr="008852C0">
              <w:rPr>
                <w:rFonts w:ascii="Browallia New" w:hAnsi="Browallia New" w:cs="Browallia New"/>
                <w:sz w:val="16"/>
                <w:szCs w:val="16"/>
                <w:cs/>
              </w:rPr>
              <w:t>เธ</w:t>
            </w:r>
            <w:proofErr w:type="spellEnd"/>
            <w:r w:rsidRPr="008852C0">
              <w:rPr>
                <w:rFonts w:ascii="Browallia New" w:hAnsi="Browallia New" w:cs="Browallia New"/>
                <w:sz w:val="16"/>
                <w:szCs w:val="16"/>
                <w:cs/>
              </w:rPr>
              <w:t>ติค จำกัด</w:t>
            </w:r>
          </w:p>
        </w:tc>
        <w:tc>
          <w:tcPr>
            <w:tcW w:w="707" w:type="dxa"/>
            <w:gridSpan w:val="2"/>
            <w:vAlign w:val="bottom"/>
          </w:tcPr>
          <w:p w14:paraId="66309CAC" w14:textId="261F3488" w:rsidR="004544EE" w:rsidRPr="008852C0" w:rsidRDefault="004544EE" w:rsidP="004544E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gridSpan w:val="3"/>
            <w:vAlign w:val="bottom"/>
          </w:tcPr>
          <w:p w14:paraId="71F76E1D" w14:textId="572AAC47" w:rsidR="004544EE" w:rsidRPr="008852C0" w:rsidRDefault="004544EE" w:rsidP="004544E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10,000</w:t>
            </w:r>
          </w:p>
        </w:tc>
        <w:tc>
          <w:tcPr>
            <w:tcW w:w="708" w:type="dxa"/>
            <w:gridSpan w:val="2"/>
            <w:vAlign w:val="bottom"/>
          </w:tcPr>
          <w:p w14:paraId="3C4851E3" w14:textId="19E442FE" w:rsidR="004544EE" w:rsidRPr="008852C0" w:rsidRDefault="004544EE" w:rsidP="004544E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7" w:type="dxa"/>
            <w:vAlign w:val="bottom"/>
          </w:tcPr>
          <w:p w14:paraId="3D7A34FA" w14:textId="1DD0FAD6" w:rsidR="004544EE" w:rsidRPr="008852C0" w:rsidRDefault="004544EE" w:rsidP="004544E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50.98</w:t>
            </w:r>
          </w:p>
        </w:tc>
        <w:tc>
          <w:tcPr>
            <w:tcW w:w="708" w:type="dxa"/>
          </w:tcPr>
          <w:p w14:paraId="144F278D" w14:textId="75B6F098" w:rsidR="004544EE" w:rsidRPr="008852C0" w:rsidRDefault="004544EE" w:rsidP="004544EE">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3BACFFB3" w14:textId="61AD83BD" w:rsidR="004544EE" w:rsidRPr="008852C0" w:rsidRDefault="004544EE" w:rsidP="004544EE">
            <w:pPr>
              <w:spacing w:line="240" w:lineRule="auto"/>
              <w:jc w:val="right"/>
              <w:rPr>
                <w:rFonts w:ascii="Browallia New" w:hAnsi="Browallia New" w:cs="Browallia New"/>
                <w:sz w:val="16"/>
                <w:szCs w:val="16"/>
                <w:cs/>
              </w:rPr>
            </w:pPr>
            <w:r w:rsidRPr="008852C0">
              <w:rPr>
                <w:rFonts w:ascii="Browallia New" w:hAnsi="Browallia New" w:cs="Browallia New"/>
                <w:sz w:val="16"/>
                <w:szCs w:val="16"/>
              </w:rPr>
              <w:t>-</w:t>
            </w:r>
          </w:p>
        </w:tc>
        <w:tc>
          <w:tcPr>
            <w:tcW w:w="726" w:type="dxa"/>
          </w:tcPr>
          <w:p w14:paraId="76DA47B2" w14:textId="3DDE7731" w:rsidR="004544EE" w:rsidRPr="008852C0" w:rsidRDefault="004544EE" w:rsidP="004544EE">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7" w:type="dxa"/>
            <w:vAlign w:val="bottom"/>
          </w:tcPr>
          <w:p w14:paraId="2EFD776B" w14:textId="53E04422" w:rsidR="004544EE" w:rsidRPr="008852C0" w:rsidRDefault="004544EE" w:rsidP="004544EE">
            <w:pPr>
              <w:spacing w:line="240" w:lineRule="auto"/>
              <w:jc w:val="right"/>
              <w:rPr>
                <w:rFonts w:ascii="Browallia New" w:hAnsi="Browallia New" w:cs="Browallia New"/>
                <w:sz w:val="16"/>
                <w:szCs w:val="16"/>
              </w:rPr>
            </w:pPr>
            <w:r w:rsidRPr="008852C0">
              <w:rPr>
                <w:rFonts w:ascii="Browallia New" w:hAnsi="Browallia New" w:cs="Browallia New"/>
                <w:sz w:val="16"/>
                <w:szCs w:val="16"/>
              </w:rPr>
              <w:t>5,100</w:t>
            </w:r>
          </w:p>
        </w:tc>
        <w:tc>
          <w:tcPr>
            <w:tcW w:w="708" w:type="dxa"/>
            <w:vAlign w:val="bottom"/>
          </w:tcPr>
          <w:p w14:paraId="4CDB122C" w14:textId="7ED18C26" w:rsidR="004544EE" w:rsidRPr="008852C0" w:rsidRDefault="004544EE" w:rsidP="004544EE">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72" w:type="dxa"/>
            <w:vAlign w:val="bottom"/>
          </w:tcPr>
          <w:p w14:paraId="0B54F4B5" w14:textId="57A1C5F3" w:rsidR="004544EE" w:rsidRPr="008852C0" w:rsidRDefault="004544EE" w:rsidP="004544E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r>
      <w:tr w:rsidR="006E74C1" w:rsidRPr="008852C0" w14:paraId="506BBB02" w14:textId="77777777">
        <w:tc>
          <w:tcPr>
            <w:tcW w:w="2544" w:type="dxa"/>
          </w:tcPr>
          <w:p w14:paraId="7A8A4F6B" w14:textId="239AE2C9"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 อีสานไก่ย่าง จำกัด</w:t>
            </w:r>
          </w:p>
        </w:tc>
        <w:tc>
          <w:tcPr>
            <w:tcW w:w="707" w:type="dxa"/>
            <w:gridSpan w:val="2"/>
            <w:vAlign w:val="bottom"/>
          </w:tcPr>
          <w:p w14:paraId="2715B51B" w14:textId="52C5A072" w:rsidR="006E74C1" w:rsidRPr="008852C0" w:rsidRDefault="00DC7DD3"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5,000</w:t>
            </w:r>
          </w:p>
        </w:tc>
        <w:tc>
          <w:tcPr>
            <w:tcW w:w="708" w:type="dxa"/>
            <w:gridSpan w:val="3"/>
            <w:vAlign w:val="bottom"/>
          </w:tcPr>
          <w:p w14:paraId="06D1A2C1" w14:textId="1B201309"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5,000</w:t>
            </w:r>
          </w:p>
        </w:tc>
        <w:tc>
          <w:tcPr>
            <w:tcW w:w="708" w:type="dxa"/>
            <w:gridSpan w:val="2"/>
            <w:vAlign w:val="bottom"/>
          </w:tcPr>
          <w:p w14:paraId="335D86B4" w14:textId="138F08D7" w:rsidR="006E74C1" w:rsidRPr="008852C0" w:rsidRDefault="0059731E"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w:t>
            </w:r>
            <w:r w:rsidR="009C0902" w:rsidRPr="008852C0">
              <w:rPr>
                <w:rFonts w:ascii="Browallia New" w:hAnsi="Browallia New" w:cs="Browallia New"/>
                <w:sz w:val="16"/>
                <w:szCs w:val="16"/>
              </w:rPr>
              <w:t>9.99</w:t>
            </w:r>
          </w:p>
        </w:tc>
        <w:tc>
          <w:tcPr>
            <w:tcW w:w="707" w:type="dxa"/>
            <w:vAlign w:val="bottom"/>
          </w:tcPr>
          <w:p w14:paraId="260570E6" w14:textId="7533A813"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89.99</w:t>
            </w:r>
          </w:p>
        </w:tc>
        <w:tc>
          <w:tcPr>
            <w:tcW w:w="708" w:type="dxa"/>
          </w:tcPr>
          <w:p w14:paraId="39C8E24D" w14:textId="0638E8AA" w:rsidR="006E74C1" w:rsidRPr="008852C0" w:rsidRDefault="00B3710D"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6A9E6708" w14:textId="58A3E571" w:rsidR="006E74C1" w:rsidRPr="008852C0" w:rsidRDefault="006E74C1" w:rsidP="006E74C1">
            <w:pPr>
              <w:spacing w:line="240" w:lineRule="auto"/>
              <w:jc w:val="right"/>
              <w:rPr>
                <w:rFonts w:ascii="Browallia New" w:hAnsi="Browallia New" w:cs="Browallia New"/>
                <w:sz w:val="16"/>
                <w:szCs w:val="16"/>
                <w:cs/>
              </w:rPr>
            </w:pPr>
            <w:r w:rsidRPr="008852C0">
              <w:rPr>
                <w:rFonts w:ascii="Browallia New" w:hAnsi="Browallia New" w:cs="Browallia New"/>
                <w:sz w:val="16"/>
                <w:szCs w:val="16"/>
              </w:rPr>
              <w:t>-</w:t>
            </w:r>
          </w:p>
        </w:tc>
        <w:tc>
          <w:tcPr>
            <w:tcW w:w="726" w:type="dxa"/>
            <w:vAlign w:val="bottom"/>
          </w:tcPr>
          <w:p w14:paraId="59E38D8C" w14:textId="15C823B4"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4,650</w:t>
            </w:r>
          </w:p>
        </w:tc>
        <w:tc>
          <w:tcPr>
            <w:tcW w:w="707" w:type="dxa"/>
            <w:vAlign w:val="bottom"/>
          </w:tcPr>
          <w:p w14:paraId="09BA266E" w14:textId="5DA2C0F0" w:rsidR="006E74C1" w:rsidRPr="008852C0" w:rsidRDefault="006E74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2,250</w:t>
            </w:r>
          </w:p>
        </w:tc>
        <w:tc>
          <w:tcPr>
            <w:tcW w:w="708" w:type="dxa"/>
            <w:vAlign w:val="bottom"/>
          </w:tcPr>
          <w:p w14:paraId="4560F306" w14:textId="47FA9460"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72" w:type="dxa"/>
            <w:vAlign w:val="bottom"/>
          </w:tcPr>
          <w:p w14:paraId="3357F556" w14:textId="7433E4EC"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r>
      <w:tr w:rsidR="006E74C1" w:rsidRPr="008852C0" w14:paraId="4408838C" w14:textId="77777777">
        <w:tc>
          <w:tcPr>
            <w:tcW w:w="2544" w:type="dxa"/>
          </w:tcPr>
          <w:p w14:paraId="504E72ED" w14:textId="07FAF1D2" w:rsidR="006E74C1" w:rsidRPr="008852C0" w:rsidRDefault="006E74C1" w:rsidP="006E74C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 เลิศรส จำกัด</w:t>
            </w:r>
          </w:p>
        </w:tc>
        <w:tc>
          <w:tcPr>
            <w:tcW w:w="707" w:type="dxa"/>
            <w:gridSpan w:val="2"/>
            <w:vAlign w:val="bottom"/>
          </w:tcPr>
          <w:p w14:paraId="6C9BC430" w14:textId="2099F7FD" w:rsidR="006E74C1" w:rsidRPr="008852C0" w:rsidRDefault="00AD48CB" w:rsidP="006E74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11,000</w:t>
            </w:r>
          </w:p>
        </w:tc>
        <w:tc>
          <w:tcPr>
            <w:tcW w:w="708" w:type="dxa"/>
            <w:gridSpan w:val="3"/>
            <w:vAlign w:val="bottom"/>
          </w:tcPr>
          <w:p w14:paraId="2EC25A54" w14:textId="388701AF"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11,000</w:t>
            </w:r>
          </w:p>
        </w:tc>
        <w:tc>
          <w:tcPr>
            <w:tcW w:w="708" w:type="dxa"/>
            <w:gridSpan w:val="2"/>
            <w:vAlign w:val="bottom"/>
          </w:tcPr>
          <w:p w14:paraId="711009C7" w14:textId="145D4C58" w:rsidR="006E74C1" w:rsidRPr="008852C0" w:rsidRDefault="0059731E"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9</w:t>
            </w:r>
            <w:r w:rsidR="009C0902" w:rsidRPr="008852C0">
              <w:rPr>
                <w:rFonts w:ascii="Browallia New" w:hAnsi="Browallia New" w:cs="Browallia New"/>
                <w:sz w:val="16"/>
                <w:szCs w:val="16"/>
              </w:rPr>
              <w:t>9.99</w:t>
            </w:r>
          </w:p>
        </w:tc>
        <w:tc>
          <w:tcPr>
            <w:tcW w:w="707" w:type="dxa"/>
            <w:vAlign w:val="bottom"/>
          </w:tcPr>
          <w:p w14:paraId="0F53F927" w14:textId="59C3D3EB"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89.99</w:t>
            </w:r>
          </w:p>
        </w:tc>
        <w:tc>
          <w:tcPr>
            <w:tcW w:w="708" w:type="dxa"/>
          </w:tcPr>
          <w:p w14:paraId="238A0956" w14:textId="50427588" w:rsidR="006E74C1" w:rsidRPr="008852C0" w:rsidRDefault="00B3710D"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0194FC9E" w14:textId="22A5FC97" w:rsidR="006E74C1" w:rsidRPr="008852C0" w:rsidRDefault="006E74C1" w:rsidP="006E74C1">
            <w:pPr>
              <w:spacing w:line="240" w:lineRule="auto"/>
              <w:jc w:val="right"/>
              <w:rPr>
                <w:rFonts w:ascii="Browallia New" w:hAnsi="Browallia New" w:cs="Browallia New"/>
                <w:sz w:val="16"/>
                <w:szCs w:val="16"/>
                <w:cs/>
              </w:rPr>
            </w:pPr>
            <w:r w:rsidRPr="008852C0">
              <w:rPr>
                <w:rFonts w:ascii="Browallia New" w:hAnsi="Browallia New" w:cs="Browallia New"/>
                <w:sz w:val="16"/>
                <w:szCs w:val="16"/>
              </w:rPr>
              <w:t>-</w:t>
            </w:r>
          </w:p>
        </w:tc>
        <w:tc>
          <w:tcPr>
            <w:tcW w:w="726" w:type="dxa"/>
            <w:vAlign w:val="bottom"/>
          </w:tcPr>
          <w:p w14:paraId="4BABDABE" w14:textId="2294689A" w:rsidR="006E74C1" w:rsidRPr="008852C0" w:rsidRDefault="00617908" w:rsidP="006E74C1">
            <w:pPr>
              <w:spacing w:line="240" w:lineRule="auto"/>
              <w:jc w:val="right"/>
              <w:rPr>
                <w:rFonts w:ascii="Browallia New" w:hAnsi="Browallia New" w:cs="Browallia New"/>
                <w:sz w:val="16"/>
                <w:szCs w:val="16"/>
                <w:highlight w:val="yellow"/>
              </w:rPr>
            </w:pPr>
            <w:r w:rsidRPr="008852C0">
              <w:rPr>
                <w:rFonts w:ascii="Browallia New" w:hAnsi="Browallia New" w:cs="Browallia New"/>
                <w:sz w:val="16"/>
                <w:szCs w:val="16"/>
              </w:rPr>
              <w:t>11,000</w:t>
            </w:r>
          </w:p>
        </w:tc>
        <w:tc>
          <w:tcPr>
            <w:tcW w:w="707" w:type="dxa"/>
            <w:vAlign w:val="bottom"/>
          </w:tcPr>
          <w:p w14:paraId="1AF37E59" w14:textId="47D0A94E" w:rsidR="006E74C1" w:rsidRPr="008852C0" w:rsidRDefault="006E74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9,900</w:t>
            </w:r>
          </w:p>
        </w:tc>
        <w:tc>
          <w:tcPr>
            <w:tcW w:w="708" w:type="dxa"/>
            <w:vAlign w:val="bottom"/>
          </w:tcPr>
          <w:p w14:paraId="0A42DAAD" w14:textId="731B0967" w:rsidR="006E74C1" w:rsidRPr="008852C0" w:rsidRDefault="001E36C1" w:rsidP="006E74C1">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72" w:type="dxa"/>
            <w:vAlign w:val="bottom"/>
          </w:tcPr>
          <w:p w14:paraId="41CBD71E" w14:textId="05E23649"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r>
      <w:tr w:rsidR="004544EE" w:rsidRPr="008852C0" w14:paraId="472CC2A5" w14:textId="77777777">
        <w:tc>
          <w:tcPr>
            <w:tcW w:w="2544" w:type="dxa"/>
          </w:tcPr>
          <w:p w14:paraId="200317BD" w14:textId="411BACA0" w:rsidR="004544EE" w:rsidRPr="008852C0" w:rsidRDefault="004544EE" w:rsidP="004544EE">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 จีที พลัส จำกัด</w:t>
            </w:r>
          </w:p>
        </w:tc>
        <w:tc>
          <w:tcPr>
            <w:tcW w:w="707" w:type="dxa"/>
            <w:gridSpan w:val="2"/>
            <w:vAlign w:val="bottom"/>
          </w:tcPr>
          <w:p w14:paraId="31B27A17" w14:textId="18200684" w:rsidR="004544EE" w:rsidRPr="008852C0" w:rsidRDefault="004544EE" w:rsidP="004544E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gridSpan w:val="3"/>
            <w:vAlign w:val="bottom"/>
          </w:tcPr>
          <w:p w14:paraId="27028253" w14:textId="2E586001" w:rsidR="004544EE" w:rsidRPr="008852C0" w:rsidRDefault="004544EE" w:rsidP="004544E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50,000</w:t>
            </w:r>
          </w:p>
        </w:tc>
        <w:tc>
          <w:tcPr>
            <w:tcW w:w="708" w:type="dxa"/>
            <w:gridSpan w:val="2"/>
            <w:vAlign w:val="bottom"/>
          </w:tcPr>
          <w:p w14:paraId="264E65F2" w14:textId="7429A2F8" w:rsidR="004544EE" w:rsidRPr="008852C0" w:rsidRDefault="004544EE" w:rsidP="004544E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c>
          <w:tcPr>
            <w:tcW w:w="707" w:type="dxa"/>
            <w:vAlign w:val="bottom"/>
          </w:tcPr>
          <w:p w14:paraId="28A9CCCF" w14:textId="48A5B151" w:rsidR="004544EE" w:rsidRPr="008852C0" w:rsidRDefault="008852C0" w:rsidP="004544E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79</w:t>
            </w:r>
            <w:r w:rsidR="004544EE" w:rsidRPr="008852C0">
              <w:rPr>
                <w:rFonts w:ascii="Browallia New" w:hAnsi="Browallia New" w:cs="Browallia New"/>
                <w:sz w:val="16"/>
                <w:szCs w:val="16"/>
              </w:rPr>
              <w:t>.99</w:t>
            </w:r>
          </w:p>
        </w:tc>
        <w:tc>
          <w:tcPr>
            <w:tcW w:w="708" w:type="dxa"/>
          </w:tcPr>
          <w:p w14:paraId="1522D727" w14:textId="20A3CFF4" w:rsidR="004544EE" w:rsidRPr="008852C0" w:rsidRDefault="004544EE" w:rsidP="004544EE">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74A49E40" w14:textId="54D7ECD8" w:rsidR="004544EE" w:rsidRPr="008852C0" w:rsidRDefault="004544EE" w:rsidP="004544EE">
            <w:pPr>
              <w:spacing w:line="240" w:lineRule="auto"/>
              <w:jc w:val="right"/>
              <w:rPr>
                <w:rFonts w:ascii="Browallia New" w:hAnsi="Browallia New" w:cs="Browallia New"/>
                <w:sz w:val="16"/>
                <w:szCs w:val="16"/>
                <w:cs/>
              </w:rPr>
            </w:pPr>
            <w:r w:rsidRPr="008852C0">
              <w:rPr>
                <w:rFonts w:ascii="Browallia New" w:hAnsi="Browallia New" w:cs="Browallia New"/>
                <w:sz w:val="16"/>
                <w:szCs w:val="16"/>
              </w:rPr>
              <w:t>-</w:t>
            </w:r>
          </w:p>
        </w:tc>
        <w:tc>
          <w:tcPr>
            <w:tcW w:w="726" w:type="dxa"/>
          </w:tcPr>
          <w:p w14:paraId="6A57E818" w14:textId="06635AD1" w:rsidR="004544EE" w:rsidRPr="008852C0" w:rsidRDefault="004544EE" w:rsidP="004544EE">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7" w:type="dxa"/>
            <w:vAlign w:val="bottom"/>
          </w:tcPr>
          <w:p w14:paraId="496FE1D2" w14:textId="2AFBE151" w:rsidR="004544EE" w:rsidRPr="008852C0" w:rsidRDefault="004544EE" w:rsidP="004544EE">
            <w:pPr>
              <w:spacing w:line="240" w:lineRule="auto"/>
              <w:jc w:val="right"/>
              <w:rPr>
                <w:rFonts w:ascii="Browallia New" w:hAnsi="Browallia New" w:cs="Browallia New"/>
                <w:sz w:val="16"/>
                <w:szCs w:val="16"/>
              </w:rPr>
            </w:pPr>
            <w:r w:rsidRPr="008852C0">
              <w:rPr>
                <w:rFonts w:ascii="Browallia New" w:hAnsi="Browallia New" w:cs="Browallia New"/>
                <w:sz w:val="16"/>
                <w:szCs w:val="16"/>
              </w:rPr>
              <w:t>10,000</w:t>
            </w:r>
          </w:p>
        </w:tc>
        <w:tc>
          <w:tcPr>
            <w:tcW w:w="708" w:type="dxa"/>
            <w:vAlign w:val="bottom"/>
          </w:tcPr>
          <w:p w14:paraId="64370DDA" w14:textId="6F44AF26" w:rsidR="004544EE" w:rsidRPr="008852C0" w:rsidRDefault="004544EE" w:rsidP="004544EE">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72" w:type="dxa"/>
            <w:vAlign w:val="bottom"/>
          </w:tcPr>
          <w:p w14:paraId="2F1B58DC" w14:textId="52494E6F" w:rsidR="004544EE" w:rsidRPr="008852C0" w:rsidRDefault="004544EE" w:rsidP="004544EE">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w:t>
            </w:r>
          </w:p>
        </w:tc>
      </w:tr>
      <w:tr w:rsidR="003C20A2" w:rsidRPr="008852C0" w14:paraId="5E801C54" w14:textId="77777777">
        <w:tc>
          <w:tcPr>
            <w:tcW w:w="2544" w:type="dxa"/>
          </w:tcPr>
          <w:p w14:paraId="78CE34FA" w14:textId="76893F00" w:rsidR="003C20A2" w:rsidRPr="008852C0" w:rsidRDefault="003C20A2" w:rsidP="003C20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 อิน</w:t>
            </w:r>
            <w:proofErr w:type="spellStart"/>
            <w:r w:rsidRPr="008852C0">
              <w:rPr>
                <w:rFonts w:ascii="Browallia New" w:hAnsi="Browallia New" w:cs="Browallia New"/>
                <w:sz w:val="16"/>
                <w:szCs w:val="16"/>
                <w:cs/>
              </w:rPr>
              <w:t>เทล</w:t>
            </w:r>
            <w:proofErr w:type="spellEnd"/>
            <w:r w:rsidRPr="008852C0">
              <w:rPr>
                <w:rFonts w:ascii="Browallia New" w:hAnsi="Browallia New" w:cs="Browallia New"/>
                <w:sz w:val="16"/>
                <w:szCs w:val="16"/>
                <w:cs/>
              </w:rPr>
              <w:t>ลิเจนท์ มาร์เก็ตติ</w:t>
            </w:r>
            <w:proofErr w:type="spellStart"/>
            <w:r w:rsidRPr="008852C0">
              <w:rPr>
                <w:rFonts w:ascii="Browallia New" w:hAnsi="Browallia New" w:cs="Browallia New"/>
                <w:sz w:val="16"/>
                <w:szCs w:val="16"/>
                <w:cs/>
              </w:rPr>
              <w:t>้ง</w:t>
            </w:r>
            <w:proofErr w:type="spellEnd"/>
            <w:r w:rsidRPr="008852C0">
              <w:rPr>
                <w:rFonts w:ascii="Browallia New" w:hAnsi="Browallia New" w:cs="Browallia New"/>
                <w:sz w:val="16"/>
                <w:szCs w:val="16"/>
                <w:cs/>
              </w:rPr>
              <w:t xml:space="preserve"> เอเจนซี่ จำกัด</w:t>
            </w:r>
          </w:p>
        </w:tc>
        <w:tc>
          <w:tcPr>
            <w:tcW w:w="707" w:type="dxa"/>
            <w:gridSpan w:val="2"/>
            <w:vAlign w:val="bottom"/>
          </w:tcPr>
          <w:p w14:paraId="19D35D59" w14:textId="74DA4D7E" w:rsidR="004544EE" w:rsidRPr="008852C0" w:rsidRDefault="004544EE" w:rsidP="004544E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2,500</w:t>
            </w:r>
          </w:p>
        </w:tc>
        <w:tc>
          <w:tcPr>
            <w:tcW w:w="708" w:type="dxa"/>
            <w:gridSpan w:val="3"/>
            <w:vAlign w:val="bottom"/>
          </w:tcPr>
          <w:p w14:paraId="5CB0E2FE" w14:textId="2F6E4E22" w:rsidR="003C20A2" w:rsidRPr="008852C0" w:rsidRDefault="009C0902"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r w:rsidR="003C20A2" w:rsidRPr="008852C0">
              <w:rPr>
                <w:rFonts w:ascii="Browallia New" w:hAnsi="Browallia New" w:cs="Browallia New"/>
                <w:sz w:val="16"/>
                <w:szCs w:val="16"/>
              </w:rPr>
              <w:t>-</w:t>
            </w:r>
          </w:p>
        </w:tc>
        <w:tc>
          <w:tcPr>
            <w:tcW w:w="708" w:type="dxa"/>
            <w:gridSpan w:val="2"/>
            <w:vAlign w:val="bottom"/>
          </w:tcPr>
          <w:p w14:paraId="090104F1" w14:textId="63372F1F" w:rsidR="003C20A2" w:rsidRPr="008852C0" w:rsidRDefault="008852C0"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79</w:t>
            </w:r>
            <w:r w:rsidR="00234ED9" w:rsidRPr="008852C0">
              <w:rPr>
                <w:rFonts w:ascii="Browallia New" w:hAnsi="Browallia New" w:cs="Browallia New"/>
                <w:sz w:val="16"/>
                <w:szCs w:val="16"/>
              </w:rPr>
              <w:t>.99</w:t>
            </w:r>
          </w:p>
        </w:tc>
        <w:tc>
          <w:tcPr>
            <w:tcW w:w="707" w:type="dxa"/>
            <w:vAlign w:val="bottom"/>
          </w:tcPr>
          <w:p w14:paraId="07273CCA" w14:textId="09FC48F0" w:rsidR="003C20A2" w:rsidRPr="008852C0" w:rsidRDefault="003C20A2"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w:t>
            </w:r>
          </w:p>
        </w:tc>
        <w:tc>
          <w:tcPr>
            <w:tcW w:w="708" w:type="dxa"/>
          </w:tcPr>
          <w:p w14:paraId="0753BD72" w14:textId="476D8C8C" w:rsidR="003C20A2" w:rsidRPr="008852C0" w:rsidRDefault="00B3710D"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32976A66" w14:textId="29FDDC0D" w:rsidR="003C20A2" w:rsidRPr="008852C0" w:rsidRDefault="003C20A2"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75D9966E" w14:textId="16CE74E3" w:rsidR="003C20A2" w:rsidRPr="008852C0" w:rsidRDefault="00AC2187"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2,000</w:t>
            </w:r>
          </w:p>
        </w:tc>
        <w:tc>
          <w:tcPr>
            <w:tcW w:w="707" w:type="dxa"/>
            <w:vAlign w:val="bottom"/>
          </w:tcPr>
          <w:p w14:paraId="376CEFD3" w14:textId="3E82F294" w:rsidR="003C20A2" w:rsidRPr="008852C0" w:rsidRDefault="003C20A2"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vAlign w:val="bottom"/>
          </w:tcPr>
          <w:p w14:paraId="693940D9" w14:textId="39003306" w:rsidR="003C20A2" w:rsidRPr="008852C0" w:rsidRDefault="001E36C1"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5479C4CF" w14:textId="57187240" w:rsidR="003C20A2" w:rsidRPr="008852C0" w:rsidRDefault="003C20A2"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E87798" w:rsidRPr="008852C0" w14:paraId="3B183FCA" w14:textId="77777777">
        <w:tc>
          <w:tcPr>
            <w:tcW w:w="2544" w:type="dxa"/>
          </w:tcPr>
          <w:p w14:paraId="4AA8DE75" w14:textId="386E708B" w:rsidR="00E87798" w:rsidRPr="008852C0" w:rsidRDefault="00E87798" w:rsidP="003C20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 ไอ ทีบีซี จำกัด</w:t>
            </w:r>
          </w:p>
        </w:tc>
        <w:tc>
          <w:tcPr>
            <w:tcW w:w="707" w:type="dxa"/>
            <w:gridSpan w:val="2"/>
            <w:vAlign w:val="bottom"/>
          </w:tcPr>
          <w:p w14:paraId="4B6B069F" w14:textId="379B247A" w:rsidR="00E87798" w:rsidRPr="008852C0" w:rsidRDefault="00395A92" w:rsidP="003C20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2</w:t>
            </w:r>
            <w:r w:rsidR="004544EE" w:rsidRPr="008852C0">
              <w:rPr>
                <w:rFonts w:ascii="Browallia New" w:hAnsi="Browallia New" w:cs="Browallia New"/>
                <w:sz w:val="16"/>
                <w:szCs w:val="16"/>
              </w:rPr>
              <w:t>36,000</w:t>
            </w:r>
          </w:p>
        </w:tc>
        <w:tc>
          <w:tcPr>
            <w:tcW w:w="708" w:type="dxa"/>
            <w:gridSpan w:val="3"/>
            <w:vAlign w:val="bottom"/>
          </w:tcPr>
          <w:p w14:paraId="63E9CC9D" w14:textId="29CC4C8D" w:rsidR="00E87798" w:rsidRPr="008852C0" w:rsidRDefault="00B42964"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p>
        </w:tc>
        <w:tc>
          <w:tcPr>
            <w:tcW w:w="708" w:type="dxa"/>
            <w:gridSpan w:val="2"/>
            <w:vAlign w:val="bottom"/>
          </w:tcPr>
          <w:p w14:paraId="1B5B8E7C" w14:textId="06190BAE" w:rsidR="00E87798" w:rsidRPr="008852C0" w:rsidRDefault="00596EBB"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74.58</w:t>
            </w:r>
          </w:p>
        </w:tc>
        <w:tc>
          <w:tcPr>
            <w:tcW w:w="707" w:type="dxa"/>
            <w:vAlign w:val="bottom"/>
          </w:tcPr>
          <w:p w14:paraId="2275F0A8" w14:textId="00BF55FC" w:rsidR="00E87798" w:rsidRPr="008852C0" w:rsidRDefault="00B42964"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p>
        </w:tc>
        <w:tc>
          <w:tcPr>
            <w:tcW w:w="708" w:type="dxa"/>
          </w:tcPr>
          <w:p w14:paraId="219E2D0F" w14:textId="50B5A695" w:rsidR="00E87798" w:rsidRPr="008852C0" w:rsidRDefault="00B3710D"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4C334BA0" w14:textId="4ACA3755" w:rsidR="00E87798" w:rsidRPr="008852C0" w:rsidRDefault="008F44CD"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66E91549" w14:textId="5202F2D1" w:rsidR="00E87798" w:rsidRPr="008852C0" w:rsidRDefault="00066625"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176,000</w:t>
            </w:r>
          </w:p>
        </w:tc>
        <w:tc>
          <w:tcPr>
            <w:tcW w:w="707" w:type="dxa"/>
          </w:tcPr>
          <w:p w14:paraId="16E27B65" w14:textId="174DEB51" w:rsidR="00E87798" w:rsidRPr="008852C0" w:rsidRDefault="008F44CD"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vAlign w:val="bottom"/>
          </w:tcPr>
          <w:p w14:paraId="09A49E6C" w14:textId="2197960D" w:rsidR="00E87798" w:rsidRPr="008852C0" w:rsidRDefault="001E36C1"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0B5E48B7" w14:textId="4F642612" w:rsidR="00E87798" w:rsidRPr="008852C0" w:rsidRDefault="001E36C1"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E87798" w:rsidRPr="008852C0" w14:paraId="62833AEF" w14:textId="77777777">
        <w:tc>
          <w:tcPr>
            <w:tcW w:w="2544" w:type="dxa"/>
          </w:tcPr>
          <w:p w14:paraId="5D1E91C8" w14:textId="4B0F5962" w:rsidR="00E87798" w:rsidRPr="008852C0" w:rsidRDefault="00B02968" w:rsidP="003C20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บริษัท ว</w:t>
            </w:r>
            <w:r w:rsidR="002338E9" w:rsidRPr="008852C0">
              <w:rPr>
                <w:rFonts w:ascii="Browallia New" w:hAnsi="Browallia New" w:cs="Browallia New"/>
                <w:sz w:val="16"/>
                <w:szCs w:val="16"/>
                <w:cs/>
              </w:rPr>
              <w:t>ี</w:t>
            </w:r>
            <w:r w:rsidRPr="008852C0">
              <w:rPr>
                <w:rFonts w:ascii="Browallia New" w:hAnsi="Browallia New" w:cs="Browallia New"/>
                <w:sz w:val="16"/>
                <w:szCs w:val="16"/>
                <w:cs/>
              </w:rPr>
              <w:t>หก เอ็นเตอร์เทนเมนท์ จำกัด</w:t>
            </w:r>
          </w:p>
        </w:tc>
        <w:tc>
          <w:tcPr>
            <w:tcW w:w="707" w:type="dxa"/>
            <w:gridSpan w:val="2"/>
            <w:vAlign w:val="bottom"/>
          </w:tcPr>
          <w:p w14:paraId="78CB8530" w14:textId="54E6504E" w:rsidR="00E87798" w:rsidRPr="008852C0" w:rsidRDefault="004544EE" w:rsidP="003C20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19,250</w:t>
            </w:r>
          </w:p>
        </w:tc>
        <w:tc>
          <w:tcPr>
            <w:tcW w:w="708" w:type="dxa"/>
            <w:gridSpan w:val="3"/>
            <w:vAlign w:val="bottom"/>
          </w:tcPr>
          <w:p w14:paraId="32C172FB" w14:textId="13EA97CD" w:rsidR="00E87798" w:rsidRPr="008852C0" w:rsidRDefault="00B42964"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p>
        </w:tc>
        <w:tc>
          <w:tcPr>
            <w:tcW w:w="708" w:type="dxa"/>
            <w:gridSpan w:val="2"/>
            <w:vAlign w:val="bottom"/>
          </w:tcPr>
          <w:p w14:paraId="4264DA6E" w14:textId="7667DF34" w:rsidR="00E87798" w:rsidRPr="008852C0" w:rsidRDefault="00B42964"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rPr>
              <w:t>59.9</w:t>
            </w:r>
            <w:r w:rsidR="00705888" w:rsidRPr="008852C0">
              <w:rPr>
                <w:rFonts w:ascii="Browallia New" w:hAnsi="Browallia New" w:cs="Browallia New"/>
                <w:sz w:val="16"/>
                <w:szCs w:val="16"/>
              </w:rPr>
              <w:t>9</w:t>
            </w:r>
          </w:p>
        </w:tc>
        <w:tc>
          <w:tcPr>
            <w:tcW w:w="707" w:type="dxa"/>
            <w:vAlign w:val="bottom"/>
          </w:tcPr>
          <w:p w14:paraId="321C803C" w14:textId="4E6109C0" w:rsidR="00E87798" w:rsidRPr="008852C0" w:rsidRDefault="00B42964"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p>
        </w:tc>
        <w:tc>
          <w:tcPr>
            <w:tcW w:w="708" w:type="dxa"/>
          </w:tcPr>
          <w:p w14:paraId="0A704236" w14:textId="63C48628" w:rsidR="00E87798" w:rsidRPr="008852C0" w:rsidRDefault="00B3710D"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0FA8BEE1" w14:textId="5178BE71" w:rsidR="00E87798" w:rsidRPr="008852C0" w:rsidRDefault="008F44CD"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26" w:type="dxa"/>
            <w:vAlign w:val="bottom"/>
          </w:tcPr>
          <w:p w14:paraId="57AF6620" w14:textId="5AA21AB6" w:rsidR="00E87798" w:rsidRPr="008852C0" w:rsidRDefault="00C73A4A"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11,550</w:t>
            </w:r>
          </w:p>
        </w:tc>
        <w:tc>
          <w:tcPr>
            <w:tcW w:w="707" w:type="dxa"/>
          </w:tcPr>
          <w:p w14:paraId="7EEDAFCA" w14:textId="20231504" w:rsidR="00E87798" w:rsidRPr="008852C0" w:rsidRDefault="008F44CD"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vAlign w:val="bottom"/>
          </w:tcPr>
          <w:p w14:paraId="7F7DD43C" w14:textId="501566F7" w:rsidR="00E87798" w:rsidRPr="008852C0" w:rsidRDefault="001E36C1" w:rsidP="003C20A2">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c>
          <w:tcPr>
            <w:tcW w:w="772" w:type="dxa"/>
            <w:vAlign w:val="bottom"/>
          </w:tcPr>
          <w:p w14:paraId="19440BBE" w14:textId="601BF72F" w:rsidR="00E87798" w:rsidRPr="008852C0" w:rsidRDefault="001E36C1" w:rsidP="003C20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8852C0">
              <w:rPr>
                <w:rFonts w:ascii="Browallia New" w:hAnsi="Browallia New" w:cs="Browallia New"/>
                <w:sz w:val="16"/>
                <w:szCs w:val="16"/>
                <w:cs/>
              </w:rPr>
              <w:t xml:space="preserve">      </w:t>
            </w:r>
            <w:r w:rsidRPr="008852C0">
              <w:rPr>
                <w:rFonts w:ascii="Browallia New" w:hAnsi="Browallia New" w:cs="Browallia New"/>
                <w:sz w:val="16"/>
                <w:szCs w:val="16"/>
              </w:rPr>
              <w:t>-</w:t>
            </w:r>
          </w:p>
        </w:tc>
      </w:tr>
      <w:tr w:rsidR="006E74C1" w:rsidRPr="008852C0" w14:paraId="0940C510" w14:textId="4B5DEAE8" w:rsidTr="00E666E6">
        <w:tc>
          <w:tcPr>
            <w:tcW w:w="3251" w:type="dxa"/>
            <w:gridSpan w:val="3"/>
            <w:vAlign w:val="center"/>
          </w:tcPr>
          <w:p w14:paraId="7183A9BA" w14:textId="77777777" w:rsidR="006E74C1" w:rsidRPr="008852C0" w:rsidRDefault="006E74C1" w:rsidP="006E74C1">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8852C0">
              <w:rPr>
                <w:rFonts w:ascii="Browallia New" w:hAnsi="Browallia New" w:cs="Browallia New"/>
                <w:b/>
                <w:bCs/>
                <w:sz w:val="16"/>
                <w:szCs w:val="16"/>
                <w:cs/>
              </w:rPr>
              <w:t xml:space="preserve">บริษัทย่อยของบริษัท </w:t>
            </w:r>
            <w:proofErr w:type="spellStart"/>
            <w:r w:rsidRPr="008852C0">
              <w:rPr>
                <w:rFonts w:ascii="Browallia New" w:hAnsi="Browallia New" w:cs="Browallia New"/>
                <w:b/>
                <w:bCs/>
                <w:sz w:val="16"/>
                <w:szCs w:val="16"/>
                <w:cs/>
              </w:rPr>
              <w:t>ไมด้า</w:t>
            </w:r>
            <w:proofErr w:type="spellEnd"/>
            <w:r w:rsidRPr="008852C0">
              <w:rPr>
                <w:rFonts w:ascii="Browallia New" w:hAnsi="Browallia New" w:cs="Browallia New"/>
                <w:b/>
                <w:bCs/>
                <w:sz w:val="16"/>
                <w:szCs w:val="16"/>
                <w:cs/>
              </w:rPr>
              <w:t xml:space="preserve"> ลิสซิ่ง จำกัด</w:t>
            </w:r>
            <w:r w:rsidRPr="008852C0">
              <w:rPr>
                <w:rFonts w:ascii="Browallia New" w:hAnsi="Browallia New" w:cs="Browallia New"/>
                <w:b/>
                <w:bCs/>
                <w:sz w:val="16"/>
                <w:szCs w:val="16"/>
              </w:rPr>
              <w:t xml:space="preserve"> (</w:t>
            </w:r>
            <w:r w:rsidRPr="008852C0">
              <w:rPr>
                <w:rFonts w:ascii="Browallia New" w:hAnsi="Browallia New" w:cs="Browallia New"/>
                <w:b/>
                <w:bCs/>
                <w:sz w:val="16"/>
                <w:szCs w:val="16"/>
                <w:cs/>
              </w:rPr>
              <w:t>มหาชน)</w:t>
            </w:r>
          </w:p>
        </w:tc>
        <w:tc>
          <w:tcPr>
            <w:tcW w:w="708" w:type="dxa"/>
            <w:gridSpan w:val="3"/>
          </w:tcPr>
          <w:p w14:paraId="631342AC" w14:textId="77777777"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gridSpan w:val="2"/>
          </w:tcPr>
          <w:p w14:paraId="74F1B54B" w14:textId="77777777"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tcPr>
          <w:p w14:paraId="77C50544" w14:textId="77777777"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5C67E7D4" w14:textId="77777777" w:rsidR="006E74C1" w:rsidRPr="008852C0" w:rsidRDefault="006E74C1" w:rsidP="006E74C1">
            <w:pPr>
              <w:spacing w:line="240" w:lineRule="auto"/>
              <w:jc w:val="right"/>
              <w:rPr>
                <w:rFonts w:ascii="Browallia New" w:hAnsi="Browallia New" w:cs="Browallia New"/>
                <w:sz w:val="16"/>
                <w:szCs w:val="16"/>
              </w:rPr>
            </w:pPr>
          </w:p>
        </w:tc>
        <w:tc>
          <w:tcPr>
            <w:tcW w:w="708" w:type="dxa"/>
          </w:tcPr>
          <w:p w14:paraId="1935A009" w14:textId="77777777" w:rsidR="006E74C1" w:rsidRPr="008852C0" w:rsidRDefault="006E74C1" w:rsidP="006E74C1">
            <w:pPr>
              <w:spacing w:line="240" w:lineRule="auto"/>
              <w:jc w:val="right"/>
              <w:rPr>
                <w:rFonts w:ascii="Browallia New" w:hAnsi="Browallia New" w:cs="Browallia New"/>
                <w:sz w:val="16"/>
                <w:szCs w:val="16"/>
              </w:rPr>
            </w:pPr>
          </w:p>
        </w:tc>
        <w:tc>
          <w:tcPr>
            <w:tcW w:w="726" w:type="dxa"/>
          </w:tcPr>
          <w:p w14:paraId="394941F3" w14:textId="77777777" w:rsidR="006E74C1" w:rsidRPr="008852C0" w:rsidRDefault="006E74C1" w:rsidP="006E74C1">
            <w:pPr>
              <w:spacing w:line="240" w:lineRule="auto"/>
              <w:jc w:val="right"/>
              <w:rPr>
                <w:rFonts w:ascii="Browallia New" w:hAnsi="Browallia New" w:cs="Browallia New"/>
                <w:sz w:val="16"/>
                <w:szCs w:val="16"/>
              </w:rPr>
            </w:pPr>
          </w:p>
        </w:tc>
        <w:tc>
          <w:tcPr>
            <w:tcW w:w="707" w:type="dxa"/>
          </w:tcPr>
          <w:p w14:paraId="4A73E876" w14:textId="77777777" w:rsidR="006E74C1" w:rsidRPr="008852C0" w:rsidRDefault="006E74C1" w:rsidP="006E74C1">
            <w:pPr>
              <w:spacing w:line="240" w:lineRule="auto"/>
              <w:jc w:val="right"/>
              <w:rPr>
                <w:rFonts w:ascii="Browallia New" w:hAnsi="Browallia New" w:cs="Browallia New"/>
                <w:sz w:val="16"/>
                <w:szCs w:val="16"/>
              </w:rPr>
            </w:pPr>
          </w:p>
        </w:tc>
        <w:tc>
          <w:tcPr>
            <w:tcW w:w="708" w:type="dxa"/>
          </w:tcPr>
          <w:p w14:paraId="5BA9C0E5" w14:textId="77777777" w:rsidR="006E74C1" w:rsidRPr="008852C0" w:rsidRDefault="006E74C1" w:rsidP="006E74C1">
            <w:pPr>
              <w:spacing w:line="240" w:lineRule="auto"/>
              <w:jc w:val="right"/>
              <w:rPr>
                <w:rFonts w:ascii="Browallia New" w:hAnsi="Browallia New" w:cs="Browallia New"/>
                <w:sz w:val="16"/>
                <w:szCs w:val="16"/>
              </w:rPr>
            </w:pPr>
          </w:p>
        </w:tc>
        <w:tc>
          <w:tcPr>
            <w:tcW w:w="772" w:type="dxa"/>
          </w:tcPr>
          <w:p w14:paraId="1A59FCB7" w14:textId="77777777" w:rsidR="006E74C1" w:rsidRPr="008852C0" w:rsidRDefault="006E74C1" w:rsidP="006E74C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87789B" w:rsidRPr="008852C0" w14:paraId="29229557" w14:textId="77777777" w:rsidTr="00E666E6">
        <w:tc>
          <w:tcPr>
            <w:tcW w:w="2544" w:type="dxa"/>
            <w:vAlign w:val="center"/>
          </w:tcPr>
          <w:p w14:paraId="14D49C5B" w14:textId="77777777" w:rsidR="0087789B" w:rsidRPr="008852C0" w:rsidRDefault="0087789B" w:rsidP="0087789B">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 xml:space="preserve">บริษัท บริหารสินทรัพย์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cs/>
              </w:rPr>
              <w:t xml:space="preserve"> จำกัด</w:t>
            </w:r>
          </w:p>
        </w:tc>
        <w:tc>
          <w:tcPr>
            <w:tcW w:w="707" w:type="dxa"/>
            <w:gridSpan w:val="2"/>
          </w:tcPr>
          <w:p w14:paraId="3B7F029C" w14:textId="316D7330" w:rsidR="0087789B" w:rsidRPr="008852C0" w:rsidRDefault="00676296" w:rsidP="0087789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100,000</w:t>
            </w:r>
          </w:p>
        </w:tc>
        <w:tc>
          <w:tcPr>
            <w:tcW w:w="708" w:type="dxa"/>
            <w:gridSpan w:val="3"/>
          </w:tcPr>
          <w:p w14:paraId="1293F351" w14:textId="4B43BF82" w:rsidR="0087789B" w:rsidRPr="008852C0"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100,000</w:t>
            </w:r>
          </w:p>
        </w:tc>
        <w:tc>
          <w:tcPr>
            <w:tcW w:w="708" w:type="dxa"/>
            <w:gridSpan w:val="2"/>
            <w:vAlign w:val="bottom"/>
          </w:tcPr>
          <w:p w14:paraId="50EA1955" w14:textId="07F1393D" w:rsidR="0087789B" w:rsidRPr="008852C0" w:rsidRDefault="006C2844"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p>
        </w:tc>
        <w:tc>
          <w:tcPr>
            <w:tcW w:w="707" w:type="dxa"/>
            <w:vAlign w:val="bottom"/>
          </w:tcPr>
          <w:p w14:paraId="3FDAA07B" w14:textId="4273EE82" w:rsidR="0087789B" w:rsidRPr="008852C0" w:rsidRDefault="006C2844"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r w:rsidR="0087789B" w:rsidRPr="008852C0">
              <w:rPr>
                <w:rFonts w:ascii="Browallia New" w:hAnsi="Browallia New" w:cs="Browallia New"/>
                <w:sz w:val="16"/>
                <w:szCs w:val="16"/>
              </w:rPr>
              <w:t>-</w:t>
            </w:r>
          </w:p>
        </w:tc>
        <w:tc>
          <w:tcPr>
            <w:tcW w:w="708" w:type="dxa"/>
          </w:tcPr>
          <w:p w14:paraId="414B56EA" w14:textId="604E9361" w:rsidR="0087789B" w:rsidRPr="008852C0" w:rsidRDefault="00A501FB"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rPr>
              <w:t>99.99</w:t>
            </w:r>
          </w:p>
        </w:tc>
        <w:tc>
          <w:tcPr>
            <w:tcW w:w="708" w:type="dxa"/>
          </w:tcPr>
          <w:p w14:paraId="02522CBF" w14:textId="1A38753B" w:rsidR="0087789B" w:rsidRPr="008852C0" w:rsidRDefault="0087789B"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rPr>
              <w:t>99.99</w:t>
            </w:r>
          </w:p>
        </w:tc>
        <w:tc>
          <w:tcPr>
            <w:tcW w:w="726" w:type="dxa"/>
          </w:tcPr>
          <w:p w14:paraId="258B57C8" w14:textId="6DDFF1B8" w:rsidR="0087789B" w:rsidRPr="008852C0" w:rsidRDefault="00D26A24"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7" w:type="dxa"/>
          </w:tcPr>
          <w:p w14:paraId="6DB35691" w14:textId="77D87CB7" w:rsidR="0087789B" w:rsidRPr="008852C0" w:rsidRDefault="00F71CCD"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140CF163" w14:textId="1F8986B1" w:rsidR="0087789B" w:rsidRPr="008852C0" w:rsidRDefault="00D26A24"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w:t>
            </w:r>
          </w:p>
        </w:tc>
        <w:tc>
          <w:tcPr>
            <w:tcW w:w="772" w:type="dxa"/>
          </w:tcPr>
          <w:p w14:paraId="4F952E6B" w14:textId="470DA61D" w:rsidR="0087789B" w:rsidRPr="008852C0" w:rsidRDefault="000F531D"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w:t>
            </w:r>
          </w:p>
        </w:tc>
      </w:tr>
      <w:tr w:rsidR="0087789B" w:rsidRPr="008852C0" w14:paraId="5B8A8302" w14:textId="77777777">
        <w:tc>
          <w:tcPr>
            <w:tcW w:w="2544" w:type="dxa"/>
            <w:vAlign w:val="center"/>
          </w:tcPr>
          <w:p w14:paraId="2EC7F59C" w14:textId="77777777" w:rsidR="0087789B" w:rsidRPr="008852C0" w:rsidRDefault="0087789B" w:rsidP="0087789B">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 xml:space="preserve">บริษัท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cs/>
              </w:rPr>
              <w:t xml:space="preserve"> มันนี่ จำกัด</w:t>
            </w:r>
          </w:p>
        </w:tc>
        <w:tc>
          <w:tcPr>
            <w:tcW w:w="707" w:type="dxa"/>
            <w:gridSpan w:val="2"/>
          </w:tcPr>
          <w:p w14:paraId="482634B1" w14:textId="40EBE354" w:rsidR="0087789B" w:rsidRPr="008852C0" w:rsidRDefault="00676296" w:rsidP="0087789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5,000</w:t>
            </w:r>
          </w:p>
        </w:tc>
        <w:tc>
          <w:tcPr>
            <w:tcW w:w="708" w:type="dxa"/>
            <w:gridSpan w:val="3"/>
          </w:tcPr>
          <w:p w14:paraId="7CC04E07" w14:textId="0116B91E" w:rsidR="0087789B" w:rsidRPr="008852C0"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5,000</w:t>
            </w:r>
          </w:p>
        </w:tc>
        <w:tc>
          <w:tcPr>
            <w:tcW w:w="708" w:type="dxa"/>
            <w:gridSpan w:val="2"/>
            <w:vAlign w:val="bottom"/>
          </w:tcPr>
          <w:p w14:paraId="787E59AD" w14:textId="54111341" w:rsidR="0087789B" w:rsidRPr="008852C0" w:rsidRDefault="006C2844"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p>
        </w:tc>
        <w:tc>
          <w:tcPr>
            <w:tcW w:w="707" w:type="dxa"/>
            <w:vAlign w:val="bottom"/>
          </w:tcPr>
          <w:p w14:paraId="22433ADC" w14:textId="1B976674" w:rsidR="0087789B" w:rsidRPr="008852C0" w:rsidRDefault="006C2844"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r w:rsidR="0087789B" w:rsidRPr="008852C0">
              <w:rPr>
                <w:rFonts w:ascii="Browallia New" w:hAnsi="Browallia New" w:cs="Browallia New"/>
                <w:sz w:val="16"/>
                <w:szCs w:val="16"/>
              </w:rPr>
              <w:t>-</w:t>
            </w:r>
          </w:p>
        </w:tc>
        <w:tc>
          <w:tcPr>
            <w:tcW w:w="708" w:type="dxa"/>
          </w:tcPr>
          <w:p w14:paraId="0835CAE3" w14:textId="1114E856" w:rsidR="0087789B" w:rsidRPr="008852C0" w:rsidRDefault="00A501FB"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rPr>
              <w:t>99.99</w:t>
            </w:r>
          </w:p>
        </w:tc>
        <w:tc>
          <w:tcPr>
            <w:tcW w:w="708" w:type="dxa"/>
          </w:tcPr>
          <w:p w14:paraId="12B52C73" w14:textId="2422ED70" w:rsidR="0087789B" w:rsidRPr="008852C0" w:rsidRDefault="0087789B"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rPr>
              <w:t>99.99</w:t>
            </w:r>
          </w:p>
        </w:tc>
        <w:tc>
          <w:tcPr>
            <w:tcW w:w="726" w:type="dxa"/>
          </w:tcPr>
          <w:p w14:paraId="4B770447" w14:textId="73EE8C52" w:rsidR="0087789B" w:rsidRPr="008852C0" w:rsidRDefault="00D26A24"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7" w:type="dxa"/>
          </w:tcPr>
          <w:p w14:paraId="2FEC0317" w14:textId="06022771" w:rsidR="0087789B" w:rsidRPr="008852C0" w:rsidRDefault="00F71CCD"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rPr>
              <w:t>-</w:t>
            </w:r>
          </w:p>
        </w:tc>
        <w:tc>
          <w:tcPr>
            <w:tcW w:w="708" w:type="dxa"/>
          </w:tcPr>
          <w:p w14:paraId="0C3F6765" w14:textId="4778CC7D" w:rsidR="0087789B" w:rsidRPr="008852C0" w:rsidRDefault="00D26A24"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cs/>
              </w:rPr>
              <w:t>-</w:t>
            </w:r>
          </w:p>
        </w:tc>
        <w:tc>
          <w:tcPr>
            <w:tcW w:w="772" w:type="dxa"/>
          </w:tcPr>
          <w:p w14:paraId="776E3F97" w14:textId="71AA7D00" w:rsidR="0087789B" w:rsidRPr="008852C0" w:rsidRDefault="000F531D"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cs/>
              </w:rPr>
              <w:t>-</w:t>
            </w:r>
          </w:p>
        </w:tc>
      </w:tr>
      <w:tr w:rsidR="0087789B" w:rsidRPr="008852C0" w14:paraId="50BE7248" w14:textId="77777777" w:rsidTr="00E666E6">
        <w:trPr>
          <w:gridAfter w:val="3"/>
          <w:wAfter w:w="2187" w:type="dxa"/>
        </w:trPr>
        <w:tc>
          <w:tcPr>
            <w:tcW w:w="2544" w:type="dxa"/>
            <w:vAlign w:val="center"/>
          </w:tcPr>
          <w:p w14:paraId="23848EF2" w14:textId="54E05777" w:rsidR="0087789B" w:rsidRPr="008852C0" w:rsidRDefault="0087789B" w:rsidP="0087789B">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8852C0">
              <w:rPr>
                <w:rFonts w:ascii="Browallia New" w:hAnsi="Browallia New" w:cs="Browallia New"/>
                <w:b/>
                <w:bCs/>
                <w:sz w:val="16"/>
                <w:szCs w:val="16"/>
                <w:cs/>
              </w:rPr>
              <w:t xml:space="preserve">บริษัทย่อยของบริษัท </w:t>
            </w:r>
            <w:proofErr w:type="spellStart"/>
            <w:r w:rsidRPr="008852C0">
              <w:rPr>
                <w:rFonts w:ascii="Browallia New" w:hAnsi="Browallia New" w:cs="Browallia New"/>
                <w:b/>
                <w:bCs/>
                <w:sz w:val="16"/>
                <w:szCs w:val="16"/>
                <w:cs/>
              </w:rPr>
              <w:t>ไมด้า</w:t>
            </w:r>
            <w:proofErr w:type="spellEnd"/>
            <w:r w:rsidRPr="008852C0">
              <w:rPr>
                <w:rFonts w:ascii="Browallia New" w:hAnsi="Browallia New" w:cs="Browallia New"/>
                <w:b/>
                <w:bCs/>
                <w:sz w:val="16"/>
                <w:szCs w:val="16"/>
                <w:cs/>
              </w:rPr>
              <w:t xml:space="preserve"> พร</w:t>
            </w:r>
            <w:proofErr w:type="spellStart"/>
            <w:r w:rsidRPr="008852C0">
              <w:rPr>
                <w:rFonts w:ascii="Browallia New" w:hAnsi="Browallia New" w:cs="Browallia New"/>
                <w:b/>
                <w:bCs/>
                <w:sz w:val="16"/>
                <w:szCs w:val="16"/>
                <w:cs/>
              </w:rPr>
              <w:t>็อพ</w:t>
            </w:r>
            <w:proofErr w:type="spellEnd"/>
            <w:r w:rsidRPr="008852C0">
              <w:rPr>
                <w:rFonts w:ascii="Browallia New" w:hAnsi="Browallia New" w:cs="Browallia New"/>
                <w:b/>
                <w:bCs/>
                <w:sz w:val="16"/>
                <w:szCs w:val="16"/>
                <w:cs/>
              </w:rPr>
              <w:t>เพอร์ตี้ จำกัด</w:t>
            </w:r>
          </w:p>
        </w:tc>
        <w:tc>
          <w:tcPr>
            <w:tcW w:w="515" w:type="dxa"/>
          </w:tcPr>
          <w:p w14:paraId="2F6CB0FB" w14:textId="77777777" w:rsidR="0087789B" w:rsidRPr="008852C0"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34" w:type="dxa"/>
            <w:gridSpan w:val="2"/>
          </w:tcPr>
          <w:p w14:paraId="77CE6991" w14:textId="77777777" w:rsidR="0087789B" w:rsidRPr="008852C0"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236" w:type="dxa"/>
          </w:tcPr>
          <w:p w14:paraId="44B4DE74" w14:textId="77777777" w:rsidR="0087789B" w:rsidRPr="008852C0" w:rsidRDefault="0087789B" w:rsidP="0087789B">
            <w:pPr>
              <w:spacing w:line="240" w:lineRule="auto"/>
              <w:jc w:val="right"/>
              <w:rPr>
                <w:rFonts w:ascii="Browallia New" w:hAnsi="Browallia New" w:cs="Browallia New"/>
                <w:sz w:val="16"/>
                <w:szCs w:val="16"/>
              </w:rPr>
            </w:pPr>
          </w:p>
        </w:tc>
        <w:tc>
          <w:tcPr>
            <w:tcW w:w="236" w:type="dxa"/>
            <w:gridSpan w:val="2"/>
          </w:tcPr>
          <w:p w14:paraId="69C6EEDD" w14:textId="77777777" w:rsidR="0087789B" w:rsidRPr="008852C0" w:rsidRDefault="0087789B" w:rsidP="0087789B">
            <w:pPr>
              <w:spacing w:line="240" w:lineRule="auto"/>
              <w:jc w:val="right"/>
              <w:rPr>
                <w:rFonts w:ascii="Browallia New" w:hAnsi="Browallia New" w:cs="Browallia New"/>
                <w:sz w:val="16"/>
                <w:szCs w:val="16"/>
              </w:rPr>
            </w:pPr>
          </w:p>
        </w:tc>
        <w:tc>
          <w:tcPr>
            <w:tcW w:w="1309" w:type="dxa"/>
            <w:gridSpan w:val="2"/>
          </w:tcPr>
          <w:p w14:paraId="0FC6959D" w14:textId="77777777" w:rsidR="0087789B" w:rsidRPr="008852C0" w:rsidRDefault="0087789B" w:rsidP="0087789B">
            <w:pPr>
              <w:spacing w:line="240" w:lineRule="auto"/>
              <w:jc w:val="right"/>
              <w:rPr>
                <w:rFonts w:ascii="Browallia New" w:hAnsi="Browallia New" w:cs="Browallia New"/>
                <w:sz w:val="16"/>
                <w:szCs w:val="16"/>
              </w:rPr>
            </w:pPr>
          </w:p>
        </w:tc>
        <w:tc>
          <w:tcPr>
            <w:tcW w:w="708" w:type="dxa"/>
          </w:tcPr>
          <w:p w14:paraId="50666F24" w14:textId="77777777" w:rsidR="0087789B" w:rsidRPr="008852C0" w:rsidRDefault="0087789B" w:rsidP="0087789B">
            <w:pPr>
              <w:spacing w:line="240" w:lineRule="auto"/>
              <w:jc w:val="right"/>
              <w:rPr>
                <w:rFonts w:ascii="Browallia New" w:hAnsi="Browallia New" w:cs="Browallia New"/>
                <w:sz w:val="16"/>
                <w:szCs w:val="16"/>
              </w:rPr>
            </w:pPr>
          </w:p>
        </w:tc>
        <w:tc>
          <w:tcPr>
            <w:tcW w:w="708" w:type="dxa"/>
          </w:tcPr>
          <w:p w14:paraId="04C2A062" w14:textId="77777777" w:rsidR="0087789B" w:rsidRPr="008852C0" w:rsidRDefault="0087789B" w:rsidP="0087789B">
            <w:pPr>
              <w:spacing w:line="240" w:lineRule="auto"/>
              <w:jc w:val="right"/>
              <w:rPr>
                <w:rFonts w:ascii="Browallia New" w:hAnsi="Browallia New" w:cs="Browallia New"/>
                <w:sz w:val="16"/>
                <w:szCs w:val="16"/>
              </w:rPr>
            </w:pPr>
          </w:p>
        </w:tc>
        <w:tc>
          <w:tcPr>
            <w:tcW w:w="726" w:type="dxa"/>
          </w:tcPr>
          <w:p w14:paraId="398F7D15" w14:textId="77777777" w:rsidR="0087789B" w:rsidRPr="008852C0" w:rsidRDefault="0087789B"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87789B" w:rsidRPr="008852C0" w14:paraId="383EFEC1" w14:textId="77777777">
        <w:tc>
          <w:tcPr>
            <w:tcW w:w="2544" w:type="dxa"/>
            <w:vAlign w:val="center"/>
          </w:tcPr>
          <w:p w14:paraId="35332453" w14:textId="77777777" w:rsidR="0087789B" w:rsidRPr="008852C0" w:rsidRDefault="0087789B" w:rsidP="0087789B">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8852C0">
              <w:rPr>
                <w:rFonts w:ascii="Browallia New" w:hAnsi="Browallia New" w:cs="Browallia New"/>
                <w:sz w:val="16"/>
                <w:szCs w:val="16"/>
                <w:cs/>
              </w:rPr>
              <w:t xml:space="preserve">บริษัท รักษาความปลอดภัย </w:t>
            </w:r>
            <w:proofErr w:type="spellStart"/>
            <w:r w:rsidRPr="008852C0">
              <w:rPr>
                <w:rFonts w:ascii="Browallia New" w:hAnsi="Browallia New" w:cs="Browallia New"/>
                <w:sz w:val="16"/>
                <w:szCs w:val="16"/>
                <w:cs/>
              </w:rPr>
              <w:t>ไมด้า</w:t>
            </w:r>
            <w:proofErr w:type="spellEnd"/>
            <w:r w:rsidRPr="008852C0">
              <w:rPr>
                <w:rFonts w:ascii="Browallia New" w:hAnsi="Browallia New" w:cs="Browallia New"/>
                <w:sz w:val="16"/>
                <w:szCs w:val="16"/>
                <w:cs/>
              </w:rPr>
              <w:t xml:space="preserve"> จำกัด</w:t>
            </w:r>
          </w:p>
        </w:tc>
        <w:tc>
          <w:tcPr>
            <w:tcW w:w="707" w:type="dxa"/>
            <w:gridSpan w:val="2"/>
          </w:tcPr>
          <w:p w14:paraId="06055AC6" w14:textId="2E5596EE" w:rsidR="0087789B" w:rsidRPr="008852C0" w:rsidRDefault="000432D5" w:rsidP="00DB38F7">
            <w:pPr>
              <w:spacing w:line="240" w:lineRule="auto"/>
              <w:jc w:val="right"/>
              <w:rPr>
                <w:rFonts w:ascii="Browallia New" w:hAnsi="Browallia New" w:cs="Browallia New"/>
                <w:sz w:val="16"/>
                <w:szCs w:val="16"/>
              </w:rPr>
            </w:pPr>
            <w:r w:rsidRPr="008852C0">
              <w:rPr>
                <w:rFonts w:ascii="Browallia New" w:hAnsi="Browallia New" w:cs="Browallia New"/>
                <w:sz w:val="16"/>
                <w:szCs w:val="16"/>
              </w:rPr>
              <w:t>1,000</w:t>
            </w:r>
          </w:p>
        </w:tc>
        <w:tc>
          <w:tcPr>
            <w:tcW w:w="708" w:type="dxa"/>
            <w:gridSpan w:val="3"/>
          </w:tcPr>
          <w:p w14:paraId="16781082" w14:textId="5BE2485F" w:rsidR="0087789B" w:rsidRPr="008852C0" w:rsidRDefault="0087789B" w:rsidP="00DB38F7">
            <w:pPr>
              <w:spacing w:line="240" w:lineRule="auto"/>
              <w:jc w:val="right"/>
              <w:rPr>
                <w:rFonts w:ascii="Browallia New" w:hAnsi="Browallia New" w:cs="Browallia New"/>
                <w:sz w:val="16"/>
                <w:szCs w:val="16"/>
              </w:rPr>
            </w:pPr>
            <w:r w:rsidRPr="008852C0">
              <w:rPr>
                <w:rFonts w:ascii="Browallia New" w:hAnsi="Browallia New" w:cs="Browallia New"/>
                <w:sz w:val="16"/>
                <w:szCs w:val="16"/>
              </w:rPr>
              <w:t>1,000</w:t>
            </w:r>
          </w:p>
        </w:tc>
        <w:tc>
          <w:tcPr>
            <w:tcW w:w="708" w:type="dxa"/>
            <w:gridSpan w:val="2"/>
            <w:vAlign w:val="bottom"/>
          </w:tcPr>
          <w:p w14:paraId="171E1602" w14:textId="13B69617" w:rsidR="0087789B" w:rsidRPr="008852C0" w:rsidRDefault="006C2844"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p>
        </w:tc>
        <w:tc>
          <w:tcPr>
            <w:tcW w:w="707" w:type="dxa"/>
            <w:vAlign w:val="bottom"/>
          </w:tcPr>
          <w:p w14:paraId="783F08D7" w14:textId="152CCD07" w:rsidR="0087789B" w:rsidRPr="008852C0" w:rsidRDefault="006C2844" w:rsidP="0087789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8852C0">
              <w:rPr>
                <w:rFonts w:ascii="Browallia New" w:hAnsi="Browallia New" w:cs="Browallia New"/>
                <w:sz w:val="16"/>
                <w:szCs w:val="16"/>
              </w:rPr>
              <w:t xml:space="preserve"> </w:t>
            </w:r>
            <w:r w:rsidR="0087789B" w:rsidRPr="008852C0">
              <w:rPr>
                <w:rFonts w:ascii="Browallia New" w:hAnsi="Browallia New" w:cs="Browallia New"/>
                <w:sz w:val="16"/>
                <w:szCs w:val="16"/>
              </w:rPr>
              <w:t>-</w:t>
            </w:r>
          </w:p>
        </w:tc>
        <w:tc>
          <w:tcPr>
            <w:tcW w:w="708" w:type="dxa"/>
          </w:tcPr>
          <w:p w14:paraId="25431033" w14:textId="25B18626" w:rsidR="0087789B" w:rsidRPr="008852C0" w:rsidRDefault="00A501FB"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rPr>
              <w:t>99.99</w:t>
            </w:r>
          </w:p>
        </w:tc>
        <w:tc>
          <w:tcPr>
            <w:tcW w:w="708" w:type="dxa"/>
          </w:tcPr>
          <w:p w14:paraId="18D1442E" w14:textId="34C5A723" w:rsidR="0087789B" w:rsidRPr="008852C0" w:rsidRDefault="0087789B" w:rsidP="0087789B">
            <w:pPr>
              <w:spacing w:line="240" w:lineRule="auto"/>
              <w:jc w:val="right"/>
              <w:rPr>
                <w:rFonts w:ascii="Browallia New" w:hAnsi="Browallia New" w:cs="Browallia New"/>
                <w:sz w:val="16"/>
                <w:szCs w:val="16"/>
              </w:rPr>
            </w:pPr>
            <w:r w:rsidRPr="008852C0">
              <w:rPr>
                <w:rFonts w:ascii="Browallia New" w:hAnsi="Browallia New" w:cs="Browallia New"/>
                <w:sz w:val="16"/>
                <w:szCs w:val="16"/>
              </w:rPr>
              <w:t>99.99</w:t>
            </w:r>
          </w:p>
        </w:tc>
        <w:tc>
          <w:tcPr>
            <w:tcW w:w="726" w:type="dxa"/>
          </w:tcPr>
          <w:p w14:paraId="2F314F69" w14:textId="5C93D28E" w:rsidR="0087789B" w:rsidRPr="008852C0" w:rsidRDefault="00457FD6" w:rsidP="0087789B">
            <w:pPr>
              <w:pBdr>
                <w:bottom w:val="single" w:sz="4" w:space="1" w:color="auto"/>
              </w:pBdr>
              <w:spacing w:line="240" w:lineRule="auto"/>
              <w:jc w:val="right"/>
              <w:rPr>
                <w:rFonts w:ascii="Browallia New" w:hAnsi="Browallia New" w:cs="Browallia New"/>
                <w:sz w:val="16"/>
                <w:szCs w:val="16"/>
              </w:rPr>
            </w:pPr>
            <w:r w:rsidRPr="008852C0">
              <w:rPr>
                <w:rFonts w:ascii="Browallia New" w:hAnsi="Browallia New" w:cs="Browallia New"/>
                <w:sz w:val="16"/>
                <w:szCs w:val="16"/>
              </w:rPr>
              <w:tab/>
              <w:t xml:space="preserve">      -</w:t>
            </w:r>
          </w:p>
        </w:tc>
        <w:tc>
          <w:tcPr>
            <w:tcW w:w="707" w:type="dxa"/>
          </w:tcPr>
          <w:p w14:paraId="11C0398D" w14:textId="24E5E59B" w:rsidR="0087789B" w:rsidRPr="008852C0" w:rsidRDefault="008F44CD" w:rsidP="008F44CD">
            <w:pPr>
              <w:pBdr>
                <w:bottom w:val="single" w:sz="4" w:space="1" w:color="auto"/>
              </w:pBdr>
              <w:tabs>
                <w:tab w:val="right" w:pos="491"/>
              </w:tabs>
              <w:spacing w:line="240" w:lineRule="auto"/>
              <w:rPr>
                <w:rFonts w:ascii="Browallia New" w:hAnsi="Browallia New" w:cs="Browallia New"/>
                <w:sz w:val="16"/>
                <w:szCs w:val="16"/>
              </w:rPr>
            </w:pPr>
            <w:r w:rsidRPr="008852C0">
              <w:rPr>
                <w:rFonts w:ascii="Browallia New" w:hAnsi="Browallia New" w:cs="Browallia New"/>
                <w:sz w:val="16"/>
                <w:szCs w:val="16"/>
              </w:rPr>
              <w:tab/>
            </w:r>
            <w:r w:rsidR="00CC082C" w:rsidRPr="008852C0">
              <w:rPr>
                <w:rFonts w:ascii="Browallia New" w:hAnsi="Browallia New" w:cs="Browallia New"/>
                <w:sz w:val="16"/>
                <w:szCs w:val="16"/>
              </w:rPr>
              <w:t xml:space="preserve">      -</w:t>
            </w:r>
          </w:p>
        </w:tc>
        <w:tc>
          <w:tcPr>
            <w:tcW w:w="708" w:type="dxa"/>
          </w:tcPr>
          <w:p w14:paraId="166C97DD" w14:textId="010BD863" w:rsidR="0087789B" w:rsidRPr="008852C0" w:rsidRDefault="00D26A24" w:rsidP="0087789B">
            <w:pPr>
              <w:pBdr>
                <w:bottom w:val="single" w:sz="4" w:space="1" w:color="auto"/>
              </w:pBdr>
              <w:spacing w:line="240" w:lineRule="auto"/>
              <w:jc w:val="right"/>
              <w:rPr>
                <w:rFonts w:ascii="Browallia New" w:hAnsi="Browallia New" w:cs="Browallia New"/>
                <w:sz w:val="16"/>
                <w:szCs w:val="16"/>
              </w:rPr>
            </w:pPr>
            <w:r w:rsidRPr="008852C0">
              <w:rPr>
                <w:rFonts w:ascii="Browallia New" w:hAnsi="Browallia New" w:cs="Browallia New"/>
                <w:sz w:val="16"/>
                <w:szCs w:val="16"/>
                <w:cs/>
              </w:rPr>
              <w:t>-</w:t>
            </w:r>
          </w:p>
        </w:tc>
        <w:tc>
          <w:tcPr>
            <w:tcW w:w="772" w:type="dxa"/>
          </w:tcPr>
          <w:p w14:paraId="5F0AB141" w14:textId="348A5A5E" w:rsidR="0087789B" w:rsidRPr="008852C0" w:rsidRDefault="000F531D" w:rsidP="0087789B">
            <w:pPr>
              <w:pBdr>
                <w:bottom w:val="single" w:sz="4" w:space="1" w:color="auto"/>
              </w:pBdr>
              <w:spacing w:line="240" w:lineRule="auto"/>
              <w:jc w:val="right"/>
              <w:rPr>
                <w:rFonts w:ascii="Browallia New" w:hAnsi="Browallia New" w:cs="Browallia New"/>
                <w:sz w:val="16"/>
                <w:szCs w:val="16"/>
              </w:rPr>
            </w:pPr>
            <w:r w:rsidRPr="008852C0">
              <w:rPr>
                <w:rFonts w:ascii="Browallia New" w:hAnsi="Browallia New" w:cs="Browallia New"/>
                <w:sz w:val="16"/>
                <w:szCs w:val="16"/>
                <w:cs/>
              </w:rPr>
              <w:t>-</w:t>
            </w:r>
          </w:p>
        </w:tc>
      </w:tr>
      <w:tr w:rsidR="00E666E6" w:rsidRPr="008852C0" w14:paraId="4F819573" w14:textId="77777777" w:rsidTr="00E666E6">
        <w:trPr>
          <w:trHeight w:val="77"/>
        </w:trPr>
        <w:tc>
          <w:tcPr>
            <w:tcW w:w="2544" w:type="dxa"/>
            <w:vAlign w:val="center"/>
          </w:tcPr>
          <w:p w14:paraId="63BFFA6B" w14:textId="77777777" w:rsidR="00E666E6" w:rsidRPr="008852C0" w:rsidRDefault="00E666E6" w:rsidP="003654EA">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60" w:right="-108"/>
              <w:rPr>
                <w:rFonts w:ascii="Browallia New" w:hAnsi="Browallia New" w:cs="Browallia New"/>
                <w:sz w:val="16"/>
                <w:szCs w:val="16"/>
                <w:cs/>
              </w:rPr>
            </w:pPr>
            <w:r w:rsidRPr="008852C0">
              <w:rPr>
                <w:rFonts w:ascii="Browallia New" w:hAnsi="Browallia New" w:cs="Browallia New"/>
                <w:sz w:val="16"/>
                <w:szCs w:val="16"/>
                <w:cs/>
              </w:rPr>
              <w:t>รวม</w:t>
            </w:r>
          </w:p>
        </w:tc>
        <w:tc>
          <w:tcPr>
            <w:tcW w:w="707" w:type="dxa"/>
            <w:gridSpan w:val="2"/>
            <w:vAlign w:val="bottom"/>
          </w:tcPr>
          <w:p w14:paraId="56F6BF93" w14:textId="199481D2" w:rsidR="00E666E6" w:rsidRPr="008852C0" w:rsidRDefault="00E666E6" w:rsidP="00E666E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3"/>
            <w:vAlign w:val="bottom"/>
          </w:tcPr>
          <w:p w14:paraId="53204909" w14:textId="77777777" w:rsidR="00E666E6" w:rsidRPr="008852C0" w:rsidRDefault="00E666E6" w:rsidP="00E666E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2"/>
            <w:vAlign w:val="bottom"/>
          </w:tcPr>
          <w:p w14:paraId="189EC7EC" w14:textId="77777777" w:rsidR="00E666E6" w:rsidRPr="008852C0"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1E68608F" w14:textId="77777777" w:rsidR="00E666E6" w:rsidRPr="008852C0"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54D0DCA" w14:textId="5EA5D7A3" w:rsidR="00E666E6" w:rsidRPr="008852C0" w:rsidRDefault="00E666E6" w:rsidP="00E666E6">
            <w:pPr>
              <w:spacing w:line="240" w:lineRule="auto"/>
              <w:ind w:left="-240"/>
              <w:jc w:val="right"/>
              <w:rPr>
                <w:rFonts w:ascii="Browallia New" w:hAnsi="Browallia New" w:cs="Browallia New"/>
                <w:sz w:val="16"/>
                <w:szCs w:val="16"/>
              </w:rPr>
            </w:pPr>
          </w:p>
        </w:tc>
        <w:tc>
          <w:tcPr>
            <w:tcW w:w="708" w:type="dxa"/>
          </w:tcPr>
          <w:p w14:paraId="1816CEEF" w14:textId="77777777" w:rsidR="00E666E6" w:rsidRPr="008852C0" w:rsidRDefault="00E666E6" w:rsidP="00E666E6">
            <w:pPr>
              <w:spacing w:line="240" w:lineRule="auto"/>
              <w:ind w:left="-240"/>
              <w:jc w:val="right"/>
              <w:rPr>
                <w:rFonts w:ascii="Browallia New" w:hAnsi="Browallia New" w:cs="Browallia New"/>
                <w:sz w:val="16"/>
                <w:szCs w:val="16"/>
              </w:rPr>
            </w:pPr>
          </w:p>
        </w:tc>
        <w:tc>
          <w:tcPr>
            <w:tcW w:w="726" w:type="dxa"/>
          </w:tcPr>
          <w:p w14:paraId="3E0D646A" w14:textId="16C65C2A" w:rsidR="00E666E6" w:rsidRPr="008852C0" w:rsidRDefault="00436A96" w:rsidP="00436A96">
            <w:pPr>
              <w:tabs>
                <w:tab w:val="left" w:pos="405"/>
              </w:tabs>
              <w:spacing w:line="240" w:lineRule="auto"/>
              <w:rPr>
                <w:rFonts w:ascii="Browallia New" w:hAnsi="Browallia New" w:cs="Browallia New"/>
                <w:sz w:val="16"/>
                <w:szCs w:val="16"/>
              </w:rPr>
            </w:pPr>
            <w:r w:rsidRPr="008852C0">
              <w:rPr>
                <w:rFonts w:ascii="Browallia New" w:hAnsi="Browallia New" w:cs="Browallia New"/>
                <w:sz w:val="16"/>
                <w:szCs w:val="16"/>
              </w:rPr>
              <w:t xml:space="preserve"> </w:t>
            </w:r>
            <w:r w:rsidR="00A54881" w:rsidRPr="008852C0">
              <w:rPr>
                <w:rFonts w:ascii="Browallia New" w:hAnsi="Browallia New" w:cs="Browallia New"/>
                <w:sz w:val="16"/>
                <w:szCs w:val="16"/>
              </w:rPr>
              <w:t>3</w:t>
            </w:r>
            <w:r w:rsidRPr="008852C0">
              <w:rPr>
                <w:rFonts w:ascii="Browallia New" w:hAnsi="Browallia New" w:cs="Browallia New"/>
                <w:sz w:val="16"/>
                <w:szCs w:val="16"/>
              </w:rPr>
              <w:t>,</w:t>
            </w:r>
            <w:r w:rsidR="002B7FED" w:rsidRPr="008852C0">
              <w:rPr>
                <w:rFonts w:ascii="Browallia New" w:hAnsi="Browallia New" w:cs="Browallia New"/>
                <w:sz w:val="16"/>
                <w:szCs w:val="16"/>
              </w:rPr>
              <w:t>304</w:t>
            </w:r>
            <w:r w:rsidRPr="008852C0">
              <w:rPr>
                <w:rFonts w:ascii="Browallia New" w:hAnsi="Browallia New" w:cs="Browallia New"/>
                <w:sz w:val="16"/>
                <w:szCs w:val="16"/>
              </w:rPr>
              <w:t>,</w:t>
            </w:r>
            <w:r w:rsidR="00844167" w:rsidRPr="008852C0">
              <w:rPr>
                <w:rFonts w:ascii="Browallia New" w:hAnsi="Browallia New" w:cs="Browallia New"/>
                <w:sz w:val="16"/>
                <w:szCs w:val="16"/>
              </w:rPr>
              <w:t>4</w:t>
            </w:r>
            <w:r w:rsidRPr="008852C0">
              <w:rPr>
                <w:rFonts w:ascii="Browallia New" w:hAnsi="Browallia New" w:cs="Browallia New"/>
                <w:sz w:val="16"/>
                <w:szCs w:val="16"/>
              </w:rPr>
              <w:t>30</w:t>
            </w:r>
          </w:p>
        </w:tc>
        <w:tc>
          <w:tcPr>
            <w:tcW w:w="707" w:type="dxa"/>
          </w:tcPr>
          <w:p w14:paraId="22D21C30" w14:textId="0FE719F0" w:rsidR="00E666E6" w:rsidRPr="008852C0" w:rsidRDefault="00E666E6" w:rsidP="00E666E6">
            <w:pPr>
              <w:spacing w:line="240" w:lineRule="auto"/>
              <w:ind w:left="-100"/>
              <w:jc w:val="right"/>
              <w:rPr>
                <w:rFonts w:ascii="Browallia New" w:hAnsi="Browallia New" w:cs="Browallia New"/>
                <w:sz w:val="16"/>
                <w:szCs w:val="16"/>
              </w:rPr>
            </w:pPr>
            <w:r w:rsidRPr="008852C0">
              <w:rPr>
                <w:rFonts w:ascii="Browallia New" w:hAnsi="Browallia New" w:cs="Browallia New"/>
                <w:sz w:val="16"/>
                <w:szCs w:val="16"/>
              </w:rPr>
              <w:t>3,120,980</w:t>
            </w:r>
          </w:p>
        </w:tc>
        <w:tc>
          <w:tcPr>
            <w:tcW w:w="708" w:type="dxa"/>
            <w:vAlign w:val="bottom"/>
          </w:tcPr>
          <w:p w14:paraId="71902391" w14:textId="2EA3A431" w:rsidR="00E666E6" w:rsidRPr="008852C0" w:rsidRDefault="003278A5" w:rsidP="00E666E6">
            <w:pPr>
              <w:pBdr>
                <w:bottom w:val="single" w:sz="12" w:space="1" w:color="auto"/>
              </w:pBdr>
              <w:spacing w:line="240" w:lineRule="auto"/>
              <w:jc w:val="right"/>
              <w:rPr>
                <w:rFonts w:ascii="Browallia New" w:hAnsi="Browallia New" w:cs="Browallia New"/>
                <w:sz w:val="16"/>
                <w:szCs w:val="16"/>
                <w:highlight w:val="yellow"/>
              </w:rPr>
            </w:pPr>
            <w:r w:rsidRPr="008852C0">
              <w:rPr>
                <w:rFonts w:ascii="Browallia New" w:hAnsi="Browallia New" w:cs="Browallia New"/>
                <w:sz w:val="16"/>
                <w:szCs w:val="16"/>
              </w:rPr>
              <w:t>25,600</w:t>
            </w:r>
          </w:p>
        </w:tc>
        <w:tc>
          <w:tcPr>
            <w:tcW w:w="772" w:type="dxa"/>
            <w:vAlign w:val="bottom"/>
          </w:tcPr>
          <w:p w14:paraId="41B1727A" w14:textId="5F904631" w:rsidR="00E666E6" w:rsidRPr="008852C0" w:rsidRDefault="008852C0" w:rsidP="00E666E6">
            <w:pPr>
              <w:pBdr>
                <w:bottom w:val="single" w:sz="12" w:space="1" w:color="auto"/>
              </w:pBdr>
              <w:spacing w:line="240" w:lineRule="auto"/>
              <w:jc w:val="right"/>
              <w:rPr>
                <w:rFonts w:ascii="Browallia New" w:hAnsi="Browallia New" w:cs="Browallia New"/>
                <w:sz w:val="16"/>
                <w:szCs w:val="16"/>
              </w:rPr>
            </w:pPr>
            <w:r w:rsidRPr="008852C0">
              <w:rPr>
                <w:rFonts w:ascii="Browallia New" w:hAnsi="Browallia New" w:cs="Browallia New"/>
                <w:sz w:val="16"/>
                <w:szCs w:val="16"/>
              </w:rPr>
              <w:t>53</w:t>
            </w:r>
            <w:r w:rsidR="00425C69" w:rsidRPr="008852C0">
              <w:rPr>
                <w:rFonts w:ascii="Browallia New" w:hAnsi="Browallia New" w:cs="Browallia New"/>
                <w:sz w:val="16"/>
                <w:szCs w:val="16"/>
              </w:rPr>
              <w:t>,</w:t>
            </w:r>
            <w:r w:rsidRPr="008852C0">
              <w:rPr>
                <w:rFonts w:ascii="Browallia New" w:hAnsi="Browallia New" w:cs="Browallia New"/>
                <w:sz w:val="16"/>
                <w:szCs w:val="16"/>
              </w:rPr>
              <w:t>400</w:t>
            </w:r>
          </w:p>
        </w:tc>
      </w:tr>
      <w:tr w:rsidR="00E666E6" w:rsidRPr="008852C0" w14:paraId="0F9227A6" w14:textId="2FDABF4A" w:rsidTr="00E666E6">
        <w:tc>
          <w:tcPr>
            <w:tcW w:w="4667" w:type="dxa"/>
            <w:gridSpan w:val="8"/>
            <w:vAlign w:val="center"/>
          </w:tcPr>
          <w:p w14:paraId="394F4288" w14:textId="77777777" w:rsidR="00E666E6" w:rsidRPr="008852C0" w:rsidRDefault="00E666E6" w:rsidP="00E666E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8852C0">
              <w:rPr>
                <w:rFonts w:ascii="Browallia New" w:hAnsi="Browallia New" w:cs="Browallia New"/>
                <w:sz w:val="16"/>
                <w:szCs w:val="16"/>
                <w:u w:val="single"/>
                <w:cs/>
              </w:rPr>
              <w:t>หัก</w:t>
            </w:r>
            <w:r w:rsidRPr="008852C0">
              <w:rPr>
                <w:rFonts w:ascii="Browallia New" w:hAnsi="Browallia New" w:cs="Browallia New"/>
                <w:sz w:val="16"/>
                <w:szCs w:val="16"/>
              </w:rPr>
              <w:t xml:space="preserve"> </w:t>
            </w:r>
            <w:r w:rsidRPr="008852C0">
              <w:rPr>
                <w:rFonts w:ascii="Browallia New" w:hAnsi="Browallia New" w:cs="Browallia New"/>
                <w:sz w:val="16"/>
                <w:szCs w:val="16"/>
                <w:cs/>
              </w:rPr>
              <w:t>ค่าเผื่อการด้อยค่าเงินลงทุน</w:t>
            </w:r>
          </w:p>
        </w:tc>
        <w:tc>
          <w:tcPr>
            <w:tcW w:w="707" w:type="dxa"/>
            <w:vAlign w:val="bottom"/>
          </w:tcPr>
          <w:p w14:paraId="30B82882" w14:textId="77777777" w:rsidR="00E666E6" w:rsidRPr="008852C0"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3F6D98C" w14:textId="77777777" w:rsidR="00E666E6" w:rsidRPr="008852C0" w:rsidRDefault="00E666E6" w:rsidP="00E666E6">
            <w:pPr>
              <w:spacing w:line="240" w:lineRule="auto"/>
              <w:jc w:val="right"/>
              <w:rPr>
                <w:rFonts w:ascii="Browallia New" w:hAnsi="Browallia New" w:cs="Browallia New"/>
                <w:sz w:val="16"/>
                <w:szCs w:val="16"/>
              </w:rPr>
            </w:pPr>
          </w:p>
        </w:tc>
        <w:tc>
          <w:tcPr>
            <w:tcW w:w="708" w:type="dxa"/>
          </w:tcPr>
          <w:p w14:paraId="50048CED" w14:textId="77777777" w:rsidR="00E666E6" w:rsidRPr="008852C0" w:rsidRDefault="00E666E6" w:rsidP="00E666E6">
            <w:pPr>
              <w:spacing w:line="240" w:lineRule="auto"/>
              <w:jc w:val="right"/>
              <w:rPr>
                <w:rFonts w:ascii="Browallia New" w:hAnsi="Browallia New" w:cs="Browallia New"/>
                <w:sz w:val="16"/>
                <w:szCs w:val="16"/>
              </w:rPr>
            </w:pPr>
          </w:p>
        </w:tc>
        <w:tc>
          <w:tcPr>
            <w:tcW w:w="726" w:type="dxa"/>
            <w:vAlign w:val="center"/>
          </w:tcPr>
          <w:p w14:paraId="599F3B5C" w14:textId="03A8C006" w:rsidR="00E666E6" w:rsidRPr="008852C0" w:rsidRDefault="007D5AD7" w:rsidP="00E666E6">
            <w:pPr>
              <w:pBdr>
                <w:bottom w:val="single" w:sz="4" w:space="1" w:color="auto"/>
              </w:pBdr>
              <w:spacing w:line="240" w:lineRule="auto"/>
              <w:jc w:val="right"/>
              <w:rPr>
                <w:rFonts w:ascii="Browallia New" w:hAnsi="Browallia New" w:cs="Browallia New"/>
                <w:sz w:val="16"/>
                <w:szCs w:val="16"/>
              </w:rPr>
            </w:pPr>
            <w:r w:rsidRPr="008852C0">
              <w:rPr>
                <w:rFonts w:ascii="Browallia New" w:hAnsi="Browallia New" w:cs="Browallia New"/>
                <w:sz w:val="16"/>
                <w:szCs w:val="16"/>
              </w:rPr>
              <w:t>(111,400)</w:t>
            </w:r>
          </w:p>
        </w:tc>
        <w:tc>
          <w:tcPr>
            <w:tcW w:w="707" w:type="dxa"/>
            <w:vAlign w:val="center"/>
          </w:tcPr>
          <w:p w14:paraId="4CB51B67" w14:textId="4DAB0594" w:rsidR="00E666E6" w:rsidRPr="008852C0" w:rsidRDefault="00E666E6" w:rsidP="00E666E6">
            <w:pPr>
              <w:pBdr>
                <w:bottom w:val="single" w:sz="4" w:space="1" w:color="auto"/>
              </w:pBdr>
              <w:spacing w:line="240" w:lineRule="auto"/>
              <w:jc w:val="right"/>
              <w:rPr>
                <w:rFonts w:ascii="Browallia New" w:hAnsi="Browallia New" w:cs="Browallia New"/>
                <w:sz w:val="16"/>
                <w:szCs w:val="16"/>
              </w:rPr>
            </w:pPr>
            <w:r w:rsidRPr="008852C0">
              <w:rPr>
                <w:rFonts w:ascii="Browallia New" w:hAnsi="Browallia New" w:cs="Browallia New"/>
                <w:sz w:val="16"/>
                <w:szCs w:val="16"/>
              </w:rPr>
              <w:t>(111,400)</w:t>
            </w:r>
          </w:p>
        </w:tc>
        <w:tc>
          <w:tcPr>
            <w:tcW w:w="708" w:type="dxa"/>
            <w:vAlign w:val="bottom"/>
          </w:tcPr>
          <w:p w14:paraId="5AE9163C" w14:textId="77777777" w:rsidR="00E666E6" w:rsidRPr="008852C0" w:rsidRDefault="00E666E6" w:rsidP="00E666E6">
            <w:pPr>
              <w:spacing w:line="240" w:lineRule="auto"/>
              <w:jc w:val="right"/>
              <w:rPr>
                <w:rFonts w:ascii="Browallia New" w:hAnsi="Browallia New" w:cs="Browallia New"/>
                <w:sz w:val="16"/>
                <w:szCs w:val="16"/>
              </w:rPr>
            </w:pPr>
          </w:p>
        </w:tc>
        <w:tc>
          <w:tcPr>
            <w:tcW w:w="772" w:type="dxa"/>
            <w:vAlign w:val="bottom"/>
          </w:tcPr>
          <w:p w14:paraId="3B06D124" w14:textId="77777777" w:rsidR="00E666E6" w:rsidRPr="008852C0" w:rsidRDefault="00E666E6" w:rsidP="00E666E6">
            <w:pPr>
              <w:spacing w:line="240" w:lineRule="auto"/>
              <w:jc w:val="right"/>
              <w:rPr>
                <w:rFonts w:ascii="Browallia New" w:hAnsi="Browallia New" w:cs="Browallia New"/>
                <w:sz w:val="16"/>
                <w:szCs w:val="16"/>
                <w:cs/>
              </w:rPr>
            </w:pPr>
          </w:p>
        </w:tc>
      </w:tr>
      <w:tr w:rsidR="00E666E6" w:rsidRPr="008852C0" w14:paraId="6009C2B0" w14:textId="77777777" w:rsidTr="00E666E6">
        <w:tc>
          <w:tcPr>
            <w:tcW w:w="2544" w:type="dxa"/>
            <w:vAlign w:val="center"/>
          </w:tcPr>
          <w:p w14:paraId="7507CF69" w14:textId="3AD4E44B" w:rsidR="00E666E6" w:rsidRPr="008852C0" w:rsidRDefault="00E666E6" w:rsidP="00E666E6">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8852C0">
              <w:rPr>
                <w:rFonts w:ascii="Browallia New" w:hAnsi="Browallia New" w:cs="Browallia New"/>
                <w:sz w:val="16"/>
                <w:szCs w:val="16"/>
                <w:cs/>
              </w:rPr>
              <w:t>เงินลงทุนในบริษัทย่อย</w:t>
            </w:r>
            <w:r w:rsidRPr="008852C0">
              <w:rPr>
                <w:rFonts w:ascii="Browallia New" w:hAnsi="Browallia New" w:cs="Browallia New"/>
                <w:sz w:val="16"/>
                <w:szCs w:val="16"/>
              </w:rPr>
              <w:t xml:space="preserve"> -</w:t>
            </w:r>
            <w:r w:rsidRPr="008852C0">
              <w:rPr>
                <w:rFonts w:ascii="Browallia New" w:hAnsi="Browallia New" w:cs="Browallia New"/>
                <w:sz w:val="16"/>
                <w:szCs w:val="16"/>
                <w:lang w:val="en-GB"/>
              </w:rPr>
              <w:t xml:space="preserve"> </w:t>
            </w:r>
            <w:r w:rsidRPr="008852C0">
              <w:rPr>
                <w:rFonts w:ascii="Browallia New" w:hAnsi="Browallia New" w:cs="Browallia New"/>
                <w:sz w:val="16"/>
                <w:szCs w:val="16"/>
                <w:cs/>
                <w:lang w:val="en-GB"/>
              </w:rPr>
              <w:t>สุทธิ</w:t>
            </w:r>
          </w:p>
        </w:tc>
        <w:tc>
          <w:tcPr>
            <w:tcW w:w="707" w:type="dxa"/>
            <w:gridSpan w:val="2"/>
            <w:vAlign w:val="bottom"/>
          </w:tcPr>
          <w:p w14:paraId="47ACF39E" w14:textId="77777777" w:rsidR="00E666E6" w:rsidRPr="008852C0" w:rsidRDefault="00E666E6" w:rsidP="00E666E6">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3"/>
            <w:vAlign w:val="center"/>
          </w:tcPr>
          <w:p w14:paraId="510AD3A2" w14:textId="77777777" w:rsidR="00E666E6" w:rsidRPr="008852C0" w:rsidRDefault="00E666E6" w:rsidP="00E666E6">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2"/>
            <w:vAlign w:val="bottom"/>
          </w:tcPr>
          <w:p w14:paraId="2765C286" w14:textId="77777777" w:rsidR="00E666E6" w:rsidRPr="008852C0"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05E44BE6" w14:textId="77777777" w:rsidR="00E666E6" w:rsidRPr="008852C0"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2407965" w14:textId="77777777" w:rsidR="00E666E6" w:rsidRPr="008852C0"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8" w:type="dxa"/>
          </w:tcPr>
          <w:p w14:paraId="1E7DCC12" w14:textId="77777777" w:rsidR="00E666E6" w:rsidRPr="008852C0"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26" w:type="dxa"/>
            <w:vAlign w:val="center"/>
          </w:tcPr>
          <w:p w14:paraId="5B0A80BD" w14:textId="3BB5F5D7" w:rsidR="00E666E6" w:rsidRPr="008852C0" w:rsidRDefault="00832907" w:rsidP="00E666E6">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8852C0">
              <w:rPr>
                <w:rFonts w:ascii="Browallia New" w:hAnsi="Browallia New" w:cs="Browallia New"/>
                <w:sz w:val="16"/>
                <w:szCs w:val="16"/>
              </w:rPr>
              <w:t>3,19</w:t>
            </w:r>
            <w:r w:rsidR="009268A8" w:rsidRPr="008852C0">
              <w:rPr>
                <w:rFonts w:ascii="Browallia New" w:hAnsi="Browallia New" w:cs="Browallia New"/>
                <w:sz w:val="16"/>
                <w:szCs w:val="16"/>
              </w:rPr>
              <w:t>3</w:t>
            </w:r>
            <w:r w:rsidRPr="008852C0">
              <w:rPr>
                <w:rFonts w:ascii="Browallia New" w:hAnsi="Browallia New" w:cs="Browallia New"/>
                <w:sz w:val="16"/>
                <w:szCs w:val="16"/>
              </w:rPr>
              <w:t>,</w:t>
            </w:r>
            <w:r w:rsidR="00C54E09" w:rsidRPr="008852C0">
              <w:rPr>
                <w:rFonts w:ascii="Browallia New" w:hAnsi="Browallia New" w:cs="Browallia New"/>
                <w:sz w:val="16"/>
                <w:szCs w:val="16"/>
              </w:rPr>
              <w:t>0</w:t>
            </w:r>
            <w:r w:rsidRPr="008852C0">
              <w:rPr>
                <w:rFonts w:ascii="Browallia New" w:hAnsi="Browallia New" w:cs="Browallia New"/>
                <w:sz w:val="16"/>
                <w:szCs w:val="16"/>
              </w:rPr>
              <w:t>30</w:t>
            </w:r>
          </w:p>
        </w:tc>
        <w:tc>
          <w:tcPr>
            <w:tcW w:w="707" w:type="dxa"/>
            <w:vAlign w:val="center"/>
          </w:tcPr>
          <w:p w14:paraId="3CF9C753" w14:textId="0BD038E9" w:rsidR="00E666E6" w:rsidRPr="008852C0" w:rsidRDefault="00E666E6" w:rsidP="00E666E6">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8852C0">
              <w:rPr>
                <w:rFonts w:ascii="Browallia New" w:hAnsi="Browallia New" w:cs="Browallia New"/>
                <w:sz w:val="16"/>
                <w:szCs w:val="16"/>
              </w:rPr>
              <w:t>3,009,580</w:t>
            </w:r>
          </w:p>
        </w:tc>
        <w:tc>
          <w:tcPr>
            <w:tcW w:w="708" w:type="dxa"/>
            <w:vAlign w:val="bottom"/>
          </w:tcPr>
          <w:p w14:paraId="55608DDF" w14:textId="77777777" w:rsidR="00E666E6" w:rsidRPr="008852C0"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72" w:type="dxa"/>
            <w:vAlign w:val="bottom"/>
          </w:tcPr>
          <w:p w14:paraId="742F923A" w14:textId="77777777" w:rsidR="00E666E6" w:rsidRPr="008852C0"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415D12A9" w14:textId="77777777" w:rsidR="00994626" w:rsidRPr="008852C0" w:rsidRDefault="00994626" w:rsidP="00E92BEB">
      <w:pPr>
        <w:spacing w:line="240" w:lineRule="auto"/>
        <w:jc w:val="thaiDistribute"/>
        <w:rPr>
          <w:rFonts w:ascii="Browallia New" w:hAnsi="Browallia New" w:cs="Browallia New"/>
          <w:b/>
          <w:bCs/>
          <w:sz w:val="28"/>
          <w:szCs w:val="28"/>
          <w:u w:val="single"/>
        </w:rPr>
      </w:pPr>
    </w:p>
    <w:p w14:paraId="4C96B7E7" w14:textId="52A269C9" w:rsidR="00C25501" w:rsidRPr="008852C0" w:rsidRDefault="00C25501" w:rsidP="00C25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8852C0">
        <w:rPr>
          <w:rFonts w:ascii="Browallia New" w:hAnsi="Browallia New" w:cs="Browallia New"/>
          <w:sz w:val="28"/>
          <w:szCs w:val="28"/>
          <w:cs/>
        </w:rPr>
        <w:t>การเปลี่ยนแปลงของเงินลงทุนในบริษัทย่อยสำหรับ</w:t>
      </w:r>
      <w:r w:rsidR="00834954" w:rsidRPr="008852C0">
        <w:rPr>
          <w:rFonts w:ascii="Browallia New" w:hAnsi="Browallia New" w:cs="Browallia New"/>
          <w:sz w:val="28"/>
          <w:szCs w:val="28"/>
          <w:cs/>
        </w:rPr>
        <w:t>งวด</w:t>
      </w:r>
      <w:r w:rsidRPr="008852C0">
        <w:rPr>
          <w:rFonts w:ascii="Browallia New" w:hAnsi="Browallia New" w:cs="Browallia New"/>
          <w:sz w:val="28"/>
          <w:szCs w:val="28"/>
          <w:cs/>
        </w:rPr>
        <w:t xml:space="preserve">สิ้นสุดวันที่ </w:t>
      </w:r>
      <w:r w:rsidRPr="008852C0">
        <w:rPr>
          <w:rFonts w:ascii="Browallia New" w:hAnsi="Browallia New" w:cs="Browallia New"/>
          <w:sz w:val="28"/>
          <w:szCs w:val="28"/>
        </w:rPr>
        <w:t>3</w:t>
      </w:r>
      <w:r w:rsidR="005B4189" w:rsidRPr="008852C0">
        <w:rPr>
          <w:rFonts w:ascii="Browallia New" w:hAnsi="Browallia New" w:cs="Browallia New"/>
          <w:sz w:val="28"/>
          <w:szCs w:val="28"/>
        </w:rPr>
        <w:t>0</w:t>
      </w:r>
      <w:r w:rsidRPr="008852C0">
        <w:rPr>
          <w:rFonts w:ascii="Browallia New" w:hAnsi="Browallia New" w:cs="Browallia New"/>
          <w:sz w:val="28"/>
          <w:szCs w:val="28"/>
          <w:cs/>
        </w:rPr>
        <w:t xml:space="preserve"> </w:t>
      </w:r>
      <w:r w:rsidR="00E82DEF" w:rsidRPr="008852C0">
        <w:rPr>
          <w:rFonts w:ascii="Browallia New" w:hAnsi="Browallia New" w:cs="Browallia New"/>
          <w:sz w:val="28"/>
          <w:szCs w:val="28"/>
          <w:cs/>
        </w:rPr>
        <w:t xml:space="preserve">มิถุนายน </w:t>
      </w:r>
      <w:r w:rsidR="00E82DEF" w:rsidRPr="008852C0">
        <w:rPr>
          <w:rFonts w:ascii="Browallia New" w:hAnsi="Browallia New" w:cs="Browallia New"/>
          <w:sz w:val="28"/>
          <w:szCs w:val="28"/>
        </w:rPr>
        <w:t>2567</w:t>
      </w:r>
      <w:r w:rsidRPr="008852C0">
        <w:rPr>
          <w:rFonts w:ascii="Browallia New" w:hAnsi="Browallia New" w:cs="Browallia New"/>
          <w:sz w:val="28"/>
          <w:szCs w:val="28"/>
        </w:rPr>
        <w:t xml:space="preserve"> </w:t>
      </w:r>
      <w:r w:rsidRPr="008852C0">
        <w:rPr>
          <w:rFonts w:ascii="Browallia New" w:hAnsi="Browallia New" w:cs="Browallia New"/>
          <w:sz w:val="28"/>
          <w:szCs w:val="28"/>
          <w:cs/>
        </w:rPr>
        <w:t>มีดังนี้</w:t>
      </w:r>
    </w:p>
    <w:p w14:paraId="4D19E711" w14:textId="77777777" w:rsidR="00C25501" w:rsidRPr="008852C0" w:rsidRDefault="00C25501" w:rsidP="00C25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rPr>
      </w:pPr>
    </w:p>
    <w:tbl>
      <w:tblPr>
        <w:tblW w:w="8930" w:type="dxa"/>
        <w:tblInd w:w="284" w:type="dxa"/>
        <w:tblLayout w:type="fixed"/>
        <w:tblLook w:val="04A0" w:firstRow="1" w:lastRow="0" w:firstColumn="1" w:lastColumn="0" w:noHBand="0" w:noVBand="1"/>
      </w:tblPr>
      <w:tblGrid>
        <w:gridCol w:w="6095"/>
        <w:gridCol w:w="2835"/>
      </w:tblGrid>
      <w:tr w:rsidR="00C25501" w:rsidRPr="008852C0" w14:paraId="48BBA9D5" w14:textId="77777777" w:rsidTr="00885658">
        <w:tc>
          <w:tcPr>
            <w:tcW w:w="6095" w:type="dxa"/>
          </w:tcPr>
          <w:p w14:paraId="75C26252" w14:textId="77777777" w:rsidR="00C25501" w:rsidRPr="008852C0" w:rsidRDefault="00C25501" w:rsidP="000D0928">
            <w:pPr>
              <w:tabs>
                <w:tab w:val="left" w:pos="3090"/>
                <w:tab w:val="left" w:pos="4860"/>
              </w:tabs>
              <w:rPr>
                <w:rFonts w:ascii="Browallia New" w:hAnsi="Browallia New" w:cs="Browallia New"/>
                <w:snapToGrid w:val="0"/>
                <w:sz w:val="28"/>
                <w:szCs w:val="28"/>
                <w:cs/>
                <w:lang w:eastAsia="th-TH"/>
              </w:rPr>
            </w:pPr>
          </w:p>
        </w:tc>
        <w:tc>
          <w:tcPr>
            <w:tcW w:w="2835" w:type="dxa"/>
            <w:hideMark/>
          </w:tcPr>
          <w:p w14:paraId="3D42DA40" w14:textId="77777777" w:rsidR="00C25501" w:rsidRPr="008852C0" w:rsidRDefault="00C25501" w:rsidP="000D0928">
            <w:pPr>
              <w:tabs>
                <w:tab w:val="left" w:pos="3090"/>
                <w:tab w:val="left" w:pos="4860"/>
              </w:tabs>
              <w:ind w:right="-59"/>
              <w:jc w:val="right"/>
              <w:rPr>
                <w:rFonts w:ascii="Browallia New" w:hAnsi="Browallia New" w:cs="Browallia New"/>
                <w:snapToGrid w:val="0"/>
                <w:sz w:val="28"/>
                <w:szCs w:val="28"/>
                <w:cs/>
                <w:lang w:eastAsia="th-TH"/>
              </w:rPr>
            </w:pPr>
            <w:r w:rsidRPr="008852C0">
              <w:rPr>
                <w:rFonts w:ascii="Browallia New" w:hAnsi="Browallia New" w:cs="Browallia New"/>
                <w:snapToGrid w:val="0"/>
                <w:sz w:val="28"/>
                <w:szCs w:val="28"/>
                <w:cs/>
                <w:lang w:eastAsia="th-TH"/>
              </w:rPr>
              <w:t>(</w:t>
            </w:r>
            <w:r w:rsidRPr="008852C0">
              <w:rPr>
                <w:rFonts w:ascii="Browallia New" w:hAnsi="Browallia New" w:cs="Browallia New"/>
                <w:sz w:val="28"/>
                <w:szCs w:val="28"/>
                <w:cs/>
              </w:rPr>
              <w:t xml:space="preserve">หน่วย </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lang w:val="en-GB"/>
              </w:rPr>
              <w:t>พัน</w:t>
            </w:r>
            <w:r w:rsidRPr="008852C0">
              <w:rPr>
                <w:rFonts w:ascii="Browallia New" w:hAnsi="Browallia New" w:cs="Browallia New"/>
                <w:sz w:val="28"/>
                <w:szCs w:val="28"/>
                <w:cs/>
              </w:rPr>
              <w:t>บาท</w:t>
            </w:r>
            <w:r w:rsidRPr="008852C0">
              <w:rPr>
                <w:rFonts w:ascii="Browallia New" w:hAnsi="Browallia New" w:cs="Browallia New"/>
                <w:snapToGrid w:val="0"/>
                <w:sz w:val="28"/>
                <w:szCs w:val="28"/>
                <w:cs/>
                <w:lang w:eastAsia="th-TH"/>
              </w:rPr>
              <w:t>)</w:t>
            </w:r>
          </w:p>
        </w:tc>
      </w:tr>
      <w:tr w:rsidR="00C25501" w:rsidRPr="008852C0" w14:paraId="020A954D" w14:textId="77777777" w:rsidTr="00885658">
        <w:tc>
          <w:tcPr>
            <w:tcW w:w="6095" w:type="dxa"/>
          </w:tcPr>
          <w:p w14:paraId="626F2F63" w14:textId="77777777" w:rsidR="00C25501" w:rsidRPr="008852C0" w:rsidRDefault="00C25501" w:rsidP="000D0928">
            <w:pPr>
              <w:tabs>
                <w:tab w:val="left" w:pos="3090"/>
                <w:tab w:val="left" w:pos="4860"/>
              </w:tabs>
              <w:rPr>
                <w:rFonts w:ascii="Browallia New" w:hAnsi="Browallia New" w:cs="Browallia New"/>
                <w:snapToGrid w:val="0"/>
                <w:sz w:val="28"/>
                <w:szCs w:val="28"/>
                <w:lang w:val="en-GB" w:eastAsia="th-TH"/>
              </w:rPr>
            </w:pPr>
          </w:p>
        </w:tc>
        <w:tc>
          <w:tcPr>
            <w:tcW w:w="2835" w:type="dxa"/>
            <w:tcBorders>
              <w:top w:val="nil"/>
              <w:left w:val="nil"/>
              <w:bottom w:val="single" w:sz="4" w:space="0" w:color="auto"/>
              <w:right w:val="nil"/>
            </w:tcBorders>
            <w:hideMark/>
          </w:tcPr>
          <w:p w14:paraId="5E79CF17" w14:textId="30126322" w:rsidR="00C25501" w:rsidRPr="008852C0" w:rsidRDefault="00885658" w:rsidP="000D0928">
            <w:pPr>
              <w:tabs>
                <w:tab w:val="left" w:pos="3090"/>
                <w:tab w:val="left" w:pos="4860"/>
              </w:tabs>
              <w:ind w:left="-108" w:right="-108"/>
              <w:jc w:val="center"/>
              <w:rPr>
                <w:rFonts w:ascii="Browallia New" w:hAnsi="Browallia New" w:cs="Browallia New"/>
                <w:snapToGrid w:val="0"/>
                <w:sz w:val="28"/>
                <w:szCs w:val="28"/>
                <w:cs/>
                <w:lang w:eastAsia="th-TH"/>
              </w:rPr>
            </w:pPr>
            <w:r w:rsidRPr="008852C0">
              <w:rPr>
                <w:rFonts w:ascii="Browallia New" w:hAnsi="Browallia New" w:cs="Browallia New"/>
                <w:snapToGrid w:val="0"/>
                <w:sz w:val="28"/>
                <w:szCs w:val="28"/>
                <w:cs/>
                <w:lang w:eastAsia="th-TH"/>
              </w:rPr>
              <w:t>ข้อมูลทาง</w:t>
            </w:r>
            <w:r w:rsidR="00C25501" w:rsidRPr="008852C0">
              <w:rPr>
                <w:rFonts w:ascii="Browallia New" w:hAnsi="Browallia New" w:cs="Browallia New"/>
                <w:snapToGrid w:val="0"/>
                <w:sz w:val="28"/>
                <w:szCs w:val="28"/>
                <w:cs/>
                <w:lang w:eastAsia="th-TH"/>
              </w:rPr>
              <w:t>การเงินเฉพาะของบริษัท</w:t>
            </w:r>
          </w:p>
        </w:tc>
      </w:tr>
      <w:tr w:rsidR="00C25501" w:rsidRPr="008852C0" w14:paraId="0EE74A79" w14:textId="77777777" w:rsidTr="00885658">
        <w:trPr>
          <w:trHeight w:val="316"/>
        </w:trPr>
        <w:tc>
          <w:tcPr>
            <w:tcW w:w="6095" w:type="dxa"/>
          </w:tcPr>
          <w:p w14:paraId="6B0E6CAF" w14:textId="77777777" w:rsidR="00C25501" w:rsidRPr="008852C0" w:rsidRDefault="00C25501" w:rsidP="000D0928">
            <w:pPr>
              <w:tabs>
                <w:tab w:val="left" w:pos="3090"/>
                <w:tab w:val="left" w:pos="4860"/>
              </w:tabs>
              <w:rPr>
                <w:rFonts w:ascii="Browallia New" w:hAnsi="Browallia New" w:cs="Browallia New"/>
                <w:snapToGrid w:val="0"/>
                <w:sz w:val="28"/>
                <w:szCs w:val="28"/>
                <w:cs/>
                <w:lang w:eastAsia="th-TH"/>
              </w:rPr>
            </w:pPr>
          </w:p>
        </w:tc>
        <w:tc>
          <w:tcPr>
            <w:tcW w:w="2835" w:type="dxa"/>
            <w:tcBorders>
              <w:top w:val="single" w:sz="4" w:space="0" w:color="auto"/>
              <w:left w:val="nil"/>
              <w:bottom w:val="nil"/>
              <w:right w:val="nil"/>
            </w:tcBorders>
          </w:tcPr>
          <w:p w14:paraId="236C5AE2" w14:textId="77777777" w:rsidR="00C25501" w:rsidRPr="008852C0" w:rsidRDefault="00C25501" w:rsidP="000D0928">
            <w:pPr>
              <w:tabs>
                <w:tab w:val="left" w:pos="3090"/>
                <w:tab w:val="left" w:pos="4860"/>
              </w:tabs>
              <w:jc w:val="center"/>
              <w:rPr>
                <w:rFonts w:ascii="Browallia New" w:hAnsi="Browallia New" w:cs="Browallia New"/>
                <w:snapToGrid w:val="0"/>
                <w:sz w:val="28"/>
                <w:szCs w:val="28"/>
                <w:cs/>
                <w:lang w:eastAsia="th-TH"/>
              </w:rPr>
            </w:pPr>
          </w:p>
        </w:tc>
      </w:tr>
      <w:tr w:rsidR="00C25501" w:rsidRPr="008852C0" w14:paraId="1FE60026" w14:textId="77777777" w:rsidTr="00885658">
        <w:tc>
          <w:tcPr>
            <w:tcW w:w="6095" w:type="dxa"/>
            <w:vAlign w:val="bottom"/>
            <w:hideMark/>
          </w:tcPr>
          <w:p w14:paraId="5A20CA8A" w14:textId="17F54F4C" w:rsidR="00C25501" w:rsidRPr="008852C0" w:rsidRDefault="00C25501" w:rsidP="000D0928">
            <w:pPr>
              <w:ind w:right="28"/>
              <w:rPr>
                <w:rFonts w:ascii="Browallia New" w:hAnsi="Browallia New" w:cs="Browallia New"/>
                <w:sz w:val="28"/>
                <w:szCs w:val="28"/>
              </w:rPr>
            </w:pPr>
            <w:r w:rsidRPr="008852C0">
              <w:rPr>
                <w:rFonts w:ascii="Browallia New" w:hAnsi="Browallia New" w:cs="Browallia New"/>
                <w:sz w:val="28"/>
                <w:szCs w:val="28"/>
                <w:cs/>
                <w:lang w:val="en-GB"/>
              </w:rPr>
              <w:t>ยอดคงเหลือ ณ</w:t>
            </w:r>
            <w:r w:rsidRPr="008852C0">
              <w:rPr>
                <w:rFonts w:ascii="Browallia New" w:hAnsi="Browallia New" w:cs="Browallia New"/>
                <w:sz w:val="28"/>
                <w:szCs w:val="28"/>
                <w:cs/>
              </w:rPr>
              <w:t xml:space="preserve"> วันที่ </w:t>
            </w:r>
            <w:r w:rsidRPr="008852C0">
              <w:rPr>
                <w:rFonts w:ascii="Browallia New" w:hAnsi="Browallia New" w:cs="Browallia New"/>
                <w:sz w:val="28"/>
                <w:szCs w:val="28"/>
                <w:lang w:val="en-GB"/>
              </w:rPr>
              <w:t xml:space="preserve">1 </w:t>
            </w:r>
            <w:r w:rsidRPr="008852C0">
              <w:rPr>
                <w:rFonts w:ascii="Browallia New" w:hAnsi="Browallia New" w:cs="Browallia New"/>
                <w:sz w:val="28"/>
                <w:szCs w:val="28"/>
                <w:cs/>
                <w:lang w:val="en-GB"/>
              </w:rPr>
              <w:t xml:space="preserve">มกราคม </w:t>
            </w:r>
            <w:r w:rsidRPr="008852C0">
              <w:rPr>
                <w:rFonts w:ascii="Browallia New" w:hAnsi="Browallia New" w:cs="Browallia New"/>
                <w:sz w:val="28"/>
                <w:szCs w:val="28"/>
                <w:lang w:val="en-GB"/>
              </w:rPr>
              <w:t>256</w:t>
            </w:r>
            <w:r w:rsidR="005B4189" w:rsidRPr="008852C0">
              <w:rPr>
                <w:rFonts w:ascii="Browallia New" w:hAnsi="Browallia New" w:cs="Browallia New"/>
                <w:sz w:val="28"/>
                <w:szCs w:val="28"/>
              </w:rPr>
              <w:t>7</w:t>
            </w:r>
          </w:p>
        </w:tc>
        <w:tc>
          <w:tcPr>
            <w:tcW w:w="2835" w:type="dxa"/>
          </w:tcPr>
          <w:p w14:paraId="3706EE05" w14:textId="3FE09343" w:rsidR="00C25501" w:rsidRPr="008852C0" w:rsidRDefault="00C25501" w:rsidP="000D0928">
            <w:pPr>
              <w:ind w:left="-108"/>
              <w:jc w:val="right"/>
              <w:rPr>
                <w:rFonts w:ascii="Browallia New" w:eastAsia="Arial Unicode MS" w:hAnsi="Browallia New" w:cs="Browallia New"/>
                <w:sz w:val="28"/>
                <w:szCs w:val="28"/>
              </w:rPr>
            </w:pPr>
            <w:r w:rsidRPr="008852C0">
              <w:rPr>
                <w:rFonts w:ascii="Browallia New" w:eastAsia="Arial Unicode MS" w:hAnsi="Browallia New" w:cs="Browallia New"/>
                <w:sz w:val="28"/>
                <w:szCs w:val="28"/>
                <w:lang w:val="en-GB"/>
              </w:rPr>
              <w:t>3,009,580</w:t>
            </w:r>
          </w:p>
        </w:tc>
      </w:tr>
      <w:tr w:rsidR="00C25501" w:rsidRPr="008852C0" w14:paraId="4EA9EFE8" w14:textId="77777777" w:rsidTr="00885658">
        <w:tc>
          <w:tcPr>
            <w:tcW w:w="6095" w:type="dxa"/>
            <w:vAlign w:val="bottom"/>
          </w:tcPr>
          <w:p w14:paraId="55A06C79" w14:textId="77777777" w:rsidR="00C25501" w:rsidRPr="008852C0" w:rsidRDefault="00C25501" w:rsidP="000D0928">
            <w:pPr>
              <w:ind w:right="28"/>
              <w:rPr>
                <w:rFonts w:ascii="Browallia New" w:eastAsia="Arial Unicode MS" w:hAnsi="Browallia New" w:cs="Browallia New"/>
                <w:sz w:val="28"/>
                <w:szCs w:val="28"/>
                <w:cs/>
                <w:lang w:val="en-GB"/>
              </w:rPr>
            </w:pPr>
            <w:r w:rsidRPr="008852C0">
              <w:rPr>
                <w:rFonts w:ascii="Browallia New" w:eastAsia="Arial Unicode MS" w:hAnsi="Browallia New" w:cs="Browallia New"/>
                <w:sz w:val="28"/>
                <w:szCs w:val="28"/>
                <w:cs/>
                <w:lang w:val="en-GB"/>
              </w:rPr>
              <w:t>การลงทุนเพิ่มขึ้น</w:t>
            </w:r>
          </w:p>
        </w:tc>
        <w:tc>
          <w:tcPr>
            <w:tcW w:w="2835" w:type="dxa"/>
          </w:tcPr>
          <w:p w14:paraId="066E406B" w14:textId="41246DB4" w:rsidR="00C25501" w:rsidRPr="008852C0" w:rsidRDefault="002D5C31" w:rsidP="000D0928">
            <w:pPr>
              <w:ind w:left="-108"/>
              <w:jc w:val="right"/>
              <w:rPr>
                <w:rFonts w:ascii="Browallia New" w:eastAsia="Arial Unicode MS" w:hAnsi="Browallia New" w:cs="Browallia New"/>
                <w:sz w:val="28"/>
                <w:szCs w:val="28"/>
              </w:rPr>
            </w:pPr>
            <w:r w:rsidRPr="008852C0">
              <w:rPr>
                <w:rFonts w:ascii="Browallia New" w:eastAsia="Arial Unicode MS" w:hAnsi="Browallia New" w:cs="Browallia New"/>
                <w:sz w:val="28"/>
                <w:szCs w:val="28"/>
              </w:rPr>
              <w:t>198,550</w:t>
            </w:r>
          </w:p>
        </w:tc>
      </w:tr>
      <w:tr w:rsidR="00C25501" w:rsidRPr="008852C0" w14:paraId="3283AFAE" w14:textId="77777777" w:rsidTr="00885658">
        <w:tc>
          <w:tcPr>
            <w:tcW w:w="6095" w:type="dxa"/>
            <w:vAlign w:val="bottom"/>
          </w:tcPr>
          <w:p w14:paraId="68658978" w14:textId="16B6E9CF" w:rsidR="00C25501" w:rsidRPr="008852C0" w:rsidRDefault="00C25501" w:rsidP="000D0928">
            <w:pPr>
              <w:ind w:right="28"/>
              <w:rPr>
                <w:rFonts w:ascii="Browallia New" w:eastAsia="Arial Unicode MS" w:hAnsi="Browallia New" w:cs="Browallia New"/>
                <w:sz w:val="28"/>
                <w:szCs w:val="28"/>
                <w:highlight w:val="cyan"/>
                <w:cs/>
                <w:lang w:val="en-GB"/>
              </w:rPr>
            </w:pPr>
            <w:r w:rsidRPr="008852C0">
              <w:rPr>
                <w:rFonts w:ascii="Browallia New" w:eastAsia="Arial Unicode MS" w:hAnsi="Browallia New" w:cs="Browallia New"/>
                <w:sz w:val="28"/>
                <w:szCs w:val="28"/>
                <w:cs/>
                <w:lang w:val="en-GB"/>
              </w:rPr>
              <w:t>การล</w:t>
            </w:r>
            <w:r w:rsidR="0038771A" w:rsidRPr="008852C0">
              <w:rPr>
                <w:rFonts w:ascii="Browallia New" w:eastAsia="Arial Unicode MS" w:hAnsi="Browallia New" w:cs="Browallia New"/>
                <w:sz w:val="28"/>
                <w:szCs w:val="28"/>
                <w:cs/>
                <w:lang w:val="en-GB"/>
              </w:rPr>
              <w:t>ง</w:t>
            </w:r>
            <w:r w:rsidRPr="008852C0">
              <w:rPr>
                <w:rFonts w:ascii="Browallia New" w:eastAsia="Arial Unicode MS" w:hAnsi="Browallia New" w:cs="Browallia New"/>
                <w:sz w:val="28"/>
                <w:szCs w:val="28"/>
                <w:cs/>
                <w:lang w:val="en-GB"/>
              </w:rPr>
              <w:t>ทุนลดลง</w:t>
            </w:r>
          </w:p>
        </w:tc>
        <w:tc>
          <w:tcPr>
            <w:tcW w:w="2835" w:type="dxa"/>
          </w:tcPr>
          <w:p w14:paraId="1A57B9E8" w14:textId="4C88F11A" w:rsidR="00C25501" w:rsidRPr="008852C0" w:rsidRDefault="00C25501" w:rsidP="000D0928">
            <w:pPr>
              <w:ind w:left="-108"/>
              <w:jc w:val="right"/>
              <w:rPr>
                <w:rFonts w:ascii="Browallia New" w:eastAsia="Arial Unicode MS" w:hAnsi="Browallia New" w:cs="Browallia New"/>
                <w:sz w:val="28"/>
                <w:szCs w:val="28"/>
                <w:lang w:val="en-GB"/>
              </w:rPr>
            </w:pPr>
            <w:r w:rsidRPr="008852C0">
              <w:rPr>
                <w:rFonts w:ascii="Browallia New" w:eastAsia="Arial Unicode MS" w:hAnsi="Browallia New" w:cs="Browallia New"/>
                <w:sz w:val="28"/>
                <w:szCs w:val="28"/>
                <w:lang w:val="en-GB"/>
              </w:rPr>
              <w:t>(</w:t>
            </w:r>
            <w:r w:rsidR="002D5C31" w:rsidRPr="008852C0">
              <w:rPr>
                <w:rFonts w:ascii="Browallia New" w:eastAsia="Arial Unicode MS" w:hAnsi="Browallia New" w:cs="Browallia New"/>
                <w:sz w:val="28"/>
                <w:szCs w:val="28"/>
                <w:lang w:val="en-GB"/>
              </w:rPr>
              <w:t>15,100</w:t>
            </w:r>
            <w:r w:rsidRPr="008852C0">
              <w:rPr>
                <w:rFonts w:ascii="Browallia New" w:eastAsia="Arial Unicode MS" w:hAnsi="Browallia New" w:cs="Browallia New"/>
                <w:sz w:val="28"/>
                <w:szCs w:val="28"/>
                <w:lang w:val="en-GB"/>
              </w:rPr>
              <w:t>)</w:t>
            </w:r>
          </w:p>
        </w:tc>
      </w:tr>
      <w:tr w:rsidR="00C25501" w:rsidRPr="008852C0" w14:paraId="2E3D634D" w14:textId="77777777" w:rsidTr="00885658">
        <w:tc>
          <w:tcPr>
            <w:tcW w:w="6095" w:type="dxa"/>
            <w:vAlign w:val="bottom"/>
            <w:hideMark/>
          </w:tcPr>
          <w:p w14:paraId="00F77B1C" w14:textId="7C233BA8" w:rsidR="00C25501" w:rsidRPr="008852C0" w:rsidRDefault="00C25501" w:rsidP="000D0928">
            <w:pPr>
              <w:ind w:right="28"/>
              <w:rPr>
                <w:rFonts w:ascii="Browallia New" w:hAnsi="Browallia New" w:cs="Browallia New"/>
                <w:sz w:val="28"/>
                <w:szCs w:val="28"/>
                <w:u w:val="single"/>
              </w:rPr>
            </w:pPr>
            <w:r w:rsidRPr="008852C0">
              <w:rPr>
                <w:rFonts w:ascii="Browallia New" w:hAnsi="Browallia New" w:cs="Browallia New"/>
                <w:sz w:val="28"/>
                <w:szCs w:val="28"/>
                <w:cs/>
              </w:rPr>
              <w:t xml:space="preserve">ยอดคงเหลือ ณ วันที่ </w:t>
            </w:r>
            <w:r w:rsidRPr="008852C0">
              <w:rPr>
                <w:rFonts w:ascii="Browallia New" w:eastAsia="SimSun" w:hAnsi="Browallia New" w:cs="Browallia New"/>
                <w:sz w:val="28"/>
                <w:szCs w:val="28"/>
                <w:lang w:val="en-GB"/>
              </w:rPr>
              <w:t>3</w:t>
            </w:r>
            <w:r w:rsidR="005B4189" w:rsidRPr="008852C0">
              <w:rPr>
                <w:rFonts w:ascii="Browallia New" w:eastAsia="SimSun" w:hAnsi="Browallia New" w:cs="Browallia New"/>
                <w:sz w:val="28"/>
                <w:szCs w:val="28"/>
              </w:rPr>
              <w:t xml:space="preserve">0 </w:t>
            </w:r>
            <w:r w:rsidR="005B4189" w:rsidRPr="008852C0">
              <w:rPr>
                <w:rFonts w:ascii="Browallia New" w:eastAsia="SimSun" w:hAnsi="Browallia New" w:cs="Browallia New"/>
                <w:sz w:val="28"/>
                <w:szCs w:val="28"/>
                <w:cs/>
              </w:rPr>
              <w:t xml:space="preserve">มิถุนายน </w:t>
            </w:r>
            <w:r w:rsidR="005B4189" w:rsidRPr="008852C0">
              <w:rPr>
                <w:rFonts w:ascii="Browallia New" w:eastAsia="SimSun" w:hAnsi="Browallia New" w:cs="Browallia New"/>
                <w:sz w:val="28"/>
                <w:szCs w:val="28"/>
              </w:rPr>
              <w:t>2567</w:t>
            </w:r>
          </w:p>
        </w:tc>
        <w:tc>
          <w:tcPr>
            <w:tcW w:w="2835" w:type="dxa"/>
            <w:tcBorders>
              <w:top w:val="single" w:sz="4" w:space="0" w:color="auto"/>
              <w:left w:val="nil"/>
              <w:bottom w:val="single" w:sz="12" w:space="0" w:color="auto"/>
              <w:right w:val="nil"/>
            </w:tcBorders>
          </w:tcPr>
          <w:p w14:paraId="313A8CEE" w14:textId="573E7713" w:rsidR="00C25501" w:rsidRPr="008852C0" w:rsidRDefault="00B708BF" w:rsidP="000D0928">
            <w:pPr>
              <w:ind w:left="-108"/>
              <w:jc w:val="right"/>
              <w:rPr>
                <w:rFonts w:ascii="Browallia New" w:eastAsia="Arial Unicode MS" w:hAnsi="Browallia New" w:cs="Browallia New"/>
                <w:sz w:val="28"/>
                <w:szCs w:val="28"/>
                <w:lang w:val="en-GB"/>
              </w:rPr>
            </w:pPr>
            <w:r w:rsidRPr="008852C0">
              <w:rPr>
                <w:rFonts w:ascii="Browallia New" w:eastAsia="Arial Unicode MS" w:hAnsi="Browallia New" w:cs="Browallia New"/>
                <w:sz w:val="28"/>
                <w:szCs w:val="28"/>
                <w:lang w:val="en-GB"/>
              </w:rPr>
              <w:t>3,19</w:t>
            </w:r>
            <w:r w:rsidR="00021309" w:rsidRPr="008852C0">
              <w:rPr>
                <w:rFonts w:ascii="Browallia New" w:eastAsia="Arial Unicode MS" w:hAnsi="Browallia New" w:cs="Browallia New"/>
                <w:sz w:val="28"/>
                <w:szCs w:val="28"/>
                <w:lang w:val="en-GB"/>
              </w:rPr>
              <w:t>3</w:t>
            </w:r>
            <w:r w:rsidRPr="008852C0">
              <w:rPr>
                <w:rFonts w:ascii="Browallia New" w:eastAsia="Arial Unicode MS" w:hAnsi="Browallia New" w:cs="Browallia New"/>
                <w:sz w:val="28"/>
                <w:szCs w:val="28"/>
                <w:lang w:val="en-GB"/>
              </w:rPr>
              <w:t>,030</w:t>
            </w:r>
          </w:p>
        </w:tc>
      </w:tr>
    </w:tbl>
    <w:p w14:paraId="3FEA28D5" w14:textId="77777777" w:rsidR="003A015F" w:rsidRPr="008852C0" w:rsidRDefault="003A015F" w:rsidP="00E92BEB">
      <w:pPr>
        <w:spacing w:line="240" w:lineRule="auto"/>
        <w:jc w:val="thaiDistribute"/>
        <w:rPr>
          <w:rFonts w:ascii="Browallia New" w:hAnsi="Browallia New" w:cs="Browallia New"/>
          <w:b/>
          <w:bCs/>
          <w:sz w:val="28"/>
          <w:szCs w:val="28"/>
          <w:u w:val="single"/>
        </w:rPr>
      </w:pPr>
    </w:p>
    <w:p w14:paraId="6702AA4E" w14:textId="77777777" w:rsidR="00C25501" w:rsidRPr="008852C0" w:rsidRDefault="00C25501" w:rsidP="00E92BEB">
      <w:pPr>
        <w:spacing w:line="240" w:lineRule="auto"/>
        <w:jc w:val="thaiDistribute"/>
        <w:rPr>
          <w:rFonts w:ascii="Browallia New" w:hAnsi="Browallia New" w:cs="Browallia New"/>
          <w:b/>
          <w:bCs/>
          <w:sz w:val="28"/>
          <w:szCs w:val="28"/>
          <w:u w:val="single"/>
        </w:rPr>
      </w:pPr>
    </w:p>
    <w:p w14:paraId="49072A02" w14:textId="77777777" w:rsidR="00C25501" w:rsidRPr="008852C0" w:rsidRDefault="00C25501" w:rsidP="00E92BEB">
      <w:pPr>
        <w:spacing w:line="240" w:lineRule="auto"/>
        <w:jc w:val="thaiDistribute"/>
        <w:rPr>
          <w:rFonts w:ascii="Browallia New" w:hAnsi="Browallia New" w:cs="Browallia New"/>
          <w:b/>
          <w:bCs/>
          <w:sz w:val="28"/>
          <w:szCs w:val="28"/>
          <w:u w:val="single"/>
        </w:rPr>
      </w:pPr>
    </w:p>
    <w:p w14:paraId="03157042" w14:textId="77777777" w:rsidR="003A015F" w:rsidRPr="008852C0" w:rsidRDefault="003A015F" w:rsidP="00E92BEB">
      <w:pPr>
        <w:spacing w:line="240" w:lineRule="auto"/>
        <w:jc w:val="thaiDistribute"/>
        <w:rPr>
          <w:rFonts w:ascii="Browallia New" w:hAnsi="Browallia New" w:cs="Browallia New"/>
          <w:b/>
          <w:bCs/>
          <w:sz w:val="28"/>
          <w:szCs w:val="28"/>
          <w:u w:val="single"/>
        </w:rPr>
      </w:pPr>
    </w:p>
    <w:p w14:paraId="64CE2A14" w14:textId="77777777" w:rsidR="00A43A84" w:rsidRPr="008852C0" w:rsidRDefault="00A43A84" w:rsidP="00A4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u w:val="single"/>
          <w:lang w:val="en-GB"/>
        </w:rPr>
      </w:pPr>
      <w:r w:rsidRPr="008852C0">
        <w:rPr>
          <w:rFonts w:ascii="Browallia New" w:hAnsi="Browallia New" w:cs="Browallia New"/>
          <w:b/>
          <w:bCs/>
          <w:sz w:val="28"/>
          <w:szCs w:val="28"/>
          <w:u w:val="single"/>
          <w:cs/>
          <w:lang w:val="en-GB"/>
        </w:rPr>
        <w:lastRenderedPageBreak/>
        <w:t>การจำหน่ายเงินลงทุนในบริษัทย่อย</w:t>
      </w:r>
    </w:p>
    <w:p w14:paraId="5943A05E" w14:textId="7432A4C2" w:rsidR="001344F5" w:rsidRPr="008852C0" w:rsidRDefault="00A43A84" w:rsidP="00A7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8852C0">
        <w:rPr>
          <w:rFonts w:ascii="Browallia New" w:hAnsi="Browallia New" w:cs="Browallia New"/>
          <w:sz w:val="28"/>
          <w:szCs w:val="28"/>
          <w:cs/>
          <w:lang w:val="en-GB"/>
        </w:rPr>
        <w:t xml:space="preserve">ในการประชุมคณะกรรมการบริษัท ครั้งที่ </w:t>
      </w:r>
      <w:r w:rsidR="008852C0" w:rsidRPr="008852C0">
        <w:rPr>
          <w:rFonts w:ascii="Browallia New" w:hAnsi="Browallia New" w:cs="Browallia New"/>
          <w:sz w:val="28"/>
          <w:szCs w:val="28"/>
        </w:rPr>
        <w:t>1</w:t>
      </w:r>
      <w:r w:rsidR="00E27972" w:rsidRPr="008852C0">
        <w:rPr>
          <w:rFonts w:ascii="Browallia New" w:hAnsi="Browallia New" w:cs="Browallia New"/>
          <w:sz w:val="28"/>
          <w:szCs w:val="28"/>
        </w:rPr>
        <w:t>1</w:t>
      </w:r>
      <w:r w:rsidRPr="008852C0">
        <w:rPr>
          <w:rFonts w:ascii="Browallia New" w:hAnsi="Browallia New" w:cs="Browallia New"/>
          <w:sz w:val="28"/>
          <w:szCs w:val="28"/>
          <w:cs/>
          <w:lang w:val="en-GB"/>
        </w:rPr>
        <w:t>/</w:t>
      </w:r>
      <w:r w:rsidR="008852C0" w:rsidRPr="008852C0">
        <w:rPr>
          <w:rFonts w:ascii="Browallia New" w:hAnsi="Browallia New" w:cs="Browallia New"/>
          <w:sz w:val="28"/>
          <w:szCs w:val="28"/>
        </w:rPr>
        <w:t>256</w:t>
      </w:r>
      <w:r w:rsidR="00E27972" w:rsidRPr="008852C0">
        <w:rPr>
          <w:rFonts w:ascii="Browallia New" w:hAnsi="Browallia New" w:cs="Browallia New"/>
          <w:sz w:val="28"/>
          <w:szCs w:val="28"/>
        </w:rPr>
        <w:t>7</w:t>
      </w:r>
      <w:r w:rsidRPr="008852C0">
        <w:rPr>
          <w:rFonts w:ascii="Browallia New" w:hAnsi="Browallia New" w:cs="Browallia New"/>
          <w:sz w:val="28"/>
          <w:szCs w:val="28"/>
          <w:cs/>
          <w:lang w:val="en-GB"/>
        </w:rPr>
        <w:t xml:space="preserve"> เมื่อวันที่ </w:t>
      </w:r>
      <w:r w:rsidR="00E27972" w:rsidRPr="008852C0">
        <w:rPr>
          <w:rFonts w:ascii="Browallia New" w:hAnsi="Browallia New" w:cs="Browallia New"/>
          <w:sz w:val="28"/>
          <w:szCs w:val="28"/>
          <w:lang w:val="en-GB"/>
        </w:rPr>
        <w:t>27</w:t>
      </w:r>
      <w:r w:rsidRPr="008852C0">
        <w:rPr>
          <w:rFonts w:ascii="Browallia New" w:hAnsi="Browallia New" w:cs="Browallia New"/>
          <w:sz w:val="28"/>
          <w:szCs w:val="28"/>
          <w:lang w:val="en-GB"/>
        </w:rPr>
        <w:t xml:space="preserve"> </w:t>
      </w:r>
      <w:r w:rsidR="00E27972" w:rsidRPr="008852C0">
        <w:rPr>
          <w:rFonts w:ascii="Browallia New" w:hAnsi="Browallia New" w:cs="Browallia New"/>
          <w:sz w:val="28"/>
          <w:szCs w:val="28"/>
          <w:cs/>
          <w:lang w:val="en-GB"/>
        </w:rPr>
        <w:t xml:space="preserve">มิถุนายน </w:t>
      </w:r>
      <w:r w:rsidR="00E27972" w:rsidRPr="008852C0">
        <w:rPr>
          <w:rFonts w:ascii="Browallia New" w:hAnsi="Browallia New" w:cs="Browallia New"/>
          <w:sz w:val="28"/>
          <w:szCs w:val="28"/>
        </w:rPr>
        <w:t>2567</w:t>
      </w:r>
      <w:r w:rsidRPr="008852C0">
        <w:rPr>
          <w:rFonts w:ascii="Browallia New" w:hAnsi="Browallia New" w:cs="Browallia New"/>
          <w:sz w:val="28"/>
          <w:szCs w:val="28"/>
          <w:cs/>
          <w:lang w:val="en-GB"/>
        </w:rPr>
        <w:t xml:space="preserve"> </w:t>
      </w:r>
      <w:r w:rsidR="00A4470F" w:rsidRPr="008852C0">
        <w:rPr>
          <w:rFonts w:ascii="Browallia New" w:hAnsi="Browallia New" w:cs="Browallia New"/>
          <w:sz w:val="28"/>
          <w:szCs w:val="28"/>
          <w:cs/>
          <w:lang w:val="en-GB"/>
        </w:rPr>
        <w:t>ที่ประชุม</w:t>
      </w:r>
      <w:r w:rsidRPr="008852C0">
        <w:rPr>
          <w:rFonts w:ascii="Browallia New" w:hAnsi="Browallia New" w:cs="Browallia New"/>
          <w:sz w:val="28"/>
          <w:szCs w:val="28"/>
          <w:cs/>
          <w:lang w:val="en-GB"/>
        </w:rPr>
        <w:t xml:space="preserve">ได้มีมติอนุมัติให้จำหน่ายเงินลงทุนในบริษัท </w:t>
      </w:r>
      <w:r w:rsidR="00E27972" w:rsidRPr="008852C0">
        <w:rPr>
          <w:rFonts w:ascii="Browallia New" w:hAnsi="Browallia New" w:cs="Browallia New"/>
          <w:sz w:val="28"/>
          <w:szCs w:val="28"/>
          <w:cs/>
          <w:lang w:val="en-GB"/>
        </w:rPr>
        <w:t>เคเค เอส</w:t>
      </w:r>
      <w:proofErr w:type="spellStart"/>
      <w:r w:rsidR="00E27972" w:rsidRPr="008852C0">
        <w:rPr>
          <w:rFonts w:ascii="Browallia New" w:hAnsi="Browallia New" w:cs="Browallia New"/>
          <w:sz w:val="28"/>
          <w:szCs w:val="28"/>
          <w:cs/>
          <w:lang w:val="en-GB"/>
        </w:rPr>
        <w:t>เธ</w:t>
      </w:r>
      <w:proofErr w:type="spellEnd"/>
      <w:r w:rsidR="00E27972" w:rsidRPr="008852C0">
        <w:rPr>
          <w:rFonts w:ascii="Browallia New" w:hAnsi="Browallia New" w:cs="Browallia New"/>
          <w:sz w:val="28"/>
          <w:szCs w:val="28"/>
          <w:cs/>
          <w:lang w:val="en-GB"/>
        </w:rPr>
        <w:t>ติค จำกัด</w:t>
      </w:r>
      <w:r w:rsidRPr="008852C0">
        <w:rPr>
          <w:rFonts w:ascii="Browallia New" w:hAnsi="Browallia New" w:cs="Browallia New"/>
          <w:sz w:val="28"/>
          <w:szCs w:val="28"/>
          <w:cs/>
          <w:lang w:val="en-GB"/>
        </w:rPr>
        <w:t xml:space="preserve"> (บริษัทย่อย) ซึ่งบริษัทถือหุ้นในอัตราส่วนร้อยละ </w:t>
      </w:r>
      <w:r w:rsidR="00E27972" w:rsidRPr="008852C0">
        <w:rPr>
          <w:rFonts w:ascii="Browallia New" w:hAnsi="Browallia New" w:cs="Browallia New"/>
          <w:sz w:val="28"/>
          <w:szCs w:val="28"/>
        </w:rPr>
        <w:t>50</w:t>
      </w:r>
      <w:r w:rsidRPr="008852C0">
        <w:rPr>
          <w:rFonts w:ascii="Browallia New" w:hAnsi="Browallia New" w:cs="Browallia New"/>
          <w:sz w:val="28"/>
          <w:szCs w:val="28"/>
          <w:cs/>
          <w:lang w:val="en-GB"/>
        </w:rPr>
        <w:t>.</w:t>
      </w:r>
      <w:r w:rsidR="008852C0" w:rsidRPr="008852C0">
        <w:rPr>
          <w:rFonts w:ascii="Browallia New" w:hAnsi="Browallia New" w:cs="Browallia New"/>
          <w:sz w:val="28"/>
          <w:szCs w:val="28"/>
        </w:rPr>
        <w:t>9</w:t>
      </w:r>
      <w:r w:rsidR="00E27972" w:rsidRPr="008852C0">
        <w:rPr>
          <w:rFonts w:ascii="Browallia New" w:hAnsi="Browallia New" w:cs="Browallia New"/>
          <w:sz w:val="28"/>
          <w:szCs w:val="28"/>
        </w:rPr>
        <w:t>8</w:t>
      </w:r>
      <w:r w:rsidRPr="008852C0">
        <w:rPr>
          <w:rFonts w:ascii="Browallia New" w:hAnsi="Browallia New" w:cs="Browallia New"/>
          <w:sz w:val="28"/>
          <w:szCs w:val="28"/>
          <w:cs/>
          <w:lang w:val="en-GB"/>
        </w:rPr>
        <w:t xml:space="preserve"> ให้แก่ </w:t>
      </w:r>
      <w:r w:rsidR="00E27972" w:rsidRPr="008852C0">
        <w:rPr>
          <w:rFonts w:ascii="Browallia New" w:hAnsi="Browallia New" w:cs="Browallia New"/>
          <w:sz w:val="28"/>
          <w:szCs w:val="28"/>
          <w:cs/>
        </w:rPr>
        <w:t xml:space="preserve">นายธนดล </w:t>
      </w:r>
      <w:r w:rsidR="00414379" w:rsidRPr="008852C0">
        <w:rPr>
          <w:rFonts w:ascii="Browallia New" w:hAnsi="Browallia New" w:cs="Browallia New"/>
          <w:sz w:val="28"/>
          <w:szCs w:val="28"/>
          <w:cs/>
        </w:rPr>
        <w:t xml:space="preserve">           </w:t>
      </w:r>
      <w:r w:rsidR="00E27972" w:rsidRPr="008852C0">
        <w:rPr>
          <w:rFonts w:ascii="Browallia New" w:hAnsi="Browallia New" w:cs="Browallia New"/>
          <w:sz w:val="28"/>
          <w:szCs w:val="28"/>
          <w:cs/>
        </w:rPr>
        <w:t>เอี้ยว</w:t>
      </w:r>
      <w:proofErr w:type="spellStart"/>
      <w:r w:rsidR="00E27972" w:rsidRPr="008852C0">
        <w:rPr>
          <w:rFonts w:ascii="Browallia New" w:hAnsi="Browallia New" w:cs="Browallia New"/>
          <w:sz w:val="28"/>
          <w:szCs w:val="28"/>
          <w:cs/>
        </w:rPr>
        <w:t>ศิ</w:t>
      </w:r>
      <w:proofErr w:type="spellEnd"/>
      <w:r w:rsidR="00E27972" w:rsidRPr="008852C0">
        <w:rPr>
          <w:rFonts w:ascii="Browallia New" w:hAnsi="Browallia New" w:cs="Browallia New"/>
          <w:sz w:val="28"/>
          <w:szCs w:val="28"/>
          <w:cs/>
        </w:rPr>
        <w:t xml:space="preserve">วิกูล </w:t>
      </w:r>
      <w:r w:rsidRPr="008852C0">
        <w:rPr>
          <w:rFonts w:ascii="Browallia New" w:hAnsi="Browallia New" w:cs="Browallia New"/>
          <w:sz w:val="28"/>
          <w:szCs w:val="28"/>
          <w:cs/>
          <w:lang w:val="en-GB"/>
        </w:rPr>
        <w:t xml:space="preserve">ในอัตราหุ้นละ </w:t>
      </w:r>
      <w:r w:rsidR="008337B0" w:rsidRPr="008852C0">
        <w:rPr>
          <w:rFonts w:ascii="Browallia New" w:hAnsi="Browallia New" w:cs="Browallia New"/>
          <w:sz w:val="28"/>
          <w:szCs w:val="28"/>
        </w:rPr>
        <w:t>5.53</w:t>
      </w:r>
      <w:r w:rsidRPr="008852C0">
        <w:rPr>
          <w:rFonts w:ascii="Browallia New" w:hAnsi="Browallia New" w:cs="Browallia New"/>
          <w:sz w:val="28"/>
          <w:szCs w:val="28"/>
          <w:cs/>
          <w:lang w:val="en-GB"/>
        </w:rPr>
        <w:t xml:space="preserve"> บาท รวมเป็นจำนวนเงิน </w:t>
      </w:r>
      <w:r w:rsidR="00C21409" w:rsidRPr="008852C0">
        <w:rPr>
          <w:rFonts w:ascii="Browallia New" w:hAnsi="Browallia New" w:cs="Browallia New"/>
          <w:sz w:val="28"/>
          <w:szCs w:val="28"/>
        </w:rPr>
        <w:t>2</w:t>
      </w:r>
      <w:r w:rsidRPr="008852C0">
        <w:rPr>
          <w:rFonts w:ascii="Browallia New" w:hAnsi="Browallia New" w:cs="Browallia New"/>
          <w:sz w:val="28"/>
          <w:szCs w:val="28"/>
          <w:cs/>
          <w:lang w:val="en-GB"/>
        </w:rPr>
        <w:t>.</w:t>
      </w:r>
      <w:r w:rsidR="00C21409" w:rsidRPr="008852C0">
        <w:rPr>
          <w:rFonts w:ascii="Browallia New" w:hAnsi="Browallia New" w:cs="Browallia New"/>
          <w:sz w:val="28"/>
          <w:szCs w:val="28"/>
        </w:rPr>
        <w:t>82</w:t>
      </w:r>
      <w:r w:rsidRPr="008852C0">
        <w:rPr>
          <w:rFonts w:ascii="Browallia New" w:hAnsi="Browallia New" w:cs="Browallia New"/>
          <w:sz w:val="28"/>
          <w:szCs w:val="28"/>
          <w:cs/>
          <w:lang w:val="en-GB"/>
        </w:rPr>
        <w:t xml:space="preserve"> ล้านบาท</w:t>
      </w:r>
      <w:r w:rsidR="00A4470F" w:rsidRPr="008852C0">
        <w:rPr>
          <w:rFonts w:ascii="Browallia New" w:hAnsi="Browallia New" w:cs="Browallia New"/>
          <w:sz w:val="28"/>
          <w:szCs w:val="28"/>
          <w:cs/>
          <w:lang w:val="en-GB"/>
        </w:rPr>
        <w:t xml:space="preserve"> </w:t>
      </w:r>
      <w:r w:rsidR="00CC379B" w:rsidRPr="008852C0">
        <w:rPr>
          <w:rFonts w:ascii="Browallia New" w:hAnsi="Browallia New" w:cs="Browallia New"/>
          <w:sz w:val="28"/>
          <w:szCs w:val="28"/>
          <w:cs/>
          <w:lang w:val="en-GB"/>
        </w:rPr>
        <w:t>และ</w:t>
      </w:r>
      <w:r w:rsidR="005D3964" w:rsidRPr="008852C0">
        <w:rPr>
          <w:rFonts w:ascii="Browallia New" w:hAnsi="Browallia New" w:cs="Browallia New"/>
          <w:sz w:val="28"/>
          <w:szCs w:val="28"/>
          <w:cs/>
          <w:lang w:val="en-GB"/>
        </w:rPr>
        <w:t xml:space="preserve">อนุมัติให้จำหน่ายเงินลงทุนในบริษัท </w:t>
      </w:r>
      <w:r w:rsidR="003B4ED0" w:rsidRPr="008852C0">
        <w:rPr>
          <w:rFonts w:ascii="Browallia New" w:hAnsi="Browallia New" w:cs="Browallia New"/>
          <w:sz w:val="28"/>
          <w:szCs w:val="28"/>
          <w:lang w:val="en-GB"/>
        </w:rPr>
        <w:t xml:space="preserve">                </w:t>
      </w:r>
      <w:r w:rsidR="005D3964" w:rsidRPr="008852C0">
        <w:rPr>
          <w:rFonts w:ascii="Browallia New" w:hAnsi="Browallia New" w:cs="Browallia New"/>
          <w:sz w:val="28"/>
          <w:szCs w:val="28"/>
          <w:cs/>
          <w:lang w:val="en-GB"/>
        </w:rPr>
        <w:t xml:space="preserve">จีที พลัส จำกัด (บริษัทย่อย) ซึ่งบริษัทถือหุ้นในอัตราส่วนร้อยละ </w:t>
      </w:r>
      <w:r w:rsidR="005D3964" w:rsidRPr="008852C0">
        <w:rPr>
          <w:rFonts w:ascii="Browallia New" w:hAnsi="Browallia New" w:cs="Browallia New"/>
          <w:sz w:val="28"/>
          <w:szCs w:val="28"/>
        </w:rPr>
        <w:t>79.</w:t>
      </w:r>
      <w:r w:rsidR="008852C0" w:rsidRPr="008852C0">
        <w:rPr>
          <w:rFonts w:ascii="Browallia New" w:hAnsi="Browallia New" w:cs="Browallia New"/>
          <w:sz w:val="28"/>
          <w:szCs w:val="28"/>
        </w:rPr>
        <w:t>9</w:t>
      </w:r>
      <w:r w:rsidR="005D3964" w:rsidRPr="008852C0">
        <w:rPr>
          <w:rFonts w:ascii="Browallia New" w:hAnsi="Browallia New" w:cs="Browallia New"/>
          <w:sz w:val="28"/>
          <w:szCs w:val="28"/>
        </w:rPr>
        <w:t>9</w:t>
      </w:r>
      <w:r w:rsidR="005D3964" w:rsidRPr="008852C0">
        <w:rPr>
          <w:rFonts w:ascii="Browallia New" w:hAnsi="Browallia New" w:cs="Browallia New"/>
          <w:sz w:val="28"/>
          <w:szCs w:val="28"/>
          <w:cs/>
          <w:lang w:val="en-GB"/>
        </w:rPr>
        <w:t xml:space="preserve"> ให้แก่ </w:t>
      </w:r>
      <w:r w:rsidR="005D3964" w:rsidRPr="008852C0">
        <w:rPr>
          <w:rFonts w:ascii="Browallia New" w:hAnsi="Browallia New" w:cs="Browallia New"/>
          <w:sz w:val="28"/>
          <w:szCs w:val="28"/>
          <w:cs/>
        </w:rPr>
        <w:t>นายธนดล เอี้ยว</w:t>
      </w:r>
      <w:proofErr w:type="spellStart"/>
      <w:r w:rsidR="005D3964" w:rsidRPr="008852C0">
        <w:rPr>
          <w:rFonts w:ascii="Browallia New" w:hAnsi="Browallia New" w:cs="Browallia New"/>
          <w:sz w:val="28"/>
          <w:szCs w:val="28"/>
          <w:cs/>
        </w:rPr>
        <w:t>ศิ</w:t>
      </w:r>
      <w:proofErr w:type="spellEnd"/>
      <w:r w:rsidR="005D3964" w:rsidRPr="008852C0">
        <w:rPr>
          <w:rFonts w:ascii="Browallia New" w:hAnsi="Browallia New" w:cs="Browallia New"/>
          <w:sz w:val="28"/>
          <w:szCs w:val="28"/>
          <w:cs/>
        </w:rPr>
        <w:t>วิกูล</w:t>
      </w:r>
      <w:r w:rsidR="005D3964" w:rsidRPr="008852C0">
        <w:rPr>
          <w:rFonts w:ascii="Browallia New" w:hAnsi="Browallia New" w:cs="Browallia New"/>
          <w:sz w:val="28"/>
          <w:szCs w:val="28"/>
          <w:cs/>
          <w:lang w:val="en-GB"/>
        </w:rPr>
        <w:t xml:space="preserve"> ในอัตราหุ้นละ </w:t>
      </w:r>
      <w:r w:rsidR="008F4375" w:rsidRPr="008852C0">
        <w:rPr>
          <w:rFonts w:ascii="Browallia New" w:hAnsi="Browallia New" w:cs="Browallia New"/>
          <w:sz w:val="28"/>
          <w:szCs w:val="28"/>
        </w:rPr>
        <w:t>0.47</w:t>
      </w:r>
      <w:r w:rsidR="005D3964" w:rsidRPr="008852C0">
        <w:rPr>
          <w:rFonts w:ascii="Browallia New" w:hAnsi="Browallia New" w:cs="Browallia New"/>
          <w:sz w:val="28"/>
          <w:szCs w:val="28"/>
          <w:cs/>
          <w:lang w:val="en-GB"/>
        </w:rPr>
        <w:t xml:space="preserve"> บาท รวมเป็นจำนวนเงิน </w:t>
      </w:r>
      <w:r w:rsidR="005D3964" w:rsidRPr="008852C0">
        <w:rPr>
          <w:rFonts w:ascii="Browallia New" w:hAnsi="Browallia New" w:cs="Browallia New"/>
          <w:sz w:val="28"/>
          <w:szCs w:val="28"/>
        </w:rPr>
        <w:t>1</w:t>
      </w:r>
      <w:r w:rsidR="005D3964" w:rsidRPr="008852C0">
        <w:rPr>
          <w:rFonts w:ascii="Browallia New" w:hAnsi="Browallia New" w:cs="Browallia New"/>
          <w:sz w:val="28"/>
          <w:szCs w:val="28"/>
          <w:cs/>
          <w:lang w:val="en-GB"/>
        </w:rPr>
        <w:t>.</w:t>
      </w:r>
      <w:r w:rsidR="005D3964" w:rsidRPr="008852C0">
        <w:rPr>
          <w:rFonts w:ascii="Browallia New" w:hAnsi="Browallia New" w:cs="Browallia New"/>
          <w:sz w:val="28"/>
          <w:szCs w:val="28"/>
        </w:rPr>
        <w:t>8</w:t>
      </w:r>
      <w:r w:rsidR="008F4375" w:rsidRPr="008852C0">
        <w:rPr>
          <w:rFonts w:ascii="Browallia New" w:hAnsi="Browallia New" w:cs="Browallia New"/>
          <w:sz w:val="28"/>
          <w:szCs w:val="28"/>
        </w:rPr>
        <w:t>9</w:t>
      </w:r>
      <w:r w:rsidR="005D3964" w:rsidRPr="008852C0">
        <w:rPr>
          <w:rFonts w:ascii="Browallia New" w:hAnsi="Browallia New" w:cs="Browallia New"/>
          <w:sz w:val="28"/>
          <w:szCs w:val="28"/>
          <w:cs/>
          <w:lang w:val="en-GB"/>
        </w:rPr>
        <w:t xml:space="preserve"> ล้านบาท</w:t>
      </w:r>
      <w:r w:rsidRPr="008852C0">
        <w:rPr>
          <w:rFonts w:ascii="Browallia New" w:hAnsi="Browallia New" w:cs="Browallia New"/>
          <w:sz w:val="28"/>
          <w:szCs w:val="28"/>
          <w:cs/>
          <w:lang w:val="en-GB"/>
        </w:rPr>
        <w:t xml:space="preserve"> </w:t>
      </w:r>
      <w:r w:rsidR="00FD458D" w:rsidRPr="008852C0">
        <w:rPr>
          <w:rFonts w:ascii="Browallia New" w:hAnsi="Browallia New" w:cs="Browallia New"/>
          <w:sz w:val="28"/>
          <w:szCs w:val="28"/>
          <w:cs/>
          <w:lang w:val="en-GB"/>
        </w:rPr>
        <w:t>โดยบริษัท</w:t>
      </w:r>
      <w:r w:rsidRPr="008852C0">
        <w:rPr>
          <w:rFonts w:ascii="Browallia New" w:hAnsi="Browallia New" w:cs="Browallia New"/>
          <w:sz w:val="28"/>
          <w:szCs w:val="28"/>
          <w:cs/>
          <w:lang w:val="en-GB"/>
        </w:rPr>
        <w:t>ได้</w:t>
      </w:r>
      <w:r w:rsidR="00FD458D" w:rsidRPr="008852C0">
        <w:rPr>
          <w:rFonts w:ascii="Browallia New" w:hAnsi="Browallia New" w:cs="Browallia New"/>
          <w:sz w:val="28"/>
          <w:szCs w:val="28"/>
          <w:cs/>
          <w:lang w:val="en-GB"/>
        </w:rPr>
        <w:t>จำหน่าย</w:t>
      </w:r>
      <w:r w:rsidR="00D418F9" w:rsidRPr="008852C0">
        <w:rPr>
          <w:rFonts w:ascii="Browallia New" w:hAnsi="Browallia New" w:cs="Browallia New"/>
          <w:sz w:val="28"/>
          <w:szCs w:val="28"/>
          <w:cs/>
          <w:lang w:val="en-GB"/>
        </w:rPr>
        <w:t>เงินลงทุนดังกล่าว</w:t>
      </w:r>
      <w:r w:rsidRPr="008852C0">
        <w:rPr>
          <w:rFonts w:ascii="Browallia New" w:hAnsi="Browallia New" w:cs="Browallia New"/>
          <w:sz w:val="28"/>
          <w:szCs w:val="28"/>
          <w:cs/>
          <w:lang w:val="en-GB"/>
        </w:rPr>
        <w:t>เมื่อ</w:t>
      </w:r>
      <w:r w:rsidRPr="008852C0">
        <w:rPr>
          <w:rFonts w:ascii="Browallia New" w:hAnsi="Browallia New" w:cs="Browallia New"/>
          <w:sz w:val="28"/>
          <w:szCs w:val="28"/>
          <w:cs/>
        </w:rPr>
        <w:t xml:space="preserve">วันที่ </w:t>
      </w:r>
      <w:r w:rsidR="00C21409" w:rsidRPr="008852C0">
        <w:rPr>
          <w:rFonts w:ascii="Browallia New" w:hAnsi="Browallia New" w:cs="Browallia New"/>
          <w:sz w:val="28"/>
          <w:szCs w:val="28"/>
          <w:lang w:val="en-GB"/>
        </w:rPr>
        <w:t xml:space="preserve">27 </w:t>
      </w:r>
      <w:r w:rsidR="00C21409" w:rsidRPr="008852C0">
        <w:rPr>
          <w:rFonts w:ascii="Browallia New" w:hAnsi="Browallia New" w:cs="Browallia New"/>
          <w:sz w:val="28"/>
          <w:szCs w:val="28"/>
          <w:cs/>
          <w:lang w:val="en-GB"/>
        </w:rPr>
        <w:t>มิถุนายน</w:t>
      </w:r>
      <w:r w:rsidR="00C21409" w:rsidRPr="008852C0">
        <w:rPr>
          <w:rFonts w:ascii="Browallia New" w:hAnsi="Browallia New" w:cs="Browallia New"/>
          <w:sz w:val="28"/>
          <w:szCs w:val="28"/>
          <w:lang w:val="en-GB"/>
        </w:rPr>
        <w:t xml:space="preserve"> </w:t>
      </w:r>
      <w:r w:rsidR="008852C0" w:rsidRPr="008852C0">
        <w:rPr>
          <w:rFonts w:ascii="Browallia New" w:hAnsi="Browallia New" w:cs="Browallia New"/>
          <w:sz w:val="28"/>
          <w:szCs w:val="28"/>
        </w:rPr>
        <w:t>256</w:t>
      </w:r>
      <w:r w:rsidR="00C21409" w:rsidRPr="008852C0">
        <w:rPr>
          <w:rFonts w:ascii="Browallia New" w:hAnsi="Browallia New" w:cs="Browallia New"/>
          <w:sz w:val="28"/>
          <w:szCs w:val="28"/>
        </w:rPr>
        <w:t>7</w:t>
      </w:r>
      <w:r w:rsidRPr="008852C0">
        <w:rPr>
          <w:rFonts w:ascii="Browallia New" w:hAnsi="Browallia New" w:cs="Browallia New"/>
          <w:sz w:val="28"/>
          <w:szCs w:val="28"/>
          <w:cs/>
        </w:rPr>
        <w:t xml:space="preserve"> </w:t>
      </w:r>
      <w:r w:rsidR="00CC379B" w:rsidRPr="008852C0">
        <w:rPr>
          <w:rFonts w:ascii="Browallia New" w:hAnsi="Browallia New" w:cs="Browallia New"/>
          <w:sz w:val="28"/>
          <w:szCs w:val="28"/>
          <w:cs/>
        </w:rPr>
        <w:t>และ</w:t>
      </w:r>
      <w:r w:rsidRPr="008852C0">
        <w:rPr>
          <w:rFonts w:ascii="Browallia New" w:hAnsi="Browallia New" w:cs="Browallia New"/>
          <w:sz w:val="28"/>
          <w:szCs w:val="28"/>
          <w:cs/>
        </w:rPr>
        <w:t xml:space="preserve">ได้รับชำระค่าหุ้นและโอนหุ้นให้กับผู้ซื้อเรียบร้อยแล้ว </w:t>
      </w:r>
    </w:p>
    <w:p w14:paraId="31572561" w14:textId="77777777" w:rsidR="00A703D4" w:rsidRPr="008852C0" w:rsidRDefault="00A703D4" w:rsidP="00A7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1062C04" w14:textId="2448ED88" w:rsidR="00A43A84" w:rsidRPr="008852C0" w:rsidRDefault="00A43A84" w:rsidP="00A4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8852C0">
        <w:rPr>
          <w:rFonts w:ascii="Browallia New" w:hAnsi="Browallia New" w:cs="Browallia New"/>
          <w:sz w:val="28"/>
          <w:szCs w:val="28"/>
          <w:cs/>
          <w:lang w:val="en-GB"/>
        </w:rPr>
        <w:t>รายละเอียดของการจำหน่ายบริษัทย่อย</w:t>
      </w:r>
      <w:r w:rsidR="00902E0B" w:rsidRPr="008852C0">
        <w:rPr>
          <w:rFonts w:ascii="Browallia New" w:hAnsi="Browallia New" w:cs="Browallia New"/>
          <w:sz w:val="28"/>
          <w:szCs w:val="28"/>
          <w:cs/>
          <w:lang w:val="en-GB"/>
        </w:rPr>
        <w:t>ในข้อมูล</w:t>
      </w:r>
      <w:r w:rsidR="0045085C" w:rsidRPr="008852C0">
        <w:rPr>
          <w:rFonts w:ascii="Browallia New" w:hAnsi="Browallia New" w:cs="Browallia New"/>
          <w:sz w:val="28"/>
          <w:szCs w:val="28"/>
          <w:cs/>
          <w:lang w:val="en-GB"/>
        </w:rPr>
        <w:t>ทางการเงินรวม</w:t>
      </w:r>
      <w:r w:rsidRPr="008852C0">
        <w:rPr>
          <w:rFonts w:ascii="Browallia New" w:hAnsi="Browallia New" w:cs="Browallia New"/>
          <w:sz w:val="28"/>
          <w:szCs w:val="28"/>
          <w:cs/>
          <w:lang w:val="en-GB"/>
        </w:rPr>
        <w:t xml:space="preserve"> มีดังนี้</w:t>
      </w:r>
    </w:p>
    <w:p w14:paraId="34D35FA2" w14:textId="77777777" w:rsidR="00A43A84" w:rsidRPr="008852C0" w:rsidRDefault="00A43A84" w:rsidP="00A4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4"/>
        <w:gridCol w:w="1686"/>
        <w:gridCol w:w="1686"/>
        <w:gridCol w:w="1783"/>
      </w:tblGrid>
      <w:tr w:rsidR="002B4270" w:rsidRPr="008852C0" w14:paraId="1AC485B0" w14:textId="77777777" w:rsidTr="00374054">
        <w:tc>
          <w:tcPr>
            <w:tcW w:w="3874" w:type="dxa"/>
          </w:tcPr>
          <w:p w14:paraId="2C089CF3" w14:textId="77777777" w:rsidR="002B4270" w:rsidRPr="008852C0" w:rsidRDefault="002B4270" w:rsidP="000D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86" w:type="dxa"/>
          </w:tcPr>
          <w:p w14:paraId="2B430592" w14:textId="77777777" w:rsidR="002B4270" w:rsidRPr="008852C0" w:rsidRDefault="002B4270" w:rsidP="000D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686" w:type="dxa"/>
          </w:tcPr>
          <w:p w14:paraId="41CEEAE7" w14:textId="6213C395" w:rsidR="002B4270" w:rsidRPr="008852C0" w:rsidRDefault="002B4270" w:rsidP="000D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783" w:type="dxa"/>
          </w:tcPr>
          <w:p w14:paraId="6179DA9C" w14:textId="73C403B3" w:rsidR="002B4270" w:rsidRPr="008852C0" w:rsidRDefault="002B4270" w:rsidP="000D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52C0">
              <w:rPr>
                <w:rFonts w:ascii="Browallia New" w:hAnsi="Browallia New" w:cs="Browallia New"/>
                <w:sz w:val="28"/>
                <w:szCs w:val="28"/>
                <w:cs/>
              </w:rPr>
              <w:t>(หน่วย</w:t>
            </w:r>
            <w:r w:rsidRPr="008852C0">
              <w:rPr>
                <w:rFonts w:ascii="Browallia New" w:hAnsi="Browallia New" w:cs="Browallia New"/>
                <w:sz w:val="28"/>
                <w:szCs w:val="28"/>
              </w:rPr>
              <w:t xml:space="preserve"> </w:t>
            </w:r>
            <w:r w:rsidRPr="008852C0">
              <w:rPr>
                <w:rFonts w:ascii="Browallia New" w:hAnsi="Browallia New" w:cs="Browallia New"/>
                <w:sz w:val="28"/>
                <w:szCs w:val="28"/>
                <w:cs/>
              </w:rPr>
              <w:t>:</w:t>
            </w:r>
            <w:r w:rsidRPr="008852C0">
              <w:rPr>
                <w:rFonts w:ascii="Browallia New" w:hAnsi="Browallia New" w:cs="Browallia New"/>
                <w:sz w:val="28"/>
                <w:szCs w:val="28"/>
              </w:rPr>
              <w:t xml:space="preserve"> </w:t>
            </w:r>
            <w:r w:rsidRPr="008852C0">
              <w:rPr>
                <w:rFonts w:ascii="Browallia New" w:hAnsi="Browallia New" w:cs="Browallia New"/>
                <w:sz w:val="28"/>
                <w:szCs w:val="28"/>
                <w:cs/>
              </w:rPr>
              <w:t>พันบาท)</w:t>
            </w:r>
          </w:p>
        </w:tc>
      </w:tr>
      <w:tr w:rsidR="005B2085" w:rsidRPr="008852C0" w14:paraId="4F545504" w14:textId="77777777" w:rsidTr="00374054">
        <w:tc>
          <w:tcPr>
            <w:tcW w:w="3874" w:type="dxa"/>
          </w:tcPr>
          <w:p w14:paraId="004983D0" w14:textId="77777777"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86" w:type="dxa"/>
          </w:tcPr>
          <w:p w14:paraId="40D0DB22" w14:textId="77777777" w:rsidR="005B2085" w:rsidRPr="008852C0" w:rsidRDefault="005B2085" w:rsidP="005B2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52C0">
              <w:rPr>
                <w:rFonts w:ascii="Browallia New" w:hAnsi="Browallia New" w:cs="Browallia New"/>
                <w:sz w:val="28"/>
                <w:szCs w:val="28"/>
                <w:cs/>
                <w:lang w:val="en-GB"/>
              </w:rPr>
              <w:t xml:space="preserve">บริษัท เคเค </w:t>
            </w:r>
          </w:p>
          <w:p w14:paraId="7911E01E" w14:textId="277390ED" w:rsidR="005B2085" w:rsidRPr="008852C0" w:rsidRDefault="005B2085" w:rsidP="005B2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852C0">
              <w:rPr>
                <w:rFonts w:ascii="Browallia New" w:hAnsi="Browallia New" w:cs="Browallia New"/>
                <w:sz w:val="28"/>
                <w:szCs w:val="28"/>
                <w:cs/>
                <w:lang w:val="en-GB"/>
              </w:rPr>
              <w:t>เอส</w:t>
            </w:r>
            <w:proofErr w:type="spellStart"/>
            <w:r w:rsidRPr="008852C0">
              <w:rPr>
                <w:rFonts w:ascii="Browallia New" w:hAnsi="Browallia New" w:cs="Browallia New"/>
                <w:sz w:val="28"/>
                <w:szCs w:val="28"/>
                <w:cs/>
                <w:lang w:val="en-GB"/>
              </w:rPr>
              <w:t>เธ</w:t>
            </w:r>
            <w:proofErr w:type="spellEnd"/>
            <w:r w:rsidRPr="008852C0">
              <w:rPr>
                <w:rFonts w:ascii="Browallia New" w:hAnsi="Browallia New" w:cs="Browallia New"/>
                <w:sz w:val="28"/>
                <w:szCs w:val="28"/>
                <w:cs/>
                <w:lang w:val="en-GB"/>
              </w:rPr>
              <w:t>ติค จำกัด</w:t>
            </w:r>
          </w:p>
        </w:tc>
        <w:tc>
          <w:tcPr>
            <w:tcW w:w="1686" w:type="dxa"/>
          </w:tcPr>
          <w:p w14:paraId="27F3224E" w14:textId="77777777" w:rsidR="005B2085" w:rsidRPr="008852C0" w:rsidRDefault="005B2085" w:rsidP="005B2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52C0">
              <w:rPr>
                <w:rFonts w:ascii="Browallia New" w:hAnsi="Browallia New" w:cs="Browallia New"/>
                <w:sz w:val="28"/>
                <w:szCs w:val="28"/>
                <w:cs/>
                <w:lang w:val="en-GB"/>
              </w:rPr>
              <w:t xml:space="preserve">บริษัท จีที </w:t>
            </w:r>
          </w:p>
          <w:p w14:paraId="4306D830" w14:textId="3577C6F4" w:rsidR="005B2085" w:rsidRPr="008852C0" w:rsidRDefault="005B2085" w:rsidP="005B2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852C0">
              <w:rPr>
                <w:rFonts w:ascii="Browallia New" w:hAnsi="Browallia New" w:cs="Browallia New"/>
                <w:sz w:val="28"/>
                <w:szCs w:val="28"/>
                <w:cs/>
                <w:lang w:val="en-GB"/>
              </w:rPr>
              <w:t>พลัส จำกัด</w:t>
            </w:r>
          </w:p>
        </w:tc>
        <w:tc>
          <w:tcPr>
            <w:tcW w:w="1783" w:type="dxa"/>
          </w:tcPr>
          <w:p w14:paraId="7D8C2E1E" w14:textId="77777777" w:rsidR="005B2085" w:rsidRPr="008852C0" w:rsidRDefault="005B2085" w:rsidP="005B2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38EBF64A" w14:textId="42901059" w:rsidR="005B2085" w:rsidRPr="008852C0" w:rsidRDefault="005B2085" w:rsidP="005B2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852C0">
              <w:rPr>
                <w:rFonts w:ascii="Browallia New" w:hAnsi="Browallia New" w:cs="Browallia New"/>
                <w:sz w:val="28"/>
                <w:szCs w:val="28"/>
                <w:cs/>
              </w:rPr>
              <w:t>รวม</w:t>
            </w:r>
          </w:p>
        </w:tc>
      </w:tr>
      <w:tr w:rsidR="005B2085" w:rsidRPr="008852C0" w14:paraId="63D89E52" w14:textId="77777777" w:rsidTr="00374054">
        <w:tc>
          <w:tcPr>
            <w:tcW w:w="3874" w:type="dxa"/>
          </w:tcPr>
          <w:p w14:paraId="714E5603" w14:textId="77777777"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86" w:type="dxa"/>
          </w:tcPr>
          <w:p w14:paraId="110E268F" w14:textId="77777777"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86" w:type="dxa"/>
          </w:tcPr>
          <w:p w14:paraId="559AAF73" w14:textId="217B44E1"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783" w:type="dxa"/>
          </w:tcPr>
          <w:p w14:paraId="6546AFF1" w14:textId="4E3EADB4"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5B2085" w:rsidRPr="008852C0" w14:paraId="233D657E" w14:textId="77777777" w:rsidTr="002B4270">
        <w:tc>
          <w:tcPr>
            <w:tcW w:w="3874" w:type="dxa"/>
          </w:tcPr>
          <w:p w14:paraId="54E52FEF" w14:textId="77777777" w:rsidR="00495D6C"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52C0">
              <w:rPr>
                <w:rFonts w:ascii="Browallia New" w:hAnsi="Browallia New" w:cs="Browallia New"/>
                <w:sz w:val="28"/>
                <w:szCs w:val="28"/>
                <w:cs/>
              </w:rPr>
              <w:t>มูลค่าตามบัญชีสุทธิของสินทรัพย์</w:t>
            </w:r>
          </w:p>
          <w:p w14:paraId="083E8D9A" w14:textId="25443D6F" w:rsidR="005B2085" w:rsidRPr="008852C0" w:rsidRDefault="00495D6C"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52C0">
              <w:rPr>
                <w:rFonts w:ascii="Browallia New" w:hAnsi="Browallia New" w:cs="Browallia New"/>
                <w:sz w:val="28"/>
                <w:szCs w:val="28"/>
                <w:cs/>
              </w:rPr>
              <w:t xml:space="preserve">     </w:t>
            </w:r>
            <w:r w:rsidR="005B2085" w:rsidRPr="008852C0">
              <w:rPr>
                <w:rFonts w:ascii="Browallia New" w:hAnsi="Browallia New" w:cs="Browallia New"/>
                <w:sz w:val="28"/>
                <w:szCs w:val="28"/>
                <w:cs/>
              </w:rPr>
              <w:t>และหนี้สินที่จำหน่าย</w:t>
            </w:r>
          </w:p>
        </w:tc>
        <w:tc>
          <w:tcPr>
            <w:tcW w:w="1686" w:type="dxa"/>
          </w:tcPr>
          <w:p w14:paraId="64380662" w14:textId="77777777"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F5D5DC2" w14:textId="0308D2F8"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52C0">
              <w:rPr>
                <w:rFonts w:ascii="Browallia New" w:hAnsi="Browallia New" w:cs="Browallia New"/>
                <w:sz w:val="28"/>
                <w:szCs w:val="28"/>
              </w:rPr>
              <w:t>(</w:t>
            </w:r>
            <w:r w:rsidR="005A27A4" w:rsidRPr="008852C0">
              <w:rPr>
                <w:rFonts w:ascii="Browallia New" w:hAnsi="Browallia New" w:cs="Browallia New"/>
                <w:sz w:val="28"/>
                <w:szCs w:val="28"/>
              </w:rPr>
              <w:t>2,685</w:t>
            </w:r>
            <w:r w:rsidRPr="008852C0">
              <w:rPr>
                <w:rFonts w:ascii="Browallia New" w:hAnsi="Browallia New" w:cs="Browallia New"/>
                <w:sz w:val="28"/>
                <w:szCs w:val="28"/>
              </w:rPr>
              <w:t>)</w:t>
            </w:r>
          </w:p>
        </w:tc>
        <w:tc>
          <w:tcPr>
            <w:tcW w:w="1686" w:type="dxa"/>
          </w:tcPr>
          <w:p w14:paraId="73B99BD8" w14:textId="77777777"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8CAD4BC" w14:textId="5A03D6D9"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52C0">
              <w:rPr>
                <w:rFonts w:ascii="Browallia New" w:hAnsi="Browallia New" w:cs="Browallia New"/>
                <w:sz w:val="28"/>
                <w:szCs w:val="28"/>
              </w:rPr>
              <w:t>(</w:t>
            </w:r>
            <w:r w:rsidR="005A27A4" w:rsidRPr="008852C0">
              <w:rPr>
                <w:rFonts w:ascii="Browallia New" w:hAnsi="Browallia New" w:cs="Browallia New"/>
                <w:sz w:val="28"/>
                <w:szCs w:val="28"/>
              </w:rPr>
              <w:t>3,067</w:t>
            </w:r>
            <w:r w:rsidRPr="008852C0">
              <w:rPr>
                <w:rFonts w:ascii="Browallia New" w:hAnsi="Browallia New" w:cs="Browallia New"/>
                <w:sz w:val="19"/>
                <w:szCs w:val="19"/>
              </w:rPr>
              <w:t>)</w:t>
            </w:r>
          </w:p>
        </w:tc>
        <w:tc>
          <w:tcPr>
            <w:tcW w:w="1783" w:type="dxa"/>
          </w:tcPr>
          <w:p w14:paraId="09BF1A43" w14:textId="77777777"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2CB104E" w14:textId="3C9D0E43"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52C0">
              <w:rPr>
                <w:rFonts w:ascii="Browallia New" w:hAnsi="Browallia New" w:cs="Browallia New"/>
                <w:sz w:val="28"/>
                <w:szCs w:val="28"/>
              </w:rPr>
              <w:t>(</w:t>
            </w:r>
            <w:r w:rsidR="005A27A4" w:rsidRPr="008852C0">
              <w:rPr>
                <w:rFonts w:ascii="Browallia New" w:hAnsi="Browallia New" w:cs="Browallia New"/>
                <w:sz w:val="28"/>
                <w:szCs w:val="28"/>
              </w:rPr>
              <w:t>5,752</w:t>
            </w:r>
            <w:r w:rsidRPr="008852C0">
              <w:rPr>
                <w:rFonts w:ascii="Browallia New" w:hAnsi="Browallia New" w:cs="Browallia New"/>
                <w:sz w:val="28"/>
                <w:szCs w:val="28"/>
              </w:rPr>
              <w:t>)</w:t>
            </w:r>
          </w:p>
        </w:tc>
      </w:tr>
      <w:tr w:rsidR="005B2085" w:rsidRPr="008852C0" w14:paraId="55ED7519" w14:textId="77777777" w:rsidTr="00374054">
        <w:tc>
          <w:tcPr>
            <w:tcW w:w="3874" w:type="dxa"/>
          </w:tcPr>
          <w:p w14:paraId="056B4E7F" w14:textId="77777777"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52C0">
              <w:rPr>
                <w:rFonts w:ascii="Browallia New" w:hAnsi="Browallia New" w:cs="Browallia New"/>
                <w:sz w:val="28"/>
                <w:szCs w:val="28"/>
                <w:u w:val="single"/>
                <w:cs/>
              </w:rPr>
              <w:t>บวก</w:t>
            </w:r>
            <w:r w:rsidRPr="008852C0">
              <w:rPr>
                <w:rFonts w:ascii="Browallia New" w:hAnsi="Browallia New" w:cs="Browallia New"/>
                <w:sz w:val="28"/>
                <w:szCs w:val="28"/>
                <w:cs/>
              </w:rPr>
              <w:t xml:space="preserve"> เงินสดรับจากการจำหน่ายบริษัทย่อย</w:t>
            </w:r>
          </w:p>
        </w:tc>
        <w:tc>
          <w:tcPr>
            <w:tcW w:w="1686" w:type="dxa"/>
          </w:tcPr>
          <w:p w14:paraId="68F4A625" w14:textId="03101FC4" w:rsidR="005B2085" w:rsidRPr="008852C0" w:rsidRDefault="005B2085" w:rsidP="005B2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52C0">
              <w:rPr>
                <w:rFonts w:ascii="Browallia New" w:hAnsi="Browallia New" w:cs="Browallia New"/>
                <w:sz w:val="28"/>
                <w:szCs w:val="28"/>
              </w:rPr>
              <w:t>2,82</w:t>
            </w:r>
            <w:r w:rsidR="000119A6" w:rsidRPr="008852C0">
              <w:rPr>
                <w:rFonts w:ascii="Browallia New" w:hAnsi="Browallia New" w:cs="Browallia New"/>
                <w:sz w:val="28"/>
                <w:szCs w:val="28"/>
              </w:rPr>
              <w:t>1</w:t>
            </w:r>
          </w:p>
        </w:tc>
        <w:tc>
          <w:tcPr>
            <w:tcW w:w="1686" w:type="dxa"/>
          </w:tcPr>
          <w:p w14:paraId="62C076D6" w14:textId="20BD10E6" w:rsidR="005B2085" w:rsidRPr="008852C0" w:rsidRDefault="005B2085" w:rsidP="005B2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52C0">
              <w:rPr>
                <w:rFonts w:ascii="Browallia New" w:hAnsi="Browallia New" w:cs="Browallia New"/>
                <w:sz w:val="28"/>
                <w:szCs w:val="28"/>
              </w:rPr>
              <w:t>1,889</w:t>
            </w:r>
          </w:p>
        </w:tc>
        <w:tc>
          <w:tcPr>
            <w:tcW w:w="1783" w:type="dxa"/>
          </w:tcPr>
          <w:p w14:paraId="00AF08B3" w14:textId="2E3568DE" w:rsidR="005B2085" w:rsidRPr="008852C0" w:rsidRDefault="005B2085" w:rsidP="005B2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52C0">
              <w:rPr>
                <w:rFonts w:ascii="Browallia New" w:hAnsi="Browallia New" w:cs="Browallia New"/>
                <w:sz w:val="28"/>
                <w:szCs w:val="28"/>
              </w:rPr>
              <w:t>4,7</w:t>
            </w:r>
            <w:r w:rsidR="00E6130D" w:rsidRPr="008852C0">
              <w:rPr>
                <w:rFonts w:ascii="Browallia New" w:hAnsi="Browallia New" w:cs="Browallia New"/>
                <w:sz w:val="28"/>
                <w:szCs w:val="28"/>
              </w:rPr>
              <w:t>10</w:t>
            </w:r>
          </w:p>
        </w:tc>
      </w:tr>
      <w:tr w:rsidR="005B2085" w:rsidRPr="008852C0" w14:paraId="466B8A2D" w14:textId="77777777" w:rsidTr="00374054">
        <w:tc>
          <w:tcPr>
            <w:tcW w:w="3874" w:type="dxa"/>
          </w:tcPr>
          <w:p w14:paraId="11B21129" w14:textId="66B680EB" w:rsidR="005B2085" w:rsidRPr="008852C0" w:rsidRDefault="005B2085"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52C0">
              <w:rPr>
                <w:rFonts w:ascii="Browallia New" w:hAnsi="Browallia New" w:cs="Browallia New"/>
                <w:sz w:val="28"/>
                <w:szCs w:val="28"/>
                <w:cs/>
              </w:rPr>
              <w:t>ขาดทุนจากการจำหน่ายบริษัทย่อย</w:t>
            </w:r>
          </w:p>
        </w:tc>
        <w:tc>
          <w:tcPr>
            <w:tcW w:w="1686" w:type="dxa"/>
          </w:tcPr>
          <w:p w14:paraId="046DABE2" w14:textId="71ECEB06" w:rsidR="005B2085" w:rsidRPr="008852C0" w:rsidRDefault="005A27A4" w:rsidP="00BF15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52C0">
              <w:rPr>
                <w:rFonts w:ascii="Browallia New" w:hAnsi="Browallia New" w:cs="Browallia New"/>
                <w:sz w:val="28"/>
                <w:szCs w:val="28"/>
              </w:rPr>
              <w:t>136</w:t>
            </w:r>
          </w:p>
        </w:tc>
        <w:tc>
          <w:tcPr>
            <w:tcW w:w="1686" w:type="dxa"/>
          </w:tcPr>
          <w:p w14:paraId="2BCDBF46" w14:textId="72296C0C" w:rsidR="005B2085" w:rsidRPr="008852C0" w:rsidRDefault="005B2085" w:rsidP="00BF15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52C0">
              <w:rPr>
                <w:rFonts w:ascii="Browallia New" w:hAnsi="Browallia New" w:cs="Browallia New"/>
                <w:sz w:val="28"/>
                <w:szCs w:val="28"/>
              </w:rPr>
              <w:t>(</w:t>
            </w:r>
            <w:r w:rsidR="005A27A4" w:rsidRPr="008852C0">
              <w:rPr>
                <w:rFonts w:ascii="Browallia New" w:hAnsi="Browallia New" w:cs="Browallia New"/>
                <w:sz w:val="28"/>
                <w:szCs w:val="28"/>
              </w:rPr>
              <w:t>1,178</w:t>
            </w:r>
            <w:r w:rsidRPr="008852C0">
              <w:rPr>
                <w:rFonts w:ascii="Browallia New" w:hAnsi="Browallia New" w:cs="Browallia New"/>
                <w:sz w:val="19"/>
                <w:szCs w:val="19"/>
              </w:rPr>
              <w:t>)</w:t>
            </w:r>
          </w:p>
        </w:tc>
        <w:tc>
          <w:tcPr>
            <w:tcW w:w="1783" w:type="dxa"/>
          </w:tcPr>
          <w:p w14:paraId="7748FF00" w14:textId="5031B1C8" w:rsidR="005B2085" w:rsidRPr="008852C0" w:rsidRDefault="005B2085" w:rsidP="00BF15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52C0">
              <w:rPr>
                <w:rFonts w:ascii="Browallia New" w:hAnsi="Browallia New" w:cs="Browallia New"/>
                <w:sz w:val="28"/>
                <w:szCs w:val="28"/>
              </w:rPr>
              <w:t>(</w:t>
            </w:r>
            <w:r w:rsidR="005A27A4" w:rsidRPr="008852C0">
              <w:rPr>
                <w:rFonts w:ascii="Browallia New" w:hAnsi="Browallia New" w:cs="Browallia New"/>
                <w:sz w:val="28"/>
                <w:szCs w:val="28"/>
              </w:rPr>
              <w:t>1,042</w:t>
            </w:r>
            <w:r w:rsidRPr="008852C0">
              <w:rPr>
                <w:rFonts w:ascii="Browallia New" w:hAnsi="Browallia New" w:cs="Browallia New"/>
                <w:sz w:val="28"/>
                <w:szCs w:val="28"/>
              </w:rPr>
              <w:t>)</w:t>
            </w:r>
          </w:p>
        </w:tc>
      </w:tr>
    </w:tbl>
    <w:p w14:paraId="769622BE" w14:textId="77777777" w:rsidR="00732AA2" w:rsidRPr="008852C0" w:rsidRDefault="00732AA2" w:rsidP="0073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u w:val="single"/>
          <w:lang w:val="en-GB"/>
        </w:rPr>
      </w:pPr>
    </w:p>
    <w:p w14:paraId="79436DC3" w14:textId="0AC65ACD" w:rsidR="00D64544" w:rsidRPr="008852C0" w:rsidRDefault="00494AEE" w:rsidP="00A4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72"/>
        <w:jc w:val="thaiDistribute"/>
        <w:rPr>
          <w:rFonts w:ascii="Browallia New" w:hAnsi="Browallia New" w:cs="Browallia New"/>
          <w:b/>
          <w:bCs/>
          <w:sz w:val="28"/>
          <w:szCs w:val="28"/>
          <w:u w:val="single"/>
          <w:lang w:val="en-GB"/>
        </w:rPr>
      </w:pPr>
      <w:r w:rsidRPr="008852C0">
        <w:rPr>
          <w:rFonts w:ascii="Browallia New" w:hAnsi="Browallia New" w:cs="Browallia New"/>
          <w:b/>
          <w:bCs/>
          <w:sz w:val="28"/>
          <w:szCs w:val="28"/>
          <w:u w:val="single"/>
          <w:cs/>
          <w:lang w:val="en-GB"/>
        </w:rPr>
        <w:t>การจัดตั้งบริษัทย่อย</w:t>
      </w:r>
    </w:p>
    <w:p w14:paraId="0093E1CE" w14:textId="77777777" w:rsidR="00431B3B" w:rsidRPr="008852C0" w:rsidRDefault="00431B3B" w:rsidP="00044E1A">
      <w:pPr>
        <w:spacing w:line="240" w:lineRule="auto"/>
        <w:ind w:left="432"/>
        <w:jc w:val="thaiDistribute"/>
        <w:rPr>
          <w:rFonts w:ascii="Browallia New" w:hAnsi="Browallia New" w:cs="Browallia New"/>
          <w:sz w:val="24"/>
          <w:szCs w:val="24"/>
        </w:rPr>
      </w:pPr>
    </w:p>
    <w:p w14:paraId="4C4A7B4B" w14:textId="626AFFD7" w:rsidR="002F6FE9" w:rsidRPr="008852C0" w:rsidRDefault="002F6FE9" w:rsidP="002F6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i/>
          <w:iCs/>
          <w:sz w:val="28"/>
          <w:szCs w:val="28"/>
          <w:lang w:val="en-GB"/>
        </w:rPr>
      </w:pPr>
      <w:r w:rsidRPr="008852C0">
        <w:rPr>
          <w:rFonts w:ascii="Browallia New" w:hAnsi="Browallia New" w:cs="Browallia New"/>
          <w:i/>
          <w:iCs/>
          <w:sz w:val="28"/>
          <w:szCs w:val="28"/>
          <w:cs/>
          <w:lang w:val="en-GB"/>
        </w:rPr>
        <w:t>การจัดตั้ง</w:t>
      </w:r>
      <w:r w:rsidR="00C40BE1" w:rsidRPr="008852C0">
        <w:rPr>
          <w:rFonts w:ascii="Browallia New" w:hAnsi="Browallia New" w:cs="Browallia New"/>
          <w:i/>
          <w:iCs/>
          <w:sz w:val="28"/>
          <w:szCs w:val="28"/>
          <w:cs/>
          <w:lang w:val="en-GB"/>
        </w:rPr>
        <w:t>บริษัท อิน</w:t>
      </w:r>
      <w:proofErr w:type="spellStart"/>
      <w:r w:rsidR="00C40BE1" w:rsidRPr="008852C0">
        <w:rPr>
          <w:rFonts w:ascii="Browallia New" w:hAnsi="Browallia New" w:cs="Browallia New"/>
          <w:i/>
          <w:iCs/>
          <w:sz w:val="28"/>
          <w:szCs w:val="28"/>
          <w:cs/>
          <w:lang w:val="en-GB"/>
        </w:rPr>
        <w:t>เทล</w:t>
      </w:r>
      <w:proofErr w:type="spellEnd"/>
      <w:r w:rsidR="00C40BE1" w:rsidRPr="008852C0">
        <w:rPr>
          <w:rFonts w:ascii="Browallia New" w:hAnsi="Browallia New" w:cs="Browallia New"/>
          <w:i/>
          <w:iCs/>
          <w:sz w:val="28"/>
          <w:szCs w:val="28"/>
          <w:cs/>
          <w:lang w:val="en-GB"/>
        </w:rPr>
        <w:t>ลิเจนท์ มาร์เก็ตติ</w:t>
      </w:r>
      <w:proofErr w:type="spellStart"/>
      <w:r w:rsidR="00C40BE1" w:rsidRPr="008852C0">
        <w:rPr>
          <w:rFonts w:ascii="Browallia New" w:hAnsi="Browallia New" w:cs="Browallia New"/>
          <w:i/>
          <w:iCs/>
          <w:sz w:val="28"/>
          <w:szCs w:val="28"/>
          <w:cs/>
          <w:lang w:val="en-GB"/>
        </w:rPr>
        <w:t>้ง</w:t>
      </w:r>
      <w:proofErr w:type="spellEnd"/>
      <w:r w:rsidR="00C40BE1" w:rsidRPr="008852C0">
        <w:rPr>
          <w:rFonts w:ascii="Browallia New" w:hAnsi="Browallia New" w:cs="Browallia New"/>
          <w:i/>
          <w:iCs/>
          <w:sz w:val="28"/>
          <w:szCs w:val="28"/>
          <w:cs/>
          <w:lang w:val="en-GB"/>
        </w:rPr>
        <w:t xml:space="preserve"> เอเจนซี่ จำกัด </w:t>
      </w:r>
      <w:r w:rsidRPr="008852C0">
        <w:rPr>
          <w:rFonts w:ascii="Browallia New" w:hAnsi="Browallia New" w:cs="Browallia New"/>
          <w:i/>
          <w:iCs/>
          <w:sz w:val="28"/>
          <w:szCs w:val="28"/>
          <w:lang w:val="en-GB"/>
        </w:rPr>
        <w:t>(</w:t>
      </w:r>
      <w:r w:rsidRPr="008852C0">
        <w:rPr>
          <w:rFonts w:ascii="Browallia New" w:hAnsi="Browallia New" w:cs="Browallia New"/>
          <w:i/>
          <w:iCs/>
          <w:sz w:val="28"/>
          <w:szCs w:val="28"/>
          <w:cs/>
          <w:lang w:val="en-GB"/>
        </w:rPr>
        <w:t>บริษัทย่อย</w:t>
      </w:r>
      <w:r w:rsidRPr="008852C0">
        <w:rPr>
          <w:rFonts w:ascii="Browallia New" w:hAnsi="Browallia New" w:cs="Browallia New"/>
          <w:i/>
          <w:iCs/>
          <w:sz w:val="28"/>
          <w:szCs w:val="28"/>
          <w:lang w:val="en-GB"/>
        </w:rPr>
        <w:t>)</w:t>
      </w:r>
    </w:p>
    <w:p w14:paraId="0266C756" w14:textId="2DAA9FB8" w:rsidR="002F6FE9" w:rsidRPr="008852C0" w:rsidRDefault="002F6FE9" w:rsidP="002F6FE9">
      <w:pPr>
        <w:spacing w:line="240" w:lineRule="auto"/>
        <w:ind w:left="432"/>
        <w:jc w:val="thaiDistribute"/>
        <w:rPr>
          <w:rFonts w:ascii="Browallia New" w:hAnsi="Browallia New" w:cs="Browallia New"/>
          <w:sz w:val="28"/>
          <w:szCs w:val="28"/>
        </w:rPr>
      </w:pPr>
      <w:r w:rsidRPr="008852C0">
        <w:rPr>
          <w:rFonts w:ascii="Browallia New" w:hAnsi="Browallia New" w:cs="Browallia New"/>
          <w:sz w:val="28"/>
          <w:szCs w:val="28"/>
          <w:cs/>
          <w:lang w:val="en-GB"/>
        </w:rPr>
        <w:t xml:space="preserve">เมื่อวันที่ </w:t>
      </w:r>
      <w:r w:rsidRPr="008852C0">
        <w:rPr>
          <w:rFonts w:ascii="Browallia New" w:hAnsi="Browallia New" w:cs="Browallia New"/>
          <w:sz w:val="28"/>
          <w:szCs w:val="28"/>
          <w:lang w:val="en-GB"/>
        </w:rPr>
        <w:t>1</w:t>
      </w:r>
      <w:r w:rsidR="003251FB" w:rsidRPr="008852C0">
        <w:rPr>
          <w:rFonts w:ascii="Browallia New" w:hAnsi="Browallia New" w:cs="Browallia New"/>
          <w:sz w:val="28"/>
          <w:szCs w:val="28"/>
          <w:lang w:val="en-GB"/>
        </w:rPr>
        <w:t>3</w:t>
      </w:r>
      <w:r w:rsidRPr="008852C0">
        <w:rPr>
          <w:rFonts w:ascii="Browallia New" w:hAnsi="Browallia New" w:cs="Browallia New"/>
          <w:sz w:val="28"/>
          <w:szCs w:val="28"/>
          <w:cs/>
          <w:lang w:val="en-GB"/>
        </w:rPr>
        <w:t xml:space="preserve"> </w:t>
      </w:r>
      <w:r w:rsidR="00A456FA" w:rsidRPr="008852C0">
        <w:rPr>
          <w:rFonts w:ascii="Browallia New" w:hAnsi="Browallia New" w:cs="Browallia New"/>
          <w:sz w:val="28"/>
          <w:szCs w:val="28"/>
          <w:cs/>
          <w:lang w:val="en-GB"/>
        </w:rPr>
        <w:t>มีนาคม</w:t>
      </w:r>
      <w:r w:rsidRPr="008852C0">
        <w:rPr>
          <w:rFonts w:ascii="Browallia New" w:hAnsi="Browallia New" w:cs="Browallia New"/>
          <w:sz w:val="28"/>
          <w:szCs w:val="28"/>
          <w:cs/>
          <w:lang w:val="en-GB"/>
        </w:rPr>
        <w:t xml:space="preserve"> </w:t>
      </w:r>
      <w:r w:rsidRPr="008852C0">
        <w:rPr>
          <w:rFonts w:ascii="Browallia New" w:hAnsi="Browallia New" w:cs="Browallia New"/>
          <w:sz w:val="28"/>
          <w:szCs w:val="28"/>
          <w:lang w:val="en-GB"/>
        </w:rPr>
        <w:t>256</w:t>
      </w:r>
      <w:r w:rsidR="00A456FA" w:rsidRPr="008852C0">
        <w:rPr>
          <w:rFonts w:ascii="Browallia New" w:hAnsi="Browallia New" w:cs="Browallia New"/>
          <w:sz w:val="28"/>
          <w:szCs w:val="28"/>
        </w:rPr>
        <w:t>7</w:t>
      </w:r>
      <w:r w:rsidRPr="008852C0">
        <w:rPr>
          <w:rFonts w:ascii="Browallia New" w:hAnsi="Browallia New" w:cs="Browallia New"/>
          <w:sz w:val="28"/>
          <w:szCs w:val="28"/>
          <w:cs/>
          <w:lang w:val="en-GB"/>
        </w:rPr>
        <w:t xml:space="preserve"> ที่ประชุมคณะกรรมการบริษัท ครั้งที่ </w:t>
      </w:r>
      <w:r w:rsidR="003251FB" w:rsidRPr="008852C0">
        <w:rPr>
          <w:rFonts w:ascii="Browallia New" w:hAnsi="Browallia New" w:cs="Browallia New"/>
          <w:sz w:val="28"/>
          <w:szCs w:val="28"/>
          <w:lang w:val="en-GB"/>
        </w:rPr>
        <w:t>5</w:t>
      </w:r>
      <w:r w:rsidRPr="008852C0">
        <w:rPr>
          <w:rFonts w:ascii="Browallia New" w:hAnsi="Browallia New" w:cs="Browallia New"/>
          <w:sz w:val="28"/>
          <w:szCs w:val="28"/>
          <w:lang w:val="en-GB"/>
        </w:rPr>
        <w:t>/256</w:t>
      </w:r>
      <w:r w:rsidR="00A456FA" w:rsidRPr="008852C0">
        <w:rPr>
          <w:rFonts w:ascii="Browallia New" w:hAnsi="Browallia New" w:cs="Browallia New"/>
          <w:sz w:val="28"/>
          <w:szCs w:val="28"/>
          <w:lang w:val="en-GB"/>
        </w:rPr>
        <w:t>7</w:t>
      </w:r>
      <w:r w:rsidRPr="008852C0">
        <w:rPr>
          <w:rFonts w:ascii="Browallia New" w:hAnsi="Browallia New" w:cs="Browallia New"/>
          <w:sz w:val="28"/>
          <w:szCs w:val="28"/>
          <w:cs/>
          <w:lang w:val="en-GB"/>
        </w:rPr>
        <w:t xml:space="preserve"> มีมติอนุมัติให้จัดตั้งบริษัทย่อยแห่งหนึ่ง </w:t>
      </w:r>
      <w:r w:rsidR="00E2476E" w:rsidRPr="008852C0">
        <w:rPr>
          <w:rFonts w:ascii="Browallia New" w:hAnsi="Browallia New" w:cs="Browallia New"/>
          <w:sz w:val="28"/>
          <w:szCs w:val="28"/>
          <w:cs/>
          <w:lang w:val="en-GB"/>
        </w:rPr>
        <w:br/>
      </w:r>
      <w:r w:rsidRPr="008852C0">
        <w:rPr>
          <w:rFonts w:ascii="Browallia New" w:hAnsi="Browallia New" w:cs="Browallia New"/>
          <w:sz w:val="28"/>
          <w:szCs w:val="28"/>
          <w:cs/>
          <w:lang w:val="en-GB"/>
        </w:rPr>
        <w:t>โดยใช้ชื่อว่า</w:t>
      </w:r>
      <w:r w:rsidRPr="008852C0">
        <w:rPr>
          <w:rFonts w:ascii="Browallia New" w:hAnsi="Browallia New" w:cs="Browallia New"/>
          <w:sz w:val="28"/>
          <w:szCs w:val="28"/>
          <w:lang w:val="en-GB"/>
        </w:rPr>
        <w:t xml:space="preserve"> </w:t>
      </w:r>
      <w:r w:rsidR="00C40BE1" w:rsidRPr="008852C0">
        <w:rPr>
          <w:rFonts w:ascii="Browallia New" w:hAnsi="Browallia New" w:cs="Browallia New"/>
          <w:sz w:val="28"/>
          <w:szCs w:val="28"/>
          <w:cs/>
          <w:lang w:val="en-GB"/>
        </w:rPr>
        <w:t>บริษัท อิน</w:t>
      </w:r>
      <w:proofErr w:type="spellStart"/>
      <w:r w:rsidR="00C40BE1" w:rsidRPr="008852C0">
        <w:rPr>
          <w:rFonts w:ascii="Browallia New" w:hAnsi="Browallia New" w:cs="Browallia New"/>
          <w:sz w:val="28"/>
          <w:szCs w:val="28"/>
          <w:cs/>
          <w:lang w:val="en-GB"/>
        </w:rPr>
        <w:t>เทล</w:t>
      </w:r>
      <w:proofErr w:type="spellEnd"/>
      <w:r w:rsidR="00C40BE1" w:rsidRPr="008852C0">
        <w:rPr>
          <w:rFonts w:ascii="Browallia New" w:hAnsi="Browallia New" w:cs="Browallia New"/>
          <w:sz w:val="28"/>
          <w:szCs w:val="28"/>
          <w:cs/>
          <w:lang w:val="en-GB"/>
        </w:rPr>
        <w:t>ลิเจนท์ มาร์เก็ตติ</w:t>
      </w:r>
      <w:proofErr w:type="spellStart"/>
      <w:r w:rsidR="00C40BE1" w:rsidRPr="008852C0">
        <w:rPr>
          <w:rFonts w:ascii="Browallia New" w:hAnsi="Browallia New" w:cs="Browallia New"/>
          <w:sz w:val="28"/>
          <w:szCs w:val="28"/>
          <w:cs/>
          <w:lang w:val="en-GB"/>
        </w:rPr>
        <w:t>้ง</w:t>
      </w:r>
      <w:proofErr w:type="spellEnd"/>
      <w:r w:rsidR="00C40BE1" w:rsidRPr="008852C0">
        <w:rPr>
          <w:rFonts w:ascii="Browallia New" w:hAnsi="Browallia New" w:cs="Browallia New"/>
          <w:sz w:val="28"/>
          <w:szCs w:val="28"/>
          <w:cs/>
          <w:lang w:val="en-GB"/>
        </w:rPr>
        <w:t xml:space="preserve"> เอเจนซี่ จำกัด</w:t>
      </w:r>
      <w:r w:rsidR="00C40BE1" w:rsidRPr="008852C0">
        <w:rPr>
          <w:rFonts w:ascii="Browallia New" w:hAnsi="Browallia New" w:cs="Browallia New"/>
          <w:sz w:val="28"/>
          <w:szCs w:val="28"/>
          <w:lang w:val="en-GB"/>
        </w:rPr>
        <w:t xml:space="preserve"> </w:t>
      </w:r>
      <w:r w:rsidRPr="008852C0">
        <w:rPr>
          <w:rFonts w:ascii="Browallia New" w:hAnsi="Browallia New" w:cs="Browallia New"/>
          <w:sz w:val="28"/>
          <w:szCs w:val="28"/>
          <w:cs/>
          <w:lang w:val="en-GB"/>
        </w:rPr>
        <w:t xml:space="preserve">ซึ่งได้จดทะเบียนจัดตั้งบริษัทด้วยทุนจดทะเบียน </w:t>
      </w:r>
      <w:r w:rsidR="0048490C" w:rsidRPr="008852C0">
        <w:rPr>
          <w:rFonts w:ascii="Browallia New" w:hAnsi="Browallia New" w:cs="Browallia New"/>
          <w:sz w:val="28"/>
          <w:szCs w:val="28"/>
        </w:rPr>
        <w:t>1</w:t>
      </w:r>
      <w:r w:rsidRPr="008852C0">
        <w:rPr>
          <w:rFonts w:ascii="Browallia New" w:hAnsi="Browallia New" w:cs="Browallia New"/>
          <w:sz w:val="28"/>
          <w:szCs w:val="28"/>
          <w:lang w:val="en-GB"/>
        </w:rPr>
        <w:t>,</w:t>
      </w:r>
      <w:r w:rsidR="008852C0" w:rsidRPr="008852C0">
        <w:rPr>
          <w:rFonts w:ascii="Browallia New" w:hAnsi="Browallia New" w:cs="Browallia New"/>
          <w:sz w:val="28"/>
          <w:szCs w:val="28"/>
        </w:rPr>
        <w:t>0</w:t>
      </w:r>
      <w:r w:rsidRPr="008852C0">
        <w:rPr>
          <w:rFonts w:ascii="Browallia New" w:hAnsi="Browallia New" w:cs="Browallia New"/>
          <w:sz w:val="28"/>
          <w:szCs w:val="28"/>
          <w:lang w:val="en-GB"/>
        </w:rPr>
        <w:t>00,000</w:t>
      </w:r>
      <w:r w:rsidRPr="008852C0">
        <w:rPr>
          <w:rFonts w:ascii="Browallia New" w:hAnsi="Browallia New" w:cs="Browallia New"/>
          <w:sz w:val="28"/>
          <w:szCs w:val="28"/>
          <w:cs/>
          <w:lang w:val="en-GB"/>
        </w:rPr>
        <w:t xml:space="preserve"> หุ้น มูลค่าหุ้นละ </w:t>
      </w:r>
      <w:r w:rsidRPr="008852C0">
        <w:rPr>
          <w:rFonts w:ascii="Browallia New" w:hAnsi="Browallia New" w:cs="Browallia New"/>
          <w:sz w:val="28"/>
          <w:szCs w:val="28"/>
          <w:lang w:val="en-GB"/>
        </w:rPr>
        <w:t>10</w:t>
      </w:r>
      <w:r w:rsidRPr="008852C0">
        <w:rPr>
          <w:rFonts w:ascii="Browallia New" w:hAnsi="Browallia New" w:cs="Browallia New"/>
          <w:sz w:val="28"/>
          <w:szCs w:val="28"/>
          <w:cs/>
          <w:lang w:val="en-GB"/>
        </w:rPr>
        <w:t xml:space="preserve"> บาท</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lang w:val="en-GB"/>
        </w:rPr>
        <w:t>เพื่อประกอบกิจการ</w:t>
      </w:r>
      <w:r w:rsidR="001D0F2C" w:rsidRPr="008852C0">
        <w:rPr>
          <w:rFonts w:ascii="Browallia New" w:hAnsi="Browallia New" w:cs="Browallia New"/>
          <w:sz w:val="28"/>
          <w:szCs w:val="28"/>
          <w:cs/>
          <w:lang w:val="en-GB"/>
        </w:rPr>
        <w:t>ให้บริการรับ</w:t>
      </w:r>
      <w:r w:rsidR="00E519A1" w:rsidRPr="008852C0">
        <w:rPr>
          <w:rFonts w:ascii="Browallia New" w:hAnsi="Browallia New" w:cs="Browallia New"/>
          <w:sz w:val="28"/>
          <w:szCs w:val="28"/>
          <w:cs/>
          <w:lang w:val="en-GB"/>
        </w:rPr>
        <w:t>จ้างจัดงานอีเว้น</w:t>
      </w:r>
      <w:r w:rsidRPr="008852C0">
        <w:rPr>
          <w:rFonts w:ascii="Browallia New" w:hAnsi="Browallia New" w:cs="Browallia New"/>
          <w:sz w:val="28"/>
          <w:szCs w:val="28"/>
          <w:cs/>
          <w:lang w:val="en-GB"/>
        </w:rPr>
        <w:t xml:space="preserve"> โดยบริษัทถือหุ้นร้อยละ </w:t>
      </w:r>
      <w:r w:rsidRPr="008852C0">
        <w:rPr>
          <w:rFonts w:ascii="Browallia New" w:hAnsi="Browallia New" w:cs="Browallia New"/>
          <w:sz w:val="28"/>
          <w:szCs w:val="28"/>
          <w:lang w:val="en-GB"/>
        </w:rPr>
        <w:t>7</w:t>
      </w:r>
      <w:r w:rsidR="008852C0" w:rsidRPr="008852C0">
        <w:rPr>
          <w:rFonts w:ascii="Browallia New" w:hAnsi="Browallia New" w:cs="Browallia New"/>
          <w:sz w:val="28"/>
          <w:szCs w:val="28"/>
        </w:rPr>
        <w:t>9</w:t>
      </w:r>
      <w:r w:rsidRPr="008852C0">
        <w:rPr>
          <w:rFonts w:ascii="Browallia New" w:hAnsi="Browallia New" w:cs="Browallia New"/>
          <w:sz w:val="28"/>
          <w:szCs w:val="28"/>
          <w:cs/>
          <w:lang w:val="en-GB"/>
        </w:rPr>
        <w:t>.</w:t>
      </w:r>
      <w:r w:rsidRPr="008852C0">
        <w:rPr>
          <w:rFonts w:ascii="Browallia New" w:hAnsi="Browallia New" w:cs="Browallia New"/>
          <w:sz w:val="28"/>
          <w:szCs w:val="28"/>
          <w:lang w:val="en-GB"/>
        </w:rPr>
        <w:t>9</w:t>
      </w:r>
      <w:r w:rsidR="008852C0" w:rsidRPr="008852C0">
        <w:rPr>
          <w:rFonts w:ascii="Browallia New" w:hAnsi="Browallia New" w:cs="Browallia New"/>
          <w:sz w:val="28"/>
          <w:szCs w:val="28"/>
        </w:rPr>
        <w:t>9</w:t>
      </w:r>
      <w:r w:rsidRPr="008852C0">
        <w:rPr>
          <w:rFonts w:ascii="Browallia New" w:hAnsi="Browallia New" w:cs="Browallia New"/>
          <w:sz w:val="28"/>
          <w:szCs w:val="28"/>
          <w:cs/>
          <w:lang w:val="en-GB"/>
        </w:rPr>
        <w:t xml:space="preserve"> ของทุนจดทะเบียนทั้งหมด</w:t>
      </w:r>
      <w:r w:rsidR="002071CA" w:rsidRPr="008852C0">
        <w:rPr>
          <w:rFonts w:ascii="Browallia New" w:hAnsi="Browallia New" w:cs="Browallia New"/>
          <w:sz w:val="28"/>
          <w:szCs w:val="28"/>
          <w:lang w:val="en-GB"/>
        </w:rPr>
        <w:t xml:space="preserve"> </w:t>
      </w:r>
      <w:r w:rsidR="006208D6" w:rsidRPr="008852C0">
        <w:rPr>
          <w:rFonts w:ascii="Browallia New" w:hAnsi="Browallia New" w:cs="Browallia New"/>
          <w:sz w:val="28"/>
          <w:szCs w:val="28"/>
          <w:cs/>
          <w:lang w:val="en-GB"/>
        </w:rPr>
        <w:t>ซึ่ง</w:t>
      </w:r>
      <w:r w:rsidR="002071CA" w:rsidRPr="008852C0">
        <w:rPr>
          <w:rFonts w:ascii="Browallia New" w:hAnsi="Browallia New" w:cs="Browallia New"/>
          <w:sz w:val="28"/>
          <w:szCs w:val="28"/>
          <w:cs/>
          <w:lang w:val="en-GB"/>
        </w:rPr>
        <w:t xml:space="preserve">บริษัทชำระแล้วรวมเป็นเงิน </w:t>
      </w:r>
      <w:r w:rsidR="002071CA" w:rsidRPr="008852C0">
        <w:rPr>
          <w:rFonts w:ascii="Browallia New" w:hAnsi="Browallia New" w:cs="Browallia New"/>
          <w:sz w:val="28"/>
          <w:szCs w:val="28"/>
        </w:rPr>
        <w:t xml:space="preserve">2.00 </w:t>
      </w:r>
      <w:r w:rsidR="002071CA" w:rsidRPr="008852C0">
        <w:rPr>
          <w:rFonts w:ascii="Browallia New" w:hAnsi="Browallia New" w:cs="Browallia New"/>
          <w:sz w:val="28"/>
          <w:szCs w:val="28"/>
          <w:cs/>
        </w:rPr>
        <w:t>ล้านบาท</w:t>
      </w:r>
    </w:p>
    <w:p w14:paraId="63498017" w14:textId="77777777" w:rsidR="00CF2C59" w:rsidRPr="008852C0" w:rsidRDefault="00CF2C59" w:rsidP="00D14630">
      <w:pPr>
        <w:spacing w:line="240" w:lineRule="auto"/>
        <w:jc w:val="thaiDistribute"/>
        <w:rPr>
          <w:rFonts w:ascii="Browallia New" w:hAnsi="Browallia New" w:cs="Browallia New"/>
          <w:sz w:val="28"/>
          <w:szCs w:val="28"/>
          <w:lang w:val="en-GB"/>
        </w:rPr>
      </w:pPr>
    </w:p>
    <w:p w14:paraId="18939141" w14:textId="0DA544B9" w:rsidR="00CF2C59" w:rsidRPr="008852C0" w:rsidRDefault="00CF2C59" w:rsidP="002F6FE9">
      <w:pPr>
        <w:spacing w:line="240" w:lineRule="auto"/>
        <w:ind w:left="432"/>
        <w:jc w:val="thaiDistribute"/>
        <w:rPr>
          <w:rFonts w:ascii="Browallia New" w:hAnsi="Browallia New" w:cs="Browallia New"/>
          <w:b/>
          <w:bCs/>
          <w:sz w:val="28"/>
          <w:szCs w:val="28"/>
          <w:u w:val="single"/>
          <w:lang w:val="en-GB"/>
        </w:rPr>
      </w:pPr>
      <w:r w:rsidRPr="008852C0">
        <w:rPr>
          <w:rFonts w:ascii="Browallia New" w:hAnsi="Browallia New" w:cs="Browallia New"/>
          <w:b/>
          <w:bCs/>
          <w:sz w:val="28"/>
          <w:szCs w:val="28"/>
          <w:u w:val="single"/>
          <w:cs/>
          <w:lang w:val="en-GB"/>
        </w:rPr>
        <w:t>การลงทุนในบริษัท</w:t>
      </w:r>
      <w:r w:rsidR="00E05371" w:rsidRPr="008852C0">
        <w:rPr>
          <w:rFonts w:ascii="Browallia New" w:hAnsi="Browallia New" w:cs="Browallia New"/>
          <w:b/>
          <w:bCs/>
          <w:sz w:val="28"/>
          <w:szCs w:val="28"/>
          <w:u w:val="single"/>
          <w:cs/>
          <w:lang w:val="en-GB"/>
        </w:rPr>
        <w:t>ย่อย</w:t>
      </w:r>
    </w:p>
    <w:p w14:paraId="6C0E5AE6" w14:textId="24399E44" w:rsidR="004F6C0B" w:rsidRPr="008852C0" w:rsidRDefault="004F6C0B" w:rsidP="00986B73">
      <w:pPr>
        <w:spacing w:line="240" w:lineRule="auto"/>
        <w:jc w:val="thaiDistribute"/>
        <w:rPr>
          <w:rFonts w:ascii="Browallia New" w:hAnsi="Browallia New" w:cs="Browallia New"/>
          <w:sz w:val="28"/>
          <w:szCs w:val="28"/>
          <w:lang w:val="en-GB"/>
        </w:rPr>
      </w:pPr>
    </w:p>
    <w:p w14:paraId="736737C6" w14:textId="7FC181C7" w:rsidR="001E39D6" w:rsidRPr="008852C0" w:rsidRDefault="001E39D6" w:rsidP="001E3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i/>
          <w:iCs/>
          <w:sz w:val="28"/>
          <w:szCs w:val="28"/>
          <w:lang w:val="en-GB"/>
        </w:rPr>
      </w:pPr>
      <w:r w:rsidRPr="008852C0">
        <w:rPr>
          <w:rFonts w:ascii="Browallia New" w:hAnsi="Browallia New" w:cs="Browallia New"/>
          <w:i/>
          <w:iCs/>
          <w:sz w:val="28"/>
          <w:szCs w:val="28"/>
          <w:cs/>
          <w:lang w:val="en-GB"/>
        </w:rPr>
        <w:t>การ</w:t>
      </w:r>
      <w:r w:rsidR="00E05371" w:rsidRPr="008852C0">
        <w:rPr>
          <w:rFonts w:ascii="Browallia New" w:hAnsi="Browallia New" w:cs="Browallia New"/>
          <w:i/>
          <w:iCs/>
          <w:sz w:val="28"/>
          <w:szCs w:val="28"/>
          <w:cs/>
          <w:lang w:val="en-GB"/>
        </w:rPr>
        <w:t>ลงทุนใน</w:t>
      </w:r>
      <w:r w:rsidRPr="008852C0">
        <w:rPr>
          <w:rFonts w:ascii="Browallia New" w:hAnsi="Browallia New" w:cs="Browallia New"/>
          <w:i/>
          <w:iCs/>
          <w:sz w:val="28"/>
          <w:szCs w:val="28"/>
          <w:cs/>
          <w:lang w:val="en-GB"/>
        </w:rPr>
        <w:t xml:space="preserve">บริษัท ไอ ทีซีบี จำกัด </w:t>
      </w:r>
      <w:r w:rsidRPr="008852C0">
        <w:rPr>
          <w:rFonts w:ascii="Browallia New" w:hAnsi="Browallia New" w:cs="Browallia New"/>
          <w:i/>
          <w:iCs/>
          <w:sz w:val="28"/>
          <w:szCs w:val="28"/>
          <w:lang w:val="en-GB"/>
        </w:rPr>
        <w:t>(</w:t>
      </w:r>
      <w:r w:rsidRPr="008852C0">
        <w:rPr>
          <w:rFonts w:ascii="Browallia New" w:hAnsi="Browallia New" w:cs="Browallia New"/>
          <w:i/>
          <w:iCs/>
          <w:sz w:val="28"/>
          <w:szCs w:val="28"/>
          <w:cs/>
          <w:lang w:val="en-GB"/>
        </w:rPr>
        <w:t>บริษัทย่อย</w:t>
      </w:r>
      <w:r w:rsidRPr="008852C0">
        <w:rPr>
          <w:rFonts w:ascii="Browallia New" w:hAnsi="Browallia New" w:cs="Browallia New"/>
          <w:i/>
          <w:iCs/>
          <w:sz w:val="28"/>
          <w:szCs w:val="28"/>
          <w:lang w:val="en-GB"/>
        </w:rPr>
        <w:t>)</w:t>
      </w:r>
    </w:p>
    <w:p w14:paraId="280ECF6D" w14:textId="7EC485CC" w:rsidR="001E39D6" w:rsidRPr="008852C0" w:rsidRDefault="001E39D6" w:rsidP="001E39D6">
      <w:pPr>
        <w:tabs>
          <w:tab w:val="clear" w:pos="227"/>
          <w:tab w:val="clear" w:pos="454"/>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 xml:space="preserve">เมื่อวันที่ </w:t>
      </w:r>
      <w:r w:rsidRPr="008852C0">
        <w:rPr>
          <w:rFonts w:ascii="Browallia New" w:hAnsi="Browallia New" w:cs="Browallia New"/>
          <w:sz w:val="28"/>
          <w:szCs w:val="28"/>
        </w:rPr>
        <w:t xml:space="preserve">11 </w:t>
      </w:r>
      <w:r w:rsidRPr="008852C0">
        <w:rPr>
          <w:rFonts w:ascii="Browallia New" w:hAnsi="Browallia New" w:cs="Browallia New"/>
          <w:sz w:val="28"/>
          <w:szCs w:val="28"/>
          <w:cs/>
        </w:rPr>
        <w:t xml:space="preserve">เมษายน </w:t>
      </w:r>
      <w:r w:rsidRPr="008852C0">
        <w:rPr>
          <w:rFonts w:ascii="Browallia New" w:hAnsi="Browallia New" w:cs="Browallia New"/>
          <w:sz w:val="28"/>
          <w:szCs w:val="28"/>
        </w:rPr>
        <w:t xml:space="preserve">2567 </w:t>
      </w:r>
      <w:r w:rsidRPr="008852C0">
        <w:rPr>
          <w:rFonts w:ascii="Browallia New" w:hAnsi="Browallia New" w:cs="Browallia New"/>
          <w:sz w:val="28"/>
          <w:szCs w:val="28"/>
          <w:cs/>
        </w:rPr>
        <w:t xml:space="preserve">ที่ประชุมคณะกรรมการบริษัท ครั้งที่ </w:t>
      </w:r>
      <w:r w:rsidRPr="008852C0">
        <w:rPr>
          <w:rFonts w:ascii="Browallia New" w:hAnsi="Browallia New" w:cs="Browallia New"/>
          <w:sz w:val="28"/>
          <w:szCs w:val="28"/>
        </w:rPr>
        <w:t xml:space="preserve">5/2567 </w:t>
      </w:r>
      <w:r w:rsidRPr="008852C0">
        <w:rPr>
          <w:rFonts w:ascii="Browallia New" w:hAnsi="Browallia New" w:cs="Browallia New"/>
          <w:sz w:val="28"/>
          <w:szCs w:val="28"/>
          <w:cs/>
        </w:rPr>
        <w:t xml:space="preserve">มีมติอนุมัติให้ลงทุนในบริษัท ไอ ทีซีบี จำกัด ซึ่งได้จดทะเบียนจัดตั้งบริษัทด้วยทุนจดทะเบียน </w:t>
      </w:r>
      <w:r w:rsidRPr="008852C0">
        <w:rPr>
          <w:rFonts w:ascii="Browallia New" w:hAnsi="Browallia New" w:cs="Browallia New"/>
          <w:sz w:val="28"/>
          <w:szCs w:val="28"/>
        </w:rPr>
        <w:t xml:space="preserve">2,360,000 </w:t>
      </w:r>
      <w:r w:rsidRPr="008852C0">
        <w:rPr>
          <w:rFonts w:ascii="Browallia New" w:hAnsi="Browallia New" w:cs="Browallia New"/>
          <w:sz w:val="28"/>
          <w:szCs w:val="28"/>
          <w:cs/>
        </w:rPr>
        <w:t xml:space="preserve">หุ้น มูลค่าหุ้นละ </w:t>
      </w:r>
      <w:r w:rsidRPr="008852C0">
        <w:rPr>
          <w:rFonts w:ascii="Browallia New" w:hAnsi="Browallia New" w:cs="Browallia New"/>
          <w:sz w:val="28"/>
          <w:szCs w:val="28"/>
        </w:rPr>
        <w:t xml:space="preserve">100 </w:t>
      </w:r>
      <w:r w:rsidRPr="008852C0">
        <w:rPr>
          <w:rFonts w:ascii="Browallia New" w:hAnsi="Browallia New" w:cs="Browallia New"/>
          <w:sz w:val="28"/>
          <w:szCs w:val="28"/>
          <w:cs/>
        </w:rPr>
        <w:t xml:space="preserve">บาทเพื่อประกอบธุรกิจโรงงานผลิตเบียร์ และเครื่องดื่มทุกประเภท โดยบริษัทถือหุ้นร้อยละ </w:t>
      </w:r>
      <w:r w:rsidRPr="008852C0">
        <w:rPr>
          <w:rFonts w:ascii="Browallia New" w:hAnsi="Browallia New" w:cs="Browallia New"/>
          <w:sz w:val="28"/>
          <w:szCs w:val="28"/>
        </w:rPr>
        <w:t xml:space="preserve">74.58 </w:t>
      </w:r>
      <w:r w:rsidRPr="008852C0">
        <w:rPr>
          <w:rFonts w:ascii="Browallia New" w:hAnsi="Browallia New" w:cs="Browallia New"/>
          <w:sz w:val="28"/>
          <w:szCs w:val="28"/>
          <w:cs/>
        </w:rPr>
        <w:t>ของทุนจดทะเบียนทั้งหมด</w:t>
      </w:r>
      <w:r w:rsidR="00D86E7C" w:rsidRPr="008852C0">
        <w:rPr>
          <w:rFonts w:ascii="Browallia New" w:hAnsi="Browallia New" w:cs="Browallia New"/>
          <w:sz w:val="28"/>
          <w:szCs w:val="28"/>
          <w:cs/>
        </w:rPr>
        <w:t xml:space="preserve"> รวมเป็นเงิน </w:t>
      </w:r>
      <w:r w:rsidR="00D86E7C" w:rsidRPr="008852C0">
        <w:rPr>
          <w:rFonts w:ascii="Browallia New" w:hAnsi="Browallia New" w:cs="Browallia New"/>
          <w:sz w:val="28"/>
          <w:szCs w:val="28"/>
        </w:rPr>
        <w:t xml:space="preserve">176 </w:t>
      </w:r>
      <w:r w:rsidR="00D86E7C" w:rsidRPr="008852C0">
        <w:rPr>
          <w:rFonts w:ascii="Browallia New" w:hAnsi="Browallia New" w:cs="Browallia New"/>
          <w:sz w:val="28"/>
          <w:szCs w:val="28"/>
          <w:cs/>
        </w:rPr>
        <w:t>ล้านบาท</w:t>
      </w:r>
    </w:p>
    <w:p w14:paraId="7A1EDAFE" w14:textId="77777777" w:rsidR="002F6FE9" w:rsidRPr="008852C0" w:rsidRDefault="002F6FE9" w:rsidP="00044E1A">
      <w:pPr>
        <w:spacing w:line="240" w:lineRule="auto"/>
        <w:ind w:left="432"/>
        <w:jc w:val="thaiDistribute"/>
        <w:rPr>
          <w:rFonts w:ascii="Browallia New" w:hAnsi="Browallia New" w:cs="Browallia New"/>
          <w:sz w:val="24"/>
          <w:szCs w:val="24"/>
        </w:rPr>
      </w:pPr>
    </w:p>
    <w:p w14:paraId="5B263B1C" w14:textId="77777777" w:rsidR="001344F5" w:rsidRPr="008852C0" w:rsidRDefault="001344F5" w:rsidP="0023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i/>
          <w:iCs/>
          <w:sz w:val="28"/>
          <w:szCs w:val="28"/>
          <w:lang w:val="en-GB"/>
        </w:rPr>
      </w:pPr>
    </w:p>
    <w:p w14:paraId="48F2E43E" w14:textId="77777777" w:rsidR="001344F5" w:rsidRPr="008852C0" w:rsidRDefault="001344F5" w:rsidP="0023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i/>
          <w:iCs/>
          <w:sz w:val="28"/>
          <w:szCs w:val="28"/>
        </w:rPr>
      </w:pPr>
    </w:p>
    <w:p w14:paraId="711692FD" w14:textId="77777777" w:rsidR="001344F5" w:rsidRPr="008852C0" w:rsidRDefault="001344F5" w:rsidP="0023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i/>
          <w:iCs/>
          <w:sz w:val="28"/>
          <w:szCs w:val="28"/>
          <w:lang w:val="en-GB"/>
        </w:rPr>
      </w:pPr>
    </w:p>
    <w:p w14:paraId="309452F6" w14:textId="292AFC1C" w:rsidR="002338E9" w:rsidRPr="008852C0" w:rsidRDefault="002338E9" w:rsidP="0023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i/>
          <w:iCs/>
          <w:sz w:val="28"/>
          <w:szCs w:val="28"/>
          <w:lang w:val="en-GB"/>
        </w:rPr>
      </w:pPr>
      <w:r w:rsidRPr="008852C0">
        <w:rPr>
          <w:rFonts w:ascii="Browallia New" w:hAnsi="Browallia New" w:cs="Browallia New"/>
          <w:i/>
          <w:iCs/>
          <w:sz w:val="28"/>
          <w:szCs w:val="28"/>
          <w:cs/>
          <w:lang w:val="en-GB"/>
        </w:rPr>
        <w:lastRenderedPageBreak/>
        <w:t>การจัดตั้งบริษัท วีหก เอ็นเตอร์เทนเมนท์</w:t>
      </w:r>
      <w:r w:rsidR="00D33831" w:rsidRPr="008852C0">
        <w:rPr>
          <w:rFonts w:ascii="Browallia New" w:hAnsi="Browallia New" w:cs="Browallia New"/>
          <w:i/>
          <w:iCs/>
          <w:sz w:val="28"/>
          <w:szCs w:val="28"/>
          <w:cs/>
          <w:lang w:val="en-GB"/>
        </w:rPr>
        <w:t xml:space="preserve"> </w:t>
      </w:r>
      <w:r w:rsidRPr="008852C0">
        <w:rPr>
          <w:rFonts w:ascii="Browallia New" w:hAnsi="Browallia New" w:cs="Browallia New"/>
          <w:i/>
          <w:iCs/>
          <w:sz w:val="28"/>
          <w:szCs w:val="28"/>
          <w:cs/>
          <w:lang w:val="en-GB"/>
        </w:rPr>
        <w:t xml:space="preserve">จำกัด </w:t>
      </w:r>
      <w:r w:rsidRPr="008852C0">
        <w:rPr>
          <w:rFonts w:ascii="Browallia New" w:hAnsi="Browallia New" w:cs="Browallia New"/>
          <w:i/>
          <w:iCs/>
          <w:sz w:val="28"/>
          <w:szCs w:val="28"/>
          <w:lang w:val="en-GB"/>
        </w:rPr>
        <w:t>(</w:t>
      </w:r>
      <w:r w:rsidRPr="008852C0">
        <w:rPr>
          <w:rFonts w:ascii="Browallia New" w:hAnsi="Browallia New" w:cs="Browallia New"/>
          <w:i/>
          <w:iCs/>
          <w:sz w:val="28"/>
          <w:szCs w:val="28"/>
          <w:cs/>
          <w:lang w:val="en-GB"/>
        </w:rPr>
        <w:t>บริษัทย่อย</w:t>
      </w:r>
      <w:r w:rsidRPr="008852C0">
        <w:rPr>
          <w:rFonts w:ascii="Browallia New" w:hAnsi="Browallia New" w:cs="Browallia New"/>
          <w:i/>
          <w:iCs/>
          <w:sz w:val="28"/>
          <w:szCs w:val="28"/>
          <w:lang w:val="en-GB"/>
        </w:rPr>
        <w:t>)</w:t>
      </w:r>
    </w:p>
    <w:p w14:paraId="3E30CDE9" w14:textId="62ABF547" w:rsidR="00E22B05" w:rsidRPr="008852C0" w:rsidRDefault="00D33831" w:rsidP="00D80FC6">
      <w:pPr>
        <w:spacing w:line="240" w:lineRule="auto"/>
        <w:ind w:left="432"/>
        <w:jc w:val="thaiDistribute"/>
        <w:rPr>
          <w:rFonts w:ascii="Browallia New" w:hAnsi="Browallia New" w:cs="Browallia New"/>
          <w:sz w:val="28"/>
          <w:szCs w:val="28"/>
        </w:rPr>
      </w:pPr>
      <w:r w:rsidRPr="008852C0">
        <w:rPr>
          <w:rFonts w:ascii="Browallia New" w:hAnsi="Browallia New" w:cs="Browallia New"/>
          <w:sz w:val="28"/>
          <w:szCs w:val="28"/>
          <w:cs/>
          <w:lang w:val="en-GB"/>
        </w:rPr>
        <w:t>เมื่อวันที่</w:t>
      </w:r>
      <w:r w:rsidRPr="008852C0">
        <w:rPr>
          <w:rFonts w:ascii="Browallia New" w:hAnsi="Browallia New" w:cs="Browallia New"/>
          <w:sz w:val="28"/>
          <w:szCs w:val="28"/>
        </w:rPr>
        <w:t xml:space="preserve"> </w:t>
      </w:r>
      <w:r w:rsidR="00E34D78" w:rsidRPr="008852C0">
        <w:rPr>
          <w:rFonts w:ascii="Browallia New" w:hAnsi="Browallia New" w:cs="Browallia New"/>
          <w:sz w:val="28"/>
          <w:szCs w:val="28"/>
        </w:rPr>
        <w:t>28</w:t>
      </w:r>
      <w:r w:rsidR="004702D2" w:rsidRPr="008852C0">
        <w:rPr>
          <w:rFonts w:ascii="Browallia New" w:hAnsi="Browallia New" w:cs="Browallia New"/>
          <w:sz w:val="28"/>
          <w:szCs w:val="28"/>
        </w:rPr>
        <w:t xml:space="preserve"> </w:t>
      </w:r>
      <w:r w:rsidR="00E34D78" w:rsidRPr="008852C0">
        <w:rPr>
          <w:rFonts w:ascii="Browallia New" w:hAnsi="Browallia New" w:cs="Browallia New"/>
          <w:sz w:val="28"/>
          <w:szCs w:val="28"/>
          <w:cs/>
        </w:rPr>
        <w:t>พฤษภาคม</w:t>
      </w:r>
      <w:r w:rsidRPr="008852C0">
        <w:rPr>
          <w:rFonts w:ascii="Browallia New" w:hAnsi="Browallia New" w:cs="Browallia New"/>
          <w:sz w:val="28"/>
          <w:szCs w:val="28"/>
        </w:rPr>
        <w:t xml:space="preserve"> 2567 </w:t>
      </w:r>
      <w:r w:rsidRPr="008852C0">
        <w:rPr>
          <w:rFonts w:ascii="Browallia New" w:hAnsi="Browallia New" w:cs="Browallia New"/>
          <w:sz w:val="28"/>
          <w:szCs w:val="28"/>
          <w:cs/>
        </w:rPr>
        <w:t>ที่</w:t>
      </w:r>
      <w:r w:rsidR="00CB2C7A" w:rsidRPr="008852C0">
        <w:rPr>
          <w:rFonts w:ascii="Browallia New" w:hAnsi="Browallia New" w:cs="Browallia New"/>
          <w:sz w:val="28"/>
          <w:szCs w:val="28"/>
          <w:cs/>
        </w:rPr>
        <w:t>ประชุมคณะกรรมการบริษัท ครั้งที่</w:t>
      </w:r>
      <w:r w:rsidR="00CB2C7A" w:rsidRPr="008852C0">
        <w:rPr>
          <w:rFonts w:ascii="Browallia New" w:hAnsi="Browallia New" w:cs="Browallia New"/>
          <w:sz w:val="28"/>
          <w:szCs w:val="28"/>
        </w:rPr>
        <w:t xml:space="preserve"> </w:t>
      </w:r>
      <w:r w:rsidR="00CA6BF6" w:rsidRPr="008852C0">
        <w:rPr>
          <w:rFonts w:ascii="Browallia New" w:hAnsi="Browallia New" w:cs="Browallia New"/>
          <w:sz w:val="28"/>
          <w:szCs w:val="28"/>
        </w:rPr>
        <w:t>8</w:t>
      </w:r>
      <w:r w:rsidR="004702D2" w:rsidRPr="008852C0">
        <w:rPr>
          <w:rFonts w:ascii="Browallia New" w:hAnsi="Browallia New" w:cs="Browallia New"/>
          <w:sz w:val="28"/>
          <w:szCs w:val="28"/>
        </w:rPr>
        <w:t>/2567</w:t>
      </w:r>
      <w:r w:rsidR="00CB2C7A" w:rsidRPr="008852C0">
        <w:rPr>
          <w:rFonts w:ascii="Browallia New" w:hAnsi="Browallia New" w:cs="Browallia New"/>
          <w:sz w:val="28"/>
          <w:szCs w:val="28"/>
        </w:rPr>
        <w:t xml:space="preserve"> </w:t>
      </w:r>
      <w:r w:rsidR="00CB2C7A" w:rsidRPr="008852C0">
        <w:rPr>
          <w:rFonts w:ascii="Browallia New" w:hAnsi="Browallia New" w:cs="Browallia New"/>
          <w:sz w:val="28"/>
          <w:szCs w:val="28"/>
          <w:cs/>
        </w:rPr>
        <w:t>มีมติอนุมัติจัดตั้งบริษัทย่อยแห่งหนึ่ง โดย</w:t>
      </w:r>
      <w:r w:rsidR="009370F6" w:rsidRPr="008852C0">
        <w:rPr>
          <w:rFonts w:ascii="Browallia New" w:hAnsi="Browallia New" w:cs="Browallia New"/>
          <w:sz w:val="28"/>
          <w:szCs w:val="28"/>
          <w:cs/>
        </w:rPr>
        <w:t>ใช้ชื่อว่า บริษัท วีหก เอน</w:t>
      </w:r>
      <w:proofErr w:type="spellStart"/>
      <w:r w:rsidR="009370F6" w:rsidRPr="008852C0">
        <w:rPr>
          <w:rFonts w:ascii="Browallia New" w:hAnsi="Browallia New" w:cs="Browallia New"/>
          <w:sz w:val="28"/>
          <w:szCs w:val="28"/>
          <w:cs/>
        </w:rPr>
        <w:t>เต</w:t>
      </w:r>
      <w:proofErr w:type="spellEnd"/>
      <w:r w:rsidR="009370F6" w:rsidRPr="008852C0">
        <w:rPr>
          <w:rFonts w:ascii="Browallia New" w:hAnsi="Browallia New" w:cs="Browallia New"/>
          <w:sz w:val="28"/>
          <w:szCs w:val="28"/>
          <w:cs/>
        </w:rPr>
        <w:t>อร์เท</w:t>
      </w:r>
      <w:proofErr w:type="spellStart"/>
      <w:r w:rsidR="009370F6" w:rsidRPr="008852C0">
        <w:rPr>
          <w:rFonts w:ascii="Browallia New" w:hAnsi="Browallia New" w:cs="Browallia New"/>
          <w:sz w:val="28"/>
          <w:szCs w:val="28"/>
          <w:cs/>
        </w:rPr>
        <w:t>นเ</w:t>
      </w:r>
      <w:proofErr w:type="spellEnd"/>
      <w:r w:rsidR="009370F6" w:rsidRPr="008852C0">
        <w:rPr>
          <w:rFonts w:ascii="Browallia New" w:hAnsi="Browallia New" w:cs="Browallia New"/>
          <w:sz w:val="28"/>
          <w:szCs w:val="28"/>
          <w:cs/>
        </w:rPr>
        <w:t xml:space="preserve">มนท์ จำกัด </w:t>
      </w:r>
      <w:r w:rsidR="00967BBB" w:rsidRPr="008852C0">
        <w:rPr>
          <w:rFonts w:ascii="Browallia New" w:hAnsi="Browallia New" w:cs="Browallia New"/>
          <w:sz w:val="28"/>
          <w:szCs w:val="28"/>
          <w:cs/>
        </w:rPr>
        <w:t>ซึ่งได้จดทะเบียนจัดตั้งบริษัทด้วยทุนจดทะเบียน</w:t>
      </w:r>
      <w:r w:rsidR="000D12C5" w:rsidRPr="008852C0">
        <w:rPr>
          <w:rFonts w:ascii="Browallia New" w:hAnsi="Browallia New" w:cs="Browallia New"/>
          <w:sz w:val="28"/>
          <w:szCs w:val="28"/>
          <w:cs/>
        </w:rPr>
        <w:t xml:space="preserve"> </w:t>
      </w:r>
      <w:r w:rsidR="00565DEC" w:rsidRPr="008852C0">
        <w:rPr>
          <w:rFonts w:ascii="Browallia New" w:hAnsi="Browallia New" w:cs="Browallia New"/>
          <w:sz w:val="28"/>
          <w:szCs w:val="28"/>
        </w:rPr>
        <w:t xml:space="preserve">7,700,000 </w:t>
      </w:r>
      <w:r w:rsidR="00565DEC" w:rsidRPr="008852C0">
        <w:rPr>
          <w:rFonts w:ascii="Browallia New" w:hAnsi="Browallia New" w:cs="Browallia New"/>
          <w:sz w:val="28"/>
          <w:szCs w:val="28"/>
          <w:cs/>
        </w:rPr>
        <w:t xml:space="preserve">หุ้น มูลค่าหุ้นละ </w:t>
      </w:r>
      <w:r w:rsidR="00565DEC" w:rsidRPr="008852C0">
        <w:rPr>
          <w:rFonts w:ascii="Browallia New" w:hAnsi="Browallia New" w:cs="Browallia New"/>
          <w:sz w:val="28"/>
          <w:szCs w:val="28"/>
        </w:rPr>
        <w:t xml:space="preserve">10 </w:t>
      </w:r>
      <w:r w:rsidR="00565DEC" w:rsidRPr="008852C0">
        <w:rPr>
          <w:rFonts w:ascii="Browallia New" w:hAnsi="Browallia New" w:cs="Browallia New"/>
          <w:sz w:val="28"/>
          <w:szCs w:val="28"/>
          <w:cs/>
        </w:rPr>
        <w:t>บาท เพื่อ</w:t>
      </w:r>
      <w:r w:rsidR="00E82D1D" w:rsidRPr="008852C0">
        <w:rPr>
          <w:rFonts w:ascii="Browallia New" w:hAnsi="Browallia New" w:cs="Browallia New"/>
          <w:sz w:val="28"/>
          <w:szCs w:val="28"/>
          <w:cs/>
        </w:rPr>
        <w:t>รับโอน</w:t>
      </w:r>
      <w:r w:rsidR="00565DEC" w:rsidRPr="008852C0">
        <w:rPr>
          <w:rFonts w:ascii="Browallia New" w:hAnsi="Browallia New" w:cs="Browallia New"/>
          <w:sz w:val="28"/>
          <w:szCs w:val="28"/>
          <w:cs/>
        </w:rPr>
        <w:t>กิจ</w:t>
      </w:r>
      <w:r w:rsidR="00791ADF" w:rsidRPr="008852C0">
        <w:rPr>
          <w:rFonts w:ascii="Browallia New" w:hAnsi="Browallia New" w:cs="Browallia New"/>
          <w:sz w:val="28"/>
          <w:szCs w:val="28"/>
          <w:cs/>
        </w:rPr>
        <w:t>ก</w:t>
      </w:r>
      <w:r w:rsidR="00565DEC" w:rsidRPr="008852C0">
        <w:rPr>
          <w:rFonts w:ascii="Browallia New" w:hAnsi="Browallia New" w:cs="Browallia New"/>
          <w:sz w:val="28"/>
          <w:szCs w:val="28"/>
          <w:cs/>
        </w:rPr>
        <w:t>าร</w:t>
      </w:r>
      <w:r w:rsidR="009813B5" w:rsidRPr="008852C0">
        <w:rPr>
          <w:rFonts w:ascii="Browallia New" w:hAnsi="Browallia New" w:cs="Browallia New"/>
          <w:sz w:val="28"/>
          <w:szCs w:val="28"/>
          <w:cs/>
        </w:rPr>
        <w:t>ที่เกี่ยวกับ</w:t>
      </w:r>
      <w:r w:rsidR="00791ADF" w:rsidRPr="008852C0">
        <w:rPr>
          <w:rFonts w:ascii="Browallia New" w:hAnsi="Browallia New" w:cs="Browallia New"/>
          <w:sz w:val="28"/>
          <w:szCs w:val="28"/>
          <w:cs/>
        </w:rPr>
        <w:t xml:space="preserve"> การผลิต ให้เช่าอุปกรณ์สื่อสาร โทรทัศน์ วิทยุ </w:t>
      </w:r>
      <w:r w:rsidR="00BC7989" w:rsidRPr="008852C0">
        <w:rPr>
          <w:rFonts w:ascii="Browallia New" w:hAnsi="Browallia New" w:cs="Browallia New"/>
          <w:sz w:val="28"/>
          <w:szCs w:val="28"/>
          <w:cs/>
        </w:rPr>
        <w:t>ให้บริการถ่ายทำวิดี</w:t>
      </w:r>
      <w:r w:rsidR="00D80FC6" w:rsidRPr="008852C0">
        <w:rPr>
          <w:rFonts w:ascii="Browallia New" w:hAnsi="Browallia New" w:cs="Browallia New"/>
          <w:sz w:val="28"/>
          <w:szCs w:val="28"/>
          <w:cs/>
        </w:rPr>
        <w:t>โอ ผลิตรายการโทรทัศน์ วิทยุ และจัดแสดงโชว์ทั้งในและนอกสถานที่</w:t>
      </w:r>
      <w:r w:rsidR="00203946" w:rsidRPr="008852C0">
        <w:rPr>
          <w:rFonts w:ascii="Browallia New" w:hAnsi="Browallia New" w:cs="Browallia New"/>
          <w:sz w:val="28"/>
          <w:szCs w:val="28"/>
          <w:cs/>
        </w:rPr>
        <w:t xml:space="preserve"> โดย</w:t>
      </w:r>
      <w:r w:rsidR="00C8060D" w:rsidRPr="008852C0">
        <w:rPr>
          <w:rFonts w:ascii="Browallia New" w:hAnsi="Browallia New" w:cs="Browallia New"/>
          <w:sz w:val="28"/>
          <w:szCs w:val="28"/>
          <w:cs/>
        </w:rPr>
        <w:t xml:space="preserve">บริษัทถือหุ้นร้อยละ </w:t>
      </w:r>
      <w:r w:rsidR="000764D5" w:rsidRPr="008852C0">
        <w:rPr>
          <w:rFonts w:ascii="Browallia New" w:hAnsi="Browallia New" w:cs="Browallia New"/>
          <w:sz w:val="28"/>
          <w:szCs w:val="28"/>
        </w:rPr>
        <w:t>59.</w:t>
      </w:r>
      <w:r w:rsidR="001E39D6" w:rsidRPr="008852C0">
        <w:rPr>
          <w:rFonts w:ascii="Browallia New" w:hAnsi="Browallia New" w:cs="Browallia New"/>
          <w:sz w:val="28"/>
          <w:szCs w:val="28"/>
        </w:rPr>
        <w:t>9</w:t>
      </w:r>
      <w:r w:rsidR="00C8060D" w:rsidRPr="008852C0">
        <w:rPr>
          <w:rFonts w:ascii="Browallia New" w:hAnsi="Browallia New" w:cs="Browallia New"/>
          <w:sz w:val="28"/>
          <w:szCs w:val="28"/>
        </w:rPr>
        <w:t>9</w:t>
      </w:r>
      <w:r w:rsidR="00885781" w:rsidRPr="008852C0">
        <w:rPr>
          <w:rFonts w:ascii="Browallia New" w:hAnsi="Browallia New" w:cs="Browallia New"/>
          <w:sz w:val="28"/>
          <w:szCs w:val="28"/>
          <w:cs/>
        </w:rPr>
        <w:t xml:space="preserve"> ของทุนจดทะเบียนทั้งหมด</w:t>
      </w:r>
      <w:r w:rsidR="000764D5" w:rsidRPr="008852C0">
        <w:rPr>
          <w:rFonts w:ascii="Browallia New" w:hAnsi="Browallia New" w:cs="Browallia New"/>
          <w:sz w:val="28"/>
          <w:szCs w:val="28"/>
        </w:rPr>
        <w:t xml:space="preserve"> </w:t>
      </w:r>
      <w:r w:rsidR="005F200F" w:rsidRPr="008852C0">
        <w:rPr>
          <w:rFonts w:ascii="Browallia New" w:hAnsi="Browallia New" w:cs="Browallia New"/>
          <w:sz w:val="28"/>
          <w:szCs w:val="28"/>
          <w:cs/>
        </w:rPr>
        <w:t>ซ</w:t>
      </w:r>
      <w:r w:rsidR="001A383B" w:rsidRPr="008852C0">
        <w:rPr>
          <w:rFonts w:ascii="Browallia New" w:hAnsi="Browallia New" w:cs="Browallia New"/>
          <w:sz w:val="28"/>
          <w:szCs w:val="28"/>
          <w:cs/>
        </w:rPr>
        <w:t>ึ่ง</w:t>
      </w:r>
      <w:r w:rsidR="00CA6BF6" w:rsidRPr="008852C0">
        <w:rPr>
          <w:rFonts w:ascii="Browallia New" w:hAnsi="Browallia New" w:cs="Browallia New"/>
          <w:sz w:val="28"/>
          <w:szCs w:val="28"/>
          <w:cs/>
        </w:rPr>
        <w:t>บริษัทชำระ</w:t>
      </w:r>
      <w:r w:rsidR="00FA2FFA" w:rsidRPr="008852C0">
        <w:rPr>
          <w:rFonts w:ascii="Browallia New" w:hAnsi="Browallia New" w:cs="Browallia New"/>
          <w:sz w:val="28"/>
          <w:szCs w:val="28"/>
          <w:cs/>
        </w:rPr>
        <w:t>ค่าหุ้น</w:t>
      </w:r>
      <w:r w:rsidR="00CA6BF6" w:rsidRPr="008852C0">
        <w:rPr>
          <w:rFonts w:ascii="Browallia New" w:hAnsi="Browallia New" w:cs="Browallia New"/>
          <w:sz w:val="28"/>
          <w:szCs w:val="28"/>
          <w:cs/>
        </w:rPr>
        <w:t>แล้ว</w:t>
      </w:r>
      <w:r w:rsidR="000764D5" w:rsidRPr="008852C0">
        <w:rPr>
          <w:rFonts w:ascii="Browallia New" w:hAnsi="Browallia New" w:cs="Browallia New"/>
          <w:sz w:val="28"/>
          <w:szCs w:val="28"/>
          <w:cs/>
        </w:rPr>
        <w:t xml:space="preserve">รวมเป็นเงิน </w:t>
      </w:r>
      <w:r w:rsidR="000764D5" w:rsidRPr="008852C0">
        <w:rPr>
          <w:rFonts w:ascii="Browallia New" w:hAnsi="Browallia New" w:cs="Browallia New"/>
          <w:sz w:val="28"/>
          <w:szCs w:val="28"/>
        </w:rPr>
        <w:t xml:space="preserve">11.55 </w:t>
      </w:r>
      <w:r w:rsidR="000764D5" w:rsidRPr="008852C0">
        <w:rPr>
          <w:rFonts w:ascii="Browallia New" w:hAnsi="Browallia New" w:cs="Browallia New"/>
          <w:sz w:val="28"/>
          <w:szCs w:val="28"/>
          <w:cs/>
        </w:rPr>
        <w:t>ล้านบาท</w:t>
      </w:r>
    </w:p>
    <w:p w14:paraId="0A69B659" w14:textId="77777777" w:rsidR="00A50034" w:rsidRPr="008852C0" w:rsidRDefault="00A50034" w:rsidP="00D80FC6">
      <w:pPr>
        <w:spacing w:line="240" w:lineRule="auto"/>
        <w:ind w:left="432"/>
        <w:jc w:val="thaiDistribute"/>
        <w:rPr>
          <w:rFonts w:ascii="Browallia New" w:hAnsi="Browallia New" w:cs="Browallia New"/>
          <w:sz w:val="28"/>
          <w:szCs w:val="28"/>
        </w:rPr>
      </w:pPr>
    </w:p>
    <w:p w14:paraId="54E76FC4" w14:textId="75E0DFC4" w:rsidR="00A50034" w:rsidRPr="008852C0" w:rsidRDefault="00A50034" w:rsidP="00D80FC6">
      <w:pPr>
        <w:spacing w:line="240" w:lineRule="auto"/>
        <w:ind w:left="432"/>
        <w:jc w:val="thaiDistribute"/>
        <w:rPr>
          <w:rFonts w:ascii="Browallia New" w:hAnsi="Browallia New" w:cs="Browallia New"/>
          <w:sz w:val="28"/>
          <w:szCs w:val="28"/>
          <w:cs/>
        </w:rPr>
      </w:pPr>
      <w:r w:rsidRPr="008852C0">
        <w:rPr>
          <w:rFonts w:ascii="Browallia New" w:hAnsi="Browallia New" w:cs="Browallia New"/>
          <w:sz w:val="28"/>
          <w:szCs w:val="28"/>
          <w:cs/>
        </w:rPr>
        <w:t>ในปัจจุบันบริษัท</w:t>
      </w:r>
      <w:r w:rsidR="000364B3" w:rsidRPr="008852C0">
        <w:rPr>
          <w:rFonts w:ascii="Browallia New" w:hAnsi="Browallia New" w:cs="Browallia New"/>
          <w:sz w:val="28"/>
          <w:szCs w:val="28"/>
          <w:cs/>
        </w:rPr>
        <w:t>อยู่ระหว่างดำเนินการวัดมูลค่ายุติธรรมของสินทรัพย์และหนี้สินที่ได้มา ณ วัน</w:t>
      </w:r>
      <w:r w:rsidR="00616F8E" w:rsidRPr="008852C0">
        <w:rPr>
          <w:rFonts w:ascii="Browallia New" w:hAnsi="Browallia New" w:cs="Browallia New"/>
          <w:sz w:val="28"/>
          <w:szCs w:val="28"/>
          <w:cs/>
        </w:rPr>
        <w:t>รับโอน</w:t>
      </w:r>
      <w:r w:rsidR="00A701A5" w:rsidRPr="008852C0">
        <w:rPr>
          <w:rFonts w:ascii="Browallia New" w:hAnsi="Browallia New" w:cs="Browallia New"/>
          <w:sz w:val="28"/>
          <w:szCs w:val="28"/>
          <w:cs/>
        </w:rPr>
        <w:t>กิจการ ซึ่งจะต้อง</w:t>
      </w:r>
      <w:r w:rsidR="00241A53" w:rsidRPr="008852C0">
        <w:rPr>
          <w:rFonts w:ascii="Browallia New" w:hAnsi="Browallia New" w:cs="Browallia New"/>
          <w:sz w:val="28"/>
          <w:szCs w:val="28"/>
          <w:cs/>
        </w:rPr>
        <w:t xml:space="preserve">ดำเนินการให้แล้วเสร็จภายในระยะเวลา </w:t>
      </w:r>
      <w:r w:rsidR="00241A53" w:rsidRPr="008852C0">
        <w:rPr>
          <w:rFonts w:ascii="Browallia New" w:hAnsi="Browallia New" w:cs="Browallia New"/>
          <w:sz w:val="28"/>
          <w:szCs w:val="28"/>
        </w:rPr>
        <w:t xml:space="preserve">12 </w:t>
      </w:r>
      <w:r w:rsidR="00241A53" w:rsidRPr="008852C0">
        <w:rPr>
          <w:rFonts w:ascii="Browallia New" w:hAnsi="Browallia New" w:cs="Browallia New"/>
          <w:sz w:val="28"/>
          <w:szCs w:val="28"/>
          <w:cs/>
        </w:rPr>
        <w:t>เดือนนับจากวันที่</w:t>
      </w:r>
      <w:r w:rsidR="00557A9E" w:rsidRPr="008852C0">
        <w:rPr>
          <w:rFonts w:ascii="Browallia New" w:hAnsi="Browallia New" w:cs="Browallia New"/>
          <w:sz w:val="28"/>
          <w:szCs w:val="28"/>
          <w:cs/>
        </w:rPr>
        <w:t>รับโอน</w:t>
      </w:r>
      <w:r w:rsidR="00241A53" w:rsidRPr="008852C0">
        <w:rPr>
          <w:rFonts w:ascii="Browallia New" w:hAnsi="Browallia New" w:cs="Browallia New"/>
          <w:sz w:val="28"/>
          <w:szCs w:val="28"/>
          <w:cs/>
        </w:rPr>
        <w:t>กิจการ</w:t>
      </w:r>
      <w:r w:rsidR="00744C6E" w:rsidRPr="008852C0">
        <w:rPr>
          <w:rFonts w:ascii="Browallia New" w:hAnsi="Browallia New" w:cs="Browallia New"/>
          <w:sz w:val="28"/>
          <w:szCs w:val="28"/>
          <w:cs/>
        </w:rPr>
        <w:t xml:space="preserve">ตามที่กำหนดไว้ในมาตรฐานการรายงานทางการเงินฉบับที่ </w:t>
      </w:r>
      <w:r w:rsidR="00744C6E" w:rsidRPr="008852C0">
        <w:rPr>
          <w:rFonts w:ascii="Browallia New" w:hAnsi="Browallia New" w:cs="Browallia New"/>
          <w:sz w:val="28"/>
          <w:szCs w:val="28"/>
        </w:rPr>
        <w:t>3</w:t>
      </w:r>
    </w:p>
    <w:p w14:paraId="6316B726" w14:textId="77777777" w:rsidR="00B930BB" w:rsidRPr="008852C0" w:rsidRDefault="00B930BB" w:rsidP="00D80FC6">
      <w:pPr>
        <w:spacing w:line="240" w:lineRule="auto"/>
        <w:ind w:left="432"/>
        <w:jc w:val="thaiDistribute"/>
        <w:rPr>
          <w:rFonts w:ascii="Browallia New" w:hAnsi="Browallia New" w:cs="Browallia New"/>
          <w:sz w:val="28"/>
          <w:szCs w:val="28"/>
        </w:rPr>
      </w:pPr>
    </w:p>
    <w:p w14:paraId="37D23D20" w14:textId="19FA7AB1" w:rsidR="008870A7" w:rsidRPr="008852C0" w:rsidRDefault="008870A7" w:rsidP="0088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72"/>
        <w:jc w:val="thaiDistribute"/>
        <w:rPr>
          <w:rFonts w:ascii="Browallia New" w:hAnsi="Browallia New" w:cs="Browallia New"/>
          <w:b/>
          <w:bCs/>
          <w:sz w:val="28"/>
          <w:szCs w:val="28"/>
          <w:u w:val="single"/>
          <w:lang w:val="en-GB"/>
        </w:rPr>
      </w:pPr>
      <w:r w:rsidRPr="008852C0">
        <w:rPr>
          <w:rFonts w:ascii="Browallia New" w:hAnsi="Browallia New" w:cs="Browallia New"/>
          <w:b/>
          <w:bCs/>
          <w:sz w:val="28"/>
          <w:szCs w:val="28"/>
          <w:u w:val="single"/>
          <w:cs/>
          <w:lang w:val="en-GB"/>
        </w:rPr>
        <w:t>การเพิ่มทุน</w:t>
      </w:r>
      <w:r w:rsidR="00C37D55" w:rsidRPr="008852C0">
        <w:rPr>
          <w:rFonts w:ascii="Browallia New" w:hAnsi="Browallia New" w:cs="Browallia New"/>
          <w:b/>
          <w:bCs/>
          <w:sz w:val="28"/>
          <w:szCs w:val="28"/>
          <w:u w:val="single"/>
          <w:cs/>
          <w:lang w:val="en-GB"/>
        </w:rPr>
        <w:t>ใน</w:t>
      </w:r>
      <w:r w:rsidRPr="008852C0">
        <w:rPr>
          <w:rFonts w:ascii="Browallia New" w:hAnsi="Browallia New" w:cs="Browallia New"/>
          <w:b/>
          <w:bCs/>
          <w:sz w:val="28"/>
          <w:szCs w:val="28"/>
          <w:u w:val="single"/>
          <w:cs/>
          <w:lang w:val="en-GB"/>
        </w:rPr>
        <w:t>บริษัทย่อย</w:t>
      </w:r>
    </w:p>
    <w:p w14:paraId="0A3F32C4" w14:textId="77777777" w:rsidR="002E2F62" w:rsidRPr="008852C0" w:rsidRDefault="002E2F62" w:rsidP="00D80FC6">
      <w:pPr>
        <w:spacing w:line="240" w:lineRule="auto"/>
        <w:ind w:left="432"/>
        <w:jc w:val="thaiDistribute"/>
        <w:rPr>
          <w:rFonts w:ascii="Browallia New" w:hAnsi="Browallia New" w:cs="Browallia New"/>
          <w:b/>
          <w:bCs/>
          <w:sz w:val="28"/>
          <w:szCs w:val="28"/>
          <w:lang w:val="en-GB"/>
        </w:rPr>
      </w:pPr>
    </w:p>
    <w:p w14:paraId="538CF930" w14:textId="624079D5" w:rsidR="00AD3F8E" w:rsidRPr="008852C0" w:rsidRDefault="00AD3F8E" w:rsidP="00D80FC6">
      <w:pPr>
        <w:spacing w:line="240" w:lineRule="auto"/>
        <w:ind w:left="432"/>
        <w:jc w:val="thaiDistribute"/>
        <w:rPr>
          <w:rFonts w:ascii="Browallia New" w:hAnsi="Browallia New" w:cs="Browallia New"/>
          <w:b/>
          <w:bCs/>
          <w:sz w:val="28"/>
          <w:szCs w:val="28"/>
          <w:lang w:val="en-GB"/>
        </w:rPr>
      </w:pPr>
      <w:r w:rsidRPr="008852C0">
        <w:rPr>
          <w:rFonts w:ascii="Browallia New" w:hAnsi="Browallia New" w:cs="Browallia New"/>
          <w:i/>
          <w:iCs/>
          <w:sz w:val="28"/>
          <w:szCs w:val="28"/>
          <w:cs/>
        </w:rPr>
        <w:t>บริษัท อิเล็กทริคแมน จำกัด (บริษัทย่อย)</w:t>
      </w:r>
    </w:p>
    <w:p w14:paraId="409565DF" w14:textId="4EAD9CEC" w:rsidR="00BD06D3" w:rsidRPr="008852C0" w:rsidRDefault="00C37D55" w:rsidP="00E2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ใน</w:t>
      </w:r>
      <w:r w:rsidR="00E22B05" w:rsidRPr="008852C0">
        <w:rPr>
          <w:rFonts w:ascii="Browallia New" w:hAnsi="Browallia New" w:cs="Browallia New"/>
          <w:sz w:val="28"/>
          <w:szCs w:val="28"/>
          <w:cs/>
        </w:rPr>
        <w:t xml:space="preserve">ที่ประชุมคณะกรรมการบริษัท ครั้งที่ </w:t>
      </w:r>
      <w:r w:rsidR="00125696" w:rsidRPr="008852C0">
        <w:rPr>
          <w:rFonts w:ascii="Browallia New" w:hAnsi="Browallia New" w:cs="Browallia New"/>
          <w:sz w:val="28"/>
          <w:szCs w:val="28"/>
        </w:rPr>
        <w:t>11</w:t>
      </w:r>
      <w:r w:rsidR="00E22B05" w:rsidRPr="008852C0">
        <w:rPr>
          <w:rFonts w:ascii="Browallia New" w:hAnsi="Browallia New" w:cs="Browallia New"/>
          <w:sz w:val="28"/>
          <w:szCs w:val="28"/>
        </w:rPr>
        <w:t>/2567</w:t>
      </w:r>
      <w:r w:rsidR="00E22B05" w:rsidRPr="008852C0">
        <w:rPr>
          <w:rFonts w:ascii="Browallia New" w:hAnsi="Browallia New" w:cs="Browallia New"/>
          <w:sz w:val="28"/>
          <w:szCs w:val="28"/>
          <w:cs/>
        </w:rPr>
        <w:t xml:space="preserve"> </w:t>
      </w:r>
      <w:r w:rsidRPr="008852C0">
        <w:rPr>
          <w:rFonts w:ascii="Browallia New" w:hAnsi="Browallia New" w:cs="Browallia New"/>
          <w:sz w:val="28"/>
          <w:szCs w:val="28"/>
          <w:cs/>
        </w:rPr>
        <w:t xml:space="preserve">เมื่อวันที่ </w:t>
      </w:r>
      <w:r w:rsidRPr="008852C0">
        <w:rPr>
          <w:rFonts w:ascii="Browallia New" w:hAnsi="Browallia New" w:cs="Browallia New"/>
          <w:sz w:val="28"/>
          <w:szCs w:val="28"/>
        </w:rPr>
        <w:t xml:space="preserve">27 </w:t>
      </w:r>
      <w:r w:rsidRPr="008852C0">
        <w:rPr>
          <w:rFonts w:ascii="Browallia New" w:hAnsi="Browallia New" w:cs="Browallia New"/>
          <w:sz w:val="28"/>
          <w:szCs w:val="28"/>
          <w:cs/>
        </w:rPr>
        <w:t xml:space="preserve">มิถุนายน </w:t>
      </w:r>
      <w:r w:rsidRPr="008852C0">
        <w:rPr>
          <w:rFonts w:ascii="Browallia New" w:hAnsi="Browallia New" w:cs="Browallia New"/>
          <w:sz w:val="28"/>
          <w:szCs w:val="28"/>
        </w:rPr>
        <w:t>2567</w:t>
      </w:r>
      <w:r w:rsidRPr="008852C0">
        <w:rPr>
          <w:rFonts w:ascii="Browallia New" w:hAnsi="Browallia New" w:cs="Browallia New"/>
          <w:sz w:val="28"/>
          <w:szCs w:val="28"/>
          <w:cs/>
        </w:rPr>
        <w:t xml:space="preserve"> </w:t>
      </w:r>
      <w:r w:rsidR="00E22B05" w:rsidRPr="008852C0">
        <w:rPr>
          <w:rFonts w:ascii="Browallia New" w:hAnsi="Browallia New" w:cs="Browallia New"/>
          <w:sz w:val="28"/>
          <w:szCs w:val="28"/>
          <w:cs/>
        </w:rPr>
        <w:t xml:space="preserve">มีมติให้เพิ่มทุนจดทะเบียนของบริษัท </w:t>
      </w:r>
      <w:r w:rsidR="00C9657D" w:rsidRPr="008852C0">
        <w:rPr>
          <w:rFonts w:ascii="Browallia New" w:hAnsi="Browallia New" w:cs="Browallia New"/>
          <w:sz w:val="28"/>
          <w:szCs w:val="28"/>
          <w:cs/>
        </w:rPr>
        <w:t>อิเล็กทริคแมน</w:t>
      </w:r>
      <w:r w:rsidR="00E22B05" w:rsidRPr="008852C0">
        <w:rPr>
          <w:rFonts w:ascii="Browallia New" w:hAnsi="Browallia New" w:cs="Browallia New"/>
          <w:sz w:val="28"/>
          <w:szCs w:val="28"/>
          <w:cs/>
        </w:rPr>
        <w:t xml:space="preserve"> จำกัด จากเดิม จำนวน </w:t>
      </w:r>
      <w:r w:rsidR="00516992" w:rsidRPr="008852C0">
        <w:rPr>
          <w:rFonts w:ascii="Browallia New" w:hAnsi="Browallia New" w:cs="Browallia New"/>
          <w:sz w:val="28"/>
          <w:szCs w:val="28"/>
        </w:rPr>
        <w:t>1,0</w:t>
      </w:r>
      <w:r w:rsidR="00E22B05" w:rsidRPr="008852C0">
        <w:rPr>
          <w:rFonts w:ascii="Browallia New" w:hAnsi="Browallia New" w:cs="Browallia New"/>
          <w:sz w:val="28"/>
          <w:szCs w:val="28"/>
        </w:rPr>
        <w:t xml:space="preserve">00,000 </w:t>
      </w:r>
      <w:r w:rsidR="00E22B05" w:rsidRPr="008852C0">
        <w:rPr>
          <w:rFonts w:ascii="Browallia New" w:hAnsi="Browallia New" w:cs="Browallia New"/>
          <w:sz w:val="28"/>
          <w:szCs w:val="28"/>
          <w:cs/>
        </w:rPr>
        <w:t xml:space="preserve">หุ้น มูลค่าหุ้นละ </w:t>
      </w:r>
      <w:r w:rsidR="00E22B05" w:rsidRPr="008852C0">
        <w:rPr>
          <w:rFonts w:ascii="Browallia New" w:hAnsi="Browallia New" w:cs="Browallia New"/>
          <w:sz w:val="28"/>
          <w:szCs w:val="28"/>
        </w:rPr>
        <w:t xml:space="preserve">10 </w:t>
      </w:r>
      <w:r w:rsidR="00E22B05" w:rsidRPr="008852C0">
        <w:rPr>
          <w:rFonts w:ascii="Browallia New" w:hAnsi="Browallia New" w:cs="Browallia New"/>
          <w:sz w:val="28"/>
          <w:szCs w:val="28"/>
          <w:cs/>
        </w:rPr>
        <w:t xml:space="preserve">บาท จำนวนเงินรวม </w:t>
      </w:r>
      <w:r w:rsidR="00F51BED" w:rsidRPr="008852C0">
        <w:rPr>
          <w:rFonts w:ascii="Browallia New" w:hAnsi="Browallia New" w:cs="Browallia New"/>
          <w:sz w:val="28"/>
          <w:szCs w:val="28"/>
        </w:rPr>
        <w:t>10</w:t>
      </w:r>
      <w:r w:rsidR="00E22B05" w:rsidRPr="008852C0">
        <w:rPr>
          <w:rFonts w:ascii="Browallia New" w:hAnsi="Browallia New" w:cs="Browallia New"/>
          <w:sz w:val="28"/>
          <w:szCs w:val="28"/>
        </w:rPr>
        <w:t xml:space="preserve"> </w:t>
      </w:r>
      <w:r w:rsidR="00E22B05" w:rsidRPr="008852C0">
        <w:rPr>
          <w:rFonts w:ascii="Browallia New" w:hAnsi="Browallia New" w:cs="Browallia New"/>
          <w:sz w:val="28"/>
          <w:szCs w:val="28"/>
          <w:cs/>
        </w:rPr>
        <w:t>ล้านบาท</w:t>
      </w:r>
      <w:r w:rsidR="00E22B05" w:rsidRPr="008852C0">
        <w:rPr>
          <w:rFonts w:ascii="Browallia New" w:hAnsi="Browallia New" w:cs="Browallia New"/>
          <w:sz w:val="28"/>
          <w:szCs w:val="28"/>
        </w:rPr>
        <w:t xml:space="preserve"> </w:t>
      </w:r>
      <w:r w:rsidR="00E22B05" w:rsidRPr="008852C0">
        <w:rPr>
          <w:rFonts w:ascii="Browallia New" w:hAnsi="Browallia New" w:cs="Browallia New"/>
          <w:sz w:val="28"/>
          <w:szCs w:val="28"/>
          <w:cs/>
        </w:rPr>
        <w:t xml:space="preserve">เป็นจำนวน </w:t>
      </w:r>
      <w:r w:rsidR="00E22B05" w:rsidRPr="008852C0">
        <w:rPr>
          <w:rFonts w:ascii="Browallia New" w:hAnsi="Browallia New" w:cs="Browallia New"/>
          <w:sz w:val="28"/>
          <w:szCs w:val="28"/>
        </w:rPr>
        <w:t>1,</w:t>
      </w:r>
      <w:r w:rsidR="00E82E76" w:rsidRPr="008852C0">
        <w:rPr>
          <w:rFonts w:ascii="Browallia New" w:hAnsi="Browallia New" w:cs="Browallia New"/>
          <w:sz w:val="28"/>
          <w:szCs w:val="28"/>
        </w:rPr>
        <w:t>550</w:t>
      </w:r>
      <w:r w:rsidR="00E22B05" w:rsidRPr="008852C0">
        <w:rPr>
          <w:rFonts w:ascii="Browallia New" w:hAnsi="Browallia New" w:cs="Browallia New"/>
          <w:sz w:val="28"/>
          <w:szCs w:val="28"/>
        </w:rPr>
        <w:t xml:space="preserve">,000 </w:t>
      </w:r>
      <w:r w:rsidR="00E22B05" w:rsidRPr="008852C0">
        <w:rPr>
          <w:rFonts w:ascii="Browallia New" w:hAnsi="Browallia New" w:cs="Browallia New"/>
          <w:sz w:val="28"/>
          <w:szCs w:val="28"/>
          <w:cs/>
        </w:rPr>
        <w:t xml:space="preserve">หุ้น มูลค่าหุ้นละ </w:t>
      </w:r>
      <w:r w:rsidR="00E22B05" w:rsidRPr="008852C0">
        <w:rPr>
          <w:rFonts w:ascii="Browallia New" w:hAnsi="Browallia New" w:cs="Browallia New"/>
          <w:sz w:val="28"/>
          <w:szCs w:val="28"/>
        </w:rPr>
        <w:t xml:space="preserve">10 </w:t>
      </w:r>
      <w:r w:rsidR="00E22B05" w:rsidRPr="008852C0">
        <w:rPr>
          <w:rFonts w:ascii="Browallia New" w:hAnsi="Browallia New" w:cs="Browallia New"/>
          <w:sz w:val="28"/>
          <w:szCs w:val="28"/>
          <w:cs/>
        </w:rPr>
        <w:t xml:space="preserve">บาท จำนวนเงินรวม </w:t>
      </w:r>
      <w:r w:rsidR="00E22B05" w:rsidRPr="008852C0">
        <w:rPr>
          <w:rFonts w:ascii="Browallia New" w:hAnsi="Browallia New" w:cs="Browallia New"/>
          <w:sz w:val="28"/>
          <w:szCs w:val="28"/>
        </w:rPr>
        <w:t>1</w:t>
      </w:r>
      <w:r w:rsidR="00E82E76" w:rsidRPr="008852C0">
        <w:rPr>
          <w:rFonts w:ascii="Browallia New" w:hAnsi="Browallia New" w:cs="Browallia New"/>
          <w:sz w:val="28"/>
          <w:szCs w:val="28"/>
        </w:rPr>
        <w:t>5</w:t>
      </w:r>
      <w:r w:rsidR="00E22B05" w:rsidRPr="008852C0">
        <w:rPr>
          <w:rFonts w:ascii="Browallia New" w:hAnsi="Browallia New" w:cs="Browallia New"/>
          <w:sz w:val="28"/>
          <w:szCs w:val="28"/>
        </w:rPr>
        <w:t>.</w:t>
      </w:r>
      <w:r w:rsidR="00E82E76" w:rsidRPr="008852C0">
        <w:rPr>
          <w:rFonts w:ascii="Browallia New" w:hAnsi="Browallia New" w:cs="Browallia New"/>
          <w:sz w:val="28"/>
          <w:szCs w:val="28"/>
        </w:rPr>
        <w:t>50</w:t>
      </w:r>
      <w:r w:rsidR="00E22B05" w:rsidRPr="008852C0">
        <w:rPr>
          <w:rFonts w:ascii="Browallia New" w:hAnsi="Browallia New" w:cs="Browallia New"/>
          <w:sz w:val="28"/>
          <w:szCs w:val="28"/>
        </w:rPr>
        <w:t xml:space="preserve"> </w:t>
      </w:r>
      <w:r w:rsidR="00E22B05" w:rsidRPr="008852C0">
        <w:rPr>
          <w:rFonts w:ascii="Browallia New" w:hAnsi="Browallia New" w:cs="Browallia New"/>
          <w:sz w:val="28"/>
          <w:szCs w:val="28"/>
          <w:cs/>
        </w:rPr>
        <w:t>ล้านบาท บริษัท</w:t>
      </w:r>
      <w:r w:rsidR="00C91CFB" w:rsidRPr="008852C0">
        <w:rPr>
          <w:rFonts w:ascii="Browallia New" w:hAnsi="Browallia New" w:cs="Browallia New"/>
          <w:sz w:val="28"/>
          <w:szCs w:val="28"/>
          <w:cs/>
        </w:rPr>
        <w:t>ย่อย</w:t>
      </w:r>
      <w:r w:rsidR="00E22B05" w:rsidRPr="008852C0">
        <w:rPr>
          <w:rFonts w:ascii="Browallia New" w:hAnsi="Browallia New" w:cs="Browallia New"/>
          <w:sz w:val="28"/>
          <w:szCs w:val="28"/>
          <w:cs/>
        </w:rPr>
        <w:t xml:space="preserve">ได้รับชำระค่าหุ้นเต็มจำนวนแล้วและได้จดทะเบียนกับกรมพัฒนาธุรกิจการค้าเมื่อวันที่ </w:t>
      </w:r>
      <w:r w:rsidR="00BC50BB" w:rsidRPr="008852C0">
        <w:rPr>
          <w:rFonts w:ascii="Browallia New" w:hAnsi="Browallia New" w:cs="Browallia New"/>
          <w:sz w:val="28"/>
          <w:szCs w:val="28"/>
        </w:rPr>
        <w:t xml:space="preserve">28 </w:t>
      </w:r>
      <w:r w:rsidR="00BC50BB" w:rsidRPr="008852C0">
        <w:rPr>
          <w:rFonts w:ascii="Browallia New" w:hAnsi="Browallia New" w:cs="Browallia New"/>
          <w:sz w:val="28"/>
          <w:szCs w:val="28"/>
          <w:cs/>
        </w:rPr>
        <w:t xml:space="preserve">มิถุนายน </w:t>
      </w:r>
      <w:r w:rsidR="00BC50BB" w:rsidRPr="008852C0">
        <w:rPr>
          <w:rFonts w:ascii="Browallia New" w:hAnsi="Browallia New" w:cs="Browallia New"/>
          <w:sz w:val="28"/>
          <w:szCs w:val="28"/>
        </w:rPr>
        <w:t>2567</w:t>
      </w:r>
    </w:p>
    <w:p w14:paraId="561D3B38" w14:textId="77777777" w:rsidR="00C91CFB" w:rsidRPr="008852C0" w:rsidRDefault="00C91CFB" w:rsidP="00E2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FB9072C" w14:textId="0854F782" w:rsidR="00AD3F8E" w:rsidRPr="008852C0" w:rsidRDefault="00AD3F8E" w:rsidP="00E2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i/>
          <w:iCs/>
          <w:sz w:val="28"/>
          <w:szCs w:val="28"/>
          <w:cs/>
        </w:rPr>
        <w:t>บริษัท อีสาน ไก่ย่าง จำกัด (บริษัทย่อย)</w:t>
      </w:r>
    </w:p>
    <w:p w14:paraId="571918D2" w14:textId="17AB3C4E" w:rsidR="00824F20" w:rsidRPr="008852C0" w:rsidRDefault="00824F20" w:rsidP="00824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 xml:space="preserve">ในที่ประชุมคณะกรรมการบริษัท ครั้งที่ </w:t>
      </w:r>
      <w:r w:rsidRPr="008852C0">
        <w:rPr>
          <w:rFonts w:ascii="Browallia New" w:hAnsi="Browallia New" w:cs="Browallia New"/>
          <w:sz w:val="28"/>
          <w:szCs w:val="28"/>
        </w:rPr>
        <w:t>1</w:t>
      </w:r>
      <w:r w:rsidR="00B930BB" w:rsidRPr="008852C0">
        <w:rPr>
          <w:rFonts w:ascii="Browallia New" w:hAnsi="Browallia New" w:cs="Browallia New"/>
          <w:sz w:val="28"/>
          <w:szCs w:val="28"/>
        </w:rPr>
        <w:t>0</w:t>
      </w:r>
      <w:r w:rsidRPr="008852C0">
        <w:rPr>
          <w:rFonts w:ascii="Browallia New" w:hAnsi="Browallia New" w:cs="Browallia New"/>
          <w:sz w:val="28"/>
          <w:szCs w:val="28"/>
        </w:rPr>
        <w:t>/2567</w:t>
      </w:r>
      <w:r w:rsidRPr="008852C0">
        <w:rPr>
          <w:rFonts w:ascii="Browallia New" w:hAnsi="Browallia New" w:cs="Browallia New"/>
          <w:sz w:val="28"/>
          <w:szCs w:val="28"/>
          <w:cs/>
        </w:rPr>
        <w:t xml:space="preserve"> เมื่อวันที่ </w:t>
      </w:r>
      <w:r w:rsidR="00D23764" w:rsidRPr="008852C0">
        <w:rPr>
          <w:rFonts w:ascii="Browallia New" w:hAnsi="Browallia New" w:cs="Browallia New"/>
          <w:sz w:val="28"/>
          <w:szCs w:val="28"/>
        </w:rPr>
        <w:t>13</w:t>
      </w:r>
      <w:r w:rsidRPr="008852C0">
        <w:rPr>
          <w:rFonts w:ascii="Browallia New" w:hAnsi="Browallia New" w:cs="Browallia New"/>
          <w:sz w:val="28"/>
          <w:szCs w:val="28"/>
        </w:rPr>
        <w:t xml:space="preserve"> </w:t>
      </w:r>
      <w:r w:rsidR="00D23764" w:rsidRPr="008852C0">
        <w:rPr>
          <w:rFonts w:ascii="Browallia New" w:hAnsi="Browallia New" w:cs="Browallia New"/>
          <w:sz w:val="28"/>
          <w:szCs w:val="28"/>
          <w:cs/>
        </w:rPr>
        <w:t>มิถุนายน</w:t>
      </w:r>
      <w:r w:rsidRPr="008852C0">
        <w:rPr>
          <w:rFonts w:ascii="Browallia New" w:hAnsi="Browallia New" w:cs="Browallia New"/>
          <w:sz w:val="28"/>
          <w:szCs w:val="28"/>
          <w:cs/>
        </w:rPr>
        <w:t xml:space="preserve"> </w:t>
      </w:r>
      <w:r w:rsidRPr="008852C0">
        <w:rPr>
          <w:rFonts w:ascii="Browallia New" w:hAnsi="Browallia New" w:cs="Browallia New"/>
          <w:sz w:val="28"/>
          <w:szCs w:val="28"/>
        </w:rPr>
        <w:t>2567</w:t>
      </w:r>
      <w:r w:rsidRPr="008852C0">
        <w:rPr>
          <w:rFonts w:ascii="Browallia New" w:hAnsi="Browallia New" w:cs="Browallia New"/>
          <w:sz w:val="28"/>
          <w:szCs w:val="28"/>
          <w:cs/>
        </w:rPr>
        <w:t xml:space="preserve"> มีมติให้</w:t>
      </w:r>
      <w:r w:rsidR="004D6302" w:rsidRPr="008852C0">
        <w:rPr>
          <w:rFonts w:ascii="Browallia New" w:hAnsi="Browallia New" w:cs="Browallia New"/>
          <w:sz w:val="28"/>
          <w:szCs w:val="28"/>
          <w:cs/>
        </w:rPr>
        <w:t>ซื้อ</w:t>
      </w:r>
      <w:r w:rsidR="00B027D1" w:rsidRPr="008852C0">
        <w:rPr>
          <w:rFonts w:ascii="Browallia New" w:hAnsi="Browallia New" w:cs="Browallia New"/>
          <w:sz w:val="28"/>
          <w:szCs w:val="28"/>
          <w:cs/>
        </w:rPr>
        <w:t>หุ้นสามัญจาก</w:t>
      </w:r>
      <w:r w:rsidR="00D66894" w:rsidRPr="008852C0">
        <w:rPr>
          <w:rFonts w:ascii="Browallia New" w:hAnsi="Browallia New" w:cs="Browallia New"/>
          <w:sz w:val="28"/>
          <w:szCs w:val="28"/>
          <w:cs/>
        </w:rPr>
        <w:t>ผู้ถือหุ้น</w:t>
      </w:r>
      <w:r w:rsidR="005A6589" w:rsidRPr="008852C0">
        <w:rPr>
          <w:rFonts w:ascii="Browallia New" w:hAnsi="Browallia New" w:cs="Browallia New"/>
          <w:sz w:val="28"/>
          <w:szCs w:val="28"/>
          <w:cs/>
        </w:rPr>
        <w:t>รายหนึ่ง</w:t>
      </w:r>
      <w:r w:rsidR="001D2A3F" w:rsidRPr="008852C0">
        <w:rPr>
          <w:rFonts w:ascii="Browallia New" w:hAnsi="Browallia New" w:cs="Browallia New"/>
          <w:sz w:val="28"/>
          <w:szCs w:val="28"/>
          <w:cs/>
        </w:rPr>
        <w:t>ใน</w:t>
      </w:r>
      <w:r w:rsidRPr="008852C0">
        <w:rPr>
          <w:rFonts w:ascii="Browallia New" w:hAnsi="Browallia New" w:cs="Browallia New"/>
          <w:sz w:val="28"/>
          <w:szCs w:val="28"/>
          <w:cs/>
        </w:rPr>
        <w:t xml:space="preserve"> บริษัท </w:t>
      </w:r>
      <w:r w:rsidR="007E5E63" w:rsidRPr="008852C0">
        <w:rPr>
          <w:rFonts w:ascii="Browallia New" w:hAnsi="Browallia New" w:cs="Browallia New"/>
          <w:sz w:val="28"/>
          <w:szCs w:val="28"/>
          <w:cs/>
        </w:rPr>
        <w:t xml:space="preserve">อีสาน ไก่ย่าง </w:t>
      </w:r>
      <w:r w:rsidRPr="008852C0">
        <w:rPr>
          <w:rFonts w:ascii="Browallia New" w:hAnsi="Browallia New" w:cs="Browallia New"/>
          <w:sz w:val="28"/>
          <w:szCs w:val="28"/>
          <w:cs/>
        </w:rPr>
        <w:t xml:space="preserve">จำกัด </w:t>
      </w:r>
      <w:r w:rsidR="001D2A3F" w:rsidRPr="008852C0">
        <w:rPr>
          <w:rFonts w:ascii="Browallia New" w:hAnsi="Browallia New" w:cs="Browallia New"/>
          <w:sz w:val="28"/>
          <w:szCs w:val="28"/>
          <w:cs/>
        </w:rPr>
        <w:t xml:space="preserve">จำนวน </w:t>
      </w:r>
      <w:r w:rsidR="00235934" w:rsidRPr="008852C0">
        <w:rPr>
          <w:rFonts w:ascii="Browallia New" w:hAnsi="Browallia New" w:cs="Browallia New"/>
          <w:sz w:val="28"/>
          <w:szCs w:val="28"/>
        </w:rPr>
        <w:t xml:space="preserve">50,000 </w:t>
      </w:r>
      <w:r w:rsidR="00235934" w:rsidRPr="008852C0">
        <w:rPr>
          <w:rFonts w:ascii="Browallia New" w:hAnsi="Browallia New" w:cs="Browallia New"/>
          <w:sz w:val="28"/>
          <w:szCs w:val="28"/>
          <w:cs/>
        </w:rPr>
        <w:t xml:space="preserve">หุ้น </w:t>
      </w:r>
      <w:r w:rsidR="00064705" w:rsidRPr="008852C0">
        <w:rPr>
          <w:rFonts w:ascii="Browallia New" w:hAnsi="Browallia New" w:cs="Browallia New"/>
          <w:sz w:val="28"/>
          <w:szCs w:val="28"/>
          <w:cs/>
        </w:rPr>
        <w:t>โดยมีมูลค่าหุ้นอย</w:t>
      </w:r>
      <w:r w:rsidR="003169CF" w:rsidRPr="008852C0">
        <w:rPr>
          <w:rFonts w:ascii="Browallia New" w:hAnsi="Browallia New" w:cs="Browallia New"/>
          <w:sz w:val="28"/>
          <w:szCs w:val="28"/>
          <w:cs/>
        </w:rPr>
        <w:t xml:space="preserve">ู่ที่ </w:t>
      </w:r>
      <w:r w:rsidR="003169CF" w:rsidRPr="008852C0">
        <w:rPr>
          <w:rFonts w:ascii="Browallia New" w:hAnsi="Browallia New" w:cs="Browallia New"/>
          <w:sz w:val="28"/>
          <w:szCs w:val="28"/>
        </w:rPr>
        <w:t xml:space="preserve">3 </w:t>
      </w:r>
      <w:r w:rsidR="003169CF" w:rsidRPr="008852C0">
        <w:rPr>
          <w:rFonts w:ascii="Browallia New" w:hAnsi="Browallia New" w:cs="Browallia New"/>
          <w:sz w:val="28"/>
          <w:szCs w:val="28"/>
          <w:cs/>
        </w:rPr>
        <w:t xml:space="preserve">บาท </w:t>
      </w:r>
      <w:r w:rsidR="00171741" w:rsidRPr="008852C0">
        <w:rPr>
          <w:rFonts w:ascii="Browallia New" w:hAnsi="Browallia New" w:cs="Browallia New"/>
          <w:sz w:val="28"/>
          <w:szCs w:val="28"/>
          <w:cs/>
        </w:rPr>
        <w:t xml:space="preserve">จำนวนเงินรวม </w:t>
      </w:r>
      <w:r w:rsidR="00171741" w:rsidRPr="008852C0">
        <w:rPr>
          <w:rFonts w:ascii="Browallia New" w:hAnsi="Browallia New" w:cs="Browallia New"/>
          <w:sz w:val="28"/>
          <w:szCs w:val="28"/>
        </w:rPr>
        <w:t xml:space="preserve">150,000 </w:t>
      </w:r>
      <w:r w:rsidR="00171741" w:rsidRPr="008852C0">
        <w:rPr>
          <w:rFonts w:ascii="Browallia New" w:hAnsi="Browallia New" w:cs="Browallia New"/>
          <w:sz w:val="28"/>
          <w:szCs w:val="28"/>
          <w:cs/>
        </w:rPr>
        <w:t xml:space="preserve">บาท </w:t>
      </w:r>
      <w:r w:rsidR="00105B3A" w:rsidRPr="008852C0">
        <w:rPr>
          <w:rFonts w:ascii="Browallia New" w:hAnsi="Browallia New" w:cs="Browallia New"/>
          <w:sz w:val="28"/>
          <w:szCs w:val="28"/>
          <w:cs/>
        </w:rPr>
        <w:t>ทำให้บริษัท</w:t>
      </w:r>
      <w:r w:rsidR="005E11CC" w:rsidRPr="008852C0">
        <w:rPr>
          <w:rFonts w:ascii="Browallia New" w:hAnsi="Browallia New" w:cs="Browallia New"/>
          <w:sz w:val="28"/>
          <w:szCs w:val="28"/>
          <w:cs/>
        </w:rPr>
        <w:t>มีสัดส่วนเงินลงทุนจาก</w:t>
      </w:r>
      <w:r w:rsidR="003E6C70" w:rsidRPr="008852C0">
        <w:rPr>
          <w:rFonts w:ascii="Browallia New" w:hAnsi="Browallia New" w:cs="Browallia New"/>
          <w:sz w:val="28"/>
          <w:szCs w:val="28"/>
          <w:cs/>
        </w:rPr>
        <w:t>ร้อยละ</w:t>
      </w:r>
      <w:r w:rsidR="00EF2444" w:rsidRPr="008852C0">
        <w:rPr>
          <w:rFonts w:ascii="Browallia New" w:hAnsi="Browallia New" w:cs="Browallia New"/>
          <w:sz w:val="28"/>
          <w:szCs w:val="28"/>
          <w:cs/>
        </w:rPr>
        <w:t xml:space="preserve"> </w:t>
      </w:r>
      <w:r w:rsidR="00EF2444" w:rsidRPr="008852C0">
        <w:rPr>
          <w:rFonts w:ascii="Browallia New" w:hAnsi="Browallia New" w:cs="Browallia New"/>
          <w:sz w:val="28"/>
          <w:szCs w:val="28"/>
        </w:rPr>
        <w:t xml:space="preserve">89.99 </w:t>
      </w:r>
      <w:r w:rsidR="00EF2444" w:rsidRPr="008852C0">
        <w:rPr>
          <w:rFonts w:ascii="Browallia New" w:hAnsi="Browallia New" w:cs="Browallia New"/>
          <w:sz w:val="28"/>
          <w:szCs w:val="28"/>
          <w:cs/>
        </w:rPr>
        <w:t>เป็นร้อยละ</w:t>
      </w:r>
      <w:r w:rsidR="00EF2444" w:rsidRPr="008852C0">
        <w:rPr>
          <w:rFonts w:ascii="Browallia New" w:hAnsi="Browallia New" w:cs="Browallia New"/>
          <w:sz w:val="28"/>
          <w:szCs w:val="28"/>
        </w:rPr>
        <w:t xml:space="preserve"> 99.99</w:t>
      </w:r>
      <w:r w:rsidRPr="008852C0">
        <w:rPr>
          <w:rFonts w:ascii="Browallia New" w:hAnsi="Browallia New" w:cs="Browallia New"/>
          <w:sz w:val="28"/>
          <w:szCs w:val="28"/>
          <w:cs/>
        </w:rPr>
        <w:t xml:space="preserve"> และได้จดทะเบียนกับกรมพัฒนาธุรกิจการค้าเมื่อวันที่ </w:t>
      </w:r>
      <w:r w:rsidR="006A6025" w:rsidRPr="008852C0">
        <w:rPr>
          <w:rFonts w:ascii="Browallia New" w:hAnsi="Browallia New" w:cs="Browallia New"/>
          <w:sz w:val="28"/>
          <w:szCs w:val="28"/>
        </w:rPr>
        <w:t>14</w:t>
      </w:r>
      <w:r w:rsidR="005275BF" w:rsidRPr="008852C0">
        <w:rPr>
          <w:rFonts w:ascii="Browallia New" w:hAnsi="Browallia New" w:cs="Browallia New"/>
          <w:sz w:val="28"/>
          <w:szCs w:val="28"/>
        </w:rPr>
        <w:t xml:space="preserve"> </w:t>
      </w:r>
      <w:r w:rsidR="006A6025" w:rsidRPr="008852C0">
        <w:rPr>
          <w:rFonts w:ascii="Browallia New" w:hAnsi="Browallia New" w:cs="Browallia New"/>
          <w:sz w:val="28"/>
          <w:szCs w:val="28"/>
          <w:cs/>
        </w:rPr>
        <w:t>มิถุนายน</w:t>
      </w:r>
      <w:r w:rsidR="005275BF" w:rsidRPr="008852C0">
        <w:rPr>
          <w:rFonts w:ascii="Browallia New" w:hAnsi="Browallia New" w:cs="Browallia New"/>
          <w:sz w:val="28"/>
          <w:szCs w:val="28"/>
          <w:cs/>
        </w:rPr>
        <w:t xml:space="preserve"> </w:t>
      </w:r>
      <w:r w:rsidRPr="008852C0">
        <w:rPr>
          <w:rFonts w:ascii="Browallia New" w:hAnsi="Browallia New" w:cs="Browallia New"/>
          <w:sz w:val="28"/>
          <w:szCs w:val="28"/>
        </w:rPr>
        <w:t>2567</w:t>
      </w:r>
    </w:p>
    <w:p w14:paraId="616C8263" w14:textId="77777777" w:rsidR="00E22B05" w:rsidRPr="008852C0" w:rsidRDefault="00E22B05" w:rsidP="00D80FC6">
      <w:pPr>
        <w:spacing w:line="240" w:lineRule="auto"/>
        <w:ind w:left="432"/>
        <w:jc w:val="thaiDistribute"/>
        <w:rPr>
          <w:rFonts w:ascii="Browallia New" w:hAnsi="Browallia New" w:cs="Browallia New"/>
          <w:sz w:val="28"/>
          <w:szCs w:val="28"/>
        </w:rPr>
      </w:pPr>
    </w:p>
    <w:p w14:paraId="30C88320" w14:textId="175B3FB0" w:rsidR="00AD3F8E" w:rsidRPr="008852C0" w:rsidRDefault="00AD3F8E" w:rsidP="00D80FC6">
      <w:pPr>
        <w:spacing w:line="240" w:lineRule="auto"/>
        <w:ind w:left="432"/>
        <w:jc w:val="thaiDistribute"/>
        <w:rPr>
          <w:rFonts w:ascii="Browallia New" w:hAnsi="Browallia New" w:cs="Browallia New"/>
          <w:sz w:val="28"/>
          <w:szCs w:val="28"/>
          <w:cs/>
        </w:rPr>
      </w:pPr>
      <w:r w:rsidRPr="008852C0">
        <w:rPr>
          <w:rFonts w:ascii="Browallia New" w:hAnsi="Browallia New" w:cs="Browallia New"/>
          <w:i/>
          <w:iCs/>
          <w:sz w:val="28"/>
          <w:szCs w:val="28"/>
          <w:cs/>
        </w:rPr>
        <w:t>บริษัท เลิศรส จำกัด (บริษัทย่อย)</w:t>
      </w:r>
    </w:p>
    <w:p w14:paraId="1EFB9EB7" w14:textId="438369FC" w:rsidR="001F6762" w:rsidRPr="008852C0" w:rsidRDefault="001663AF" w:rsidP="001F6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 xml:space="preserve">ในที่ประชุมคณะกรรมการบริษัท ครั้งที่ </w:t>
      </w:r>
      <w:r w:rsidRPr="008852C0">
        <w:rPr>
          <w:rFonts w:ascii="Browallia New" w:hAnsi="Browallia New" w:cs="Browallia New"/>
          <w:sz w:val="28"/>
          <w:szCs w:val="28"/>
        </w:rPr>
        <w:t>10/2567</w:t>
      </w:r>
      <w:r w:rsidRPr="008852C0">
        <w:rPr>
          <w:rFonts w:ascii="Browallia New" w:hAnsi="Browallia New" w:cs="Browallia New"/>
          <w:sz w:val="28"/>
          <w:szCs w:val="28"/>
          <w:cs/>
        </w:rPr>
        <w:t xml:space="preserve"> เมื่อวันที่ </w:t>
      </w:r>
      <w:r w:rsidRPr="008852C0">
        <w:rPr>
          <w:rFonts w:ascii="Browallia New" w:hAnsi="Browallia New" w:cs="Browallia New"/>
          <w:sz w:val="28"/>
          <w:szCs w:val="28"/>
        </w:rPr>
        <w:t xml:space="preserve">13 </w:t>
      </w:r>
      <w:r w:rsidRPr="008852C0">
        <w:rPr>
          <w:rFonts w:ascii="Browallia New" w:hAnsi="Browallia New" w:cs="Browallia New"/>
          <w:sz w:val="28"/>
          <w:szCs w:val="28"/>
          <w:cs/>
        </w:rPr>
        <w:t xml:space="preserve">มิถุนายน </w:t>
      </w:r>
      <w:r w:rsidRPr="008852C0">
        <w:rPr>
          <w:rFonts w:ascii="Browallia New" w:hAnsi="Browallia New" w:cs="Browallia New"/>
          <w:sz w:val="28"/>
          <w:szCs w:val="28"/>
        </w:rPr>
        <w:t>2567</w:t>
      </w:r>
      <w:r w:rsidRPr="008852C0">
        <w:rPr>
          <w:rFonts w:ascii="Browallia New" w:hAnsi="Browallia New" w:cs="Browallia New"/>
          <w:sz w:val="28"/>
          <w:szCs w:val="28"/>
          <w:cs/>
        </w:rPr>
        <w:t xml:space="preserve"> มีมติให้ซื้อหุ้นสามัญจาก</w:t>
      </w:r>
      <w:r w:rsidR="00D66894" w:rsidRPr="008852C0">
        <w:rPr>
          <w:rFonts w:ascii="Browallia New" w:hAnsi="Browallia New" w:cs="Browallia New"/>
          <w:sz w:val="28"/>
          <w:szCs w:val="28"/>
          <w:cs/>
        </w:rPr>
        <w:t>ผู</w:t>
      </w:r>
      <w:r w:rsidR="00475FE5" w:rsidRPr="008852C0">
        <w:rPr>
          <w:rFonts w:ascii="Browallia New" w:hAnsi="Browallia New" w:cs="Browallia New"/>
          <w:sz w:val="28"/>
          <w:szCs w:val="28"/>
          <w:cs/>
        </w:rPr>
        <w:t>้</w:t>
      </w:r>
      <w:r w:rsidR="00D66894" w:rsidRPr="008852C0">
        <w:rPr>
          <w:rFonts w:ascii="Browallia New" w:hAnsi="Browallia New" w:cs="Browallia New"/>
          <w:sz w:val="28"/>
          <w:szCs w:val="28"/>
          <w:cs/>
        </w:rPr>
        <w:t>ถือหุ้น</w:t>
      </w:r>
      <w:r w:rsidRPr="008852C0">
        <w:rPr>
          <w:rFonts w:ascii="Browallia New" w:hAnsi="Browallia New" w:cs="Browallia New"/>
          <w:sz w:val="28"/>
          <w:szCs w:val="28"/>
          <w:cs/>
        </w:rPr>
        <w:t xml:space="preserve">ภายนอกรายหนึ่งใน </w:t>
      </w:r>
      <w:r w:rsidR="005B0506" w:rsidRPr="008852C0">
        <w:rPr>
          <w:rFonts w:ascii="Browallia New" w:hAnsi="Browallia New" w:cs="Browallia New"/>
          <w:sz w:val="28"/>
          <w:szCs w:val="28"/>
          <w:cs/>
        </w:rPr>
        <w:t xml:space="preserve">บริษัท </w:t>
      </w:r>
      <w:r w:rsidR="00BF76E5" w:rsidRPr="008852C0">
        <w:rPr>
          <w:rFonts w:ascii="Browallia New" w:hAnsi="Browallia New" w:cs="Browallia New"/>
          <w:sz w:val="28"/>
          <w:szCs w:val="28"/>
          <w:cs/>
        </w:rPr>
        <w:t xml:space="preserve">เลิศรส </w:t>
      </w:r>
      <w:r w:rsidR="005B0506" w:rsidRPr="008852C0">
        <w:rPr>
          <w:rFonts w:ascii="Browallia New" w:hAnsi="Browallia New" w:cs="Browallia New"/>
          <w:sz w:val="28"/>
          <w:szCs w:val="28"/>
          <w:cs/>
        </w:rPr>
        <w:t xml:space="preserve">จำกัด </w:t>
      </w:r>
      <w:r w:rsidR="001F6762" w:rsidRPr="008852C0">
        <w:rPr>
          <w:rFonts w:ascii="Browallia New" w:hAnsi="Browallia New" w:cs="Browallia New"/>
          <w:sz w:val="28"/>
          <w:szCs w:val="28"/>
          <w:cs/>
        </w:rPr>
        <w:t xml:space="preserve">จำนวน </w:t>
      </w:r>
      <w:r w:rsidR="001F6762" w:rsidRPr="008852C0">
        <w:rPr>
          <w:rFonts w:ascii="Browallia New" w:hAnsi="Browallia New" w:cs="Browallia New"/>
          <w:sz w:val="28"/>
          <w:szCs w:val="28"/>
        </w:rPr>
        <w:t xml:space="preserve">110,000 </w:t>
      </w:r>
      <w:r w:rsidR="001F6762" w:rsidRPr="008852C0">
        <w:rPr>
          <w:rFonts w:ascii="Browallia New" w:hAnsi="Browallia New" w:cs="Browallia New"/>
          <w:sz w:val="28"/>
          <w:szCs w:val="28"/>
          <w:cs/>
        </w:rPr>
        <w:t xml:space="preserve">หุ้น โดยมีมูลค่าหุ้นอยู่ที่ </w:t>
      </w:r>
      <w:r w:rsidR="0062399F" w:rsidRPr="008852C0">
        <w:rPr>
          <w:rFonts w:ascii="Browallia New" w:hAnsi="Browallia New" w:cs="Browallia New"/>
          <w:sz w:val="28"/>
          <w:szCs w:val="28"/>
        </w:rPr>
        <w:t>10</w:t>
      </w:r>
      <w:r w:rsidR="001F6762" w:rsidRPr="008852C0">
        <w:rPr>
          <w:rFonts w:ascii="Browallia New" w:hAnsi="Browallia New" w:cs="Browallia New"/>
          <w:sz w:val="28"/>
          <w:szCs w:val="28"/>
        </w:rPr>
        <w:t xml:space="preserve"> </w:t>
      </w:r>
      <w:r w:rsidR="001F6762" w:rsidRPr="008852C0">
        <w:rPr>
          <w:rFonts w:ascii="Browallia New" w:hAnsi="Browallia New" w:cs="Browallia New"/>
          <w:sz w:val="28"/>
          <w:szCs w:val="28"/>
          <w:cs/>
        </w:rPr>
        <w:t xml:space="preserve">บาท จำนวนเงินรวม </w:t>
      </w:r>
      <w:r w:rsidR="001F6762" w:rsidRPr="008852C0">
        <w:rPr>
          <w:rFonts w:ascii="Browallia New" w:hAnsi="Browallia New" w:cs="Browallia New"/>
          <w:sz w:val="28"/>
          <w:szCs w:val="28"/>
        </w:rPr>
        <w:t>1</w:t>
      </w:r>
      <w:r w:rsidR="0062399F" w:rsidRPr="008852C0">
        <w:rPr>
          <w:rFonts w:ascii="Browallia New" w:hAnsi="Browallia New" w:cs="Browallia New"/>
          <w:sz w:val="28"/>
          <w:szCs w:val="28"/>
        </w:rPr>
        <w:t>,10</w:t>
      </w:r>
      <w:r w:rsidR="001F6762" w:rsidRPr="008852C0">
        <w:rPr>
          <w:rFonts w:ascii="Browallia New" w:hAnsi="Browallia New" w:cs="Browallia New"/>
          <w:sz w:val="28"/>
          <w:szCs w:val="28"/>
        </w:rPr>
        <w:t xml:space="preserve">0,000 </w:t>
      </w:r>
      <w:r w:rsidR="001F6762" w:rsidRPr="008852C0">
        <w:rPr>
          <w:rFonts w:ascii="Browallia New" w:hAnsi="Browallia New" w:cs="Browallia New"/>
          <w:sz w:val="28"/>
          <w:szCs w:val="28"/>
          <w:cs/>
        </w:rPr>
        <w:t xml:space="preserve">บาท ทำให้บริษัทมีสัดส่วนเงินลงทุนจากร้อยละ </w:t>
      </w:r>
      <w:r w:rsidR="001F6762" w:rsidRPr="008852C0">
        <w:rPr>
          <w:rFonts w:ascii="Browallia New" w:hAnsi="Browallia New" w:cs="Browallia New"/>
          <w:sz w:val="28"/>
          <w:szCs w:val="28"/>
        </w:rPr>
        <w:t xml:space="preserve">89.99 </w:t>
      </w:r>
      <w:r w:rsidR="001F6762" w:rsidRPr="008852C0">
        <w:rPr>
          <w:rFonts w:ascii="Browallia New" w:hAnsi="Browallia New" w:cs="Browallia New"/>
          <w:sz w:val="28"/>
          <w:szCs w:val="28"/>
          <w:cs/>
        </w:rPr>
        <w:t>เป็นร้อยละ</w:t>
      </w:r>
      <w:r w:rsidR="001F6762" w:rsidRPr="008852C0">
        <w:rPr>
          <w:rFonts w:ascii="Browallia New" w:hAnsi="Browallia New" w:cs="Browallia New"/>
          <w:sz w:val="28"/>
          <w:szCs w:val="28"/>
        </w:rPr>
        <w:t xml:space="preserve"> 99.99</w:t>
      </w:r>
      <w:r w:rsidR="001F6762" w:rsidRPr="008852C0">
        <w:rPr>
          <w:rFonts w:ascii="Browallia New" w:hAnsi="Browallia New" w:cs="Browallia New"/>
          <w:sz w:val="28"/>
          <w:szCs w:val="28"/>
          <w:cs/>
        </w:rPr>
        <w:t xml:space="preserve"> ทั้งนี้</w:t>
      </w:r>
      <w:r w:rsidR="00BE2E08" w:rsidRPr="008852C0">
        <w:rPr>
          <w:rFonts w:ascii="Browallia New" w:hAnsi="Browallia New" w:cs="Browallia New"/>
          <w:sz w:val="28"/>
          <w:szCs w:val="28"/>
        </w:rPr>
        <w:t xml:space="preserve"> </w:t>
      </w:r>
      <w:r w:rsidR="001F6762" w:rsidRPr="008852C0">
        <w:rPr>
          <w:rFonts w:ascii="Browallia New" w:hAnsi="Browallia New" w:cs="Browallia New"/>
          <w:sz w:val="28"/>
          <w:szCs w:val="28"/>
          <w:cs/>
        </w:rPr>
        <w:t xml:space="preserve">บริษัทชำระค่าหุ้นเต็มจำนวนและได้จดทะเบียนกับกรมพัฒนาธุรกิจการค้าเมื่อวันที่ </w:t>
      </w:r>
      <w:r w:rsidR="001F6762" w:rsidRPr="008852C0">
        <w:rPr>
          <w:rFonts w:ascii="Browallia New" w:hAnsi="Browallia New" w:cs="Browallia New"/>
          <w:sz w:val="28"/>
          <w:szCs w:val="28"/>
        </w:rPr>
        <w:t xml:space="preserve">14 </w:t>
      </w:r>
      <w:r w:rsidR="001F6762" w:rsidRPr="008852C0">
        <w:rPr>
          <w:rFonts w:ascii="Browallia New" w:hAnsi="Browallia New" w:cs="Browallia New"/>
          <w:sz w:val="28"/>
          <w:szCs w:val="28"/>
          <w:cs/>
        </w:rPr>
        <w:t xml:space="preserve">มิถุนายน </w:t>
      </w:r>
      <w:r w:rsidR="001F6762" w:rsidRPr="008852C0">
        <w:rPr>
          <w:rFonts w:ascii="Browallia New" w:hAnsi="Browallia New" w:cs="Browallia New"/>
          <w:sz w:val="28"/>
          <w:szCs w:val="28"/>
        </w:rPr>
        <w:t>2567</w:t>
      </w:r>
    </w:p>
    <w:p w14:paraId="7C27BB0A" w14:textId="77777777" w:rsidR="0063468E" w:rsidRPr="008852C0" w:rsidRDefault="0063468E" w:rsidP="000F4BCE">
      <w:pPr>
        <w:spacing w:line="240" w:lineRule="auto"/>
        <w:jc w:val="thaiDistribute"/>
        <w:rPr>
          <w:rFonts w:ascii="Browallia New" w:hAnsi="Browallia New" w:cs="Browallia New"/>
          <w:sz w:val="28"/>
          <w:szCs w:val="28"/>
        </w:rPr>
      </w:pPr>
    </w:p>
    <w:p w14:paraId="715B7E4D" w14:textId="77777777" w:rsidR="000F4BCE" w:rsidRPr="008852C0" w:rsidRDefault="000F4BCE" w:rsidP="000F4BCE">
      <w:pPr>
        <w:spacing w:line="240" w:lineRule="auto"/>
        <w:jc w:val="thaiDistribute"/>
        <w:rPr>
          <w:rFonts w:ascii="Browallia New" w:hAnsi="Browallia New" w:cs="Browallia New"/>
          <w:sz w:val="28"/>
          <w:szCs w:val="28"/>
        </w:rPr>
      </w:pPr>
    </w:p>
    <w:p w14:paraId="23AC5ED2" w14:textId="77777777" w:rsidR="000F4BCE" w:rsidRPr="008852C0" w:rsidRDefault="000F4BCE" w:rsidP="000F4BCE">
      <w:pPr>
        <w:spacing w:line="240" w:lineRule="auto"/>
        <w:jc w:val="thaiDistribute"/>
        <w:rPr>
          <w:rFonts w:ascii="Browallia New" w:hAnsi="Browallia New" w:cs="Browallia New"/>
          <w:sz w:val="28"/>
          <w:szCs w:val="28"/>
        </w:rPr>
      </w:pPr>
    </w:p>
    <w:p w14:paraId="72FC8834" w14:textId="77777777" w:rsidR="000F4BCE" w:rsidRPr="008852C0" w:rsidRDefault="000F4BCE" w:rsidP="000F4BCE">
      <w:pPr>
        <w:spacing w:line="240" w:lineRule="auto"/>
        <w:jc w:val="thaiDistribute"/>
        <w:rPr>
          <w:rFonts w:ascii="Browallia New" w:hAnsi="Browallia New" w:cs="Browallia New"/>
          <w:sz w:val="28"/>
          <w:szCs w:val="28"/>
        </w:rPr>
      </w:pPr>
    </w:p>
    <w:p w14:paraId="3507F894" w14:textId="77777777" w:rsidR="000F4BCE" w:rsidRPr="008852C0" w:rsidRDefault="000F4BCE" w:rsidP="000F4BCE">
      <w:pPr>
        <w:spacing w:line="240" w:lineRule="auto"/>
        <w:jc w:val="thaiDistribute"/>
        <w:rPr>
          <w:rFonts w:ascii="Browallia New" w:hAnsi="Browallia New" w:cs="Browallia New"/>
          <w:sz w:val="28"/>
          <w:szCs w:val="28"/>
        </w:rPr>
      </w:pPr>
    </w:p>
    <w:p w14:paraId="34980DA2" w14:textId="77777777" w:rsidR="000F4BCE" w:rsidRPr="008852C0" w:rsidRDefault="000F4BCE" w:rsidP="000F4BCE">
      <w:pPr>
        <w:spacing w:line="240" w:lineRule="auto"/>
        <w:jc w:val="thaiDistribute"/>
        <w:rPr>
          <w:rFonts w:ascii="Browallia New" w:hAnsi="Browallia New" w:cs="Browallia New"/>
          <w:sz w:val="28"/>
          <w:szCs w:val="28"/>
        </w:rPr>
      </w:pPr>
    </w:p>
    <w:p w14:paraId="7F51348A" w14:textId="77777777" w:rsidR="000F4BCE" w:rsidRPr="008852C0" w:rsidRDefault="000F4BCE" w:rsidP="000F4BCE">
      <w:pPr>
        <w:spacing w:line="240" w:lineRule="auto"/>
        <w:jc w:val="thaiDistribute"/>
        <w:rPr>
          <w:rFonts w:ascii="Browallia New" w:hAnsi="Browallia New" w:cs="Browallia New"/>
          <w:sz w:val="28"/>
          <w:szCs w:val="28"/>
        </w:rPr>
      </w:pPr>
    </w:p>
    <w:p w14:paraId="7AC40893" w14:textId="68D11FB3" w:rsidR="006971B8" w:rsidRPr="008852C0"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lastRenderedPageBreak/>
        <w:t>ที่ดิน อาคาร</w:t>
      </w:r>
      <w:r w:rsidR="008D7DD1" w:rsidRPr="008852C0">
        <w:rPr>
          <w:rFonts w:ascii="Browallia New" w:hAnsi="Browallia New" w:cs="Browallia New"/>
          <w:b/>
          <w:bCs/>
          <w:sz w:val="28"/>
          <w:szCs w:val="28"/>
          <w:lang w:val="en-GB"/>
        </w:rPr>
        <w:t xml:space="preserve"> </w:t>
      </w:r>
      <w:r w:rsidRPr="008852C0">
        <w:rPr>
          <w:rFonts w:ascii="Browallia New" w:hAnsi="Browallia New" w:cs="Browallia New"/>
          <w:b/>
          <w:bCs/>
          <w:sz w:val="28"/>
          <w:szCs w:val="28"/>
          <w:cs/>
          <w:lang w:val="en-GB"/>
        </w:rPr>
        <w:t>และอุปกรณ์</w:t>
      </w:r>
    </w:p>
    <w:p w14:paraId="509EB191" w14:textId="5E9410C2" w:rsidR="00EA0032" w:rsidRPr="008852C0"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4"/>
          <w:szCs w:val="24"/>
          <w:lang w:val="en-GB"/>
        </w:rPr>
      </w:pPr>
      <w:r w:rsidRPr="008852C0">
        <w:rPr>
          <w:rFonts w:ascii="Browallia New" w:hAnsi="Browallia New" w:cs="Browallia New"/>
          <w:b/>
          <w:bCs/>
          <w:sz w:val="28"/>
          <w:szCs w:val="28"/>
          <w:lang w:val="en-GB"/>
        </w:rPr>
        <w:tab/>
      </w:r>
    </w:p>
    <w:p w14:paraId="49592F42" w14:textId="11B91F9B" w:rsidR="00E349FC" w:rsidRPr="008852C0" w:rsidRDefault="00E349FC" w:rsidP="0032644E">
      <w:pPr>
        <w:tabs>
          <w:tab w:val="left" w:pos="426"/>
        </w:tabs>
        <w:ind w:left="426"/>
        <w:jc w:val="thaiDistribute"/>
        <w:rPr>
          <w:rFonts w:ascii="Browallia New" w:hAnsi="Browallia New" w:cs="Browallia New"/>
          <w:sz w:val="28"/>
          <w:szCs w:val="28"/>
        </w:rPr>
      </w:pPr>
      <w:r w:rsidRPr="008852C0">
        <w:rPr>
          <w:rFonts w:ascii="Browallia New" w:hAnsi="Browallia New" w:cs="Browallia New"/>
          <w:spacing w:val="-2"/>
          <w:sz w:val="28"/>
          <w:szCs w:val="28"/>
          <w:cs/>
        </w:rPr>
        <w:t>รายการเคลื่อนไหวของที่ดิน อาคาร และอุปกรณ์</w:t>
      </w:r>
      <w:r w:rsidR="00A65C9A" w:rsidRPr="008852C0">
        <w:rPr>
          <w:rFonts w:ascii="Browallia New" w:hAnsi="Browallia New" w:cs="Browallia New"/>
          <w:spacing w:val="-2"/>
          <w:sz w:val="28"/>
          <w:szCs w:val="28"/>
          <w:cs/>
        </w:rPr>
        <w:t>สำหรับงวด</w:t>
      </w:r>
      <w:r w:rsidR="00E2476E" w:rsidRPr="008852C0">
        <w:rPr>
          <w:rFonts w:ascii="Browallia New" w:hAnsi="Browallia New" w:cs="Browallia New"/>
          <w:spacing w:val="-2"/>
          <w:sz w:val="28"/>
          <w:szCs w:val="28"/>
          <w:cs/>
        </w:rPr>
        <w:t>หก</w:t>
      </w:r>
      <w:r w:rsidR="00A65C9A" w:rsidRPr="008852C0">
        <w:rPr>
          <w:rFonts w:ascii="Browallia New" w:hAnsi="Browallia New" w:cs="Browallia New"/>
          <w:spacing w:val="-2"/>
          <w:sz w:val="28"/>
          <w:szCs w:val="28"/>
          <w:cs/>
        </w:rPr>
        <w:t xml:space="preserve">เดือนสิ้นสุดวันที่ </w:t>
      </w:r>
      <w:r w:rsidR="00E2476E" w:rsidRPr="008852C0">
        <w:rPr>
          <w:rFonts w:ascii="Browallia New" w:hAnsi="Browallia New" w:cs="Browallia New"/>
          <w:sz w:val="28"/>
          <w:szCs w:val="28"/>
          <w:lang w:val="en-GB"/>
        </w:rPr>
        <w:t>30</w:t>
      </w:r>
      <w:r w:rsidR="00E2476E" w:rsidRPr="008852C0">
        <w:rPr>
          <w:rFonts w:ascii="Browallia New" w:hAnsi="Browallia New" w:cs="Browallia New"/>
          <w:sz w:val="28"/>
          <w:szCs w:val="28"/>
          <w:cs/>
          <w:lang w:val="en-GB"/>
        </w:rPr>
        <w:t xml:space="preserve"> มิถุนายน</w:t>
      </w:r>
      <w:r w:rsidR="003373D2" w:rsidRPr="008852C0">
        <w:rPr>
          <w:rFonts w:ascii="Browallia New" w:hAnsi="Browallia New" w:cs="Browallia New"/>
          <w:spacing w:val="-2"/>
          <w:sz w:val="28"/>
          <w:szCs w:val="28"/>
          <w:cs/>
        </w:rPr>
        <w:t xml:space="preserve"> </w:t>
      </w:r>
      <w:r w:rsidR="003373D2" w:rsidRPr="008852C0">
        <w:rPr>
          <w:rFonts w:ascii="Browallia New" w:hAnsi="Browallia New" w:cs="Browallia New"/>
          <w:spacing w:val="-2"/>
          <w:sz w:val="28"/>
          <w:szCs w:val="28"/>
        </w:rPr>
        <w:t>2567</w:t>
      </w:r>
      <w:r w:rsidRPr="008852C0">
        <w:rPr>
          <w:rFonts w:ascii="Browallia New" w:hAnsi="Browallia New" w:cs="Browallia New"/>
          <w:spacing w:val="-2"/>
          <w:sz w:val="28"/>
          <w:szCs w:val="28"/>
          <w:cs/>
        </w:rPr>
        <w:t xml:space="preserve"> มีดังนี้</w:t>
      </w:r>
    </w:p>
    <w:p w14:paraId="270CA29B" w14:textId="77777777" w:rsidR="00325A5C" w:rsidRPr="008852C0" w:rsidRDefault="00325A5C" w:rsidP="00325A5C">
      <w:pPr>
        <w:tabs>
          <w:tab w:val="left" w:pos="3390"/>
        </w:tabs>
        <w:spacing w:line="240" w:lineRule="auto"/>
        <w:ind w:left="426"/>
        <w:jc w:val="thaiDistribute"/>
        <w:rPr>
          <w:rFonts w:ascii="Browallia New" w:hAnsi="Browallia New" w:cs="Browallia New"/>
          <w:sz w:val="20"/>
          <w:szCs w:val="20"/>
        </w:rPr>
      </w:pPr>
    </w:p>
    <w:tbl>
      <w:tblPr>
        <w:tblW w:w="9015" w:type="dxa"/>
        <w:tblInd w:w="363" w:type="dxa"/>
        <w:tblLayout w:type="fixed"/>
        <w:tblCellMar>
          <w:left w:w="72" w:type="dxa"/>
          <w:right w:w="72" w:type="dxa"/>
        </w:tblCellMar>
        <w:tblLook w:val="0000" w:firstRow="0" w:lastRow="0" w:firstColumn="0" w:lastColumn="0" w:noHBand="0" w:noVBand="0"/>
      </w:tblPr>
      <w:tblGrid>
        <w:gridCol w:w="4605"/>
        <w:gridCol w:w="2087"/>
        <w:gridCol w:w="169"/>
        <w:gridCol w:w="2154"/>
      </w:tblGrid>
      <w:tr w:rsidR="00E2476E" w:rsidRPr="008852C0" w14:paraId="374CEB73" w14:textId="77777777" w:rsidTr="00E4741A">
        <w:trPr>
          <w:cantSplit/>
        </w:trPr>
        <w:tc>
          <w:tcPr>
            <w:tcW w:w="4605" w:type="dxa"/>
          </w:tcPr>
          <w:p w14:paraId="2AC6EB9A" w14:textId="77777777" w:rsidR="00E2476E" w:rsidRPr="008852C0" w:rsidRDefault="00E2476E" w:rsidP="00204A5D">
            <w:pPr>
              <w:tabs>
                <w:tab w:val="left" w:pos="3390"/>
              </w:tabs>
              <w:spacing w:line="240" w:lineRule="auto"/>
              <w:ind w:left="426"/>
              <w:jc w:val="thaiDistribute"/>
              <w:rPr>
                <w:rFonts w:ascii="Browallia New" w:hAnsi="Browallia New" w:cs="Browallia New"/>
                <w:sz w:val="28"/>
                <w:szCs w:val="28"/>
                <w:cs/>
              </w:rPr>
            </w:pPr>
          </w:p>
        </w:tc>
        <w:tc>
          <w:tcPr>
            <w:tcW w:w="4410" w:type="dxa"/>
            <w:gridSpan w:val="3"/>
            <w:vAlign w:val="bottom"/>
          </w:tcPr>
          <w:p w14:paraId="10D7866E" w14:textId="77777777" w:rsidR="00E2476E" w:rsidRPr="008852C0" w:rsidRDefault="00E2476E" w:rsidP="00204A5D">
            <w:pPr>
              <w:spacing w:line="240" w:lineRule="auto"/>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rPr>
              <w:t>พันบาท)</w:t>
            </w:r>
          </w:p>
        </w:tc>
      </w:tr>
      <w:tr w:rsidR="00E2476E" w:rsidRPr="008852C0" w14:paraId="27DE6F1C" w14:textId="77777777" w:rsidTr="00E4741A">
        <w:trPr>
          <w:cantSplit/>
        </w:trPr>
        <w:tc>
          <w:tcPr>
            <w:tcW w:w="4605" w:type="dxa"/>
          </w:tcPr>
          <w:p w14:paraId="1CF16B2E" w14:textId="77777777" w:rsidR="00E2476E" w:rsidRPr="008852C0"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087" w:type="dxa"/>
            <w:tcBorders>
              <w:bottom w:val="single" w:sz="4" w:space="0" w:color="auto"/>
            </w:tcBorders>
            <w:vAlign w:val="center"/>
          </w:tcPr>
          <w:p w14:paraId="23BBA4B5" w14:textId="4ACBF152" w:rsidR="00E2476E" w:rsidRPr="008852C0" w:rsidRDefault="00E4741A" w:rsidP="00204A5D">
            <w:pPr>
              <w:spacing w:line="240" w:lineRule="auto"/>
              <w:jc w:val="center"/>
              <w:rPr>
                <w:rFonts w:ascii="Browallia New" w:hAnsi="Browallia New" w:cs="Browallia New"/>
                <w:sz w:val="28"/>
                <w:szCs w:val="28"/>
                <w:cs/>
              </w:rPr>
            </w:pPr>
            <w:r w:rsidRPr="008852C0">
              <w:rPr>
                <w:rFonts w:ascii="Browallia New" w:hAnsi="Browallia New" w:cs="Browallia New"/>
                <w:sz w:val="28"/>
                <w:szCs w:val="28"/>
                <w:cs/>
              </w:rPr>
              <w:br/>
            </w:r>
            <w:r w:rsidR="00E2476E" w:rsidRPr="008852C0">
              <w:rPr>
                <w:rFonts w:ascii="Browallia New" w:hAnsi="Browallia New" w:cs="Browallia New"/>
                <w:sz w:val="28"/>
                <w:szCs w:val="28"/>
                <w:cs/>
              </w:rPr>
              <w:t>ข้อมูลทางการเงินรวม</w:t>
            </w:r>
          </w:p>
        </w:tc>
        <w:tc>
          <w:tcPr>
            <w:tcW w:w="169" w:type="dxa"/>
          </w:tcPr>
          <w:p w14:paraId="70AA7936" w14:textId="77777777" w:rsidR="00E2476E" w:rsidRPr="008852C0"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154" w:type="dxa"/>
            <w:tcBorders>
              <w:bottom w:val="single" w:sz="4" w:space="0" w:color="auto"/>
            </w:tcBorders>
            <w:vAlign w:val="center"/>
          </w:tcPr>
          <w:p w14:paraId="56F8F511" w14:textId="62C56BF8" w:rsidR="00E2476E" w:rsidRPr="008852C0" w:rsidRDefault="00E2476E" w:rsidP="00CA69AC">
            <w:pPr>
              <w:spacing w:line="240" w:lineRule="auto"/>
              <w:jc w:val="center"/>
              <w:rPr>
                <w:rFonts w:ascii="Browallia New" w:hAnsi="Browallia New" w:cs="Browallia New"/>
                <w:sz w:val="28"/>
                <w:szCs w:val="28"/>
                <w:cs/>
              </w:rPr>
            </w:pPr>
            <w:r w:rsidRPr="008852C0">
              <w:rPr>
                <w:rFonts w:ascii="Browallia New" w:hAnsi="Browallia New" w:cs="Browallia New"/>
                <w:sz w:val="28"/>
                <w:szCs w:val="28"/>
                <w:cs/>
              </w:rPr>
              <w:t>ข้อมูลทางการเงิน</w:t>
            </w:r>
            <w:r w:rsidR="00E4741A" w:rsidRPr="008852C0">
              <w:rPr>
                <w:rFonts w:ascii="Browallia New" w:hAnsi="Browallia New" w:cs="Browallia New"/>
                <w:sz w:val="28"/>
                <w:szCs w:val="28"/>
                <w:cs/>
              </w:rPr>
              <w:br/>
            </w:r>
            <w:r w:rsidRPr="008852C0">
              <w:rPr>
                <w:rFonts w:ascii="Browallia New" w:hAnsi="Browallia New" w:cs="Browallia New"/>
                <w:sz w:val="28"/>
                <w:szCs w:val="28"/>
                <w:cs/>
              </w:rPr>
              <w:t>เฉพาะบริษัท</w:t>
            </w:r>
          </w:p>
        </w:tc>
      </w:tr>
      <w:tr w:rsidR="00E2476E" w:rsidRPr="008852C0" w14:paraId="66136851" w14:textId="77777777" w:rsidTr="00E4741A">
        <w:trPr>
          <w:cantSplit/>
          <w:trHeight w:hRule="exact" w:val="397"/>
        </w:trPr>
        <w:tc>
          <w:tcPr>
            <w:tcW w:w="4605" w:type="dxa"/>
          </w:tcPr>
          <w:p w14:paraId="1B594829" w14:textId="77777777" w:rsidR="00E2476E" w:rsidRPr="008852C0"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087" w:type="dxa"/>
            <w:tcBorders>
              <w:top w:val="single" w:sz="4" w:space="0" w:color="auto"/>
            </w:tcBorders>
          </w:tcPr>
          <w:p w14:paraId="5A7E3493" w14:textId="77777777" w:rsidR="00E2476E" w:rsidRPr="008852C0" w:rsidRDefault="00E2476E" w:rsidP="00204A5D">
            <w:pPr>
              <w:tabs>
                <w:tab w:val="left" w:pos="3390"/>
              </w:tabs>
              <w:spacing w:line="240" w:lineRule="auto"/>
              <w:ind w:left="426"/>
              <w:jc w:val="thaiDistribute"/>
              <w:rPr>
                <w:rFonts w:ascii="Browallia New" w:hAnsi="Browallia New" w:cs="Browallia New"/>
                <w:sz w:val="16"/>
                <w:szCs w:val="16"/>
                <w:cs/>
              </w:rPr>
            </w:pPr>
          </w:p>
        </w:tc>
        <w:tc>
          <w:tcPr>
            <w:tcW w:w="169" w:type="dxa"/>
          </w:tcPr>
          <w:p w14:paraId="36B3E0D1" w14:textId="77777777" w:rsidR="00E2476E" w:rsidRPr="008852C0"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154" w:type="dxa"/>
            <w:tcBorders>
              <w:top w:val="single" w:sz="4" w:space="0" w:color="auto"/>
            </w:tcBorders>
          </w:tcPr>
          <w:p w14:paraId="2DC47D9B" w14:textId="77777777" w:rsidR="00E2476E" w:rsidRPr="008852C0" w:rsidRDefault="00E2476E" w:rsidP="00204A5D">
            <w:pPr>
              <w:tabs>
                <w:tab w:val="left" w:pos="3390"/>
              </w:tabs>
              <w:spacing w:line="240" w:lineRule="auto"/>
              <w:ind w:left="426"/>
              <w:jc w:val="thaiDistribute"/>
              <w:rPr>
                <w:rFonts w:ascii="Browallia New" w:hAnsi="Browallia New" w:cs="Browallia New"/>
                <w:sz w:val="16"/>
                <w:szCs w:val="16"/>
                <w:cs/>
              </w:rPr>
            </w:pPr>
          </w:p>
        </w:tc>
      </w:tr>
      <w:tr w:rsidR="00E2476E" w:rsidRPr="008852C0" w14:paraId="1D9E7605" w14:textId="77777777" w:rsidTr="00E4741A">
        <w:trPr>
          <w:cantSplit/>
          <w:trHeight w:val="80"/>
        </w:trPr>
        <w:tc>
          <w:tcPr>
            <w:tcW w:w="4605" w:type="dxa"/>
          </w:tcPr>
          <w:p w14:paraId="1195D06F" w14:textId="2D7B7FD5" w:rsidR="00E2476E" w:rsidRPr="008852C0" w:rsidRDefault="00E2476E" w:rsidP="00E42FF9">
            <w:pPr>
              <w:tabs>
                <w:tab w:val="left" w:pos="3390"/>
              </w:tabs>
              <w:spacing w:line="240" w:lineRule="auto"/>
              <w:jc w:val="thaiDistribute"/>
              <w:rPr>
                <w:rFonts w:ascii="Browallia New" w:hAnsi="Browallia New" w:cs="Browallia New"/>
                <w:sz w:val="28"/>
                <w:szCs w:val="28"/>
                <w:lang w:val="en-GB"/>
              </w:rPr>
            </w:pPr>
            <w:r w:rsidRPr="008852C0">
              <w:rPr>
                <w:rFonts w:ascii="Browallia New" w:hAnsi="Browallia New" w:cs="Browallia New"/>
                <w:sz w:val="28"/>
                <w:szCs w:val="28"/>
                <w:cs/>
              </w:rPr>
              <w:t>มูลค่าสุทธิตามบัญชี</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lang w:val="en-GB"/>
              </w:rPr>
              <w:t xml:space="preserve">ณ วันที่ </w:t>
            </w:r>
            <w:r w:rsidRPr="008852C0">
              <w:rPr>
                <w:rFonts w:ascii="Browallia New" w:hAnsi="Browallia New" w:cs="Browallia New"/>
                <w:sz w:val="28"/>
                <w:szCs w:val="28"/>
                <w:lang w:val="en-GB"/>
              </w:rPr>
              <w:t>1</w:t>
            </w:r>
            <w:r w:rsidRPr="008852C0">
              <w:rPr>
                <w:rFonts w:ascii="Browallia New" w:hAnsi="Browallia New" w:cs="Browallia New"/>
                <w:sz w:val="28"/>
                <w:szCs w:val="28"/>
                <w:cs/>
                <w:lang w:val="en-GB"/>
              </w:rPr>
              <w:t xml:space="preserve"> มกราคม </w:t>
            </w:r>
            <w:r w:rsidRPr="008852C0">
              <w:rPr>
                <w:rFonts w:ascii="Browallia New" w:hAnsi="Browallia New" w:cs="Browallia New"/>
                <w:sz w:val="28"/>
                <w:szCs w:val="28"/>
              </w:rPr>
              <w:t>2567</w:t>
            </w:r>
          </w:p>
        </w:tc>
        <w:tc>
          <w:tcPr>
            <w:tcW w:w="2087" w:type="dxa"/>
          </w:tcPr>
          <w:p w14:paraId="67C744F9" w14:textId="5D1F0995" w:rsidR="00E2476E" w:rsidRPr="008852C0" w:rsidRDefault="008852C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rPr>
              <w:t>2</w:t>
            </w:r>
            <w:r w:rsidR="00E2476E" w:rsidRPr="008852C0">
              <w:rPr>
                <w:rFonts w:ascii="Browallia New" w:hAnsi="Browallia New" w:cs="Browallia New"/>
                <w:sz w:val="28"/>
                <w:szCs w:val="28"/>
                <w:lang w:val="en-GB"/>
              </w:rPr>
              <w:t>,</w:t>
            </w:r>
            <w:r w:rsidRPr="008852C0">
              <w:rPr>
                <w:rFonts w:ascii="Browallia New" w:hAnsi="Browallia New" w:cs="Browallia New"/>
                <w:sz w:val="28"/>
                <w:szCs w:val="28"/>
              </w:rPr>
              <w:t>919</w:t>
            </w:r>
            <w:r w:rsidR="00E2476E" w:rsidRPr="008852C0">
              <w:rPr>
                <w:rFonts w:ascii="Browallia New" w:hAnsi="Browallia New" w:cs="Browallia New"/>
                <w:sz w:val="28"/>
                <w:szCs w:val="28"/>
                <w:lang w:val="en-GB"/>
              </w:rPr>
              <w:t>,</w:t>
            </w:r>
            <w:r w:rsidRPr="008852C0">
              <w:rPr>
                <w:rFonts w:ascii="Browallia New" w:hAnsi="Browallia New" w:cs="Browallia New"/>
                <w:sz w:val="28"/>
                <w:szCs w:val="28"/>
              </w:rPr>
              <w:t>687</w:t>
            </w:r>
          </w:p>
        </w:tc>
        <w:tc>
          <w:tcPr>
            <w:tcW w:w="169" w:type="dxa"/>
          </w:tcPr>
          <w:p w14:paraId="62ADE423" w14:textId="77777777" w:rsidR="00E2476E" w:rsidRPr="008852C0" w:rsidRDefault="00E2476E" w:rsidP="00DF2569">
            <w:pPr>
              <w:tabs>
                <w:tab w:val="left" w:pos="3390"/>
              </w:tabs>
              <w:spacing w:line="240" w:lineRule="auto"/>
              <w:ind w:left="426"/>
              <w:jc w:val="right"/>
              <w:rPr>
                <w:rFonts w:ascii="Browallia New" w:hAnsi="Browallia New" w:cs="Browallia New"/>
                <w:sz w:val="28"/>
                <w:szCs w:val="28"/>
                <w:cs/>
                <w:lang w:val="en-GB"/>
              </w:rPr>
            </w:pPr>
          </w:p>
        </w:tc>
        <w:tc>
          <w:tcPr>
            <w:tcW w:w="2154" w:type="dxa"/>
          </w:tcPr>
          <w:p w14:paraId="44161132" w14:textId="09F9D604" w:rsidR="00E2476E" w:rsidRPr="008852C0" w:rsidRDefault="008852C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rPr>
              <w:t>864</w:t>
            </w:r>
            <w:r w:rsidR="00E2476E" w:rsidRPr="008852C0">
              <w:rPr>
                <w:rFonts w:ascii="Browallia New" w:hAnsi="Browallia New" w:cs="Browallia New"/>
                <w:sz w:val="28"/>
                <w:szCs w:val="28"/>
                <w:lang w:val="en-GB"/>
              </w:rPr>
              <w:t>,</w:t>
            </w:r>
            <w:r w:rsidRPr="008852C0">
              <w:rPr>
                <w:rFonts w:ascii="Browallia New" w:hAnsi="Browallia New" w:cs="Browallia New"/>
                <w:sz w:val="28"/>
                <w:szCs w:val="28"/>
              </w:rPr>
              <w:t>324</w:t>
            </w:r>
          </w:p>
        </w:tc>
      </w:tr>
      <w:tr w:rsidR="00E2476E" w:rsidRPr="008852C0" w14:paraId="6878301E" w14:textId="77777777" w:rsidTr="00E4741A">
        <w:trPr>
          <w:cantSplit/>
          <w:trHeight w:val="80"/>
        </w:trPr>
        <w:tc>
          <w:tcPr>
            <w:tcW w:w="4605" w:type="dxa"/>
          </w:tcPr>
          <w:p w14:paraId="32814BAB" w14:textId="19A94DA2" w:rsidR="00E2476E" w:rsidRPr="008852C0" w:rsidRDefault="00E2476E" w:rsidP="005F6A65">
            <w:pPr>
              <w:tabs>
                <w:tab w:val="left" w:pos="3390"/>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ซื้อ</w:t>
            </w:r>
            <w:r w:rsidRPr="008852C0">
              <w:rPr>
                <w:rFonts w:ascii="Browallia New" w:hAnsi="Browallia New" w:cs="Browallia New"/>
                <w:sz w:val="28"/>
                <w:szCs w:val="28"/>
                <w:cs/>
                <w:lang w:val="en-GB"/>
              </w:rPr>
              <w:t>ระหว่างงวด</w:t>
            </w:r>
          </w:p>
        </w:tc>
        <w:tc>
          <w:tcPr>
            <w:tcW w:w="2087" w:type="dxa"/>
          </w:tcPr>
          <w:p w14:paraId="3C0DA92E" w14:textId="384A0E32" w:rsidR="00E2476E" w:rsidRPr="008852C0" w:rsidRDefault="004453D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82</w:t>
            </w:r>
            <w:r w:rsidR="00307E19" w:rsidRPr="008852C0">
              <w:rPr>
                <w:rFonts w:ascii="Browallia New" w:hAnsi="Browallia New" w:cs="Browallia New"/>
                <w:sz w:val="28"/>
                <w:szCs w:val="28"/>
              </w:rPr>
              <w:t>,</w:t>
            </w:r>
            <w:r w:rsidRPr="008852C0">
              <w:rPr>
                <w:rFonts w:ascii="Browallia New" w:hAnsi="Browallia New" w:cs="Browallia New"/>
                <w:sz w:val="28"/>
                <w:szCs w:val="28"/>
              </w:rPr>
              <w:t>253</w:t>
            </w:r>
          </w:p>
        </w:tc>
        <w:tc>
          <w:tcPr>
            <w:tcW w:w="169" w:type="dxa"/>
            <w:vAlign w:val="bottom"/>
          </w:tcPr>
          <w:p w14:paraId="732030E2" w14:textId="77777777" w:rsidR="00E2476E" w:rsidRPr="008852C0"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Pr>
          <w:p w14:paraId="350052E0" w14:textId="03196E8F" w:rsidR="00E2476E" w:rsidRPr="008852C0" w:rsidRDefault="00E8231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lang w:val="en-GB"/>
              </w:rPr>
              <w:t>1,240</w:t>
            </w:r>
          </w:p>
        </w:tc>
      </w:tr>
      <w:tr w:rsidR="0073652F" w:rsidRPr="008852C0" w14:paraId="6FB0B550" w14:textId="77777777" w:rsidTr="00E4741A">
        <w:trPr>
          <w:cantSplit/>
          <w:trHeight w:val="80"/>
        </w:trPr>
        <w:tc>
          <w:tcPr>
            <w:tcW w:w="4605" w:type="dxa"/>
          </w:tcPr>
          <w:p w14:paraId="1AFD3862" w14:textId="07F40490" w:rsidR="0073652F" w:rsidRPr="008852C0" w:rsidRDefault="00684E0A" w:rsidP="005F6A65">
            <w:pPr>
              <w:tabs>
                <w:tab w:val="left" w:pos="3390"/>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เพิ่มขึ้นจากการ</w:t>
            </w:r>
            <w:r w:rsidR="00751332" w:rsidRPr="008852C0">
              <w:rPr>
                <w:rFonts w:ascii="Browallia New" w:hAnsi="Browallia New" w:cs="Browallia New"/>
                <w:sz w:val="28"/>
                <w:szCs w:val="28"/>
                <w:cs/>
              </w:rPr>
              <w:t>ลงทุนในบริษัทย่อย</w:t>
            </w:r>
          </w:p>
        </w:tc>
        <w:tc>
          <w:tcPr>
            <w:tcW w:w="2087" w:type="dxa"/>
          </w:tcPr>
          <w:p w14:paraId="7F68C1D1" w14:textId="3AF16459" w:rsidR="0073652F" w:rsidRPr="008852C0" w:rsidRDefault="00307E1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53,129</w:t>
            </w:r>
          </w:p>
        </w:tc>
        <w:tc>
          <w:tcPr>
            <w:tcW w:w="169" w:type="dxa"/>
            <w:vAlign w:val="bottom"/>
          </w:tcPr>
          <w:p w14:paraId="70E0744C" w14:textId="77777777" w:rsidR="0073652F" w:rsidRPr="008852C0" w:rsidRDefault="0073652F"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Pr>
          <w:p w14:paraId="6DDA6DBC" w14:textId="05F1AE7D" w:rsidR="0073652F" w:rsidRPr="008852C0" w:rsidRDefault="0075133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r>
      <w:tr w:rsidR="00F05259" w:rsidRPr="008852C0" w14:paraId="0A16BE66" w14:textId="77777777" w:rsidTr="00E4741A">
        <w:trPr>
          <w:cantSplit/>
          <w:trHeight w:val="80"/>
        </w:trPr>
        <w:tc>
          <w:tcPr>
            <w:tcW w:w="4605" w:type="dxa"/>
          </w:tcPr>
          <w:p w14:paraId="649197A9" w14:textId="64BE6B2A" w:rsidR="00F05259" w:rsidRPr="008852C0" w:rsidRDefault="00F05259" w:rsidP="00F05259">
            <w:pPr>
              <w:tabs>
                <w:tab w:val="left" w:pos="3390"/>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ลดลงจากการจำหน่ายบริษัทย่อย</w:t>
            </w:r>
          </w:p>
        </w:tc>
        <w:tc>
          <w:tcPr>
            <w:tcW w:w="2087" w:type="dxa"/>
          </w:tcPr>
          <w:p w14:paraId="4074295A" w14:textId="759C76B5" w:rsidR="00F05259" w:rsidRPr="008852C0" w:rsidRDefault="00F05259" w:rsidP="00F05259">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8852C0">
              <w:rPr>
                <w:rFonts w:ascii="Browallia New" w:hAnsi="Browallia New" w:cs="Browallia New"/>
                <w:sz w:val="28"/>
                <w:szCs w:val="28"/>
                <w:cs/>
              </w:rPr>
              <w:t>(</w:t>
            </w:r>
            <w:r w:rsidRPr="008852C0">
              <w:rPr>
                <w:rFonts w:ascii="Browallia New" w:hAnsi="Browallia New" w:cs="Browallia New"/>
                <w:sz w:val="28"/>
                <w:szCs w:val="28"/>
              </w:rPr>
              <w:t>13,712</w:t>
            </w:r>
            <w:r w:rsidRPr="008852C0">
              <w:rPr>
                <w:rFonts w:ascii="Browallia New" w:hAnsi="Browallia New" w:cs="Browallia New"/>
                <w:sz w:val="28"/>
                <w:szCs w:val="28"/>
                <w:cs/>
              </w:rPr>
              <w:t>)</w:t>
            </w:r>
          </w:p>
        </w:tc>
        <w:tc>
          <w:tcPr>
            <w:tcW w:w="169" w:type="dxa"/>
            <w:vAlign w:val="bottom"/>
          </w:tcPr>
          <w:p w14:paraId="43633E4F" w14:textId="77777777" w:rsidR="00F05259" w:rsidRPr="008852C0" w:rsidRDefault="00F05259" w:rsidP="00F05259">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Pr>
          <w:p w14:paraId="515A23A8" w14:textId="7AE2DAA7" w:rsidR="00F05259" w:rsidRPr="008852C0" w:rsidRDefault="00F05259" w:rsidP="00F05259">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lang w:val="en-GB"/>
              </w:rPr>
              <w:t>-</w:t>
            </w:r>
          </w:p>
        </w:tc>
      </w:tr>
      <w:tr w:rsidR="00E2476E" w:rsidRPr="008852C0" w14:paraId="15029AEA" w14:textId="77777777" w:rsidTr="00E4741A">
        <w:trPr>
          <w:cantSplit/>
          <w:trHeight w:val="80"/>
        </w:trPr>
        <w:tc>
          <w:tcPr>
            <w:tcW w:w="4605" w:type="dxa"/>
          </w:tcPr>
          <w:p w14:paraId="2A90F4B9" w14:textId="77777777" w:rsidR="00E2476E" w:rsidRPr="008852C0" w:rsidRDefault="00E2476E" w:rsidP="005F6A65">
            <w:pPr>
              <w:tabs>
                <w:tab w:val="left" w:pos="3390"/>
              </w:tabs>
              <w:spacing w:line="240" w:lineRule="auto"/>
              <w:jc w:val="thaiDistribute"/>
              <w:rPr>
                <w:rFonts w:ascii="Browallia New" w:hAnsi="Browallia New" w:cs="Browallia New"/>
                <w:sz w:val="28"/>
                <w:szCs w:val="28"/>
              </w:rPr>
            </w:pPr>
            <w:r w:rsidRPr="008852C0">
              <w:rPr>
                <w:rFonts w:ascii="Browallia New" w:hAnsi="Browallia New" w:cs="Browallia New"/>
                <w:sz w:val="28"/>
                <w:szCs w:val="28"/>
                <w:cs/>
              </w:rPr>
              <w:t>ลดลงจากการเปลี่ยนแปลงจัดประเภท</w:t>
            </w:r>
          </w:p>
          <w:p w14:paraId="78E04215" w14:textId="0F37CDE3" w:rsidR="00E2476E" w:rsidRPr="008852C0" w:rsidRDefault="00E2476E" w:rsidP="005F6A65">
            <w:pPr>
              <w:tabs>
                <w:tab w:val="left" w:pos="3390"/>
              </w:tabs>
              <w:spacing w:line="240" w:lineRule="auto"/>
              <w:jc w:val="thaiDistribute"/>
              <w:rPr>
                <w:rFonts w:ascii="Browallia New" w:hAnsi="Browallia New" w:cs="Browallia New"/>
                <w:sz w:val="28"/>
                <w:szCs w:val="28"/>
              </w:rPr>
            </w:pPr>
            <w:r w:rsidRPr="008852C0">
              <w:rPr>
                <w:rFonts w:ascii="Browallia New" w:hAnsi="Browallia New" w:cs="Browallia New"/>
                <w:sz w:val="28"/>
                <w:szCs w:val="28"/>
              </w:rPr>
              <w:t xml:space="preserve">    </w:t>
            </w:r>
            <w:r w:rsidRPr="008852C0">
              <w:rPr>
                <w:rFonts w:ascii="Browallia New" w:hAnsi="Browallia New" w:cs="Browallia New"/>
                <w:sz w:val="28"/>
                <w:szCs w:val="28"/>
                <w:cs/>
              </w:rPr>
              <w:t>เป็นสินทรัพย์ไม่มีตัวตน</w:t>
            </w:r>
          </w:p>
        </w:tc>
        <w:tc>
          <w:tcPr>
            <w:tcW w:w="2087" w:type="dxa"/>
          </w:tcPr>
          <w:p w14:paraId="08FD66AB" w14:textId="00A9C08B" w:rsidR="00E2476E" w:rsidRPr="008852C0" w:rsidRDefault="00B72E6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r w:rsidR="008852C0" w:rsidRPr="008852C0">
              <w:rPr>
                <w:rFonts w:ascii="Browallia New" w:hAnsi="Browallia New" w:cs="Browallia New"/>
                <w:sz w:val="28"/>
                <w:szCs w:val="28"/>
              </w:rPr>
              <w:t>14</w:t>
            </w:r>
            <w:r w:rsidRPr="008852C0">
              <w:rPr>
                <w:rFonts w:ascii="Browallia New" w:hAnsi="Browallia New" w:cs="Browallia New"/>
                <w:sz w:val="28"/>
                <w:szCs w:val="28"/>
                <w:cs/>
                <w:lang w:val="en-GB"/>
              </w:rPr>
              <w:t>)</w:t>
            </w:r>
          </w:p>
        </w:tc>
        <w:tc>
          <w:tcPr>
            <w:tcW w:w="169" w:type="dxa"/>
            <w:vAlign w:val="bottom"/>
          </w:tcPr>
          <w:p w14:paraId="7C586890" w14:textId="77777777" w:rsidR="00E2476E" w:rsidRPr="008852C0"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Pr>
          <w:p w14:paraId="66B05039" w14:textId="3F7295D3" w:rsidR="00E2476E" w:rsidRPr="008852C0" w:rsidRDefault="00B72E6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w:t>
            </w:r>
          </w:p>
        </w:tc>
      </w:tr>
      <w:tr w:rsidR="00E2476E" w:rsidRPr="008852C0" w14:paraId="6874ECC0" w14:textId="77777777" w:rsidTr="00E4741A">
        <w:trPr>
          <w:cantSplit/>
          <w:trHeight w:val="80"/>
        </w:trPr>
        <w:tc>
          <w:tcPr>
            <w:tcW w:w="4605" w:type="dxa"/>
          </w:tcPr>
          <w:p w14:paraId="33411073" w14:textId="47584640" w:rsidR="00E2476E" w:rsidRPr="008852C0" w:rsidRDefault="00E2476E" w:rsidP="005F6A65">
            <w:pPr>
              <w:tabs>
                <w:tab w:val="left" w:pos="3390"/>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จำหน่ายระหว่างงวด</w:t>
            </w:r>
          </w:p>
        </w:tc>
        <w:tc>
          <w:tcPr>
            <w:tcW w:w="2087" w:type="dxa"/>
          </w:tcPr>
          <w:p w14:paraId="2243D983" w14:textId="25096E27" w:rsidR="00E2476E" w:rsidRPr="008852C0" w:rsidRDefault="00B721F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cs/>
              </w:rPr>
              <w:t>(</w:t>
            </w:r>
            <w:r w:rsidR="008852C0" w:rsidRPr="008852C0">
              <w:rPr>
                <w:rFonts w:ascii="Browallia New" w:hAnsi="Browallia New" w:cs="Browallia New"/>
                <w:sz w:val="28"/>
                <w:szCs w:val="28"/>
              </w:rPr>
              <w:t>27</w:t>
            </w:r>
            <w:r w:rsidRPr="008852C0">
              <w:rPr>
                <w:rFonts w:ascii="Browallia New" w:hAnsi="Browallia New" w:cs="Browallia New"/>
                <w:sz w:val="28"/>
                <w:szCs w:val="28"/>
              </w:rPr>
              <w:t>,</w:t>
            </w:r>
            <w:r w:rsidR="008852C0" w:rsidRPr="008852C0">
              <w:rPr>
                <w:rFonts w:ascii="Browallia New" w:hAnsi="Browallia New" w:cs="Browallia New"/>
                <w:sz w:val="28"/>
                <w:szCs w:val="28"/>
              </w:rPr>
              <w:t>199</w:t>
            </w:r>
            <w:r w:rsidRPr="008852C0">
              <w:rPr>
                <w:rFonts w:ascii="Browallia New" w:hAnsi="Browallia New" w:cs="Browallia New"/>
                <w:sz w:val="28"/>
                <w:szCs w:val="28"/>
                <w:cs/>
              </w:rPr>
              <w:t>)</w:t>
            </w:r>
          </w:p>
        </w:tc>
        <w:tc>
          <w:tcPr>
            <w:tcW w:w="169" w:type="dxa"/>
            <w:vAlign w:val="bottom"/>
          </w:tcPr>
          <w:p w14:paraId="1FFC49EA" w14:textId="77777777" w:rsidR="00E2476E" w:rsidRPr="008852C0"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Pr>
          <w:p w14:paraId="2CAC48E3" w14:textId="7892858B" w:rsidR="00E2476E" w:rsidRPr="008852C0" w:rsidRDefault="00A7738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r w:rsidR="008852C0" w:rsidRPr="008852C0">
              <w:rPr>
                <w:rFonts w:ascii="Browallia New" w:hAnsi="Browallia New" w:cs="Browallia New"/>
                <w:sz w:val="28"/>
                <w:szCs w:val="28"/>
              </w:rPr>
              <w:t>23</w:t>
            </w:r>
            <w:r w:rsidRPr="008852C0">
              <w:rPr>
                <w:rFonts w:ascii="Browallia New" w:hAnsi="Browallia New" w:cs="Browallia New"/>
                <w:sz w:val="28"/>
                <w:szCs w:val="28"/>
                <w:lang w:val="en-GB"/>
              </w:rPr>
              <w:t>,</w:t>
            </w:r>
            <w:r w:rsidR="008852C0" w:rsidRPr="008852C0">
              <w:rPr>
                <w:rFonts w:ascii="Browallia New" w:hAnsi="Browallia New" w:cs="Browallia New"/>
                <w:sz w:val="28"/>
                <w:szCs w:val="28"/>
              </w:rPr>
              <w:t>046</w:t>
            </w:r>
            <w:r w:rsidRPr="008852C0">
              <w:rPr>
                <w:rFonts w:ascii="Browallia New" w:hAnsi="Browallia New" w:cs="Browallia New"/>
                <w:sz w:val="28"/>
                <w:szCs w:val="28"/>
                <w:cs/>
                <w:lang w:val="en-GB"/>
              </w:rPr>
              <w:t>)</w:t>
            </w:r>
          </w:p>
        </w:tc>
      </w:tr>
      <w:tr w:rsidR="00E2476E" w:rsidRPr="008852C0" w14:paraId="1DF89A47" w14:textId="77777777" w:rsidTr="00E4741A">
        <w:trPr>
          <w:cantSplit/>
          <w:trHeight w:val="80"/>
        </w:trPr>
        <w:tc>
          <w:tcPr>
            <w:tcW w:w="4605" w:type="dxa"/>
          </w:tcPr>
          <w:p w14:paraId="14BC20D8" w14:textId="1593496D" w:rsidR="00E2476E" w:rsidRPr="008852C0" w:rsidRDefault="00E2476E" w:rsidP="005F6A65">
            <w:pPr>
              <w:tabs>
                <w:tab w:val="left" w:pos="3390"/>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ตัดจำหน่ายระหว่างงวด</w:t>
            </w:r>
          </w:p>
        </w:tc>
        <w:tc>
          <w:tcPr>
            <w:tcW w:w="2087" w:type="dxa"/>
          </w:tcPr>
          <w:p w14:paraId="37937544" w14:textId="14DC639F" w:rsidR="00E2476E" w:rsidRPr="008852C0" w:rsidRDefault="000B4B8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r w:rsidR="008852C0" w:rsidRPr="008852C0">
              <w:rPr>
                <w:rFonts w:ascii="Browallia New" w:hAnsi="Browallia New" w:cs="Browallia New"/>
                <w:sz w:val="28"/>
                <w:szCs w:val="28"/>
              </w:rPr>
              <w:t>827</w:t>
            </w:r>
            <w:r w:rsidRPr="008852C0">
              <w:rPr>
                <w:rFonts w:ascii="Browallia New" w:hAnsi="Browallia New" w:cs="Browallia New"/>
                <w:sz w:val="28"/>
                <w:szCs w:val="28"/>
                <w:cs/>
                <w:lang w:val="en-GB"/>
              </w:rPr>
              <w:t>)</w:t>
            </w:r>
          </w:p>
        </w:tc>
        <w:tc>
          <w:tcPr>
            <w:tcW w:w="169" w:type="dxa"/>
            <w:vAlign w:val="bottom"/>
          </w:tcPr>
          <w:p w14:paraId="2F06889F" w14:textId="77777777" w:rsidR="00E2476E" w:rsidRPr="008852C0"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Pr>
          <w:p w14:paraId="28B40A37" w14:textId="0DC0BFE7" w:rsidR="00E2476E" w:rsidRPr="008852C0" w:rsidRDefault="006C1C84"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cs/>
              </w:rPr>
              <w:t>(</w:t>
            </w:r>
            <w:r w:rsidR="008852C0" w:rsidRPr="008852C0">
              <w:rPr>
                <w:rFonts w:ascii="Browallia New" w:hAnsi="Browallia New" w:cs="Browallia New"/>
                <w:sz w:val="28"/>
                <w:szCs w:val="28"/>
              </w:rPr>
              <w:t>796</w:t>
            </w:r>
            <w:r w:rsidRPr="008852C0">
              <w:rPr>
                <w:rFonts w:ascii="Browallia New" w:hAnsi="Browallia New" w:cs="Browallia New"/>
                <w:sz w:val="28"/>
                <w:szCs w:val="28"/>
                <w:cs/>
              </w:rPr>
              <w:t>)</w:t>
            </w:r>
          </w:p>
        </w:tc>
      </w:tr>
      <w:tr w:rsidR="00E2476E" w:rsidRPr="008852C0" w14:paraId="19ADB674" w14:textId="77777777" w:rsidTr="00E4741A">
        <w:trPr>
          <w:cantSplit/>
          <w:trHeight w:val="80"/>
        </w:trPr>
        <w:tc>
          <w:tcPr>
            <w:tcW w:w="4605" w:type="dxa"/>
          </w:tcPr>
          <w:p w14:paraId="632262E6" w14:textId="77F3680C" w:rsidR="00E2476E" w:rsidRPr="008852C0" w:rsidRDefault="00E2476E" w:rsidP="005F6A65">
            <w:pPr>
              <w:tabs>
                <w:tab w:val="left" w:pos="3390"/>
              </w:tabs>
              <w:spacing w:line="240" w:lineRule="auto"/>
              <w:jc w:val="thaiDistribute"/>
              <w:rPr>
                <w:rFonts w:ascii="Browallia New" w:hAnsi="Browallia New" w:cs="Browallia New"/>
                <w:sz w:val="28"/>
                <w:szCs w:val="28"/>
                <w:cs/>
                <w:lang w:val="en-GB"/>
              </w:rPr>
            </w:pPr>
            <w:r w:rsidRPr="008852C0">
              <w:rPr>
                <w:rFonts w:ascii="Browallia New" w:hAnsi="Browallia New" w:cs="Browallia New"/>
                <w:sz w:val="28"/>
                <w:szCs w:val="28"/>
                <w:cs/>
              </w:rPr>
              <w:t>ค่าเสื่อมราคาสำหรับงวด</w:t>
            </w:r>
          </w:p>
        </w:tc>
        <w:tc>
          <w:tcPr>
            <w:tcW w:w="2087" w:type="dxa"/>
            <w:tcBorders>
              <w:bottom w:val="single" w:sz="4" w:space="0" w:color="auto"/>
            </w:tcBorders>
          </w:tcPr>
          <w:p w14:paraId="5A62F411" w14:textId="091B804B" w:rsidR="00E2476E" w:rsidRPr="008852C0" w:rsidRDefault="00E2682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r w:rsidRPr="008852C0">
              <w:rPr>
                <w:rFonts w:ascii="Browallia New" w:hAnsi="Browallia New" w:cs="Browallia New"/>
                <w:sz w:val="28"/>
                <w:szCs w:val="28"/>
                <w:lang w:val="en-GB"/>
              </w:rPr>
              <w:t>57,531</w:t>
            </w:r>
            <w:r w:rsidRPr="008852C0">
              <w:rPr>
                <w:rFonts w:ascii="Browallia New" w:hAnsi="Browallia New" w:cs="Browallia New"/>
                <w:sz w:val="28"/>
                <w:szCs w:val="28"/>
                <w:cs/>
                <w:lang w:val="en-GB"/>
              </w:rPr>
              <w:t>)</w:t>
            </w:r>
          </w:p>
        </w:tc>
        <w:tc>
          <w:tcPr>
            <w:tcW w:w="169" w:type="dxa"/>
            <w:vAlign w:val="bottom"/>
          </w:tcPr>
          <w:p w14:paraId="213A09B8" w14:textId="77777777" w:rsidR="00E2476E" w:rsidRPr="008852C0"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bottom w:val="single" w:sz="4" w:space="0" w:color="auto"/>
            </w:tcBorders>
          </w:tcPr>
          <w:p w14:paraId="4A938DA4" w14:textId="0F252615" w:rsidR="00E2476E" w:rsidRPr="008852C0" w:rsidRDefault="00E2682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cs/>
                <w:lang w:val="en-GB"/>
              </w:rPr>
              <w:t>(</w:t>
            </w:r>
            <w:r w:rsidR="005C2CC2" w:rsidRPr="008852C0">
              <w:rPr>
                <w:rFonts w:ascii="Browallia New" w:hAnsi="Browallia New" w:cs="Browallia New"/>
                <w:sz w:val="28"/>
                <w:szCs w:val="28"/>
                <w:lang w:val="en-GB"/>
              </w:rPr>
              <w:t>16,344</w:t>
            </w:r>
            <w:r w:rsidRPr="008852C0">
              <w:rPr>
                <w:rFonts w:ascii="Browallia New" w:hAnsi="Browallia New" w:cs="Browallia New"/>
                <w:sz w:val="28"/>
                <w:szCs w:val="28"/>
                <w:cs/>
                <w:lang w:val="en-GB"/>
              </w:rPr>
              <w:t>)</w:t>
            </w:r>
          </w:p>
        </w:tc>
      </w:tr>
      <w:tr w:rsidR="00E2476E" w:rsidRPr="008852C0" w14:paraId="63C1F117" w14:textId="77777777" w:rsidTr="00E4741A">
        <w:trPr>
          <w:cantSplit/>
        </w:trPr>
        <w:tc>
          <w:tcPr>
            <w:tcW w:w="4605" w:type="dxa"/>
          </w:tcPr>
          <w:p w14:paraId="56FAA243" w14:textId="051DCFA0" w:rsidR="00E2476E" w:rsidRPr="008852C0" w:rsidRDefault="00E2476E" w:rsidP="005F6A65">
            <w:pPr>
              <w:pStyle w:val="acctfourfigures"/>
              <w:tabs>
                <w:tab w:val="clear" w:pos="765"/>
              </w:tabs>
              <w:spacing w:line="240" w:lineRule="auto"/>
              <w:rPr>
                <w:rFonts w:ascii="Browallia New" w:hAnsi="Browallia New" w:cs="Browallia New"/>
                <w:sz w:val="28"/>
                <w:szCs w:val="28"/>
                <w:lang w:bidi="th-TH"/>
              </w:rPr>
            </w:pPr>
            <w:r w:rsidRPr="008852C0">
              <w:rPr>
                <w:rFonts w:ascii="Browallia New" w:hAnsi="Browallia New" w:cs="Browallia New"/>
                <w:sz w:val="28"/>
                <w:szCs w:val="28"/>
                <w:cs/>
                <w:lang w:bidi="th-TH"/>
              </w:rPr>
              <w:t>มูลค่าสุทธิตามบัญชี</w:t>
            </w:r>
            <w:r w:rsidRPr="008852C0">
              <w:rPr>
                <w:rFonts w:ascii="Browallia New" w:hAnsi="Browallia New" w:cs="Browallia New"/>
                <w:sz w:val="28"/>
                <w:szCs w:val="28"/>
                <w:cs/>
              </w:rPr>
              <w:t xml:space="preserve"> </w:t>
            </w:r>
            <w:r w:rsidRPr="008852C0">
              <w:rPr>
                <w:rFonts w:ascii="Browallia New" w:hAnsi="Browallia New" w:cs="Browallia New"/>
                <w:sz w:val="28"/>
                <w:szCs w:val="28"/>
                <w:cs/>
                <w:lang w:bidi="th-TH"/>
              </w:rPr>
              <w:t>ณ</w:t>
            </w:r>
            <w:r w:rsidRPr="008852C0">
              <w:rPr>
                <w:rFonts w:ascii="Browallia New" w:hAnsi="Browallia New" w:cs="Browallia New"/>
                <w:sz w:val="28"/>
                <w:szCs w:val="28"/>
                <w:cs/>
              </w:rPr>
              <w:t xml:space="preserve"> </w:t>
            </w:r>
            <w:r w:rsidRPr="008852C0">
              <w:rPr>
                <w:rFonts w:ascii="Browallia New" w:hAnsi="Browallia New" w:cs="Browallia New"/>
                <w:sz w:val="28"/>
                <w:szCs w:val="28"/>
                <w:cs/>
                <w:lang w:bidi="th-TH"/>
              </w:rPr>
              <w:t>วันที่</w:t>
            </w:r>
            <w:r w:rsidRPr="008852C0">
              <w:rPr>
                <w:rFonts w:ascii="Browallia New" w:hAnsi="Browallia New" w:cs="Browallia New"/>
                <w:sz w:val="28"/>
                <w:szCs w:val="28"/>
                <w:cs/>
              </w:rPr>
              <w:t xml:space="preserve"> </w:t>
            </w:r>
            <w:r w:rsidRPr="008852C0">
              <w:rPr>
                <w:rFonts w:ascii="Browallia New" w:hAnsi="Browallia New" w:cs="Browallia New"/>
                <w:sz w:val="28"/>
                <w:szCs w:val="28"/>
              </w:rPr>
              <w:t>30</w:t>
            </w:r>
            <w:r w:rsidRPr="008852C0">
              <w:rPr>
                <w:rFonts w:ascii="Browallia New" w:hAnsi="Browallia New" w:cs="Browallia New"/>
                <w:sz w:val="28"/>
                <w:szCs w:val="28"/>
                <w:cs/>
              </w:rPr>
              <w:t xml:space="preserve"> </w:t>
            </w:r>
            <w:r w:rsidRPr="008852C0">
              <w:rPr>
                <w:rFonts w:ascii="Browallia New" w:hAnsi="Browallia New" w:cs="Browallia New"/>
                <w:sz w:val="28"/>
                <w:szCs w:val="28"/>
                <w:cs/>
                <w:lang w:bidi="th-TH"/>
              </w:rPr>
              <w:t>มิถุนายน</w:t>
            </w:r>
            <w:r w:rsidRPr="008852C0">
              <w:rPr>
                <w:rFonts w:ascii="Browallia New" w:hAnsi="Browallia New" w:cs="Browallia New"/>
                <w:sz w:val="28"/>
                <w:szCs w:val="28"/>
                <w:cs/>
              </w:rPr>
              <w:t xml:space="preserve"> </w:t>
            </w:r>
            <w:r w:rsidRPr="008852C0">
              <w:rPr>
                <w:rFonts w:ascii="Browallia New" w:hAnsi="Browallia New" w:cs="Browallia New"/>
                <w:sz w:val="28"/>
                <w:szCs w:val="28"/>
              </w:rPr>
              <w:t>2567</w:t>
            </w:r>
          </w:p>
        </w:tc>
        <w:tc>
          <w:tcPr>
            <w:tcW w:w="2087" w:type="dxa"/>
            <w:tcBorders>
              <w:top w:val="single" w:sz="4" w:space="0" w:color="auto"/>
              <w:bottom w:val="single" w:sz="12" w:space="0" w:color="auto"/>
            </w:tcBorders>
          </w:tcPr>
          <w:p w14:paraId="0EAA8DD4" w14:textId="66DAF397" w:rsidR="00E2476E" w:rsidRPr="008852C0" w:rsidRDefault="00821C24"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lang w:val="en-GB"/>
              </w:rPr>
              <w:t>2,955,786</w:t>
            </w:r>
          </w:p>
        </w:tc>
        <w:tc>
          <w:tcPr>
            <w:tcW w:w="169" w:type="dxa"/>
            <w:vAlign w:val="bottom"/>
          </w:tcPr>
          <w:p w14:paraId="400FBDA1" w14:textId="77777777" w:rsidR="00E2476E" w:rsidRPr="008852C0"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top w:val="single" w:sz="4" w:space="0" w:color="auto"/>
              <w:bottom w:val="single" w:sz="12" w:space="0" w:color="auto"/>
            </w:tcBorders>
          </w:tcPr>
          <w:p w14:paraId="36EAAB7F" w14:textId="099F3D99" w:rsidR="00E2476E" w:rsidRPr="008852C0" w:rsidRDefault="00EB644B"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lang w:val="en-GB"/>
              </w:rPr>
              <w:t>825,378</w:t>
            </w:r>
          </w:p>
        </w:tc>
      </w:tr>
      <w:tr w:rsidR="00E2476E" w:rsidRPr="008852C0" w14:paraId="14DF5531" w14:textId="77777777" w:rsidTr="00E4741A">
        <w:trPr>
          <w:cantSplit/>
        </w:trPr>
        <w:tc>
          <w:tcPr>
            <w:tcW w:w="4605" w:type="dxa"/>
          </w:tcPr>
          <w:p w14:paraId="45A7E276" w14:textId="4169E856" w:rsidR="00E2476E" w:rsidRPr="008852C0" w:rsidRDefault="00E2476E" w:rsidP="005F6A65">
            <w:pPr>
              <w:pStyle w:val="acctfourfigures"/>
              <w:tabs>
                <w:tab w:val="clear" w:pos="765"/>
              </w:tabs>
              <w:spacing w:line="240" w:lineRule="auto"/>
              <w:rPr>
                <w:rFonts w:ascii="Browallia New" w:hAnsi="Browallia New" w:cs="Browallia New"/>
                <w:sz w:val="28"/>
                <w:szCs w:val="28"/>
                <w:cs/>
                <w:lang w:bidi="th-TH"/>
              </w:rPr>
            </w:pPr>
          </w:p>
        </w:tc>
        <w:tc>
          <w:tcPr>
            <w:tcW w:w="2087" w:type="dxa"/>
            <w:tcBorders>
              <w:top w:val="single" w:sz="12" w:space="0" w:color="auto"/>
            </w:tcBorders>
          </w:tcPr>
          <w:p w14:paraId="3EDA62C3" w14:textId="1702F43A" w:rsidR="00E2476E" w:rsidRPr="008852C0"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c>
          <w:tcPr>
            <w:tcW w:w="169" w:type="dxa"/>
            <w:vAlign w:val="bottom"/>
          </w:tcPr>
          <w:p w14:paraId="5B0BA4A9" w14:textId="77777777" w:rsidR="00E2476E" w:rsidRPr="008852C0"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top w:val="single" w:sz="12" w:space="0" w:color="auto"/>
            </w:tcBorders>
          </w:tcPr>
          <w:p w14:paraId="68B8CEB8" w14:textId="67600566" w:rsidR="00E2476E" w:rsidRPr="008852C0"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bl>
    <w:p w14:paraId="12236F6A" w14:textId="3FDDA50C" w:rsidR="00D41142" w:rsidRPr="008852C0" w:rsidRDefault="00C86828" w:rsidP="004379ED">
      <w:pPr>
        <w:tabs>
          <w:tab w:val="left" w:pos="426"/>
        </w:tabs>
        <w:ind w:left="426"/>
        <w:jc w:val="thaiDistribute"/>
        <w:rPr>
          <w:rFonts w:ascii="Browallia New" w:hAnsi="Browallia New" w:cs="Browallia New"/>
          <w:sz w:val="28"/>
          <w:szCs w:val="28"/>
        </w:rPr>
      </w:pPr>
      <w:r w:rsidRPr="008852C0">
        <w:rPr>
          <w:rFonts w:ascii="Browallia New" w:hAnsi="Browallia New" w:cs="Browallia New"/>
          <w:spacing w:val="-2"/>
          <w:sz w:val="28"/>
          <w:szCs w:val="28"/>
          <w:cs/>
        </w:rPr>
        <w:t xml:space="preserve">ณ วันที่ </w:t>
      </w:r>
      <w:r w:rsidR="00E2476E" w:rsidRPr="008852C0">
        <w:rPr>
          <w:rFonts w:ascii="Browallia New" w:hAnsi="Browallia New" w:cs="Browallia New"/>
          <w:sz w:val="28"/>
          <w:szCs w:val="28"/>
          <w:lang w:val="en-GB"/>
        </w:rPr>
        <w:t>30</w:t>
      </w:r>
      <w:r w:rsidR="00E2476E" w:rsidRPr="008852C0">
        <w:rPr>
          <w:rFonts w:ascii="Browallia New" w:hAnsi="Browallia New" w:cs="Browallia New"/>
          <w:sz w:val="28"/>
          <w:szCs w:val="28"/>
          <w:cs/>
          <w:lang w:val="en-GB"/>
        </w:rPr>
        <w:t xml:space="preserve"> มิถุนายน</w:t>
      </w:r>
      <w:r w:rsidRPr="008852C0">
        <w:rPr>
          <w:rFonts w:ascii="Browallia New" w:hAnsi="Browallia New" w:cs="Browallia New"/>
          <w:spacing w:val="-2"/>
          <w:sz w:val="28"/>
          <w:szCs w:val="28"/>
          <w:cs/>
        </w:rPr>
        <w:t xml:space="preserve"> </w:t>
      </w:r>
      <w:r w:rsidRPr="008852C0">
        <w:rPr>
          <w:rFonts w:ascii="Browallia New" w:hAnsi="Browallia New" w:cs="Browallia New"/>
          <w:spacing w:val="-2"/>
          <w:sz w:val="28"/>
          <w:szCs w:val="28"/>
        </w:rPr>
        <w:t xml:space="preserve">2567 </w:t>
      </w:r>
      <w:r w:rsidRPr="008852C0">
        <w:rPr>
          <w:rFonts w:ascii="Browallia New" w:hAnsi="Browallia New" w:cs="Browallia New"/>
          <w:spacing w:val="-2"/>
          <w:sz w:val="28"/>
          <w:szCs w:val="28"/>
          <w:cs/>
        </w:rPr>
        <w:t>และ</w:t>
      </w:r>
      <w:r w:rsidR="0079486B" w:rsidRPr="008852C0">
        <w:rPr>
          <w:rFonts w:ascii="Browallia New" w:hAnsi="Browallia New" w:cs="Browallia New"/>
          <w:spacing w:val="-2"/>
          <w:sz w:val="28"/>
          <w:szCs w:val="28"/>
          <w:cs/>
        </w:rPr>
        <w:t xml:space="preserve"> </w:t>
      </w:r>
      <w:r w:rsidRPr="008852C0">
        <w:rPr>
          <w:rFonts w:ascii="Browallia New" w:hAnsi="Browallia New" w:cs="Browallia New"/>
          <w:spacing w:val="-2"/>
          <w:sz w:val="28"/>
          <w:szCs w:val="28"/>
          <w:cs/>
        </w:rPr>
        <w:t xml:space="preserve">วันที่ </w:t>
      </w:r>
      <w:r w:rsidRPr="008852C0">
        <w:rPr>
          <w:rFonts w:ascii="Browallia New" w:hAnsi="Browallia New" w:cs="Browallia New"/>
          <w:spacing w:val="-2"/>
          <w:sz w:val="28"/>
          <w:szCs w:val="28"/>
        </w:rPr>
        <w:t xml:space="preserve">31 </w:t>
      </w:r>
      <w:r w:rsidRPr="008852C0">
        <w:rPr>
          <w:rFonts w:ascii="Browallia New" w:hAnsi="Browallia New" w:cs="Browallia New"/>
          <w:spacing w:val="-2"/>
          <w:sz w:val="28"/>
          <w:szCs w:val="28"/>
          <w:cs/>
        </w:rPr>
        <w:t xml:space="preserve">ธันวาคม </w:t>
      </w:r>
      <w:r w:rsidRPr="008852C0">
        <w:rPr>
          <w:rFonts w:ascii="Browallia New" w:hAnsi="Browallia New" w:cs="Browallia New"/>
          <w:spacing w:val="-2"/>
          <w:sz w:val="28"/>
          <w:szCs w:val="28"/>
        </w:rPr>
        <w:t xml:space="preserve">2566 </w:t>
      </w:r>
      <w:r w:rsidR="004D5A7D" w:rsidRPr="008852C0">
        <w:rPr>
          <w:rFonts w:ascii="Browallia New" w:hAnsi="Browallia New" w:cs="Browallia New"/>
          <w:spacing w:val="-2"/>
          <w:sz w:val="28"/>
          <w:szCs w:val="28"/>
          <w:cs/>
        </w:rPr>
        <w:t>ที่ดินพร้อมสิ่งปลูกสร้าง</w:t>
      </w:r>
      <w:r w:rsidR="003D4A2E" w:rsidRPr="008852C0">
        <w:rPr>
          <w:rFonts w:ascii="Browallia New" w:hAnsi="Browallia New" w:cs="Browallia New"/>
          <w:spacing w:val="-2"/>
          <w:sz w:val="28"/>
          <w:szCs w:val="28"/>
          <w:cs/>
        </w:rPr>
        <w:t>ของกลุ่มบริษัท</w:t>
      </w:r>
      <w:r w:rsidR="0079486B" w:rsidRPr="008852C0">
        <w:rPr>
          <w:rFonts w:ascii="Browallia New" w:hAnsi="Browallia New" w:cs="Browallia New"/>
          <w:spacing w:val="-2"/>
          <w:sz w:val="28"/>
          <w:szCs w:val="28"/>
          <w:cs/>
        </w:rPr>
        <w:t>ซึ่ง</w:t>
      </w:r>
      <w:r w:rsidR="004D5A7D" w:rsidRPr="008852C0">
        <w:rPr>
          <w:rFonts w:ascii="Browallia New" w:hAnsi="Browallia New" w:cs="Browallia New"/>
          <w:spacing w:val="-2"/>
          <w:sz w:val="28"/>
          <w:szCs w:val="28"/>
          <w:cs/>
        </w:rPr>
        <w:t>มีมูลค่าสุทธิตามบัญชี</w:t>
      </w:r>
      <w:r w:rsidR="0079486B" w:rsidRPr="008852C0">
        <w:rPr>
          <w:rFonts w:ascii="Browallia New" w:hAnsi="Browallia New" w:cs="Browallia New"/>
          <w:spacing w:val="-2"/>
          <w:sz w:val="28"/>
          <w:szCs w:val="28"/>
          <w:cs/>
        </w:rPr>
        <w:t xml:space="preserve"> </w:t>
      </w:r>
      <w:r w:rsidR="004D5A7D" w:rsidRPr="008852C0">
        <w:rPr>
          <w:rFonts w:ascii="Browallia New" w:hAnsi="Browallia New" w:cs="Browallia New"/>
          <w:spacing w:val="-2"/>
          <w:sz w:val="28"/>
          <w:szCs w:val="28"/>
          <w:cs/>
        </w:rPr>
        <w:t xml:space="preserve">จำนวน </w:t>
      </w:r>
      <w:r w:rsidR="00E30DC3" w:rsidRPr="008852C0">
        <w:rPr>
          <w:rFonts w:ascii="Browallia New" w:hAnsi="Browallia New" w:cs="Browallia New"/>
          <w:spacing w:val="-2"/>
          <w:sz w:val="28"/>
          <w:szCs w:val="28"/>
        </w:rPr>
        <w:t>1,9</w:t>
      </w:r>
      <w:r w:rsidR="002D444E" w:rsidRPr="008852C0">
        <w:rPr>
          <w:rFonts w:ascii="Browallia New" w:hAnsi="Browallia New" w:cs="Browallia New"/>
          <w:spacing w:val="-2"/>
          <w:sz w:val="28"/>
          <w:szCs w:val="28"/>
        </w:rPr>
        <w:t>69</w:t>
      </w:r>
      <w:r w:rsidR="00685086" w:rsidRPr="008852C0">
        <w:rPr>
          <w:rFonts w:ascii="Browallia New" w:hAnsi="Browallia New" w:cs="Browallia New"/>
          <w:spacing w:val="-2"/>
          <w:sz w:val="28"/>
          <w:szCs w:val="28"/>
        </w:rPr>
        <w:t>.21</w:t>
      </w:r>
      <w:r w:rsidR="004D5A7D" w:rsidRPr="008852C0">
        <w:rPr>
          <w:rFonts w:ascii="Browallia New" w:hAnsi="Browallia New" w:cs="Browallia New"/>
          <w:spacing w:val="-2"/>
          <w:sz w:val="28"/>
          <w:szCs w:val="28"/>
          <w:cs/>
        </w:rPr>
        <w:t xml:space="preserve"> ล้านบาท</w:t>
      </w:r>
      <w:r w:rsidR="0049583D" w:rsidRPr="008852C0">
        <w:rPr>
          <w:rFonts w:ascii="Browallia New" w:hAnsi="Browallia New" w:cs="Browallia New"/>
          <w:spacing w:val="-2"/>
          <w:sz w:val="28"/>
          <w:szCs w:val="28"/>
        </w:rPr>
        <w:t xml:space="preserve"> </w:t>
      </w:r>
      <w:r w:rsidR="0018512C" w:rsidRPr="008852C0">
        <w:rPr>
          <w:rFonts w:ascii="Browallia New" w:hAnsi="Browallia New" w:cs="Browallia New"/>
          <w:spacing w:val="-2"/>
          <w:sz w:val="28"/>
          <w:szCs w:val="28"/>
          <w:cs/>
        </w:rPr>
        <w:t>และ</w:t>
      </w:r>
      <w:r w:rsidR="004D5A7D" w:rsidRPr="008852C0">
        <w:rPr>
          <w:rFonts w:ascii="Browallia New" w:hAnsi="Browallia New" w:cs="Browallia New"/>
          <w:spacing w:val="-2"/>
          <w:sz w:val="28"/>
          <w:szCs w:val="28"/>
          <w:cs/>
        </w:rPr>
        <w:t xml:space="preserve"> </w:t>
      </w:r>
      <w:r w:rsidR="0079486B" w:rsidRPr="008852C0">
        <w:rPr>
          <w:rFonts w:ascii="Browallia New" w:hAnsi="Browallia New" w:cs="Browallia New"/>
          <w:spacing w:val="-2"/>
          <w:sz w:val="28"/>
          <w:szCs w:val="28"/>
          <w:cs/>
        </w:rPr>
        <w:t xml:space="preserve">จำนวน </w:t>
      </w:r>
      <w:r w:rsidR="00E544A8" w:rsidRPr="008852C0">
        <w:rPr>
          <w:rFonts w:ascii="Browallia New" w:hAnsi="Browallia New" w:cs="Browallia New"/>
          <w:spacing w:val="-2"/>
          <w:sz w:val="28"/>
          <w:szCs w:val="28"/>
        </w:rPr>
        <w:t>1,990.</w:t>
      </w:r>
      <w:r w:rsidR="003B681F" w:rsidRPr="008852C0">
        <w:rPr>
          <w:rFonts w:ascii="Browallia New" w:hAnsi="Browallia New" w:cs="Browallia New"/>
          <w:spacing w:val="-2"/>
          <w:sz w:val="28"/>
          <w:szCs w:val="28"/>
        </w:rPr>
        <w:t>96</w:t>
      </w:r>
      <w:r w:rsidR="004D5A7D" w:rsidRPr="008852C0">
        <w:rPr>
          <w:rFonts w:ascii="Browallia New" w:hAnsi="Browallia New" w:cs="Browallia New"/>
          <w:spacing w:val="-2"/>
          <w:sz w:val="28"/>
          <w:szCs w:val="28"/>
          <w:cs/>
        </w:rPr>
        <w:t xml:space="preserve"> ล้านบาท </w:t>
      </w:r>
      <w:r w:rsidR="00022751" w:rsidRPr="008852C0">
        <w:rPr>
          <w:rFonts w:ascii="Browallia New" w:hAnsi="Browallia New" w:cs="Browallia New"/>
          <w:spacing w:val="-2"/>
          <w:sz w:val="28"/>
          <w:szCs w:val="28"/>
          <w:cs/>
        </w:rPr>
        <w:t xml:space="preserve">ตามลำดับ </w:t>
      </w:r>
      <w:r w:rsidR="0079486B" w:rsidRPr="008852C0">
        <w:rPr>
          <w:rFonts w:ascii="Browallia New" w:hAnsi="Browallia New" w:cs="Browallia New"/>
          <w:spacing w:val="-2"/>
          <w:sz w:val="28"/>
          <w:szCs w:val="28"/>
          <w:cs/>
        </w:rPr>
        <w:t xml:space="preserve">(งบการเงินเฉพาะของบริษัท : จำนวน </w:t>
      </w:r>
      <w:r w:rsidR="00C613F4" w:rsidRPr="008852C0">
        <w:rPr>
          <w:rFonts w:ascii="Browallia New" w:hAnsi="Browallia New" w:cs="Browallia New"/>
          <w:spacing w:val="-2"/>
          <w:sz w:val="28"/>
          <w:szCs w:val="28"/>
        </w:rPr>
        <w:t>423.99</w:t>
      </w:r>
      <w:r w:rsidR="0079486B" w:rsidRPr="008852C0">
        <w:rPr>
          <w:rFonts w:ascii="Browallia New" w:hAnsi="Browallia New" w:cs="Browallia New"/>
          <w:spacing w:val="-2"/>
          <w:sz w:val="28"/>
          <w:szCs w:val="28"/>
          <w:cs/>
        </w:rPr>
        <w:t xml:space="preserve"> ล้านบาท และ จำนวน </w:t>
      </w:r>
      <w:r w:rsidR="008852C0" w:rsidRPr="008852C0">
        <w:rPr>
          <w:rFonts w:ascii="Browallia New" w:hAnsi="Browallia New" w:cs="Browallia New"/>
          <w:spacing w:val="-2"/>
          <w:sz w:val="28"/>
          <w:szCs w:val="28"/>
        </w:rPr>
        <w:t>4</w:t>
      </w:r>
      <w:r w:rsidR="002D55A3" w:rsidRPr="008852C0">
        <w:rPr>
          <w:rFonts w:ascii="Browallia New" w:hAnsi="Browallia New" w:cs="Browallia New"/>
          <w:spacing w:val="-2"/>
          <w:sz w:val="28"/>
          <w:szCs w:val="28"/>
        </w:rPr>
        <w:t>27.65</w:t>
      </w:r>
      <w:r w:rsidR="0079486B" w:rsidRPr="008852C0">
        <w:rPr>
          <w:rFonts w:ascii="Browallia New" w:hAnsi="Browallia New" w:cs="Browallia New"/>
          <w:spacing w:val="-2"/>
          <w:sz w:val="28"/>
          <w:szCs w:val="28"/>
          <w:cs/>
        </w:rPr>
        <w:t xml:space="preserve"> ล้านบาท ตามลำดับ) ติดภาระค้ำประกันวงเงินสินเชื่อที่ได้รับจากสถาบันการเงินและหนังสือค้ำประกันที่ออกโดยธนาคาร</w:t>
      </w:r>
    </w:p>
    <w:p w14:paraId="69C5A53C" w14:textId="77777777" w:rsidR="00D41142" w:rsidRPr="008852C0" w:rsidRDefault="00D41142" w:rsidP="004D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cs/>
          <w:lang w:val="en-GB"/>
        </w:rPr>
      </w:pPr>
    </w:p>
    <w:p w14:paraId="539806A1" w14:textId="4E492AE9" w:rsidR="00C10503" w:rsidRPr="008852C0" w:rsidRDefault="009A767A"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t>สินทรัพย์</w:t>
      </w:r>
      <w:r w:rsidR="00A31D9F" w:rsidRPr="008852C0">
        <w:rPr>
          <w:rFonts w:ascii="Browallia New" w:hAnsi="Browallia New" w:cs="Browallia New"/>
          <w:b/>
          <w:bCs/>
          <w:sz w:val="28"/>
          <w:szCs w:val="28"/>
          <w:cs/>
          <w:lang w:val="en-GB"/>
        </w:rPr>
        <w:t>สิทธิการใช้</w:t>
      </w:r>
    </w:p>
    <w:p w14:paraId="56923BBC" w14:textId="55942B81" w:rsidR="00A31D9F" w:rsidRPr="008852C0" w:rsidRDefault="00A31D9F" w:rsidP="00581505">
      <w:pPr>
        <w:rPr>
          <w:rFonts w:ascii="Browallia New" w:hAnsi="Browallia New" w:cs="Browallia New"/>
          <w:sz w:val="28"/>
          <w:szCs w:val="28"/>
        </w:rPr>
      </w:pPr>
    </w:p>
    <w:p w14:paraId="5CF35F5A" w14:textId="7C6C1896" w:rsidR="00604CB9" w:rsidRPr="008852C0" w:rsidRDefault="00604CB9" w:rsidP="00F14DD4">
      <w:pPr>
        <w:tabs>
          <w:tab w:val="left" w:pos="426"/>
        </w:tabs>
        <w:ind w:left="426"/>
        <w:jc w:val="thaiDistribute"/>
        <w:rPr>
          <w:rFonts w:ascii="Browallia New" w:hAnsi="Browallia New" w:cs="Browallia New"/>
          <w:sz w:val="28"/>
          <w:szCs w:val="28"/>
        </w:rPr>
      </w:pPr>
      <w:r w:rsidRPr="008852C0">
        <w:rPr>
          <w:rFonts w:ascii="Browallia New" w:hAnsi="Browallia New" w:cs="Browallia New"/>
          <w:spacing w:val="-2"/>
          <w:sz w:val="28"/>
          <w:szCs w:val="28"/>
          <w:cs/>
        </w:rPr>
        <w:t>รายการเคลื่อนไหวของ</w:t>
      </w:r>
      <w:r w:rsidR="009A767A" w:rsidRPr="008852C0">
        <w:rPr>
          <w:rFonts w:ascii="Browallia New" w:hAnsi="Browallia New" w:cs="Browallia New"/>
          <w:spacing w:val="-2"/>
          <w:sz w:val="28"/>
          <w:szCs w:val="28"/>
          <w:cs/>
        </w:rPr>
        <w:t>สินทรัพย์</w:t>
      </w:r>
      <w:r w:rsidRPr="008852C0">
        <w:rPr>
          <w:rFonts w:ascii="Browallia New" w:hAnsi="Browallia New" w:cs="Browallia New"/>
          <w:spacing w:val="-2"/>
          <w:sz w:val="28"/>
          <w:szCs w:val="28"/>
          <w:cs/>
        </w:rPr>
        <w:t>สิทธิการใช้</w:t>
      </w:r>
      <w:r w:rsidR="00223E95" w:rsidRPr="008852C0">
        <w:rPr>
          <w:rFonts w:ascii="Browallia New" w:hAnsi="Browallia New" w:cs="Browallia New"/>
          <w:spacing w:val="-2"/>
          <w:sz w:val="28"/>
          <w:szCs w:val="28"/>
          <w:cs/>
        </w:rPr>
        <w:t>สำหรับงวด</w:t>
      </w:r>
      <w:r w:rsidR="00E2476E" w:rsidRPr="008852C0">
        <w:rPr>
          <w:rFonts w:ascii="Browallia New" w:hAnsi="Browallia New" w:cs="Browallia New"/>
          <w:spacing w:val="-2"/>
          <w:sz w:val="28"/>
          <w:szCs w:val="28"/>
          <w:cs/>
        </w:rPr>
        <w:t>หก</w:t>
      </w:r>
      <w:r w:rsidR="00223E95" w:rsidRPr="008852C0">
        <w:rPr>
          <w:rFonts w:ascii="Browallia New" w:hAnsi="Browallia New" w:cs="Browallia New"/>
          <w:spacing w:val="-2"/>
          <w:sz w:val="28"/>
          <w:szCs w:val="28"/>
          <w:cs/>
        </w:rPr>
        <w:t xml:space="preserve">เดือนสิ้นสุดวันที่ </w:t>
      </w:r>
      <w:r w:rsidR="00E2476E" w:rsidRPr="008852C0">
        <w:rPr>
          <w:rFonts w:ascii="Browallia New" w:hAnsi="Browallia New" w:cs="Browallia New"/>
          <w:sz w:val="28"/>
          <w:szCs w:val="28"/>
          <w:lang w:val="en-GB"/>
        </w:rPr>
        <w:t>30</w:t>
      </w:r>
      <w:r w:rsidR="00E2476E" w:rsidRPr="008852C0">
        <w:rPr>
          <w:rFonts w:ascii="Browallia New" w:hAnsi="Browallia New" w:cs="Browallia New"/>
          <w:sz w:val="28"/>
          <w:szCs w:val="28"/>
          <w:cs/>
          <w:lang w:val="en-GB"/>
        </w:rPr>
        <w:t xml:space="preserve"> มิถุนายน</w:t>
      </w:r>
      <w:r w:rsidR="00F82E0B" w:rsidRPr="008852C0">
        <w:rPr>
          <w:rFonts w:ascii="Browallia New" w:hAnsi="Browallia New" w:cs="Browallia New"/>
          <w:spacing w:val="-2"/>
          <w:sz w:val="28"/>
          <w:szCs w:val="28"/>
          <w:cs/>
        </w:rPr>
        <w:t xml:space="preserve"> </w:t>
      </w:r>
      <w:r w:rsidR="00F82E0B" w:rsidRPr="008852C0">
        <w:rPr>
          <w:rFonts w:ascii="Browallia New" w:hAnsi="Browallia New" w:cs="Browallia New"/>
          <w:spacing w:val="-2"/>
          <w:sz w:val="28"/>
          <w:szCs w:val="28"/>
        </w:rPr>
        <w:t>2567</w:t>
      </w:r>
      <w:r w:rsidR="007A3F80" w:rsidRPr="008852C0">
        <w:rPr>
          <w:rFonts w:ascii="Browallia New" w:hAnsi="Browallia New" w:cs="Browallia New"/>
          <w:spacing w:val="-2"/>
          <w:sz w:val="28"/>
          <w:szCs w:val="28"/>
          <w:cs/>
        </w:rPr>
        <w:t xml:space="preserve"> </w:t>
      </w:r>
      <w:r w:rsidRPr="008852C0">
        <w:rPr>
          <w:rFonts w:ascii="Browallia New" w:hAnsi="Browallia New" w:cs="Browallia New"/>
          <w:spacing w:val="-2"/>
          <w:sz w:val="28"/>
          <w:szCs w:val="28"/>
          <w:cs/>
        </w:rPr>
        <w:t>มีดังนี้</w:t>
      </w:r>
    </w:p>
    <w:p w14:paraId="067A0FFE" w14:textId="77777777" w:rsidR="0051290A" w:rsidRPr="008852C0" w:rsidRDefault="0051290A" w:rsidP="00604CB9">
      <w:pPr>
        <w:tabs>
          <w:tab w:val="clear" w:pos="454"/>
          <w:tab w:val="left" w:pos="3390"/>
        </w:tabs>
        <w:spacing w:line="240" w:lineRule="auto"/>
        <w:ind w:left="426"/>
        <w:jc w:val="thaiDistribute"/>
        <w:rPr>
          <w:rFonts w:ascii="Browallia New" w:hAnsi="Browallia New" w:cs="Browallia New"/>
          <w:sz w:val="28"/>
          <w:szCs w:val="28"/>
          <w:highlight w:val="yellow"/>
        </w:rPr>
      </w:pPr>
    </w:p>
    <w:tbl>
      <w:tblPr>
        <w:tblW w:w="8961" w:type="dxa"/>
        <w:tblInd w:w="426" w:type="dxa"/>
        <w:tblLayout w:type="fixed"/>
        <w:tblCellMar>
          <w:left w:w="72" w:type="dxa"/>
          <w:right w:w="72" w:type="dxa"/>
        </w:tblCellMar>
        <w:tblLook w:val="0000" w:firstRow="0" w:lastRow="0" w:firstColumn="0" w:lastColumn="0" w:noHBand="0" w:noVBand="0"/>
      </w:tblPr>
      <w:tblGrid>
        <w:gridCol w:w="4542"/>
        <w:gridCol w:w="2088"/>
        <w:gridCol w:w="167"/>
        <w:gridCol w:w="2164"/>
      </w:tblGrid>
      <w:tr w:rsidR="00D83EDF" w:rsidRPr="008852C0" w14:paraId="64D78B8C" w14:textId="77777777" w:rsidTr="00E4741A">
        <w:trPr>
          <w:cantSplit/>
        </w:trPr>
        <w:tc>
          <w:tcPr>
            <w:tcW w:w="4542" w:type="dxa"/>
          </w:tcPr>
          <w:p w14:paraId="40B55AA5" w14:textId="77777777" w:rsidR="00D83EDF" w:rsidRPr="008852C0"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419" w:type="dxa"/>
            <w:gridSpan w:val="3"/>
            <w:vAlign w:val="bottom"/>
          </w:tcPr>
          <w:p w14:paraId="08634EED" w14:textId="77777777" w:rsidR="00D83EDF" w:rsidRPr="008852C0" w:rsidRDefault="00D83EDF" w:rsidP="007A18DC">
            <w:pPr>
              <w:spacing w:line="240" w:lineRule="auto"/>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rPr>
              <w:t>พันบาท)</w:t>
            </w:r>
          </w:p>
        </w:tc>
      </w:tr>
      <w:tr w:rsidR="00D83EDF" w:rsidRPr="008852C0" w14:paraId="5E16076E" w14:textId="77777777" w:rsidTr="00E4741A">
        <w:trPr>
          <w:cantSplit/>
        </w:trPr>
        <w:tc>
          <w:tcPr>
            <w:tcW w:w="4542" w:type="dxa"/>
          </w:tcPr>
          <w:p w14:paraId="04D8113F" w14:textId="77777777" w:rsidR="00D83EDF" w:rsidRPr="008852C0"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701A61FE" w14:textId="0C4E3C4A" w:rsidR="00D83EDF" w:rsidRPr="008852C0" w:rsidRDefault="00E4741A" w:rsidP="007A18DC">
            <w:pPr>
              <w:spacing w:line="240" w:lineRule="auto"/>
              <w:jc w:val="center"/>
              <w:rPr>
                <w:rFonts w:ascii="Browallia New" w:hAnsi="Browallia New" w:cs="Browallia New"/>
                <w:sz w:val="28"/>
                <w:szCs w:val="28"/>
                <w:cs/>
              </w:rPr>
            </w:pPr>
            <w:r w:rsidRPr="008852C0">
              <w:rPr>
                <w:rFonts w:ascii="Browallia New" w:hAnsi="Browallia New" w:cs="Browallia New"/>
                <w:sz w:val="28"/>
                <w:szCs w:val="28"/>
                <w:cs/>
              </w:rPr>
              <w:br/>
            </w:r>
            <w:r w:rsidR="00CB27FD" w:rsidRPr="008852C0">
              <w:rPr>
                <w:rFonts w:ascii="Browallia New" w:hAnsi="Browallia New" w:cs="Browallia New"/>
                <w:sz w:val="28"/>
                <w:szCs w:val="28"/>
                <w:cs/>
              </w:rPr>
              <w:t>ข้อมูลทาง</w:t>
            </w:r>
            <w:r w:rsidR="00D83EDF" w:rsidRPr="008852C0">
              <w:rPr>
                <w:rFonts w:ascii="Browallia New" w:hAnsi="Browallia New" w:cs="Browallia New"/>
                <w:sz w:val="28"/>
                <w:szCs w:val="28"/>
                <w:cs/>
              </w:rPr>
              <w:t>การเงินรวม</w:t>
            </w:r>
          </w:p>
        </w:tc>
        <w:tc>
          <w:tcPr>
            <w:tcW w:w="167" w:type="dxa"/>
          </w:tcPr>
          <w:p w14:paraId="3F2E51BF" w14:textId="77777777" w:rsidR="00D83EDF" w:rsidRPr="008852C0"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c>
          <w:tcPr>
            <w:tcW w:w="2164" w:type="dxa"/>
            <w:tcBorders>
              <w:bottom w:val="single" w:sz="4" w:space="0" w:color="auto"/>
            </w:tcBorders>
            <w:vAlign w:val="center"/>
          </w:tcPr>
          <w:p w14:paraId="6F02EB9E" w14:textId="2FAC9EA0" w:rsidR="00D83EDF" w:rsidRPr="008852C0" w:rsidRDefault="00CB27FD" w:rsidP="007A18DC">
            <w:pPr>
              <w:spacing w:line="240" w:lineRule="auto"/>
              <w:jc w:val="center"/>
              <w:rPr>
                <w:rFonts w:ascii="Browallia New" w:hAnsi="Browallia New" w:cs="Browallia New"/>
                <w:sz w:val="28"/>
                <w:szCs w:val="28"/>
                <w:highlight w:val="yellow"/>
                <w:cs/>
              </w:rPr>
            </w:pPr>
            <w:r w:rsidRPr="008852C0">
              <w:rPr>
                <w:rFonts w:ascii="Browallia New" w:hAnsi="Browallia New" w:cs="Browallia New"/>
                <w:sz w:val="28"/>
                <w:szCs w:val="28"/>
                <w:cs/>
              </w:rPr>
              <w:t>ข้อมูลทาง</w:t>
            </w:r>
            <w:r w:rsidR="00D83EDF" w:rsidRPr="008852C0">
              <w:rPr>
                <w:rFonts w:ascii="Browallia New" w:hAnsi="Browallia New" w:cs="Browallia New"/>
                <w:sz w:val="28"/>
                <w:szCs w:val="28"/>
                <w:cs/>
              </w:rPr>
              <w:t>การเงิน</w:t>
            </w:r>
            <w:r w:rsidR="00E4741A" w:rsidRPr="008852C0">
              <w:rPr>
                <w:rFonts w:ascii="Browallia New" w:hAnsi="Browallia New" w:cs="Browallia New"/>
                <w:sz w:val="28"/>
                <w:szCs w:val="28"/>
                <w:cs/>
              </w:rPr>
              <w:br/>
            </w:r>
            <w:r w:rsidR="00D83EDF" w:rsidRPr="008852C0">
              <w:rPr>
                <w:rFonts w:ascii="Browallia New" w:hAnsi="Browallia New" w:cs="Browallia New"/>
                <w:sz w:val="28"/>
                <w:szCs w:val="28"/>
                <w:cs/>
              </w:rPr>
              <w:t>เฉพาะบริษัท</w:t>
            </w:r>
          </w:p>
        </w:tc>
      </w:tr>
      <w:tr w:rsidR="00D83EDF" w:rsidRPr="008852C0" w14:paraId="6E6E1E70" w14:textId="77777777" w:rsidTr="00E4741A">
        <w:trPr>
          <w:cantSplit/>
          <w:trHeight w:hRule="exact" w:val="352"/>
        </w:trPr>
        <w:tc>
          <w:tcPr>
            <w:tcW w:w="4542" w:type="dxa"/>
          </w:tcPr>
          <w:p w14:paraId="2C635913" w14:textId="77777777" w:rsidR="00D83EDF" w:rsidRPr="008852C0"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088" w:type="dxa"/>
            <w:tcBorders>
              <w:top w:val="single" w:sz="4" w:space="0" w:color="auto"/>
            </w:tcBorders>
          </w:tcPr>
          <w:p w14:paraId="7A5D0065" w14:textId="77777777" w:rsidR="00D83EDF" w:rsidRPr="008852C0" w:rsidRDefault="00D83EDF" w:rsidP="007A18DC">
            <w:pPr>
              <w:tabs>
                <w:tab w:val="left" w:pos="3390"/>
              </w:tabs>
              <w:spacing w:line="240" w:lineRule="auto"/>
              <w:ind w:left="426"/>
              <w:jc w:val="thaiDistribute"/>
              <w:rPr>
                <w:rFonts w:ascii="Browallia New" w:hAnsi="Browallia New" w:cs="Browallia New"/>
                <w:sz w:val="16"/>
                <w:szCs w:val="16"/>
                <w:cs/>
              </w:rPr>
            </w:pPr>
          </w:p>
        </w:tc>
        <w:tc>
          <w:tcPr>
            <w:tcW w:w="167" w:type="dxa"/>
          </w:tcPr>
          <w:p w14:paraId="5CE5225E" w14:textId="77777777" w:rsidR="00D83EDF" w:rsidRPr="008852C0" w:rsidRDefault="00D83EDF" w:rsidP="007A18DC">
            <w:pPr>
              <w:tabs>
                <w:tab w:val="left" w:pos="3390"/>
              </w:tabs>
              <w:spacing w:line="240" w:lineRule="auto"/>
              <w:ind w:left="426"/>
              <w:jc w:val="thaiDistribute"/>
              <w:rPr>
                <w:rFonts w:ascii="Browallia New" w:hAnsi="Browallia New" w:cs="Browallia New"/>
                <w:sz w:val="16"/>
                <w:szCs w:val="16"/>
                <w:highlight w:val="yellow"/>
                <w:cs/>
              </w:rPr>
            </w:pPr>
          </w:p>
        </w:tc>
        <w:tc>
          <w:tcPr>
            <w:tcW w:w="2164" w:type="dxa"/>
            <w:tcBorders>
              <w:top w:val="single" w:sz="4" w:space="0" w:color="auto"/>
            </w:tcBorders>
          </w:tcPr>
          <w:p w14:paraId="5D645DC4" w14:textId="77777777" w:rsidR="00D83EDF" w:rsidRPr="008852C0" w:rsidRDefault="00D83EDF" w:rsidP="007A18DC">
            <w:pPr>
              <w:tabs>
                <w:tab w:val="left" w:pos="3390"/>
              </w:tabs>
              <w:spacing w:line="240" w:lineRule="auto"/>
              <w:ind w:left="426"/>
              <w:jc w:val="thaiDistribute"/>
              <w:rPr>
                <w:rFonts w:ascii="Browallia New" w:hAnsi="Browallia New" w:cs="Browallia New"/>
                <w:sz w:val="16"/>
                <w:szCs w:val="16"/>
                <w:highlight w:val="yellow"/>
                <w:cs/>
              </w:rPr>
            </w:pPr>
          </w:p>
        </w:tc>
      </w:tr>
      <w:tr w:rsidR="00975F78" w:rsidRPr="008852C0" w14:paraId="684A7D3A" w14:textId="77777777" w:rsidTr="00060B26">
        <w:trPr>
          <w:cantSplit/>
          <w:trHeight w:val="80"/>
        </w:trPr>
        <w:tc>
          <w:tcPr>
            <w:tcW w:w="4542" w:type="dxa"/>
            <w:vAlign w:val="bottom"/>
          </w:tcPr>
          <w:p w14:paraId="412A0B26" w14:textId="51A84BE0" w:rsidR="00975F78" w:rsidRPr="008852C0" w:rsidRDefault="00975F78" w:rsidP="00975F78">
            <w:pPr>
              <w:tabs>
                <w:tab w:val="left" w:pos="3390"/>
              </w:tabs>
              <w:spacing w:line="240" w:lineRule="auto"/>
              <w:ind w:left="215" w:right="96" w:hanging="215"/>
              <w:rPr>
                <w:rFonts w:ascii="Browallia New" w:hAnsi="Browallia New" w:cs="Browallia New"/>
                <w:sz w:val="28"/>
                <w:szCs w:val="28"/>
                <w:cs/>
              </w:rPr>
            </w:pPr>
            <w:r w:rsidRPr="008852C0">
              <w:rPr>
                <w:rFonts w:ascii="Browallia New" w:hAnsi="Browallia New" w:cs="Browallia New"/>
                <w:sz w:val="28"/>
                <w:szCs w:val="28"/>
                <w:cs/>
              </w:rPr>
              <w:t xml:space="preserve">ยอดคงเหลือ ณ วันที่ </w:t>
            </w:r>
            <w:r w:rsidRPr="008852C0">
              <w:rPr>
                <w:rFonts w:ascii="Browallia New" w:hAnsi="Browallia New" w:cs="Browallia New"/>
                <w:sz w:val="28"/>
                <w:szCs w:val="28"/>
              </w:rPr>
              <w:t>1</w:t>
            </w:r>
            <w:r w:rsidRPr="008852C0">
              <w:rPr>
                <w:rFonts w:ascii="Browallia New" w:hAnsi="Browallia New" w:cs="Browallia New"/>
                <w:sz w:val="28"/>
                <w:szCs w:val="28"/>
                <w:cs/>
              </w:rPr>
              <w:t xml:space="preserve"> มกราคม </w:t>
            </w:r>
            <w:r w:rsidRPr="008852C0">
              <w:rPr>
                <w:rFonts w:ascii="Browallia New" w:hAnsi="Browallia New" w:cs="Browallia New"/>
                <w:sz w:val="28"/>
                <w:szCs w:val="28"/>
              </w:rPr>
              <w:t>256</w:t>
            </w:r>
            <w:r w:rsidR="00F82E0B" w:rsidRPr="008852C0">
              <w:rPr>
                <w:rFonts w:ascii="Browallia New" w:hAnsi="Browallia New" w:cs="Browallia New"/>
                <w:sz w:val="28"/>
                <w:szCs w:val="28"/>
              </w:rPr>
              <w:t>7</w:t>
            </w:r>
          </w:p>
        </w:tc>
        <w:tc>
          <w:tcPr>
            <w:tcW w:w="2088" w:type="dxa"/>
            <w:shd w:val="clear" w:color="auto" w:fill="auto"/>
          </w:tcPr>
          <w:p w14:paraId="04FA7A8A" w14:textId="1D40DDEF" w:rsidR="00975F78" w:rsidRPr="008852C0" w:rsidRDefault="00955FC8"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lang w:val="en-GB"/>
              </w:rPr>
              <w:t>55,94</w:t>
            </w:r>
            <w:r w:rsidR="00FC2043" w:rsidRPr="008852C0">
              <w:rPr>
                <w:rFonts w:ascii="Browallia New" w:hAnsi="Browallia New" w:cs="Browallia New"/>
                <w:sz w:val="28"/>
                <w:szCs w:val="28"/>
                <w:lang w:val="en-GB"/>
              </w:rPr>
              <w:t>7</w:t>
            </w:r>
          </w:p>
        </w:tc>
        <w:tc>
          <w:tcPr>
            <w:tcW w:w="167" w:type="dxa"/>
          </w:tcPr>
          <w:p w14:paraId="183BA96C" w14:textId="77777777" w:rsidR="00975F78" w:rsidRPr="008852C0" w:rsidRDefault="00975F78" w:rsidP="00975F78">
            <w:pPr>
              <w:tabs>
                <w:tab w:val="left" w:pos="3390"/>
              </w:tabs>
              <w:spacing w:line="240" w:lineRule="auto"/>
              <w:ind w:left="426"/>
              <w:jc w:val="right"/>
              <w:rPr>
                <w:rFonts w:ascii="Browallia New" w:hAnsi="Browallia New" w:cs="Browallia New"/>
                <w:sz w:val="28"/>
                <w:szCs w:val="28"/>
                <w:highlight w:val="yellow"/>
                <w:cs/>
                <w:lang w:val="en-GB"/>
              </w:rPr>
            </w:pPr>
          </w:p>
        </w:tc>
        <w:tc>
          <w:tcPr>
            <w:tcW w:w="2164" w:type="dxa"/>
          </w:tcPr>
          <w:p w14:paraId="43DF4AEF" w14:textId="212201D5" w:rsidR="00975F78" w:rsidRPr="008852C0" w:rsidRDefault="005F467A" w:rsidP="00975F7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285,244</w:t>
            </w:r>
          </w:p>
        </w:tc>
      </w:tr>
      <w:tr w:rsidR="006A7672" w:rsidRPr="008852C0" w14:paraId="784C5D58" w14:textId="77777777" w:rsidTr="00060B26">
        <w:trPr>
          <w:cantSplit/>
          <w:trHeight w:val="289"/>
        </w:trPr>
        <w:tc>
          <w:tcPr>
            <w:tcW w:w="4542" w:type="dxa"/>
          </w:tcPr>
          <w:p w14:paraId="082AAD57" w14:textId="57775338" w:rsidR="006A7672" w:rsidRPr="008852C0" w:rsidRDefault="006A7672" w:rsidP="006A7672">
            <w:pPr>
              <w:tabs>
                <w:tab w:val="left" w:pos="3390"/>
              </w:tabs>
              <w:spacing w:line="240" w:lineRule="auto"/>
              <w:ind w:left="215" w:hanging="215"/>
              <w:rPr>
                <w:rFonts w:ascii="Browallia New" w:hAnsi="Browallia New" w:cs="Browallia New"/>
                <w:sz w:val="28"/>
                <w:szCs w:val="28"/>
                <w:cs/>
              </w:rPr>
            </w:pPr>
            <w:r w:rsidRPr="008852C0">
              <w:rPr>
                <w:rFonts w:ascii="Browallia New" w:hAnsi="Browallia New" w:cs="Browallia New"/>
                <w:sz w:val="28"/>
                <w:szCs w:val="28"/>
                <w:cs/>
              </w:rPr>
              <w:t>เพิ่มระหว่างงวด</w:t>
            </w:r>
          </w:p>
        </w:tc>
        <w:tc>
          <w:tcPr>
            <w:tcW w:w="2088" w:type="dxa"/>
            <w:shd w:val="clear" w:color="auto" w:fill="auto"/>
          </w:tcPr>
          <w:p w14:paraId="6848945B" w14:textId="78E55B2B" w:rsidR="006A7672" w:rsidRPr="008852C0" w:rsidRDefault="00204984" w:rsidP="006A7672">
            <w:pPr>
              <w:tabs>
                <w:tab w:val="clear" w:pos="227"/>
                <w:tab w:val="clear" w:pos="454"/>
                <w:tab w:val="clear" w:pos="680"/>
                <w:tab w:val="left" w:pos="720"/>
              </w:tabs>
              <w:spacing w:line="240" w:lineRule="auto"/>
              <w:ind w:right="40"/>
              <w:jc w:val="right"/>
              <w:rPr>
                <w:rFonts w:ascii="Browallia New" w:hAnsi="Browallia New" w:cs="Browallia New"/>
              </w:rPr>
            </w:pPr>
            <w:r w:rsidRPr="008852C0">
              <w:rPr>
                <w:rFonts w:ascii="Browallia New" w:hAnsi="Browallia New" w:cs="Browallia New"/>
                <w:sz w:val="28"/>
                <w:szCs w:val="28"/>
              </w:rPr>
              <w:t>11,410</w:t>
            </w:r>
          </w:p>
        </w:tc>
        <w:tc>
          <w:tcPr>
            <w:tcW w:w="167" w:type="dxa"/>
          </w:tcPr>
          <w:p w14:paraId="43705846" w14:textId="77777777" w:rsidR="006A7672" w:rsidRPr="008852C0" w:rsidRDefault="006A7672" w:rsidP="006A7672">
            <w:pPr>
              <w:tabs>
                <w:tab w:val="left" w:pos="3390"/>
              </w:tabs>
              <w:spacing w:line="240" w:lineRule="auto"/>
              <w:ind w:left="426"/>
              <w:jc w:val="right"/>
              <w:rPr>
                <w:rFonts w:ascii="Browallia New" w:hAnsi="Browallia New" w:cs="Browallia New"/>
                <w:sz w:val="28"/>
                <w:szCs w:val="28"/>
                <w:highlight w:val="yellow"/>
                <w:cs/>
                <w:lang w:val="en-GB"/>
              </w:rPr>
            </w:pPr>
          </w:p>
        </w:tc>
        <w:tc>
          <w:tcPr>
            <w:tcW w:w="2164" w:type="dxa"/>
            <w:vAlign w:val="bottom"/>
          </w:tcPr>
          <w:p w14:paraId="47F760E0" w14:textId="1A5C712F" w:rsidR="006A7672" w:rsidRPr="008852C0" w:rsidRDefault="00937449"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1,538</w:t>
            </w:r>
          </w:p>
        </w:tc>
      </w:tr>
      <w:tr w:rsidR="00ED7B53" w:rsidRPr="008852C0" w14:paraId="3B25A8DA" w14:textId="77777777" w:rsidTr="00060B26">
        <w:trPr>
          <w:cantSplit/>
          <w:trHeight w:val="80"/>
        </w:trPr>
        <w:tc>
          <w:tcPr>
            <w:tcW w:w="4542" w:type="dxa"/>
          </w:tcPr>
          <w:p w14:paraId="717C9C6B" w14:textId="37E98C2D" w:rsidR="00ED7B53" w:rsidRPr="008852C0" w:rsidRDefault="00ED7B53" w:rsidP="006A7672">
            <w:pPr>
              <w:tabs>
                <w:tab w:val="left" w:pos="3390"/>
              </w:tabs>
              <w:spacing w:line="240" w:lineRule="auto"/>
              <w:ind w:left="215" w:hanging="215"/>
              <w:rPr>
                <w:rFonts w:ascii="Browallia New" w:hAnsi="Browallia New" w:cs="Browallia New"/>
                <w:sz w:val="28"/>
                <w:szCs w:val="28"/>
                <w:cs/>
              </w:rPr>
            </w:pPr>
            <w:r w:rsidRPr="008852C0">
              <w:rPr>
                <w:rFonts w:ascii="Browallia New" w:hAnsi="Browallia New" w:cs="Browallia New"/>
                <w:sz w:val="28"/>
                <w:szCs w:val="28"/>
                <w:cs/>
              </w:rPr>
              <w:t>ตัดจำหน่าย</w:t>
            </w:r>
            <w:r w:rsidR="00EE6EDA" w:rsidRPr="008852C0">
              <w:rPr>
                <w:rFonts w:ascii="Browallia New" w:hAnsi="Browallia New" w:cs="Browallia New"/>
                <w:sz w:val="28"/>
                <w:szCs w:val="28"/>
                <w:cs/>
              </w:rPr>
              <w:t>ระหว่างงวด</w:t>
            </w:r>
          </w:p>
        </w:tc>
        <w:tc>
          <w:tcPr>
            <w:tcW w:w="2088" w:type="dxa"/>
            <w:shd w:val="clear" w:color="auto" w:fill="auto"/>
          </w:tcPr>
          <w:p w14:paraId="5489A9FC" w14:textId="35AEA995" w:rsidR="00ED7B53" w:rsidRPr="008852C0" w:rsidRDefault="00204984"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lang w:val="en-GB"/>
              </w:rPr>
              <w:t>(5,048)</w:t>
            </w:r>
          </w:p>
        </w:tc>
        <w:tc>
          <w:tcPr>
            <w:tcW w:w="167" w:type="dxa"/>
          </w:tcPr>
          <w:p w14:paraId="404AFECA" w14:textId="77777777" w:rsidR="00ED7B53" w:rsidRPr="008852C0" w:rsidRDefault="00ED7B53" w:rsidP="006A7672">
            <w:pPr>
              <w:tabs>
                <w:tab w:val="left" w:pos="3390"/>
              </w:tabs>
              <w:spacing w:line="240" w:lineRule="auto"/>
              <w:ind w:left="426"/>
              <w:jc w:val="right"/>
              <w:rPr>
                <w:rFonts w:ascii="Browallia New" w:hAnsi="Browallia New" w:cs="Browallia New"/>
                <w:sz w:val="28"/>
                <w:szCs w:val="28"/>
                <w:highlight w:val="yellow"/>
                <w:cs/>
                <w:lang w:val="en-GB"/>
              </w:rPr>
            </w:pPr>
          </w:p>
        </w:tc>
        <w:tc>
          <w:tcPr>
            <w:tcW w:w="2164" w:type="dxa"/>
            <w:vAlign w:val="bottom"/>
          </w:tcPr>
          <w:p w14:paraId="181D67D9" w14:textId="37B796BF" w:rsidR="00ED7B53" w:rsidRPr="008852C0" w:rsidRDefault="00937449"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cs/>
              </w:rPr>
              <w:t>(</w:t>
            </w:r>
            <w:r w:rsidRPr="008852C0">
              <w:rPr>
                <w:rFonts w:ascii="Browallia New" w:hAnsi="Browallia New" w:cs="Browallia New"/>
                <w:sz w:val="28"/>
                <w:szCs w:val="28"/>
              </w:rPr>
              <w:t>2,755</w:t>
            </w:r>
            <w:r w:rsidRPr="008852C0">
              <w:rPr>
                <w:rFonts w:ascii="Browallia New" w:hAnsi="Browallia New" w:cs="Browallia New"/>
                <w:sz w:val="28"/>
                <w:szCs w:val="28"/>
                <w:cs/>
              </w:rPr>
              <w:t>)</w:t>
            </w:r>
          </w:p>
        </w:tc>
      </w:tr>
      <w:tr w:rsidR="006A7672" w:rsidRPr="008852C0" w14:paraId="6FB4B4FD" w14:textId="77777777" w:rsidTr="00060B26">
        <w:trPr>
          <w:cantSplit/>
        </w:trPr>
        <w:tc>
          <w:tcPr>
            <w:tcW w:w="4542" w:type="dxa"/>
          </w:tcPr>
          <w:p w14:paraId="7C28BDAD" w14:textId="084E4EBA" w:rsidR="006A7672" w:rsidRPr="008852C0"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8852C0">
              <w:rPr>
                <w:rFonts w:ascii="Browallia New" w:hAnsi="Browallia New" w:cs="Browallia New"/>
                <w:sz w:val="28"/>
                <w:szCs w:val="28"/>
                <w:cs/>
              </w:rPr>
              <w:t>ค่าเสื่อมราคาสำหรับงวด</w:t>
            </w:r>
          </w:p>
        </w:tc>
        <w:tc>
          <w:tcPr>
            <w:tcW w:w="2088" w:type="dxa"/>
            <w:tcBorders>
              <w:bottom w:val="single" w:sz="4" w:space="0" w:color="auto"/>
            </w:tcBorders>
            <w:shd w:val="clear" w:color="auto" w:fill="auto"/>
          </w:tcPr>
          <w:p w14:paraId="420189FD" w14:textId="47DB134E" w:rsidR="006A7672" w:rsidRPr="008852C0" w:rsidRDefault="00204984"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8852C0">
              <w:rPr>
                <w:rFonts w:ascii="Browallia New" w:hAnsi="Browallia New" w:cs="Browallia New"/>
                <w:sz w:val="28"/>
                <w:szCs w:val="28"/>
              </w:rPr>
              <w:t>(8,806)</w:t>
            </w:r>
          </w:p>
        </w:tc>
        <w:tc>
          <w:tcPr>
            <w:tcW w:w="167" w:type="dxa"/>
            <w:vAlign w:val="bottom"/>
          </w:tcPr>
          <w:p w14:paraId="5017775D" w14:textId="77777777" w:rsidR="006A7672" w:rsidRPr="008852C0"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cs/>
                <w:lang w:val="en-GB"/>
              </w:rPr>
            </w:pPr>
          </w:p>
        </w:tc>
        <w:tc>
          <w:tcPr>
            <w:tcW w:w="2164" w:type="dxa"/>
            <w:tcBorders>
              <w:bottom w:val="single" w:sz="4" w:space="0" w:color="auto"/>
            </w:tcBorders>
          </w:tcPr>
          <w:p w14:paraId="2F4B1D6D" w14:textId="26BFE435" w:rsidR="006A7672" w:rsidRPr="008852C0" w:rsidRDefault="00BF38ED"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8852C0">
              <w:rPr>
                <w:rFonts w:ascii="Browallia New" w:hAnsi="Browallia New" w:cs="Browallia New"/>
                <w:sz w:val="28"/>
                <w:szCs w:val="28"/>
                <w:cs/>
              </w:rPr>
              <w:t>(</w:t>
            </w:r>
            <w:r w:rsidRPr="008852C0">
              <w:rPr>
                <w:rFonts w:ascii="Browallia New" w:hAnsi="Browallia New" w:cs="Browallia New"/>
                <w:sz w:val="28"/>
                <w:szCs w:val="28"/>
              </w:rPr>
              <w:t>8,230</w:t>
            </w:r>
            <w:r w:rsidRPr="008852C0">
              <w:rPr>
                <w:rFonts w:ascii="Browallia New" w:hAnsi="Browallia New" w:cs="Browallia New"/>
                <w:sz w:val="28"/>
                <w:szCs w:val="28"/>
                <w:cs/>
              </w:rPr>
              <w:t>)</w:t>
            </w:r>
          </w:p>
        </w:tc>
      </w:tr>
      <w:tr w:rsidR="006A7672" w:rsidRPr="008852C0" w14:paraId="0B80EA68" w14:textId="77777777" w:rsidTr="00060B26">
        <w:trPr>
          <w:cantSplit/>
        </w:trPr>
        <w:tc>
          <w:tcPr>
            <w:tcW w:w="4542" w:type="dxa"/>
          </w:tcPr>
          <w:p w14:paraId="71CD05D7" w14:textId="1EA16C50" w:rsidR="006A7672" w:rsidRPr="008852C0"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8852C0">
              <w:rPr>
                <w:rFonts w:ascii="Browallia New" w:hAnsi="Browallia New" w:cs="Browallia New"/>
                <w:sz w:val="28"/>
                <w:szCs w:val="28"/>
                <w:cs/>
              </w:rPr>
              <w:t xml:space="preserve">มูลค่าสุทธิตามบัญชี ณ วันที่ </w:t>
            </w:r>
            <w:r w:rsidR="00E2476E" w:rsidRPr="008852C0">
              <w:rPr>
                <w:rFonts w:ascii="Browallia New" w:hAnsi="Browallia New" w:cs="Browallia New"/>
                <w:sz w:val="28"/>
                <w:szCs w:val="28"/>
                <w:lang w:val="en-GB"/>
              </w:rPr>
              <w:t>30</w:t>
            </w:r>
            <w:r w:rsidR="00E2476E" w:rsidRPr="008852C0">
              <w:rPr>
                <w:rFonts w:ascii="Browallia New" w:hAnsi="Browallia New" w:cs="Browallia New"/>
                <w:sz w:val="28"/>
                <w:szCs w:val="28"/>
                <w:cs/>
                <w:lang w:val="en-GB"/>
              </w:rPr>
              <w:t xml:space="preserve"> มิถุนายน</w:t>
            </w:r>
            <w:r w:rsidR="00F82E0B" w:rsidRPr="008852C0">
              <w:rPr>
                <w:rFonts w:ascii="Browallia New" w:hAnsi="Browallia New" w:cs="Browallia New"/>
                <w:sz w:val="28"/>
                <w:szCs w:val="28"/>
                <w:cs/>
              </w:rPr>
              <w:t xml:space="preserve"> </w:t>
            </w:r>
            <w:r w:rsidR="00F82E0B" w:rsidRPr="008852C0">
              <w:rPr>
                <w:rFonts w:ascii="Browallia New" w:hAnsi="Browallia New" w:cs="Browallia New"/>
                <w:sz w:val="28"/>
                <w:szCs w:val="28"/>
              </w:rPr>
              <w:t>2567</w:t>
            </w:r>
          </w:p>
        </w:tc>
        <w:tc>
          <w:tcPr>
            <w:tcW w:w="2088" w:type="dxa"/>
            <w:tcBorders>
              <w:top w:val="single" w:sz="4" w:space="0" w:color="auto"/>
              <w:bottom w:val="single" w:sz="12" w:space="0" w:color="auto"/>
            </w:tcBorders>
            <w:shd w:val="clear" w:color="auto" w:fill="auto"/>
          </w:tcPr>
          <w:p w14:paraId="6165EC76" w14:textId="5E0B3B83" w:rsidR="006A7672" w:rsidRPr="008852C0" w:rsidRDefault="00060B26"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8852C0">
              <w:rPr>
                <w:rFonts w:ascii="Browallia New" w:hAnsi="Browallia New" w:cs="Browallia New"/>
                <w:sz w:val="28"/>
                <w:szCs w:val="28"/>
                <w:lang w:val="en-GB"/>
              </w:rPr>
              <w:t>53,503</w:t>
            </w:r>
          </w:p>
        </w:tc>
        <w:tc>
          <w:tcPr>
            <w:tcW w:w="167" w:type="dxa"/>
            <w:vAlign w:val="bottom"/>
          </w:tcPr>
          <w:p w14:paraId="1E2D563E" w14:textId="77777777" w:rsidR="006A7672" w:rsidRPr="008852C0"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cs/>
                <w:lang w:val="en-GB"/>
              </w:rPr>
            </w:pPr>
          </w:p>
        </w:tc>
        <w:tc>
          <w:tcPr>
            <w:tcW w:w="2164" w:type="dxa"/>
            <w:tcBorders>
              <w:top w:val="single" w:sz="4" w:space="0" w:color="auto"/>
              <w:bottom w:val="single" w:sz="12" w:space="0" w:color="auto"/>
            </w:tcBorders>
          </w:tcPr>
          <w:p w14:paraId="4C52472A" w14:textId="4C1CF6F5" w:rsidR="006A7672" w:rsidRPr="008852C0" w:rsidRDefault="00B86744"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852C0">
              <w:rPr>
                <w:rFonts w:ascii="Browallia New" w:hAnsi="Browallia New" w:cs="Browallia New"/>
                <w:sz w:val="28"/>
                <w:szCs w:val="28"/>
                <w:lang w:val="en-GB"/>
              </w:rPr>
              <w:t>275,</w:t>
            </w:r>
            <w:r w:rsidR="009368DC" w:rsidRPr="008852C0">
              <w:rPr>
                <w:rFonts w:ascii="Browallia New" w:hAnsi="Browallia New" w:cs="Browallia New"/>
                <w:sz w:val="28"/>
                <w:szCs w:val="28"/>
                <w:lang w:val="en-GB"/>
              </w:rPr>
              <w:t>797</w:t>
            </w:r>
          </w:p>
        </w:tc>
      </w:tr>
    </w:tbl>
    <w:p w14:paraId="54D4BD56" w14:textId="4FFB1D4D" w:rsidR="00445844" w:rsidRPr="008852C0" w:rsidRDefault="000064DA"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bookmarkStart w:id="3" w:name="_Hlk38910074"/>
      <w:r w:rsidRPr="008852C0">
        <w:rPr>
          <w:rFonts w:ascii="Browallia New" w:hAnsi="Browallia New" w:cs="Browallia New"/>
          <w:b/>
          <w:bCs/>
          <w:sz w:val="28"/>
          <w:szCs w:val="28"/>
          <w:cs/>
          <w:lang w:val="en-GB"/>
        </w:rPr>
        <w:lastRenderedPageBreak/>
        <w:t>อสังหาริมทรัพย์เพื่อการลงทุน</w:t>
      </w:r>
    </w:p>
    <w:bookmarkEnd w:id="3"/>
    <w:p w14:paraId="766D1E3E" w14:textId="77777777" w:rsidR="00445844" w:rsidRPr="008852C0"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cs/>
          <w:lang w:val="en-GB"/>
        </w:rPr>
      </w:pPr>
    </w:p>
    <w:p w14:paraId="010E6F66" w14:textId="390E10AE" w:rsidR="00445844" w:rsidRPr="008852C0"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8852C0">
        <w:rPr>
          <w:rFonts w:ascii="Browallia New" w:hAnsi="Browallia New" w:cs="Browallia New"/>
          <w:sz w:val="28"/>
          <w:szCs w:val="28"/>
          <w:cs/>
        </w:rPr>
        <w:t>รายการเคลื่อนไหวของอสังหาริมทรัพย์เพื่อการลงทุน</w:t>
      </w:r>
      <w:r w:rsidR="00DD44F4" w:rsidRPr="008852C0">
        <w:rPr>
          <w:rFonts w:ascii="Browallia New" w:hAnsi="Browallia New" w:cs="Browallia New"/>
          <w:sz w:val="28"/>
          <w:szCs w:val="28"/>
          <w:cs/>
        </w:rPr>
        <w:t>สำหรับงวด</w:t>
      </w:r>
      <w:r w:rsidR="00E2476E" w:rsidRPr="008852C0">
        <w:rPr>
          <w:rFonts w:ascii="Browallia New" w:hAnsi="Browallia New" w:cs="Browallia New"/>
          <w:spacing w:val="-2"/>
          <w:sz w:val="28"/>
          <w:szCs w:val="28"/>
          <w:cs/>
        </w:rPr>
        <w:t xml:space="preserve">หกเดือนสิ้นสุดวันที่ </w:t>
      </w:r>
      <w:r w:rsidR="00E2476E" w:rsidRPr="008852C0">
        <w:rPr>
          <w:rFonts w:ascii="Browallia New" w:hAnsi="Browallia New" w:cs="Browallia New"/>
          <w:sz w:val="28"/>
          <w:szCs w:val="28"/>
          <w:lang w:val="en-GB"/>
        </w:rPr>
        <w:t>30</w:t>
      </w:r>
      <w:r w:rsidR="00E2476E" w:rsidRPr="008852C0">
        <w:rPr>
          <w:rFonts w:ascii="Browallia New" w:hAnsi="Browallia New" w:cs="Browallia New"/>
          <w:sz w:val="28"/>
          <w:szCs w:val="28"/>
          <w:cs/>
          <w:lang w:val="en-GB"/>
        </w:rPr>
        <w:t xml:space="preserve"> มิถุนายน</w:t>
      </w:r>
      <w:r w:rsidR="00955FC8" w:rsidRPr="008852C0">
        <w:rPr>
          <w:rFonts w:ascii="Browallia New" w:hAnsi="Browallia New" w:cs="Browallia New"/>
          <w:sz w:val="28"/>
          <w:szCs w:val="28"/>
          <w:cs/>
        </w:rPr>
        <w:t xml:space="preserve"> </w:t>
      </w:r>
      <w:r w:rsidR="00955FC8" w:rsidRPr="008852C0">
        <w:rPr>
          <w:rFonts w:ascii="Browallia New" w:hAnsi="Browallia New" w:cs="Browallia New"/>
          <w:sz w:val="28"/>
          <w:szCs w:val="28"/>
        </w:rPr>
        <w:t>2567</w:t>
      </w:r>
      <w:r w:rsidRPr="008852C0">
        <w:rPr>
          <w:rFonts w:ascii="Browallia New" w:hAnsi="Browallia New" w:cs="Browallia New"/>
          <w:sz w:val="28"/>
          <w:szCs w:val="28"/>
          <w:cs/>
        </w:rPr>
        <w:t xml:space="preserve"> มีดังนี้</w:t>
      </w:r>
    </w:p>
    <w:p w14:paraId="32231748" w14:textId="1EC4A802" w:rsidR="00A87DD9" w:rsidRPr="008852C0"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8852C0">
        <w:rPr>
          <w:rFonts w:ascii="Browallia New" w:hAnsi="Browallia New" w:cs="Browallia New"/>
          <w:b/>
          <w:bCs/>
          <w:sz w:val="28"/>
          <w:szCs w:val="28"/>
          <w:lang w:val="en-GB"/>
        </w:rPr>
        <w:tab/>
      </w:r>
    </w:p>
    <w:tbl>
      <w:tblPr>
        <w:tblW w:w="8991" w:type="dxa"/>
        <w:tblInd w:w="378" w:type="dxa"/>
        <w:tblLayout w:type="fixed"/>
        <w:tblCellMar>
          <w:left w:w="72" w:type="dxa"/>
          <w:right w:w="72" w:type="dxa"/>
        </w:tblCellMar>
        <w:tblLook w:val="0000" w:firstRow="0" w:lastRow="0" w:firstColumn="0" w:lastColumn="0" w:noHBand="0" w:noVBand="0"/>
      </w:tblPr>
      <w:tblGrid>
        <w:gridCol w:w="4599"/>
        <w:gridCol w:w="2088"/>
        <w:gridCol w:w="167"/>
        <w:gridCol w:w="2137"/>
      </w:tblGrid>
      <w:tr w:rsidR="00E4741A" w:rsidRPr="008852C0" w14:paraId="64BBE627" w14:textId="77777777" w:rsidTr="00E4741A">
        <w:trPr>
          <w:cantSplit/>
        </w:trPr>
        <w:tc>
          <w:tcPr>
            <w:tcW w:w="4599" w:type="dxa"/>
          </w:tcPr>
          <w:p w14:paraId="1A9C2A13" w14:textId="77777777" w:rsidR="00E4741A" w:rsidRPr="008852C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4392" w:type="dxa"/>
            <w:gridSpan w:val="3"/>
            <w:vAlign w:val="bottom"/>
          </w:tcPr>
          <w:p w14:paraId="43BDD5B2" w14:textId="77777777" w:rsidR="00E4741A" w:rsidRPr="008852C0" w:rsidRDefault="00E4741A" w:rsidP="00204A5D">
            <w:pPr>
              <w:spacing w:line="240" w:lineRule="auto"/>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rPr>
              <w:t>พันบาท)</w:t>
            </w:r>
          </w:p>
        </w:tc>
      </w:tr>
      <w:tr w:rsidR="00E4741A" w:rsidRPr="008852C0" w14:paraId="18D4F111" w14:textId="77777777" w:rsidTr="00E4741A">
        <w:trPr>
          <w:cantSplit/>
        </w:trPr>
        <w:tc>
          <w:tcPr>
            <w:tcW w:w="4599" w:type="dxa"/>
          </w:tcPr>
          <w:p w14:paraId="177953DE" w14:textId="77777777" w:rsidR="00E4741A" w:rsidRPr="008852C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3AAAE578" w14:textId="574B535A" w:rsidR="00E4741A" w:rsidRPr="008852C0" w:rsidRDefault="00E4741A" w:rsidP="00204A5D">
            <w:pPr>
              <w:spacing w:line="240" w:lineRule="auto"/>
              <w:jc w:val="center"/>
              <w:rPr>
                <w:rFonts w:ascii="Browallia New" w:hAnsi="Browallia New" w:cs="Browallia New"/>
                <w:sz w:val="28"/>
                <w:szCs w:val="28"/>
                <w:cs/>
              </w:rPr>
            </w:pPr>
            <w:r w:rsidRPr="008852C0">
              <w:rPr>
                <w:rFonts w:ascii="Browallia New" w:hAnsi="Browallia New" w:cs="Browallia New"/>
                <w:sz w:val="28"/>
                <w:szCs w:val="28"/>
                <w:cs/>
              </w:rPr>
              <w:br/>
              <w:t>ข้อมูลทางการเงินรวม</w:t>
            </w:r>
          </w:p>
        </w:tc>
        <w:tc>
          <w:tcPr>
            <w:tcW w:w="167" w:type="dxa"/>
          </w:tcPr>
          <w:p w14:paraId="4932115F" w14:textId="77777777" w:rsidR="00E4741A" w:rsidRPr="008852C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137" w:type="dxa"/>
            <w:tcBorders>
              <w:bottom w:val="single" w:sz="4" w:space="0" w:color="auto"/>
            </w:tcBorders>
            <w:vAlign w:val="center"/>
          </w:tcPr>
          <w:p w14:paraId="20D14F1E" w14:textId="51F8F7E8" w:rsidR="00E4741A" w:rsidRPr="008852C0" w:rsidRDefault="00E4741A" w:rsidP="00204A5D">
            <w:pPr>
              <w:spacing w:line="240" w:lineRule="auto"/>
              <w:jc w:val="center"/>
              <w:rPr>
                <w:rFonts w:ascii="Browallia New" w:hAnsi="Browallia New" w:cs="Browallia New"/>
                <w:sz w:val="28"/>
                <w:szCs w:val="28"/>
                <w:cs/>
              </w:rPr>
            </w:pPr>
            <w:r w:rsidRPr="008852C0">
              <w:rPr>
                <w:rFonts w:ascii="Browallia New" w:hAnsi="Browallia New" w:cs="Browallia New"/>
                <w:sz w:val="28"/>
                <w:szCs w:val="28"/>
                <w:cs/>
              </w:rPr>
              <w:t>ข้อมูลทางการเงิน</w:t>
            </w:r>
            <w:r w:rsidRPr="008852C0">
              <w:rPr>
                <w:rFonts w:ascii="Browallia New" w:hAnsi="Browallia New" w:cs="Browallia New"/>
                <w:sz w:val="28"/>
                <w:szCs w:val="28"/>
                <w:cs/>
              </w:rPr>
              <w:br/>
              <w:t>เฉพาะบริษัท</w:t>
            </w:r>
          </w:p>
        </w:tc>
      </w:tr>
      <w:tr w:rsidR="00E4741A" w:rsidRPr="008852C0" w14:paraId="3E8086DE" w14:textId="77777777" w:rsidTr="00E4741A">
        <w:trPr>
          <w:cantSplit/>
          <w:trHeight w:hRule="exact" w:val="318"/>
        </w:trPr>
        <w:tc>
          <w:tcPr>
            <w:tcW w:w="4599" w:type="dxa"/>
          </w:tcPr>
          <w:p w14:paraId="3C30D15F" w14:textId="77777777" w:rsidR="00E4741A" w:rsidRPr="008852C0" w:rsidRDefault="00E4741A" w:rsidP="00204A5D">
            <w:pPr>
              <w:tabs>
                <w:tab w:val="left" w:pos="3390"/>
              </w:tabs>
              <w:spacing w:line="240" w:lineRule="auto"/>
              <w:ind w:left="426"/>
              <w:jc w:val="thaiDistribute"/>
              <w:rPr>
                <w:rFonts w:ascii="Browallia New" w:hAnsi="Browallia New" w:cs="Browallia New"/>
                <w:sz w:val="10"/>
                <w:szCs w:val="10"/>
                <w:cs/>
              </w:rPr>
            </w:pPr>
          </w:p>
        </w:tc>
        <w:tc>
          <w:tcPr>
            <w:tcW w:w="2088" w:type="dxa"/>
            <w:tcBorders>
              <w:top w:val="single" w:sz="4" w:space="0" w:color="auto"/>
            </w:tcBorders>
          </w:tcPr>
          <w:p w14:paraId="3629961C" w14:textId="77777777" w:rsidR="00E4741A" w:rsidRPr="008852C0" w:rsidRDefault="00E4741A" w:rsidP="00204A5D">
            <w:pPr>
              <w:tabs>
                <w:tab w:val="left" w:pos="3390"/>
              </w:tabs>
              <w:spacing w:line="240" w:lineRule="auto"/>
              <w:ind w:left="426"/>
              <w:jc w:val="thaiDistribute"/>
              <w:rPr>
                <w:rFonts w:ascii="Browallia New" w:hAnsi="Browallia New" w:cs="Browallia New"/>
                <w:sz w:val="10"/>
                <w:szCs w:val="10"/>
                <w:cs/>
              </w:rPr>
            </w:pPr>
          </w:p>
        </w:tc>
        <w:tc>
          <w:tcPr>
            <w:tcW w:w="167" w:type="dxa"/>
          </w:tcPr>
          <w:p w14:paraId="74706FA2" w14:textId="77777777" w:rsidR="00E4741A" w:rsidRPr="008852C0" w:rsidRDefault="00E4741A" w:rsidP="00204A5D">
            <w:pPr>
              <w:tabs>
                <w:tab w:val="left" w:pos="3390"/>
              </w:tabs>
              <w:spacing w:line="240" w:lineRule="auto"/>
              <w:ind w:left="426"/>
              <w:jc w:val="thaiDistribute"/>
              <w:rPr>
                <w:rFonts w:ascii="Browallia New" w:hAnsi="Browallia New" w:cs="Browallia New"/>
                <w:sz w:val="10"/>
                <w:szCs w:val="10"/>
                <w:cs/>
              </w:rPr>
            </w:pPr>
          </w:p>
        </w:tc>
        <w:tc>
          <w:tcPr>
            <w:tcW w:w="2137" w:type="dxa"/>
            <w:tcBorders>
              <w:top w:val="single" w:sz="4" w:space="0" w:color="auto"/>
            </w:tcBorders>
          </w:tcPr>
          <w:p w14:paraId="1877944A" w14:textId="77777777" w:rsidR="00E4741A" w:rsidRPr="008852C0" w:rsidRDefault="00E4741A" w:rsidP="00204A5D">
            <w:pPr>
              <w:tabs>
                <w:tab w:val="left" w:pos="3390"/>
              </w:tabs>
              <w:spacing w:line="240" w:lineRule="auto"/>
              <w:ind w:left="426"/>
              <w:jc w:val="thaiDistribute"/>
              <w:rPr>
                <w:rFonts w:ascii="Browallia New" w:hAnsi="Browallia New" w:cs="Browallia New"/>
                <w:sz w:val="10"/>
                <w:szCs w:val="10"/>
                <w:cs/>
              </w:rPr>
            </w:pPr>
          </w:p>
        </w:tc>
      </w:tr>
      <w:tr w:rsidR="00E4741A" w:rsidRPr="008852C0" w14:paraId="6BBC9FC8" w14:textId="77777777" w:rsidTr="00E4741A">
        <w:trPr>
          <w:cantSplit/>
          <w:trHeight w:val="171"/>
        </w:trPr>
        <w:tc>
          <w:tcPr>
            <w:tcW w:w="4599" w:type="dxa"/>
          </w:tcPr>
          <w:p w14:paraId="63C2BE06" w14:textId="16B87D17" w:rsidR="00E4741A" w:rsidRPr="008852C0" w:rsidRDefault="00E4741A" w:rsidP="00207CDE">
            <w:pPr>
              <w:tabs>
                <w:tab w:val="left" w:pos="3390"/>
              </w:tabs>
              <w:spacing w:line="240" w:lineRule="auto"/>
              <w:jc w:val="thaiDistribute"/>
              <w:rPr>
                <w:rFonts w:ascii="Browallia New" w:hAnsi="Browallia New" w:cs="Browallia New"/>
                <w:sz w:val="28"/>
                <w:szCs w:val="28"/>
              </w:rPr>
            </w:pPr>
            <w:r w:rsidRPr="008852C0">
              <w:rPr>
                <w:rFonts w:ascii="Browallia New" w:hAnsi="Browallia New" w:cs="Browallia New"/>
                <w:sz w:val="28"/>
                <w:szCs w:val="28"/>
                <w:cs/>
              </w:rPr>
              <w:t>มูลค่าสุทธิตามบัญชี</w:t>
            </w:r>
            <w:r w:rsidRPr="008852C0">
              <w:rPr>
                <w:rFonts w:ascii="Browallia New" w:hAnsi="Browallia New" w:cs="Browallia New"/>
                <w:sz w:val="28"/>
                <w:szCs w:val="28"/>
              </w:rPr>
              <w:t xml:space="preserve"> </w:t>
            </w:r>
            <w:r w:rsidRPr="008852C0">
              <w:rPr>
                <w:rFonts w:ascii="Browallia New" w:hAnsi="Browallia New" w:cs="Browallia New"/>
                <w:sz w:val="28"/>
                <w:szCs w:val="28"/>
                <w:cs/>
              </w:rPr>
              <w:t xml:space="preserve">ณ วันที่ </w:t>
            </w:r>
            <w:r w:rsidRPr="008852C0">
              <w:rPr>
                <w:rFonts w:ascii="Browallia New" w:hAnsi="Browallia New" w:cs="Browallia New"/>
                <w:sz w:val="28"/>
                <w:szCs w:val="28"/>
              </w:rPr>
              <w:t>1</w:t>
            </w:r>
            <w:r w:rsidRPr="008852C0">
              <w:rPr>
                <w:rFonts w:ascii="Browallia New" w:hAnsi="Browallia New" w:cs="Browallia New"/>
                <w:sz w:val="28"/>
                <w:szCs w:val="28"/>
                <w:cs/>
              </w:rPr>
              <w:t xml:space="preserve"> มกราคม </w:t>
            </w:r>
            <w:r w:rsidRPr="008852C0">
              <w:rPr>
                <w:rFonts w:ascii="Browallia New" w:hAnsi="Browallia New" w:cs="Browallia New"/>
                <w:sz w:val="28"/>
                <w:szCs w:val="28"/>
              </w:rPr>
              <w:t>2567</w:t>
            </w:r>
          </w:p>
        </w:tc>
        <w:tc>
          <w:tcPr>
            <w:tcW w:w="2088" w:type="dxa"/>
            <w:vAlign w:val="bottom"/>
          </w:tcPr>
          <w:p w14:paraId="59EC8F1E" w14:textId="4799AF2F" w:rsidR="00E4741A" w:rsidRPr="008852C0" w:rsidRDefault="00E4741A" w:rsidP="00B762DD">
            <w:pPr>
              <w:pStyle w:val="acctfourfigures"/>
              <w:tabs>
                <w:tab w:val="clear" w:pos="765"/>
              </w:tabs>
              <w:spacing w:line="240" w:lineRule="auto"/>
              <w:ind w:left="-117"/>
              <w:jc w:val="right"/>
              <w:rPr>
                <w:rFonts w:ascii="Browallia New" w:hAnsi="Browallia New" w:cs="Browallia New"/>
                <w:sz w:val="28"/>
                <w:szCs w:val="28"/>
                <w:highlight w:val="red"/>
              </w:rPr>
            </w:pPr>
            <w:r w:rsidRPr="008852C0">
              <w:rPr>
                <w:rFonts w:ascii="Browallia New" w:hAnsi="Browallia New" w:cs="Browallia New"/>
                <w:sz w:val="28"/>
                <w:szCs w:val="28"/>
              </w:rPr>
              <w:t>666,324</w:t>
            </w:r>
          </w:p>
        </w:tc>
        <w:tc>
          <w:tcPr>
            <w:tcW w:w="167" w:type="dxa"/>
            <w:vAlign w:val="bottom"/>
          </w:tcPr>
          <w:p w14:paraId="633B6AE8" w14:textId="77777777" w:rsidR="00E4741A" w:rsidRPr="008852C0" w:rsidRDefault="00E4741A" w:rsidP="00C320BC">
            <w:pPr>
              <w:tabs>
                <w:tab w:val="clear" w:pos="227"/>
                <w:tab w:val="clear" w:pos="454"/>
                <w:tab w:val="clear" w:pos="680"/>
                <w:tab w:val="left" w:pos="720"/>
              </w:tabs>
              <w:spacing w:line="240" w:lineRule="auto"/>
              <w:ind w:right="40"/>
              <w:jc w:val="right"/>
              <w:rPr>
                <w:rFonts w:ascii="Browallia New" w:hAnsi="Browallia New" w:cs="Browallia New"/>
                <w:sz w:val="28"/>
                <w:szCs w:val="28"/>
                <w:highlight w:val="red"/>
                <w:cs/>
                <w:lang w:val="en-GB"/>
              </w:rPr>
            </w:pPr>
          </w:p>
        </w:tc>
        <w:tc>
          <w:tcPr>
            <w:tcW w:w="2137" w:type="dxa"/>
            <w:vAlign w:val="bottom"/>
          </w:tcPr>
          <w:p w14:paraId="79812D87" w14:textId="1EE8F912" w:rsidR="00E4741A" w:rsidRPr="008852C0" w:rsidRDefault="00E4741A" w:rsidP="00B762DD">
            <w:pPr>
              <w:pStyle w:val="acctfourfigures"/>
              <w:tabs>
                <w:tab w:val="clear" w:pos="765"/>
              </w:tabs>
              <w:spacing w:line="240" w:lineRule="auto"/>
              <w:ind w:left="-117"/>
              <w:jc w:val="right"/>
              <w:rPr>
                <w:rFonts w:ascii="Browallia New" w:hAnsi="Browallia New" w:cs="Browallia New"/>
                <w:sz w:val="28"/>
                <w:szCs w:val="28"/>
                <w:highlight w:val="red"/>
              </w:rPr>
            </w:pPr>
            <w:r w:rsidRPr="008852C0">
              <w:rPr>
                <w:rFonts w:ascii="Browallia New" w:hAnsi="Browallia New" w:cs="Browallia New"/>
                <w:sz w:val="28"/>
                <w:szCs w:val="28"/>
              </w:rPr>
              <w:t>76,179</w:t>
            </w:r>
          </w:p>
        </w:tc>
      </w:tr>
      <w:tr w:rsidR="00E4741A" w:rsidRPr="008852C0" w14:paraId="44E7B614" w14:textId="77777777" w:rsidTr="00E4741A">
        <w:trPr>
          <w:cantSplit/>
          <w:trHeight w:val="80"/>
        </w:trPr>
        <w:tc>
          <w:tcPr>
            <w:tcW w:w="4599" w:type="dxa"/>
          </w:tcPr>
          <w:p w14:paraId="6E1E9D93" w14:textId="0B626ECF" w:rsidR="00E4741A" w:rsidRPr="008852C0" w:rsidRDefault="00E4741A" w:rsidP="00F835E9">
            <w:pPr>
              <w:tabs>
                <w:tab w:val="left" w:pos="3390"/>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รับโอนจากต้นทุนการพัฒนาอสังหาริมทรัพย์</w:t>
            </w:r>
          </w:p>
        </w:tc>
        <w:tc>
          <w:tcPr>
            <w:tcW w:w="2088" w:type="dxa"/>
          </w:tcPr>
          <w:p w14:paraId="59CBFF3B" w14:textId="5C5712DD" w:rsidR="00E4741A" w:rsidRPr="008852C0" w:rsidRDefault="005F0225"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8,462</w:t>
            </w:r>
          </w:p>
        </w:tc>
        <w:tc>
          <w:tcPr>
            <w:tcW w:w="167" w:type="dxa"/>
            <w:vAlign w:val="bottom"/>
          </w:tcPr>
          <w:p w14:paraId="020B6330" w14:textId="77777777" w:rsidR="00E4741A" w:rsidRPr="008852C0" w:rsidRDefault="00E4741A" w:rsidP="00F835E9">
            <w:pPr>
              <w:tabs>
                <w:tab w:val="left" w:pos="3390"/>
              </w:tabs>
              <w:spacing w:line="240" w:lineRule="auto"/>
              <w:ind w:left="426"/>
              <w:jc w:val="right"/>
              <w:rPr>
                <w:rFonts w:ascii="Browallia New" w:hAnsi="Browallia New" w:cs="Browallia New"/>
                <w:sz w:val="28"/>
                <w:szCs w:val="28"/>
                <w:highlight w:val="yellow"/>
                <w:cs/>
              </w:rPr>
            </w:pPr>
          </w:p>
        </w:tc>
        <w:tc>
          <w:tcPr>
            <w:tcW w:w="2137" w:type="dxa"/>
          </w:tcPr>
          <w:p w14:paraId="09E8D95F" w14:textId="50BF8D06" w:rsidR="00E4741A" w:rsidRPr="008852C0" w:rsidRDefault="0065661C"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lang w:val="en-US" w:bidi="th-TH"/>
              </w:rPr>
              <w:t>-</w:t>
            </w:r>
          </w:p>
        </w:tc>
      </w:tr>
      <w:tr w:rsidR="00E4741A" w:rsidRPr="008852C0" w14:paraId="606E332C" w14:textId="77777777" w:rsidTr="00E4741A">
        <w:trPr>
          <w:cantSplit/>
          <w:trHeight w:val="360"/>
        </w:trPr>
        <w:tc>
          <w:tcPr>
            <w:tcW w:w="4599" w:type="dxa"/>
            <w:vAlign w:val="bottom"/>
          </w:tcPr>
          <w:p w14:paraId="060BAA46" w14:textId="7E38CD6F" w:rsidR="00E4741A" w:rsidRPr="008852C0" w:rsidRDefault="00E4741A" w:rsidP="00F835E9">
            <w:pPr>
              <w:tabs>
                <w:tab w:val="left" w:pos="3390"/>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ค่าเสื่อมราคาสำหรับงวด</w:t>
            </w:r>
          </w:p>
        </w:tc>
        <w:tc>
          <w:tcPr>
            <w:tcW w:w="2088" w:type="dxa"/>
            <w:vAlign w:val="bottom"/>
          </w:tcPr>
          <w:p w14:paraId="15BCBC14" w14:textId="1B684F13" w:rsidR="00E4741A" w:rsidRPr="008852C0" w:rsidRDefault="009C1339"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8852C0">
              <w:rPr>
                <w:rFonts w:ascii="Browallia New" w:hAnsi="Browallia New" w:cs="Browallia New"/>
                <w:sz w:val="28"/>
                <w:szCs w:val="28"/>
                <w:cs/>
                <w:lang w:val="en-US" w:bidi="th-TH"/>
              </w:rPr>
              <w:t>(</w:t>
            </w:r>
            <w:r w:rsidRPr="008852C0">
              <w:rPr>
                <w:rFonts w:ascii="Browallia New" w:hAnsi="Browallia New" w:cs="Browallia New"/>
                <w:sz w:val="28"/>
                <w:szCs w:val="28"/>
                <w:lang w:val="en-US" w:bidi="th-TH"/>
              </w:rPr>
              <w:t>3,243</w:t>
            </w:r>
            <w:r w:rsidRPr="008852C0">
              <w:rPr>
                <w:rFonts w:ascii="Browallia New" w:hAnsi="Browallia New" w:cs="Browallia New"/>
                <w:sz w:val="28"/>
                <w:szCs w:val="28"/>
                <w:cs/>
                <w:lang w:val="en-US" w:bidi="th-TH"/>
              </w:rPr>
              <w:t>)</w:t>
            </w:r>
          </w:p>
        </w:tc>
        <w:tc>
          <w:tcPr>
            <w:tcW w:w="167" w:type="dxa"/>
            <w:vAlign w:val="bottom"/>
          </w:tcPr>
          <w:p w14:paraId="0487F5C1" w14:textId="77777777" w:rsidR="00E4741A" w:rsidRPr="008852C0" w:rsidRDefault="00E4741A" w:rsidP="00F835E9">
            <w:pPr>
              <w:tabs>
                <w:tab w:val="left" w:pos="3390"/>
              </w:tabs>
              <w:spacing w:line="240" w:lineRule="auto"/>
              <w:ind w:left="426"/>
              <w:jc w:val="right"/>
              <w:rPr>
                <w:rFonts w:ascii="Browallia New" w:hAnsi="Browallia New" w:cs="Browallia New"/>
                <w:sz w:val="28"/>
                <w:szCs w:val="28"/>
                <w:cs/>
              </w:rPr>
            </w:pPr>
          </w:p>
        </w:tc>
        <w:tc>
          <w:tcPr>
            <w:tcW w:w="2137" w:type="dxa"/>
            <w:vAlign w:val="bottom"/>
          </w:tcPr>
          <w:p w14:paraId="6EEBA036" w14:textId="4D389571" w:rsidR="00E4741A" w:rsidRPr="008852C0" w:rsidRDefault="009C1339" w:rsidP="00F835E9">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w:t>
            </w:r>
          </w:p>
        </w:tc>
      </w:tr>
      <w:tr w:rsidR="00E4741A" w:rsidRPr="008852C0" w14:paraId="63B13EF9" w14:textId="77777777" w:rsidTr="00E4741A">
        <w:trPr>
          <w:cantSplit/>
        </w:trPr>
        <w:tc>
          <w:tcPr>
            <w:tcW w:w="4599" w:type="dxa"/>
          </w:tcPr>
          <w:p w14:paraId="7EAE0D0D" w14:textId="2C2971BD" w:rsidR="00E4741A" w:rsidRPr="008852C0" w:rsidRDefault="00E4741A" w:rsidP="00F835E9">
            <w:pPr>
              <w:tabs>
                <w:tab w:val="left" w:pos="3390"/>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 xml:space="preserve">มูลค่าสุทธิตามบัญชี ณ วันที่ </w:t>
            </w:r>
            <w:r w:rsidRPr="008852C0">
              <w:rPr>
                <w:rFonts w:ascii="Browallia New" w:hAnsi="Browallia New" w:cs="Browallia New"/>
                <w:sz w:val="28"/>
                <w:szCs w:val="28"/>
                <w:lang w:val="en-GB"/>
              </w:rPr>
              <w:t>30</w:t>
            </w:r>
            <w:r w:rsidRPr="008852C0">
              <w:rPr>
                <w:rFonts w:ascii="Browallia New" w:hAnsi="Browallia New" w:cs="Browallia New"/>
                <w:sz w:val="28"/>
                <w:szCs w:val="28"/>
                <w:cs/>
                <w:lang w:val="en-GB"/>
              </w:rPr>
              <w:t xml:space="preserve"> มิถุนายน</w:t>
            </w:r>
            <w:r w:rsidRPr="008852C0">
              <w:rPr>
                <w:rFonts w:ascii="Browallia New" w:hAnsi="Browallia New" w:cs="Browallia New"/>
                <w:sz w:val="28"/>
                <w:szCs w:val="28"/>
                <w:cs/>
              </w:rPr>
              <w:t xml:space="preserve"> </w:t>
            </w:r>
            <w:r w:rsidRPr="008852C0">
              <w:rPr>
                <w:rFonts w:ascii="Browallia New" w:hAnsi="Browallia New" w:cs="Browallia New"/>
                <w:sz w:val="28"/>
                <w:szCs w:val="28"/>
              </w:rPr>
              <w:t>2567</w:t>
            </w:r>
          </w:p>
        </w:tc>
        <w:tc>
          <w:tcPr>
            <w:tcW w:w="2088" w:type="dxa"/>
            <w:tcBorders>
              <w:top w:val="single" w:sz="4" w:space="0" w:color="auto"/>
              <w:bottom w:val="single" w:sz="12" w:space="0" w:color="auto"/>
            </w:tcBorders>
          </w:tcPr>
          <w:p w14:paraId="4FD16005" w14:textId="41501C3A" w:rsidR="00E4741A" w:rsidRPr="008852C0" w:rsidRDefault="00BA79A8" w:rsidP="00F835E9">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671,543</w:t>
            </w:r>
          </w:p>
        </w:tc>
        <w:tc>
          <w:tcPr>
            <w:tcW w:w="167" w:type="dxa"/>
            <w:vAlign w:val="bottom"/>
          </w:tcPr>
          <w:p w14:paraId="2E5D868B" w14:textId="77777777" w:rsidR="00E4741A" w:rsidRPr="008852C0" w:rsidRDefault="00E4741A" w:rsidP="00F835E9">
            <w:pPr>
              <w:tabs>
                <w:tab w:val="left" w:pos="3390"/>
              </w:tabs>
              <w:spacing w:line="240" w:lineRule="auto"/>
              <w:ind w:left="426"/>
              <w:jc w:val="right"/>
              <w:rPr>
                <w:rFonts w:ascii="Browallia New" w:hAnsi="Browallia New" w:cs="Browallia New"/>
                <w:sz w:val="28"/>
                <w:szCs w:val="28"/>
                <w:cs/>
              </w:rPr>
            </w:pPr>
          </w:p>
        </w:tc>
        <w:tc>
          <w:tcPr>
            <w:tcW w:w="2137" w:type="dxa"/>
            <w:tcBorders>
              <w:top w:val="single" w:sz="4" w:space="0" w:color="auto"/>
              <w:bottom w:val="single" w:sz="12" w:space="0" w:color="auto"/>
            </w:tcBorders>
            <w:vAlign w:val="bottom"/>
          </w:tcPr>
          <w:p w14:paraId="54FF5D75" w14:textId="6E283327" w:rsidR="00E4741A" w:rsidRPr="008852C0" w:rsidRDefault="001E5446" w:rsidP="00F835E9">
            <w:pPr>
              <w:pStyle w:val="acctfourfigures"/>
              <w:tabs>
                <w:tab w:val="clear" w:pos="765"/>
              </w:tabs>
              <w:spacing w:line="240" w:lineRule="auto"/>
              <w:ind w:left="-117"/>
              <w:jc w:val="right"/>
              <w:rPr>
                <w:rFonts w:ascii="Browallia New" w:hAnsi="Browallia New" w:cs="Browallia New"/>
                <w:sz w:val="28"/>
                <w:szCs w:val="28"/>
              </w:rPr>
            </w:pPr>
            <w:r w:rsidRPr="008852C0">
              <w:rPr>
                <w:rFonts w:ascii="Browallia New" w:hAnsi="Browallia New" w:cs="Browallia New"/>
                <w:sz w:val="28"/>
                <w:szCs w:val="28"/>
              </w:rPr>
              <w:t>76,179</w:t>
            </w:r>
          </w:p>
        </w:tc>
      </w:tr>
    </w:tbl>
    <w:p w14:paraId="3A11F1D0" w14:textId="77777777" w:rsidR="007D7734" w:rsidRPr="008852C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8852C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8852C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8852C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8852C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8852C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8852C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8852C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8852C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CB12FD8" w14:textId="77777777" w:rsidR="00D41142" w:rsidRPr="008852C0" w:rsidRDefault="00D4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B3728FB" w14:textId="64E13BAC" w:rsidR="00CF344B" w:rsidRPr="008852C0" w:rsidRDefault="00CF344B" w:rsidP="00A7141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t>เงินปันผลจ่าย</w:t>
      </w:r>
    </w:p>
    <w:p w14:paraId="6E2C156C" w14:textId="77777777" w:rsidR="00CF344B" w:rsidRPr="008852C0" w:rsidRDefault="00CF344B" w:rsidP="00CF344B">
      <w:pPr>
        <w:tabs>
          <w:tab w:val="clear" w:pos="227"/>
          <w:tab w:val="clear" w:pos="454"/>
        </w:tabs>
        <w:spacing w:line="240" w:lineRule="auto"/>
        <w:ind w:left="426"/>
        <w:jc w:val="thaiDistribute"/>
        <w:rPr>
          <w:rFonts w:ascii="Browallia New" w:hAnsi="Browallia New" w:cs="Browallia New"/>
          <w:sz w:val="28"/>
          <w:szCs w:val="28"/>
          <w:lang w:val="en-GB"/>
        </w:rPr>
      </w:pPr>
    </w:p>
    <w:p w14:paraId="2C3ED42F" w14:textId="75CFF854" w:rsidR="00CF344B" w:rsidRPr="008852C0" w:rsidRDefault="00CF344B" w:rsidP="00CF344B">
      <w:pPr>
        <w:tabs>
          <w:tab w:val="clear" w:pos="227"/>
          <w:tab w:val="clear" w:pos="454"/>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lang w:val="en-GB"/>
        </w:rPr>
        <w:t>บริษัทย่อยประกาศจ่ายเงินปันผล</w:t>
      </w:r>
      <w:r w:rsidR="00F46DAD" w:rsidRPr="008852C0">
        <w:rPr>
          <w:rFonts w:ascii="Browallia New" w:hAnsi="Browallia New" w:cs="Browallia New"/>
          <w:sz w:val="28"/>
          <w:szCs w:val="28"/>
          <w:cs/>
          <w:lang w:val="en-GB"/>
        </w:rPr>
        <w:t>สำหรับงวด</w:t>
      </w:r>
      <w:r w:rsidR="00E4741A" w:rsidRPr="008852C0">
        <w:rPr>
          <w:rFonts w:ascii="Browallia New" w:hAnsi="Browallia New" w:cs="Browallia New"/>
          <w:sz w:val="28"/>
          <w:szCs w:val="28"/>
          <w:cs/>
          <w:lang w:val="en-GB"/>
        </w:rPr>
        <w:t>หก</w:t>
      </w:r>
      <w:r w:rsidR="00F46DAD" w:rsidRPr="008852C0">
        <w:rPr>
          <w:rFonts w:ascii="Browallia New" w:hAnsi="Browallia New" w:cs="Browallia New"/>
          <w:sz w:val="28"/>
          <w:szCs w:val="28"/>
          <w:cs/>
          <w:lang w:val="en-GB"/>
        </w:rPr>
        <w:t xml:space="preserve">เดือนสิ้นสุดวันที่ </w:t>
      </w:r>
      <w:r w:rsidR="00E4741A" w:rsidRPr="008852C0">
        <w:rPr>
          <w:rFonts w:ascii="Browallia New" w:hAnsi="Browallia New" w:cs="Browallia New"/>
          <w:sz w:val="28"/>
          <w:szCs w:val="28"/>
          <w:lang w:val="en-GB"/>
        </w:rPr>
        <w:t>30</w:t>
      </w:r>
      <w:r w:rsidR="00E4741A" w:rsidRPr="008852C0">
        <w:rPr>
          <w:rFonts w:ascii="Browallia New" w:hAnsi="Browallia New" w:cs="Browallia New"/>
          <w:sz w:val="28"/>
          <w:szCs w:val="28"/>
          <w:cs/>
          <w:lang w:val="en-GB"/>
        </w:rPr>
        <w:t xml:space="preserve"> มิถุนายน</w:t>
      </w:r>
      <w:r w:rsidR="006E634D" w:rsidRPr="008852C0">
        <w:rPr>
          <w:rFonts w:ascii="Browallia New" w:hAnsi="Browallia New" w:cs="Browallia New"/>
          <w:sz w:val="28"/>
          <w:szCs w:val="28"/>
          <w:cs/>
        </w:rPr>
        <w:t xml:space="preserve"> </w:t>
      </w:r>
      <w:r w:rsidR="006E634D" w:rsidRPr="008852C0">
        <w:rPr>
          <w:rFonts w:ascii="Browallia New" w:hAnsi="Browallia New" w:cs="Browallia New"/>
          <w:sz w:val="28"/>
          <w:szCs w:val="28"/>
        </w:rPr>
        <w:t>2567</w:t>
      </w:r>
      <w:r w:rsidR="00F46DAD" w:rsidRPr="008852C0">
        <w:rPr>
          <w:rFonts w:ascii="Browallia New" w:hAnsi="Browallia New" w:cs="Browallia New"/>
          <w:sz w:val="28"/>
          <w:szCs w:val="28"/>
        </w:rPr>
        <w:t xml:space="preserve"> </w:t>
      </w:r>
      <w:r w:rsidR="00F46DAD" w:rsidRPr="008852C0">
        <w:rPr>
          <w:rFonts w:ascii="Browallia New" w:hAnsi="Browallia New" w:cs="Browallia New"/>
          <w:sz w:val="28"/>
          <w:szCs w:val="28"/>
          <w:cs/>
        </w:rPr>
        <w:t xml:space="preserve">และ </w:t>
      </w:r>
      <w:r w:rsidR="00F46DAD" w:rsidRPr="008852C0">
        <w:rPr>
          <w:rFonts w:ascii="Browallia New" w:hAnsi="Browallia New" w:cs="Browallia New"/>
          <w:sz w:val="28"/>
          <w:szCs w:val="28"/>
        </w:rPr>
        <w:t>256</w:t>
      </w:r>
      <w:r w:rsidR="006E634D" w:rsidRPr="008852C0">
        <w:rPr>
          <w:rFonts w:ascii="Browallia New" w:hAnsi="Browallia New" w:cs="Browallia New"/>
          <w:sz w:val="28"/>
          <w:szCs w:val="28"/>
        </w:rPr>
        <w:t>6</w:t>
      </w:r>
      <w:r w:rsidRPr="008852C0">
        <w:rPr>
          <w:rFonts w:ascii="Browallia New" w:hAnsi="Browallia New" w:cs="Browallia New"/>
          <w:sz w:val="28"/>
          <w:szCs w:val="28"/>
          <w:lang w:val="en-GB"/>
        </w:rPr>
        <w:t xml:space="preserve"> </w:t>
      </w:r>
      <w:r w:rsidRPr="008852C0">
        <w:rPr>
          <w:rFonts w:ascii="Browallia New" w:hAnsi="Browallia New" w:cs="Browallia New"/>
          <w:sz w:val="28"/>
          <w:szCs w:val="28"/>
          <w:cs/>
          <w:lang w:val="en-GB"/>
        </w:rPr>
        <w:t>รวมทั้งสิ้นดังนี้</w:t>
      </w:r>
    </w:p>
    <w:p w14:paraId="015EE3F9" w14:textId="77777777" w:rsidR="00CF344B" w:rsidRPr="008852C0" w:rsidRDefault="00CF344B" w:rsidP="00CF344B">
      <w:pPr>
        <w:tabs>
          <w:tab w:val="clear" w:pos="227"/>
          <w:tab w:val="clear" w:pos="454"/>
        </w:tabs>
        <w:spacing w:line="240" w:lineRule="auto"/>
        <w:ind w:left="426"/>
        <w:jc w:val="thaiDistribute"/>
        <w:rPr>
          <w:rFonts w:ascii="Browallia New" w:hAnsi="Browallia New" w:cs="Browallia New"/>
          <w:sz w:val="28"/>
          <w:szCs w:val="28"/>
          <w:highlight w:val="yellow"/>
          <w:cs/>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F46DAD" w:rsidRPr="008852C0" w14:paraId="08F05B30" w14:textId="77777777" w:rsidTr="0032644E">
        <w:trPr>
          <w:trHeight w:val="148"/>
        </w:trPr>
        <w:tc>
          <w:tcPr>
            <w:tcW w:w="2551" w:type="dxa"/>
          </w:tcPr>
          <w:p w14:paraId="3170001B" w14:textId="77777777" w:rsidR="00F46DAD" w:rsidRPr="008852C0" w:rsidRDefault="00F46DAD" w:rsidP="006F706E">
            <w:pPr>
              <w:tabs>
                <w:tab w:val="left" w:pos="113"/>
              </w:tabs>
              <w:ind w:right="-57"/>
              <w:jc w:val="center"/>
              <w:rPr>
                <w:rFonts w:ascii="Browallia New" w:hAnsi="Browallia New" w:cs="Browallia New"/>
                <w:sz w:val="22"/>
                <w:szCs w:val="22"/>
                <w:cs/>
              </w:rPr>
            </w:pPr>
          </w:p>
        </w:tc>
        <w:tc>
          <w:tcPr>
            <w:tcW w:w="142" w:type="dxa"/>
          </w:tcPr>
          <w:p w14:paraId="30C0C86D" w14:textId="77777777" w:rsidR="00F46DAD" w:rsidRPr="008852C0" w:rsidRDefault="00F46DAD" w:rsidP="006F706E">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06EB38D8" w14:textId="78ED62FE" w:rsidR="00F46DAD" w:rsidRPr="008852C0" w:rsidRDefault="00F46DAD" w:rsidP="00F46DA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8852C0">
              <w:rPr>
                <w:rFonts w:ascii="Browallia New" w:hAnsi="Browallia New" w:cs="Browallia New"/>
                <w:sz w:val="23"/>
                <w:szCs w:val="23"/>
                <w:cs/>
              </w:rPr>
              <w:t xml:space="preserve">สำหรับงวดสามเดือนสิ้นสุดวันที่ </w:t>
            </w:r>
            <w:r w:rsidR="003D6D56" w:rsidRPr="008852C0">
              <w:rPr>
                <w:rFonts w:ascii="Browallia New" w:hAnsi="Browallia New" w:cs="Browallia New"/>
                <w:sz w:val="23"/>
                <w:szCs w:val="23"/>
              </w:rPr>
              <w:t xml:space="preserve">30 </w:t>
            </w:r>
            <w:r w:rsidR="003D6D56" w:rsidRPr="008852C0">
              <w:rPr>
                <w:rFonts w:ascii="Browallia New" w:hAnsi="Browallia New" w:cs="Browallia New"/>
                <w:sz w:val="23"/>
                <w:szCs w:val="23"/>
                <w:cs/>
              </w:rPr>
              <w:t>มิถุนายน</w:t>
            </w:r>
          </w:p>
        </w:tc>
      </w:tr>
      <w:tr w:rsidR="00F46DAD" w:rsidRPr="008852C0" w14:paraId="32803FFC" w14:textId="77777777" w:rsidTr="0032644E">
        <w:trPr>
          <w:trHeight w:val="148"/>
        </w:trPr>
        <w:tc>
          <w:tcPr>
            <w:tcW w:w="2551" w:type="dxa"/>
          </w:tcPr>
          <w:p w14:paraId="748DBF9F" w14:textId="77777777" w:rsidR="00F46DAD" w:rsidRPr="008852C0" w:rsidRDefault="00F46DAD" w:rsidP="006F706E">
            <w:pPr>
              <w:tabs>
                <w:tab w:val="left" w:pos="113"/>
              </w:tabs>
              <w:ind w:right="-57"/>
              <w:jc w:val="center"/>
              <w:rPr>
                <w:rFonts w:ascii="Browallia New" w:hAnsi="Browallia New" w:cs="Browallia New"/>
                <w:sz w:val="22"/>
                <w:szCs w:val="22"/>
                <w:cs/>
              </w:rPr>
            </w:pPr>
          </w:p>
        </w:tc>
        <w:tc>
          <w:tcPr>
            <w:tcW w:w="142" w:type="dxa"/>
          </w:tcPr>
          <w:p w14:paraId="7CFD1D7C" w14:textId="77777777" w:rsidR="00F46DAD" w:rsidRPr="008852C0" w:rsidRDefault="00F46DAD" w:rsidP="006F706E">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5611F73" w14:textId="437DDA71" w:rsidR="00F46DAD" w:rsidRPr="008852C0"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8852C0">
              <w:rPr>
                <w:rFonts w:ascii="Browallia New" w:hAnsi="Browallia New" w:cs="Browallia New"/>
                <w:sz w:val="23"/>
                <w:szCs w:val="23"/>
              </w:rPr>
              <w:t>256</w:t>
            </w:r>
            <w:r w:rsidR="00D24CD3" w:rsidRPr="008852C0">
              <w:rPr>
                <w:rFonts w:ascii="Browallia New" w:hAnsi="Browallia New" w:cs="Browallia New"/>
                <w:sz w:val="23"/>
                <w:szCs w:val="23"/>
              </w:rPr>
              <w:t>7</w:t>
            </w:r>
          </w:p>
        </w:tc>
        <w:tc>
          <w:tcPr>
            <w:tcW w:w="142" w:type="dxa"/>
          </w:tcPr>
          <w:p w14:paraId="4A004CED" w14:textId="77777777" w:rsidR="00F46DAD" w:rsidRPr="008852C0"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08940B40" w14:textId="6B92EF9B" w:rsidR="00F46DAD" w:rsidRPr="008852C0"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8852C0">
              <w:rPr>
                <w:rFonts w:ascii="Browallia New" w:hAnsi="Browallia New" w:cs="Browallia New"/>
                <w:sz w:val="23"/>
                <w:szCs w:val="23"/>
              </w:rPr>
              <w:t>256</w:t>
            </w:r>
            <w:r w:rsidR="00D24CD3" w:rsidRPr="008852C0">
              <w:rPr>
                <w:rFonts w:ascii="Browallia New" w:hAnsi="Browallia New" w:cs="Browallia New"/>
                <w:sz w:val="23"/>
                <w:szCs w:val="23"/>
              </w:rPr>
              <w:t>6</w:t>
            </w:r>
          </w:p>
        </w:tc>
      </w:tr>
      <w:tr w:rsidR="004E19A6" w:rsidRPr="008852C0" w14:paraId="11B5A446" w14:textId="77777777" w:rsidTr="0032644E">
        <w:trPr>
          <w:trHeight w:val="148"/>
        </w:trPr>
        <w:tc>
          <w:tcPr>
            <w:tcW w:w="2551" w:type="dxa"/>
          </w:tcPr>
          <w:p w14:paraId="07E6F411" w14:textId="77777777" w:rsidR="004E19A6" w:rsidRPr="008852C0" w:rsidRDefault="004E19A6" w:rsidP="006F706E">
            <w:pPr>
              <w:tabs>
                <w:tab w:val="left" w:pos="113"/>
              </w:tabs>
              <w:ind w:right="-57"/>
              <w:jc w:val="center"/>
              <w:rPr>
                <w:rFonts w:ascii="Browallia New" w:hAnsi="Browallia New" w:cs="Browallia New"/>
                <w:sz w:val="22"/>
                <w:szCs w:val="22"/>
                <w:cs/>
              </w:rPr>
            </w:pPr>
          </w:p>
        </w:tc>
        <w:tc>
          <w:tcPr>
            <w:tcW w:w="142" w:type="dxa"/>
          </w:tcPr>
          <w:p w14:paraId="422DE96C" w14:textId="77777777" w:rsidR="004E19A6" w:rsidRPr="008852C0" w:rsidRDefault="004E19A6" w:rsidP="006F706E">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7660A561" w14:textId="77777777" w:rsidR="004E19A6" w:rsidRPr="008852C0" w:rsidRDefault="004E19A6" w:rsidP="006F706E">
            <w:pPr>
              <w:tabs>
                <w:tab w:val="left" w:pos="113"/>
              </w:tabs>
              <w:ind w:right="-57"/>
              <w:jc w:val="center"/>
              <w:rPr>
                <w:rFonts w:ascii="Browallia New" w:hAnsi="Browallia New" w:cs="Browallia New"/>
                <w:sz w:val="22"/>
                <w:szCs w:val="22"/>
                <w:cs/>
              </w:rPr>
            </w:pPr>
            <w:r w:rsidRPr="008852C0">
              <w:rPr>
                <w:rFonts w:ascii="Browallia New" w:hAnsi="Browallia New" w:cs="Browallia New"/>
                <w:sz w:val="22"/>
                <w:szCs w:val="22"/>
                <w:cs/>
              </w:rPr>
              <w:t>ประกาศจ่ายเงินปันผล</w:t>
            </w:r>
          </w:p>
        </w:tc>
        <w:tc>
          <w:tcPr>
            <w:tcW w:w="142" w:type="dxa"/>
            <w:tcBorders>
              <w:top w:val="single" w:sz="4" w:space="0" w:color="auto"/>
            </w:tcBorders>
          </w:tcPr>
          <w:p w14:paraId="74B56F93"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6F86459F"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8852C0">
              <w:rPr>
                <w:rFonts w:ascii="Browallia New" w:hAnsi="Browallia New" w:cs="Browallia New"/>
                <w:sz w:val="22"/>
                <w:szCs w:val="22"/>
                <w:cs/>
              </w:rPr>
              <w:t>เงินปันผลจ่าย</w:t>
            </w:r>
          </w:p>
        </w:tc>
        <w:tc>
          <w:tcPr>
            <w:tcW w:w="142" w:type="dxa"/>
          </w:tcPr>
          <w:p w14:paraId="0D29E245"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1ADA2E23"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8852C0">
              <w:rPr>
                <w:rFonts w:ascii="Browallia New" w:hAnsi="Browallia New" w:cs="Browallia New"/>
                <w:sz w:val="22"/>
                <w:szCs w:val="22"/>
                <w:cs/>
              </w:rPr>
              <w:t>ประกาศจ่ายเงินปันผล</w:t>
            </w:r>
          </w:p>
        </w:tc>
        <w:tc>
          <w:tcPr>
            <w:tcW w:w="142" w:type="dxa"/>
          </w:tcPr>
          <w:p w14:paraId="3F28A99D"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15FFCF05"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8852C0">
              <w:rPr>
                <w:rFonts w:ascii="Browallia New" w:hAnsi="Browallia New" w:cs="Browallia New"/>
                <w:sz w:val="22"/>
                <w:szCs w:val="22"/>
                <w:cs/>
              </w:rPr>
              <w:t>เงินปันผลจ่าย</w:t>
            </w:r>
          </w:p>
        </w:tc>
      </w:tr>
      <w:tr w:rsidR="004E19A6" w:rsidRPr="008852C0" w14:paraId="4A47586B" w14:textId="77777777" w:rsidTr="0032644E">
        <w:trPr>
          <w:trHeight w:val="589"/>
        </w:trPr>
        <w:tc>
          <w:tcPr>
            <w:tcW w:w="2551" w:type="dxa"/>
            <w:tcBorders>
              <w:bottom w:val="single" w:sz="4" w:space="0" w:color="auto"/>
            </w:tcBorders>
            <w:vAlign w:val="bottom"/>
          </w:tcPr>
          <w:p w14:paraId="006BC06A" w14:textId="77777777" w:rsidR="004E19A6" w:rsidRPr="008852C0" w:rsidRDefault="004E19A6" w:rsidP="006F706E">
            <w:pPr>
              <w:tabs>
                <w:tab w:val="left" w:pos="113"/>
              </w:tabs>
              <w:ind w:right="-57"/>
              <w:jc w:val="center"/>
              <w:rPr>
                <w:rFonts w:ascii="Browallia New" w:hAnsi="Browallia New" w:cs="Browallia New"/>
                <w:sz w:val="22"/>
                <w:szCs w:val="22"/>
                <w:cs/>
              </w:rPr>
            </w:pPr>
            <w:r w:rsidRPr="008852C0">
              <w:rPr>
                <w:rFonts w:ascii="Browallia New" w:hAnsi="Browallia New" w:cs="Browallia New"/>
                <w:sz w:val="22"/>
                <w:szCs w:val="22"/>
                <w:cs/>
              </w:rPr>
              <w:t>ชื่อบริษัท</w:t>
            </w:r>
          </w:p>
        </w:tc>
        <w:tc>
          <w:tcPr>
            <w:tcW w:w="142" w:type="dxa"/>
          </w:tcPr>
          <w:p w14:paraId="40C151B7" w14:textId="77777777" w:rsidR="004E19A6" w:rsidRPr="008852C0" w:rsidRDefault="004E19A6" w:rsidP="006F706E">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3689D97" w14:textId="77777777" w:rsidR="004E19A6" w:rsidRPr="008852C0" w:rsidRDefault="004E19A6" w:rsidP="006F706E">
            <w:pPr>
              <w:jc w:val="center"/>
              <w:rPr>
                <w:rFonts w:ascii="Browallia New" w:hAnsi="Browallia New" w:cs="Browallia New"/>
                <w:sz w:val="22"/>
                <w:szCs w:val="22"/>
              </w:rPr>
            </w:pPr>
            <w:r w:rsidRPr="008852C0">
              <w:rPr>
                <w:rFonts w:ascii="Browallia New" w:hAnsi="Browallia New" w:cs="Browallia New"/>
                <w:sz w:val="22"/>
                <w:szCs w:val="22"/>
                <w:cs/>
              </w:rPr>
              <w:t>อัตราหุ้นละ</w:t>
            </w:r>
          </w:p>
          <w:p w14:paraId="6F72936D" w14:textId="77777777" w:rsidR="004E19A6" w:rsidRPr="008852C0" w:rsidRDefault="004E19A6" w:rsidP="006F706E">
            <w:pPr>
              <w:tabs>
                <w:tab w:val="left" w:pos="113"/>
              </w:tabs>
              <w:ind w:right="-57"/>
              <w:jc w:val="center"/>
              <w:rPr>
                <w:rFonts w:ascii="Browallia New" w:hAnsi="Browallia New" w:cs="Browallia New"/>
                <w:sz w:val="22"/>
                <w:szCs w:val="22"/>
                <w:cs/>
              </w:rPr>
            </w:pPr>
            <w:r w:rsidRPr="008852C0">
              <w:rPr>
                <w:rFonts w:ascii="Browallia New" w:hAnsi="Browallia New" w:cs="Browallia New"/>
                <w:sz w:val="22"/>
                <w:szCs w:val="22"/>
                <w:cs/>
              </w:rPr>
              <w:t>(บาท)</w:t>
            </w:r>
          </w:p>
        </w:tc>
        <w:tc>
          <w:tcPr>
            <w:tcW w:w="142" w:type="dxa"/>
            <w:tcBorders>
              <w:top w:val="single" w:sz="4" w:space="0" w:color="auto"/>
            </w:tcBorders>
          </w:tcPr>
          <w:p w14:paraId="198EBA2E" w14:textId="77777777" w:rsidR="004E19A6" w:rsidRPr="008852C0" w:rsidRDefault="004E19A6" w:rsidP="006F706E">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13893AAD" w14:textId="77777777" w:rsidR="004E19A6" w:rsidRPr="008852C0" w:rsidRDefault="004E19A6" w:rsidP="006F706E">
            <w:pPr>
              <w:jc w:val="center"/>
              <w:rPr>
                <w:rFonts w:ascii="Browallia New" w:hAnsi="Browallia New" w:cs="Browallia New"/>
                <w:sz w:val="22"/>
                <w:szCs w:val="22"/>
              </w:rPr>
            </w:pPr>
            <w:r w:rsidRPr="008852C0">
              <w:rPr>
                <w:rFonts w:ascii="Browallia New" w:hAnsi="Browallia New" w:cs="Browallia New"/>
                <w:sz w:val="22"/>
                <w:szCs w:val="22"/>
                <w:cs/>
              </w:rPr>
              <w:t>จำนวนหุ้น</w:t>
            </w:r>
          </w:p>
          <w:p w14:paraId="129CA8A9" w14:textId="77777777" w:rsidR="004E19A6" w:rsidRPr="008852C0" w:rsidRDefault="004E19A6" w:rsidP="006F706E">
            <w:pPr>
              <w:tabs>
                <w:tab w:val="left" w:pos="113"/>
              </w:tabs>
              <w:ind w:right="-57"/>
              <w:jc w:val="center"/>
              <w:rPr>
                <w:rFonts w:ascii="Browallia New" w:hAnsi="Browallia New" w:cs="Browallia New"/>
                <w:sz w:val="22"/>
                <w:szCs w:val="22"/>
                <w:cs/>
              </w:rPr>
            </w:pPr>
            <w:r w:rsidRPr="008852C0">
              <w:rPr>
                <w:rFonts w:ascii="Browallia New" w:hAnsi="Browallia New" w:cs="Browallia New"/>
                <w:sz w:val="22"/>
                <w:szCs w:val="22"/>
                <w:cs/>
              </w:rPr>
              <w:t>(พันหุ้น)</w:t>
            </w:r>
          </w:p>
        </w:tc>
        <w:tc>
          <w:tcPr>
            <w:tcW w:w="142" w:type="dxa"/>
          </w:tcPr>
          <w:p w14:paraId="1EFF1C82"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3BF57B26"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8852C0">
              <w:rPr>
                <w:rFonts w:ascii="Browallia New" w:hAnsi="Browallia New" w:cs="Browallia New"/>
                <w:sz w:val="22"/>
                <w:szCs w:val="22"/>
                <w:cs/>
              </w:rPr>
              <w:t>จำนวนเงิน</w:t>
            </w:r>
            <w:r w:rsidRPr="008852C0">
              <w:rPr>
                <w:rFonts w:ascii="Browallia New" w:hAnsi="Browallia New" w:cs="Browallia New"/>
                <w:sz w:val="22"/>
                <w:szCs w:val="22"/>
                <w:cs/>
              </w:rPr>
              <w:br/>
            </w:r>
            <w:r w:rsidRPr="008852C0">
              <w:rPr>
                <w:rFonts w:ascii="Browallia New" w:hAnsi="Browallia New" w:cs="Browallia New"/>
                <w:sz w:val="22"/>
                <w:szCs w:val="22"/>
              </w:rPr>
              <w:t xml:space="preserve"> </w:t>
            </w:r>
            <w:r w:rsidRPr="008852C0">
              <w:rPr>
                <w:rFonts w:ascii="Browallia New" w:hAnsi="Browallia New" w:cs="Browallia New"/>
                <w:sz w:val="22"/>
                <w:szCs w:val="22"/>
                <w:cs/>
              </w:rPr>
              <w:t>(พันบาท)</w:t>
            </w:r>
          </w:p>
        </w:tc>
        <w:tc>
          <w:tcPr>
            <w:tcW w:w="142" w:type="dxa"/>
          </w:tcPr>
          <w:p w14:paraId="53822510"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42D4C2DC" w14:textId="77777777" w:rsidR="004E19A6" w:rsidRPr="008852C0" w:rsidRDefault="004E19A6" w:rsidP="006F706E">
            <w:pPr>
              <w:jc w:val="center"/>
              <w:rPr>
                <w:rFonts w:ascii="Browallia New" w:hAnsi="Browallia New" w:cs="Browallia New"/>
                <w:sz w:val="22"/>
                <w:szCs w:val="22"/>
              </w:rPr>
            </w:pPr>
            <w:r w:rsidRPr="008852C0">
              <w:rPr>
                <w:rFonts w:ascii="Browallia New" w:hAnsi="Browallia New" w:cs="Browallia New"/>
                <w:sz w:val="22"/>
                <w:szCs w:val="22"/>
                <w:cs/>
              </w:rPr>
              <w:t>อัตราหุ้นละ</w:t>
            </w:r>
          </w:p>
          <w:p w14:paraId="774448E9" w14:textId="77777777" w:rsidR="004E19A6" w:rsidRPr="008852C0" w:rsidRDefault="004E19A6" w:rsidP="006F706E">
            <w:pPr>
              <w:jc w:val="center"/>
              <w:rPr>
                <w:rFonts w:ascii="Browallia New" w:hAnsi="Browallia New" w:cs="Browallia New"/>
                <w:sz w:val="22"/>
                <w:szCs w:val="22"/>
              </w:rPr>
            </w:pPr>
            <w:r w:rsidRPr="008852C0">
              <w:rPr>
                <w:rFonts w:ascii="Browallia New" w:hAnsi="Browallia New" w:cs="Browallia New"/>
                <w:sz w:val="22"/>
                <w:szCs w:val="22"/>
                <w:cs/>
              </w:rPr>
              <w:t>(บาท)</w:t>
            </w:r>
          </w:p>
        </w:tc>
        <w:tc>
          <w:tcPr>
            <w:tcW w:w="141" w:type="dxa"/>
            <w:tcBorders>
              <w:top w:val="single" w:sz="4" w:space="0" w:color="auto"/>
            </w:tcBorders>
          </w:tcPr>
          <w:p w14:paraId="11AE0E6E"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5D6C4822" w14:textId="77777777" w:rsidR="004E19A6" w:rsidRPr="008852C0" w:rsidRDefault="004E19A6" w:rsidP="006F706E">
            <w:pPr>
              <w:jc w:val="center"/>
              <w:rPr>
                <w:rFonts w:ascii="Browallia New" w:hAnsi="Browallia New" w:cs="Browallia New"/>
                <w:sz w:val="22"/>
                <w:szCs w:val="22"/>
              </w:rPr>
            </w:pPr>
            <w:r w:rsidRPr="008852C0">
              <w:rPr>
                <w:rFonts w:ascii="Browallia New" w:hAnsi="Browallia New" w:cs="Browallia New"/>
                <w:sz w:val="22"/>
                <w:szCs w:val="22"/>
                <w:cs/>
              </w:rPr>
              <w:t>จำนวนหุ้น</w:t>
            </w:r>
          </w:p>
          <w:p w14:paraId="1E1826B5" w14:textId="77777777" w:rsidR="004E19A6" w:rsidRPr="008852C0" w:rsidRDefault="004E19A6" w:rsidP="006F706E">
            <w:pPr>
              <w:jc w:val="center"/>
              <w:rPr>
                <w:rFonts w:ascii="Browallia New" w:hAnsi="Browallia New" w:cs="Browallia New"/>
                <w:sz w:val="22"/>
                <w:szCs w:val="22"/>
                <w:cs/>
              </w:rPr>
            </w:pPr>
            <w:r w:rsidRPr="008852C0">
              <w:rPr>
                <w:rFonts w:ascii="Browallia New" w:hAnsi="Browallia New" w:cs="Browallia New"/>
                <w:sz w:val="22"/>
                <w:szCs w:val="22"/>
                <w:cs/>
              </w:rPr>
              <w:t>(พันหุ้น)</w:t>
            </w:r>
          </w:p>
        </w:tc>
        <w:tc>
          <w:tcPr>
            <w:tcW w:w="142" w:type="dxa"/>
          </w:tcPr>
          <w:p w14:paraId="1F91A5E1"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31955E17"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8852C0">
              <w:rPr>
                <w:rFonts w:ascii="Browallia New" w:hAnsi="Browallia New" w:cs="Browallia New"/>
                <w:sz w:val="22"/>
                <w:szCs w:val="22"/>
                <w:cs/>
              </w:rPr>
              <w:t>จำนวนเงิน</w:t>
            </w:r>
            <w:r w:rsidRPr="008852C0">
              <w:rPr>
                <w:rFonts w:ascii="Browallia New" w:hAnsi="Browallia New" w:cs="Browallia New"/>
                <w:sz w:val="22"/>
                <w:szCs w:val="22"/>
                <w:cs/>
              </w:rPr>
              <w:br/>
            </w:r>
            <w:r w:rsidRPr="008852C0">
              <w:rPr>
                <w:rFonts w:ascii="Browallia New" w:hAnsi="Browallia New" w:cs="Browallia New"/>
                <w:sz w:val="22"/>
                <w:szCs w:val="22"/>
              </w:rPr>
              <w:t xml:space="preserve"> </w:t>
            </w:r>
            <w:r w:rsidRPr="008852C0">
              <w:rPr>
                <w:rFonts w:ascii="Browallia New" w:hAnsi="Browallia New" w:cs="Browallia New"/>
                <w:sz w:val="22"/>
                <w:szCs w:val="22"/>
                <w:cs/>
              </w:rPr>
              <w:t>(พันบาท)</w:t>
            </w:r>
          </w:p>
        </w:tc>
      </w:tr>
      <w:tr w:rsidR="004E19A6" w:rsidRPr="008852C0" w14:paraId="66F64BEA" w14:textId="77777777" w:rsidTr="0032644E">
        <w:tc>
          <w:tcPr>
            <w:tcW w:w="2551" w:type="dxa"/>
            <w:tcBorders>
              <w:top w:val="single" w:sz="4" w:space="0" w:color="auto"/>
            </w:tcBorders>
          </w:tcPr>
          <w:p w14:paraId="2E17E653" w14:textId="77777777" w:rsidR="004E19A6" w:rsidRPr="008852C0" w:rsidRDefault="004E19A6" w:rsidP="006F706E">
            <w:pPr>
              <w:tabs>
                <w:tab w:val="left" w:pos="113"/>
              </w:tabs>
              <w:ind w:right="-57"/>
              <w:jc w:val="center"/>
              <w:rPr>
                <w:rFonts w:ascii="Browallia New" w:hAnsi="Browallia New" w:cs="Browallia New"/>
                <w:sz w:val="22"/>
                <w:szCs w:val="22"/>
                <w:cs/>
              </w:rPr>
            </w:pPr>
          </w:p>
        </w:tc>
        <w:tc>
          <w:tcPr>
            <w:tcW w:w="142" w:type="dxa"/>
          </w:tcPr>
          <w:p w14:paraId="65EBD5BE" w14:textId="77777777" w:rsidR="004E19A6" w:rsidRPr="008852C0" w:rsidRDefault="004E19A6" w:rsidP="006F706E">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2373C0D4" w14:textId="77777777" w:rsidR="004E19A6" w:rsidRPr="008852C0" w:rsidRDefault="004E19A6" w:rsidP="006F706E">
            <w:pPr>
              <w:tabs>
                <w:tab w:val="left" w:pos="113"/>
              </w:tabs>
              <w:ind w:right="-57"/>
              <w:jc w:val="center"/>
              <w:rPr>
                <w:rFonts w:ascii="Browallia New" w:hAnsi="Browallia New" w:cs="Browallia New"/>
                <w:sz w:val="22"/>
                <w:szCs w:val="22"/>
                <w:cs/>
              </w:rPr>
            </w:pPr>
          </w:p>
        </w:tc>
        <w:tc>
          <w:tcPr>
            <w:tcW w:w="142" w:type="dxa"/>
          </w:tcPr>
          <w:p w14:paraId="2AB94096" w14:textId="77777777" w:rsidR="004E19A6" w:rsidRPr="008852C0" w:rsidRDefault="004E19A6" w:rsidP="006F706E">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1FEF7D7B" w14:textId="77777777" w:rsidR="004E19A6" w:rsidRPr="008852C0" w:rsidRDefault="004E19A6" w:rsidP="006F706E">
            <w:pPr>
              <w:tabs>
                <w:tab w:val="left" w:pos="113"/>
              </w:tabs>
              <w:ind w:right="-57"/>
              <w:jc w:val="center"/>
              <w:rPr>
                <w:rFonts w:ascii="Browallia New" w:hAnsi="Browallia New" w:cs="Browallia New"/>
                <w:sz w:val="22"/>
                <w:szCs w:val="22"/>
                <w:cs/>
              </w:rPr>
            </w:pPr>
          </w:p>
        </w:tc>
        <w:tc>
          <w:tcPr>
            <w:tcW w:w="142" w:type="dxa"/>
          </w:tcPr>
          <w:p w14:paraId="41AD99FF"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3BF99BF6"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71E0FB6A"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5F1A038C"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0406FD63"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1B33652E" w14:textId="09CA995D" w:rsidR="004E19A6" w:rsidRPr="008852C0" w:rsidRDefault="00AC35AE"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8852C0">
              <w:rPr>
                <w:rFonts w:ascii="Browallia New" w:hAnsi="Browallia New" w:cs="Browallia New"/>
                <w:sz w:val="22"/>
                <w:szCs w:val="22"/>
              </w:rPr>
              <w:t xml:space="preserve"> </w:t>
            </w:r>
          </w:p>
        </w:tc>
        <w:tc>
          <w:tcPr>
            <w:tcW w:w="142" w:type="dxa"/>
          </w:tcPr>
          <w:p w14:paraId="1DBD619E"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05569DF4" w14:textId="77777777" w:rsidR="004E19A6" w:rsidRPr="008852C0"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597CA0" w:rsidRPr="008852C0" w14:paraId="0D41ECB5" w14:textId="77777777" w:rsidTr="0032644E">
        <w:tc>
          <w:tcPr>
            <w:tcW w:w="2551" w:type="dxa"/>
            <w:shd w:val="clear" w:color="auto" w:fill="auto"/>
          </w:tcPr>
          <w:p w14:paraId="1664CB42" w14:textId="77777777" w:rsidR="00597CA0" w:rsidRPr="008852C0" w:rsidRDefault="00597CA0" w:rsidP="00597CA0">
            <w:pPr>
              <w:tabs>
                <w:tab w:val="left" w:pos="113"/>
              </w:tabs>
              <w:ind w:right="-57"/>
              <w:rPr>
                <w:rFonts w:ascii="Browallia New" w:hAnsi="Browallia New" w:cs="Browallia New"/>
                <w:sz w:val="22"/>
                <w:szCs w:val="22"/>
                <w:highlight w:val="yellow"/>
                <w:cs/>
              </w:rPr>
            </w:pPr>
            <w:r w:rsidRPr="008852C0">
              <w:rPr>
                <w:rFonts w:ascii="Browallia New" w:hAnsi="Browallia New" w:cs="Browallia New"/>
                <w:sz w:val="22"/>
                <w:szCs w:val="22"/>
                <w:cs/>
              </w:rPr>
              <w:t xml:space="preserve">บริษัท </w:t>
            </w:r>
            <w:proofErr w:type="spellStart"/>
            <w:r w:rsidRPr="008852C0">
              <w:rPr>
                <w:rFonts w:ascii="Browallia New" w:hAnsi="Browallia New" w:cs="Browallia New"/>
                <w:sz w:val="22"/>
                <w:szCs w:val="22"/>
                <w:cs/>
              </w:rPr>
              <w:t>ไมด้า</w:t>
            </w:r>
            <w:proofErr w:type="spellEnd"/>
            <w:r w:rsidRPr="008852C0">
              <w:rPr>
                <w:rFonts w:ascii="Browallia New" w:hAnsi="Browallia New" w:cs="Browallia New"/>
                <w:sz w:val="22"/>
                <w:szCs w:val="22"/>
                <w:cs/>
              </w:rPr>
              <w:t xml:space="preserve"> (ลาว) เช่าสินเชื่อ จำกัด</w:t>
            </w:r>
          </w:p>
        </w:tc>
        <w:tc>
          <w:tcPr>
            <w:tcW w:w="142" w:type="dxa"/>
            <w:shd w:val="clear" w:color="auto" w:fill="auto"/>
          </w:tcPr>
          <w:p w14:paraId="33D650AF" w14:textId="77777777" w:rsidR="00597CA0" w:rsidRPr="008852C0" w:rsidRDefault="00597CA0" w:rsidP="00597CA0">
            <w:pPr>
              <w:tabs>
                <w:tab w:val="left" w:pos="113"/>
              </w:tabs>
              <w:ind w:right="-57"/>
              <w:rPr>
                <w:rFonts w:ascii="Browallia New" w:hAnsi="Browallia New" w:cs="Browallia New"/>
                <w:sz w:val="22"/>
                <w:szCs w:val="22"/>
                <w:highlight w:val="yellow"/>
                <w:cs/>
              </w:rPr>
            </w:pPr>
          </w:p>
        </w:tc>
        <w:tc>
          <w:tcPr>
            <w:tcW w:w="850" w:type="dxa"/>
            <w:shd w:val="clear" w:color="auto" w:fill="auto"/>
          </w:tcPr>
          <w:p w14:paraId="3FE21BC5" w14:textId="0EE06817" w:rsidR="00597CA0" w:rsidRPr="008852C0" w:rsidRDefault="0045546A" w:rsidP="00597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0.64</w:t>
            </w:r>
          </w:p>
        </w:tc>
        <w:tc>
          <w:tcPr>
            <w:tcW w:w="142" w:type="dxa"/>
            <w:shd w:val="clear" w:color="auto" w:fill="auto"/>
          </w:tcPr>
          <w:p w14:paraId="6050385F" w14:textId="77777777" w:rsidR="00597CA0" w:rsidRPr="008852C0" w:rsidRDefault="00597CA0" w:rsidP="00597CA0">
            <w:pPr>
              <w:tabs>
                <w:tab w:val="left" w:pos="113"/>
              </w:tabs>
              <w:ind w:right="-57"/>
              <w:jc w:val="center"/>
              <w:rPr>
                <w:rFonts w:ascii="Browallia New" w:hAnsi="Browallia New" w:cs="Browallia New"/>
                <w:sz w:val="22"/>
                <w:szCs w:val="22"/>
                <w:cs/>
              </w:rPr>
            </w:pPr>
          </w:p>
        </w:tc>
        <w:tc>
          <w:tcPr>
            <w:tcW w:w="992" w:type="dxa"/>
            <w:shd w:val="clear" w:color="auto" w:fill="auto"/>
          </w:tcPr>
          <w:p w14:paraId="008F6C42" w14:textId="2BC3CF09" w:rsidR="00597CA0" w:rsidRPr="008852C0" w:rsidRDefault="008D3752" w:rsidP="00597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25,000</w:t>
            </w:r>
          </w:p>
        </w:tc>
        <w:tc>
          <w:tcPr>
            <w:tcW w:w="142" w:type="dxa"/>
            <w:shd w:val="clear" w:color="auto" w:fill="auto"/>
          </w:tcPr>
          <w:p w14:paraId="1938C7FE" w14:textId="77777777" w:rsidR="00597CA0" w:rsidRPr="008852C0" w:rsidRDefault="00597CA0" w:rsidP="00597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shd w:val="clear" w:color="auto" w:fill="auto"/>
          </w:tcPr>
          <w:p w14:paraId="325D0E9A" w14:textId="6FEABAFF" w:rsidR="00597CA0" w:rsidRPr="008852C0" w:rsidRDefault="00162F54" w:rsidP="00597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16,000</w:t>
            </w:r>
          </w:p>
        </w:tc>
        <w:tc>
          <w:tcPr>
            <w:tcW w:w="142" w:type="dxa"/>
            <w:shd w:val="clear" w:color="auto" w:fill="auto"/>
          </w:tcPr>
          <w:p w14:paraId="3705F92F" w14:textId="77777777" w:rsidR="00597CA0" w:rsidRPr="008852C0" w:rsidRDefault="00597CA0" w:rsidP="00597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7B3549FD" w14:textId="35F258C3" w:rsidR="00597CA0" w:rsidRPr="008852C0" w:rsidRDefault="00597CA0" w:rsidP="00597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0.40</w:t>
            </w:r>
          </w:p>
        </w:tc>
        <w:tc>
          <w:tcPr>
            <w:tcW w:w="141" w:type="dxa"/>
            <w:shd w:val="clear" w:color="auto" w:fill="auto"/>
          </w:tcPr>
          <w:p w14:paraId="46646333" w14:textId="77777777" w:rsidR="00597CA0" w:rsidRPr="008852C0" w:rsidRDefault="00597CA0" w:rsidP="00597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43E71C6" w14:textId="2D43EF08" w:rsidR="00597CA0" w:rsidRPr="008852C0" w:rsidRDefault="00597CA0" w:rsidP="00597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 xml:space="preserve">     25,000</w:t>
            </w:r>
          </w:p>
        </w:tc>
        <w:tc>
          <w:tcPr>
            <w:tcW w:w="142" w:type="dxa"/>
            <w:shd w:val="clear" w:color="auto" w:fill="auto"/>
          </w:tcPr>
          <w:p w14:paraId="3A9F6F07" w14:textId="77777777" w:rsidR="00597CA0" w:rsidRPr="008852C0" w:rsidRDefault="00597CA0" w:rsidP="00597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shd w:val="clear" w:color="auto" w:fill="auto"/>
          </w:tcPr>
          <w:p w14:paraId="11733EEE" w14:textId="2235D69B" w:rsidR="00597CA0" w:rsidRPr="008852C0" w:rsidRDefault="00597CA0" w:rsidP="00597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10,000</w:t>
            </w:r>
          </w:p>
        </w:tc>
      </w:tr>
      <w:tr w:rsidR="008E08C4" w:rsidRPr="008852C0" w14:paraId="7B31B2B8" w14:textId="77777777" w:rsidTr="0032644E">
        <w:tc>
          <w:tcPr>
            <w:tcW w:w="2551" w:type="dxa"/>
            <w:shd w:val="clear" w:color="auto" w:fill="auto"/>
          </w:tcPr>
          <w:p w14:paraId="4CFD1F3B" w14:textId="77777777" w:rsidR="008E08C4" w:rsidRPr="008852C0" w:rsidRDefault="008E08C4" w:rsidP="008E08C4">
            <w:pPr>
              <w:tabs>
                <w:tab w:val="left" w:pos="113"/>
              </w:tabs>
              <w:ind w:right="-57"/>
              <w:rPr>
                <w:rFonts w:ascii="Browallia New" w:hAnsi="Browallia New" w:cs="Browallia New"/>
                <w:sz w:val="22"/>
                <w:szCs w:val="22"/>
                <w:cs/>
              </w:rPr>
            </w:pPr>
          </w:p>
        </w:tc>
        <w:tc>
          <w:tcPr>
            <w:tcW w:w="142" w:type="dxa"/>
            <w:shd w:val="clear" w:color="auto" w:fill="auto"/>
          </w:tcPr>
          <w:p w14:paraId="25A40AAE" w14:textId="77777777" w:rsidR="008E08C4" w:rsidRPr="008852C0" w:rsidRDefault="008E08C4" w:rsidP="008E08C4">
            <w:pPr>
              <w:tabs>
                <w:tab w:val="left" w:pos="113"/>
              </w:tabs>
              <w:ind w:right="-57"/>
              <w:rPr>
                <w:rFonts w:ascii="Browallia New" w:hAnsi="Browallia New" w:cs="Browallia New"/>
                <w:sz w:val="22"/>
                <w:szCs w:val="22"/>
                <w:cs/>
              </w:rPr>
            </w:pPr>
          </w:p>
        </w:tc>
        <w:tc>
          <w:tcPr>
            <w:tcW w:w="850" w:type="dxa"/>
            <w:shd w:val="clear" w:color="auto" w:fill="auto"/>
          </w:tcPr>
          <w:p w14:paraId="213A6C6F"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595EB324" w14:textId="77777777" w:rsidR="008E08C4" w:rsidRPr="008852C0" w:rsidRDefault="008E08C4" w:rsidP="008E08C4">
            <w:pPr>
              <w:tabs>
                <w:tab w:val="left" w:pos="113"/>
              </w:tabs>
              <w:ind w:right="-57"/>
              <w:jc w:val="center"/>
              <w:rPr>
                <w:rFonts w:ascii="Browallia New" w:hAnsi="Browallia New" w:cs="Browallia New"/>
                <w:sz w:val="22"/>
                <w:szCs w:val="22"/>
                <w:cs/>
              </w:rPr>
            </w:pPr>
          </w:p>
        </w:tc>
        <w:tc>
          <w:tcPr>
            <w:tcW w:w="992" w:type="dxa"/>
            <w:shd w:val="clear" w:color="auto" w:fill="auto"/>
          </w:tcPr>
          <w:p w14:paraId="210B5D99"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C12712D"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12" w:space="0" w:color="auto"/>
            </w:tcBorders>
            <w:shd w:val="clear" w:color="auto" w:fill="auto"/>
          </w:tcPr>
          <w:p w14:paraId="7A8CA6D5"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00E93145"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0D13C929"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shd w:val="clear" w:color="auto" w:fill="auto"/>
          </w:tcPr>
          <w:p w14:paraId="4B18DA00"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3700882"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C031E92"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12" w:space="0" w:color="auto"/>
            </w:tcBorders>
            <w:shd w:val="clear" w:color="auto" w:fill="auto"/>
          </w:tcPr>
          <w:p w14:paraId="2EB89B7C"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r>
    </w:tbl>
    <w:p w14:paraId="49D10C88" w14:textId="77777777" w:rsidR="00597CA0" w:rsidRPr="008852C0" w:rsidRDefault="00597CA0" w:rsidP="004E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597CA0" w:rsidRPr="008852C0" w14:paraId="48667C5D" w14:textId="77777777" w:rsidTr="000D0928">
        <w:trPr>
          <w:trHeight w:val="148"/>
        </w:trPr>
        <w:tc>
          <w:tcPr>
            <w:tcW w:w="2551" w:type="dxa"/>
          </w:tcPr>
          <w:p w14:paraId="73DA98F7"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142" w:type="dxa"/>
          </w:tcPr>
          <w:p w14:paraId="242B3A96"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297353E7" w14:textId="5FEAAD3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8852C0">
              <w:rPr>
                <w:rFonts w:ascii="Browallia New" w:hAnsi="Browallia New" w:cs="Browallia New"/>
                <w:sz w:val="23"/>
                <w:szCs w:val="23"/>
                <w:cs/>
              </w:rPr>
              <w:t xml:space="preserve">สำหรับงวดหกเดือนสิ้นสุดวันที่ </w:t>
            </w:r>
            <w:r w:rsidR="003D6D56" w:rsidRPr="008852C0">
              <w:rPr>
                <w:rFonts w:ascii="Browallia New" w:hAnsi="Browallia New" w:cs="Browallia New"/>
                <w:sz w:val="23"/>
                <w:szCs w:val="23"/>
              </w:rPr>
              <w:t xml:space="preserve">30 </w:t>
            </w:r>
            <w:r w:rsidR="003D6D56" w:rsidRPr="008852C0">
              <w:rPr>
                <w:rFonts w:ascii="Browallia New" w:hAnsi="Browallia New" w:cs="Browallia New"/>
                <w:sz w:val="23"/>
                <w:szCs w:val="23"/>
                <w:cs/>
              </w:rPr>
              <w:t>มิถุนายน</w:t>
            </w:r>
          </w:p>
        </w:tc>
      </w:tr>
      <w:tr w:rsidR="00597CA0" w:rsidRPr="008852C0" w14:paraId="71B4EC0E" w14:textId="77777777" w:rsidTr="000D0928">
        <w:trPr>
          <w:trHeight w:val="148"/>
        </w:trPr>
        <w:tc>
          <w:tcPr>
            <w:tcW w:w="2551" w:type="dxa"/>
          </w:tcPr>
          <w:p w14:paraId="1EBDE583"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142" w:type="dxa"/>
          </w:tcPr>
          <w:p w14:paraId="761A9160"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74481851"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8852C0">
              <w:rPr>
                <w:rFonts w:ascii="Browallia New" w:hAnsi="Browallia New" w:cs="Browallia New"/>
                <w:sz w:val="23"/>
                <w:szCs w:val="23"/>
              </w:rPr>
              <w:t>2567</w:t>
            </w:r>
          </w:p>
        </w:tc>
        <w:tc>
          <w:tcPr>
            <w:tcW w:w="142" w:type="dxa"/>
          </w:tcPr>
          <w:p w14:paraId="0CD9D2CA"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1B785080"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8852C0">
              <w:rPr>
                <w:rFonts w:ascii="Browallia New" w:hAnsi="Browallia New" w:cs="Browallia New"/>
                <w:sz w:val="23"/>
                <w:szCs w:val="23"/>
              </w:rPr>
              <w:t>2566</w:t>
            </w:r>
          </w:p>
        </w:tc>
      </w:tr>
      <w:tr w:rsidR="00597CA0" w:rsidRPr="008852C0" w14:paraId="237F46B1" w14:textId="77777777" w:rsidTr="000D0928">
        <w:trPr>
          <w:trHeight w:val="148"/>
        </w:trPr>
        <w:tc>
          <w:tcPr>
            <w:tcW w:w="2551" w:type="dxa"/>
          </w:tcPr>
          <w:p w14:paraId="44D0BFB5"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142" w:type="dxa"/>
          </w:tcPr>
          <w:p w14:paraId="17576EE1"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10456557" w14:textId="77777777" w:rsidR="00597CA0" w:rsidRPr="008852C0" w:rsidRDefault="00597CA0" w:rsidP="000D0928">
            <w:pPr>
              <w:tabs>
                <w:tab w:val="left" w:pos="113"/>
              </w:tabs>
              <w:ind w:right="-57"/>
              <w:jc w:val="center"/>
              <w:rPr>
                <w:rFonts w:ascii="Browallia New" w:hAnsi="Browallia New" w:cs="Browallia New"/>
                <w:sz w:val="22"/>
                <w:szCs w:val="22"/>
                <w:cs/>
              </w:rPr>
            </w:pPr>
            <w:r w:rsidRPr="008852C0">
              <w:rPr>
                <w:rFonts w:ascii="Browallia New" w:hAnsi="Browallia New" w:cs="Browallia New"/>
                <w:sz w:val="22"/>
                <w:szCs w:val="22"/>
                <w:cs/>
              </w:rPr>
              <w:t>ประกาศจ่ายเงินปันผล</w:t>
            </w:r>
          </w:p>
        </w:tc>
        <w:tc>
          <w:tcPr>
            <w:tcW w:w="142" w:type="dxa"/>
            <w:tcBorders>
              <w:top w:val="single" w:sz="4" w:space="0" w:color="auto"/>
            </w:tcBorders>
          </w:tcPr>
          <w:p w14:paraId="514D658A"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213D3C0C"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8852C0">
              <w:rPr>
                <w:rFonts w:ascii="Browallia New" w:hAnsi="Browallia New" w:cs="Browallia New"/>
                <w:sz w:val="22"/>
                <w:szCs w:val="22"/>
                <w:cs/>
              </w:rPr>
              <w:t>เงินปันผลจ่าย</w:t>
            </w:r>
          </w:p>
        </w:tc>
        <w:tc>
          <w:tcPr>
            <w:tcW w:w="142" w:type="dxa"/>
          </w:tcPr>
          <w:p w14:paraId="453554D4"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2A0412E6"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8852C0">
              <w:rPr>
                <w:rFonts w:ascii="Browallia New" w:hAnsi="Browallia New" w:cs="Browallia New"/>
                <w:sz w:val="22"/>
                <w:szCs w:val="22"/>
                <w:cs/>
              </w:rPr>
              <w:t>ประกาศจ่ายเงินปันผล</w:t>
            </w:r>
          </w:p>
        </w:tc>
        <w:tc>
          <w:tcPr>
            <w:tcW w:w="142" w:type="dxa"/>
          </w:tcPr>
          <w:p w14:paraId="7955B8C6"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689E7F1C"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8852C0">
              <w:rPr>
                <w:rFonts w:ascii="Browallia New" w:hAnsi="Browallia New" w:cs="Browallia New"/>
                <w:sz w:val="22"/>
                <w:szCs w:val="22"/>
                <w:cs/>
              </w:rPr>
              <w:t>เงินปันผลจ่าย</w:t>
            </w:r>
          </w:p>
        </w:tc>
      </w:tr>
      <w:tr w:rsidR="00597CA0" w:rsidRPr="008852C0" w14:paraId="4F055E23" w14:textId="77777777" w:rsidTr="000D0928">
        <w:trPr>
          <w:trHeight w:val="589"/>
        </w:trPr>
        <w:tc>
          <w:tcPr>
            <w:tcW w:w="2551" w:type="dxa"/>
            <w:tcBorders>
              <w:bottom w:val="single" w:sz="4" w:space="0" w:color="auto"/>
            </w:tcBorders>
            <w:vAlign w:val="bottom"/>
          </w:tcPr>
          <w:p w14:paraId="64C7AEE5" w14:textId="77777777" w:rsidR="00597CA0" w:rsidRPr="008852C0" w:rsidRDefault="00597CA0" w:rsidP="000D0928">
            <w:pPr>
              <w:tabs>
                <w:tab w:val="left" w:pos="113"/>
              </w:tabs>
              <w:ind w:right="-57"/>
              <w:jc w:val="center"/>
              <w:rPr>
                <w:rFonts w:ascii="Browallia New" w:hAnsi="Browallia New" w:cs="Browallia New"/>
                <w:sz w:val="22"/>
                <w:szCs w:val="22"/>
                <w:cs/>
              </w:rPr>
            </w:pPr>
            <w:r w:rsidRPr="008852C0">
              <w:rPr>
                <w:rFonts w:ascii="Browallia New" w:hAnsi="Browallia New" w:cs="Browallia New"/>
                <w:sz w:val="22"/>
                <w:szCs w:val="22"/>
                <w:cs/>
              </w:rPr>
              <w:t>ชื่อบริษัท</w:t>
            </w:r>
          </w:p>
        </w:tc>
        <w:tc>
          <w:tcPr>
            <w:tcW w:w="142" w:type="dxa"/>
          </w:tcPr>
          <w:p w14:paraId="5B8D62AD" w14:textId="77777777" w:rsidR="00597CA0" w:rsidRPr="008852C0" w:rsidRDefault="00597CA0" w:rsidP="000D0928">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A0F7EBB" w14:textId="77777777" w:rsidR="00597CA0" w:rsidRPr="008852C0" w:rsidRDefault="00597CA0" w:rsidP="000D0928">
            <w:pPr>
              <w:jc w:val="center"/>
              <w:rPr>
                <w:rFonts w:ascii="Browallia New" w:hAnsi="Browallia New" w:cs="Browallia New"/>
                <w:sz w:val="22"/>
                <w:szCs w:val="22"/>
              </w:rPr>
            </w:pPr>
            <w:r w:rsidRPr="008852C0">
              <w:rPr>
                <w:rFonts w:ascii="Browallia New" w:hAnsi="Browallia New" w:cs="Browallia New"/>
                <w:sz w:val="22"/>
                <w:szCs w:val="22"/>
                <w:cs/>
              </w:rPr>
              <w:t>อัตราหุ้นละ</w:t>
            </w:r>
          </w:p>
          <w:p w14:paraId="1F7DBDC1" w14:textId="77777777" w:rsidR="00597CA0" w:rsidRPr="008852C0" w:rsidRDefault="00597CA0" w:rsidP="000D0928">
            <w:pPr>
              <w:tabs>
                <w:tab w:val="left" w:pos="113"/>
              </w:tabs>
              <w:ind w:right="-57"/>
              <w:jc w:val="center"/>
              <w:rPr>
                <w:rFonts w:ascii="Browallia New" w:hAnsi="Browallia New" w:cs="Browallia New"/>
                <w:sz w:val="22"/>
                <w:szCs w:val="22"/>
                <w:cs/>
              </w:rPr>
            </w:pPr>
            <w:r w:rsidRPr="008852C0">
              <w:rPr>
                <w:rFonts w:ascii="Browallia New" w:hAnsi="Browallia New" w:cs="Browallia New"/>
                <w:sz w:val="22"/>
                <w:szCs w:val="22"/>
                <w:cs/>
              </w:rPr>
              <w:t>(บาท)</w:t>
            </w:r>
          </w:p>
        </w:tc>
        <w:tc>
          <w:tcPr>
            <w:tcW w:w="142" w:type="dxa"/>
            <w:tcBorders>
              <w:top w:val="single" w:sz="4" w:space="0" w:color="auto"/>
            </w:tcBorders>
          </w:tcPr>
          <w:p w14:paraId="35E54538" w14:textId="77777777" w:rsidR="00597CA0" w:rsidRPr="008852C0" w:rsidRDefault="00597CA0" w:rsidP="000D0928">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379D4059" w14:textId="77777777" w:rsidR="00597CA0" w:rsidRPr="008852C0" w:rsidRDefault="00597CA0" w:rsidP="000D0928">
            <w:pPr>
              <w:jc w:val="center"/>
              <w:rPr>
                <w:rFonts w:ascii="Browallia New" w:hAnsi="Browallia New" w:cs="Browallia New"/>
                <w:sz w:val="22"/>
                <w:szCs w:val="22"/>
              </w:rPr>
            </w:pPr>
            <w:r w:rsidRPr="008852C0">
              <w:rPr>
                <w:rFonts w:ascii="Browallia New" w:hAnsi="Browallia New" w:cs="Browallia New"/>
                <w:sz w:val="22"/>
                <w:szCs w:val="22"/>
                <w:cs/>
              </w:rPr>
              <w:t>จำนวนหุ้น</w:t>
            </w:r>
          </w:p>
          <w:p w14:paraId="26BA695B" w14:textId="77777777" w:rsidR="00597CA0" w:rsidRPr="008852C0" w:rsidRDefault="00597CA0" w:rsidP="000D0928">
            <w:pPr>
              <w:tabs>
                <w:tab w:val="left" w:pos="113"/>
              </w:tabs>
              <w:ind w:right="-57"/>
              <w:jc w:val="center"/>
              <w:rPr>
                <w:rFonts w:ascii="Browallia New" w:hAnsi="Browallia New" w:cs="Browallia New"/>
                <w:sz w:val="22"/>
                <w:szCs w:val="22"/>
                <w:cs/>
              </w:rPr>
            </w:pPr>
            <w:r w:rsidRPr="008852C0">
              <w:rPr>
                <w:rFonts w:ascii="Browallia New" w:hAnsi="Browallia New" w:cs="Browallia New"/>
                <w:sz w:val="22"/>
                <w:szCs w:val="22"/>
                <w:cs/>
              </w:rPr>
              <w:t>(พันหุ้น)</w:t>
            </w:r>
          </w:p>
        </w:tc>
        <w:tc>
          <w:tcPr>
            <w:tcW w:w="142" w:type="dxa"/>
          </w:tcPr>
          <w:p w14:paraId="5868856C"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3CD3775F"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8852C0">
              <w:rPr>
                <w:rFonts w:ascii="Browallia New" w:hAnsi="Browallia New" w:cs="Browallia New"/>
                <w:sz w:val="22"/>
                <w:szCs w:val="22"/>
                <w:cs/>
              </w:rPr>
              <w:t>จำนวนเงิน</w:t>
            </w:r>
            <w:r w:rsidRPr="008852C0">
              <w:rPr>
                <w:rFonts w:ascii="Browallia New" w:hAnsi="Browallia New" w:cs="Browallia New"/>
                <w:sz w:val="22"/>
                <w:szCs w:val="22"/>
                <w:cs/>
              </w:rPr>
              <w:br/>
            </w:r>
            <w:r w:rsidRPr="008852C0">
              <w:rPr>
                <w:rFonts w:ascii="Browallia New" w:hAnsi="Browallia New" w:cs="Browallia New"/>
                <w:sz w:val="22"/>
                <w:szCs w:val="22"/>
              </w:rPr>
              <w:t xml:space="preserve"> </w:t>
            </w:r>
            <w:r w:rsidRPr="008852C0">
              <w:rPr>
                <w:rFonts w:ascii="Browallia New" w:hAnsi="Browallia New" w:cs="Browallia New"/>
                <w:sz w:val="22"/>
                <w:szCs w:val="22"/>
                <w:cs/>
              </w:rPr>
              <w:t>(พันบาท)</w:t>
            </w:r>
          </w:p>
        </w:tc>
        <w:tc>
          <w:tcPr>
            <w:tcW w:w="142" w:type="dxa"/>
          </w:tcPr>
          <w:p w14:paraId="17974A03"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21FF080B" w14:textId="77777777" w:rsidR="00597CA0" w:rsidRPr="008852C0" w:rsidRDefault="00597CA0" w:rsidP="000D0928">
            <w:pPr>
              <w:jc w:val="center"/>
              <w:rPr>
                <w:rFonts w:ascii="Browallia New" w:hAnsi="Browallia New" w:cs="Browallia New"/>
                <w:sz w:val="22"/>
                <w:szCs w:val="22"/>
              </w:rPr>
            </w:pPr>
            <w:r w:rsidRPr="008852C0">
              <w:rPr>
                <w:rFonts w:ascii="Browallia New" w:hAnsi="Browallia New" w:cs="Browallia New"/>
                <w:sz w:val="22"/>
                <w:szCs w:val="22"/>
                <w:cs/>
              </w:rPr>
              <w:t>อัตราหุ้นละ</w:t>
            </w:r>
          </w:p>
          <w:p w14:paraId="4FE45541" w14:textId="77777777" w:rsidR="00597CA0" w:rsidRPr="008852C0" w:rsidRDefault="00597CA0" w:rsidP="000D0928">
            <w:pPr>
              <w:jc w:val="center"/>
              <w:rPr>
                <w:rFonts w:ascii="Browallia New" w:hAnsi="Browallia New" w:cs="Browallia New"/>
                <w:sz w:val="22"/>
                <w:szCs w:val="22"/>
              </w:rPr>
            </w:pPr>
            <w:r w:rsidRPr="008852C0">
              <w:rPr>
                <w:rFonts w:ascii="Browallia New" w:hAnsi="Browallia New" w:cs="Browallia New"/>
                <w:sz w:val="22"/>
                <w:szCs w:val="22"/>
                <w:cs/>
              </w:rPr>
              <w:t>(บาท)</w:t>
            </w:r>
          </w:p>
        </w:tc>
        <w:tc>
          <w:tcPr>
            <w:tcW w:w="141" w:type="dxa"/>
            <w:tcBorders>
              <w:top w:val="single" w:sz="4" w:space="0" w:color="auto"/>
            </w:tcBorders>
          </w:tcPr>
          <w:p w14:paraId="05A76E7E"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03467D04" w14:textId="77777777" w:rsidR="00597CA0" w:rsidRPr="008852C0" w:rsidRDefault="00597CA0" w:rsidP="000D0928">
            <w:pPr>
              <w:jc w:val="center"/>
              <w:rPr>
                <w:rFonts w:ascii="Browallia New" w:hAnsi="Browallia New" w:cs="Browallia New"/>
                <w:sz w:val="22"/>
                <w:szCs w:val="22"/>
              </w:rPr>
            </w:pPr>
            <w:r w:rsidRPr="008852C0">
              <w:rPr>
                <w:rFonts w:ascii="Browallia New" w:hAnsi="Browallia New" w:cs="Browallia New"/>
                <w:sz w:val="22"/>
                <w:szCs w:val="22"/>
                <w:cs/>
              </w:rPr>
              <w:t>จำนวนหุ้น</w:t>
            </w:r>
          </w:p>
          <w:p w14:paraId="4236C07E" w14:textId="77777777" w:rsidR="00597CA0" w:rsidRPr="008852C0" w:rsidRDefault="00597CA0" w:rsidP="000D0928">
            <w:pPr>
              <w:jc w:val="center"/>
              <w:rPr>
                <w:rFonts w:ascii="Browallia New" w:hAnsi="Browallia New" w:cs="Browallia New"/>
                <w:sz w:val="22"/>
                <w:szCs w:val="22"/>
                <w:cs/>
              </w:rPr>
            </w:pPr>
            <w:r w:rsidRPr="008852C0">
              <w:rPr>
                <w:rFonts w:ascii="Browallia New" w:hAnsi="Browallia New" w:cs="Browallia New"/>
                <w:sz w:val="22"/>
                <w:szCs w:val="22"/>
                <w:cs/>
              </w:rPr>
              <w:t>(พันหุ้น)</w:t>
            </w:r>
          </w:p>
        </w:tc>
        <w:tc>
          <w:tcPr>
            <w:tcW w:w="142" w:type="dxa"/>
          </w:tcPr>
          <w:p w14:paraId="49838AE6"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56748454"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8852C0">
              <w:rPr>
                <w:rFonts w:ascii="Browallia New" w:hAnsi="Browallia New" w:cs="Browallia New"/>
                <w:sz w:val="22"/>
                <w:szCs w:val="22"/>
                <w:cs/>
              </w:rPr>
              <w:t>จำนวนเงิน</w:t>
            </w:r>
            <w:r w:rsidRPr="008852C0">
              <w:rPr>
                <w:rFonts w:ascii="Browallia New" w:hAnsi="Browallia New" w:cs="Browallia New"/>
                <w:sz w:val="22"/>
                <w:szCs w:val="22"/>
                <w:cs/>
              </w:rPr>
              <w:br/>
            </w:r>
            <w:r w:rsidRPr="008852C0">
              <w:rPr>
                <w:rFonts w:ascii="Browallia New" w:hAnsi="Browallia New" w:cs="Browallia New"/>
                <w:sz w:val="22"/>
                <w:szCs w:val="22"/>
              </w:rPr>
              <w:t xml:space="preserve"> </w:t>
            </w:r>
            <w:r w:rsidRPr="008852C0">
              <w:rPr>
                <w:rFonts w:ascii="Browallia New" w:hAnsi="Browallia New" w:cs="Browallia New"/>
                <w:sz w:val="22"/>
                <w:szCs w:val="22"/>
                <w:cs/>
              </w:rPr>
              <w:t>(พันบาท)</w:t>
            </w:r>
          </w:p>
        </w:tc>
      </w:tr>
      <w:tr w:rsidR="00597CA0" w:rsidRPr="008852C0" w14:paraId="7C594D18" w14:textId="77777777" w:rsidTr="000D0928">
        <w:tc>
          <w:tcPr>
            <w:tcW w:w="2551" w:type="dxa"/>
            <w:tcBorders>
              <w:top w:val="single" w:sz="4" w:space="0" w:color="auto"/>
            </w:tcBorders>
          </w:tcPr>
          <w:p w14:paraId="1BF93378"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142" w:type="dxa"/>
          </w:tcPr>
          <w:p w14:paraId="42383266"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00F2488D"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142" w:type="dxa"/>
          </w:tcPr>
          <w:p w14:paraId="69D6065D"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52BF0004"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142" w:type="dxa"/>
          </w:tcPr>
          <w:p w14:paraId="047083C8"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6B7C3977"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17B571B6"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26D800C0"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47A190FA"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1C43AEC0"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8852C0">
              <w:rPr>
                <w:rFonts w:ascii="Browallia New" w:hAnsi="Browallia New" w:cs="Browallia New"/>
                <w:sz w:val="22"/>
                <w:szCs w:val="22"/>
              </w:rPr>
              <w:t xml:space="preserve"> </w:t>
            </w:r>
          </w:p>
        </w:tc>
        <w:tc>
          <w:tcPr>
            <w:tcW w:w="142" w:type="dxa"/>
          </w:tcPr>
          <w:p w14:paraId="6B93ACC0"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1B573A03"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8E08C4" w:rsidRPr="008852C0" w14:paraId="2EB0A2D3" w14:textId="77777777" w:rsidTr="000D0928">
        <w:tc>
          <w:tcPr>
            <w:tcW w:w="2551" w:type="dxa"/>
            <w:shd w:val="clear" w:color="auto" w:fill="auto"/>
          </w:tcPr>
          <w:p w14:paraId="08EF80EB" w14:textId="77777777" w:rsidR="008E08C4" w:rsidRPr="008852C0" w:rsidRDefault="008E08C4" w:rsidP="008E08C4">
            <w:pPr>
              <w:tabs>
                <w:tab w:val="left" w:pos="113"/>
              </w:tabs>
              <w:ind w:right="-57"/>
              <w:rPr>
                <w:rFonts w:ascii="Browallia New" w:hAnsi="Browallia New" w:cs="Browallia New"/>
                <w:sz w:val="22"/>
                <w:szCs w:val="22"/>
                <w:highlight w:val="yellow"/>
                <w:cs/>
              </w:rPr>
            </w:pPr>
            <w:r w:rsidRPr="008852C0">
              <w:rPr>
                <w:rFonts w:ascii="Browallia New" w:hAnsi="Browallia New" w:cs="Browallia New"/>
                <w:sz w:val="22"/>
                <w:szCs w:val="22"/>
                <w:cs/>
              </w:rPr>
              <w:t xml:space="preserve">บริษัท </w:t>
            </w:r>
            <w:proofErr w:type="spellStart"/>
            <w:r w:rsidRPr="008852C0">
              <w:rPr>
                <w:rFonts w:ascii="Browallia New" w:hAnsi="Browallia New" w:cs="Browallia New"/>
                <w:sz w:val="22"/>
                <w:szCs w:val="22"/>
                <w:cs/>
              </w:rPr>
              <w:t>ไมด้า</w:t>
            </w:r>
            <w:proofErr w:type="spellEnd"/>
            <w:r w:rsidRPr="008852C0">
              <w:rPr>
                <w:rFonts w:ascii="Browallia New" w:hAnsi="Browallia New" w:cs="Browallia New"/>
                <w:sz w:val="22"/>
                <w:szCs w:val="22"/>
                <w:cs/>
              </w:rPr>
              <w:t xml:space="preserve"> (ลาว) เช่าสินเชื่อ จำกัด</w:t>
            </w:r>
          </w:p>
        </w:tc>
        <w:tc>
          <w:tcPr>
            <w:tcW w:w="142" w:type="dxa"/>
            <w:shd w:val="clear" w:color="auto" w:fill="auto"/>
          </w:tcPr>
          <w:p w14:paraId="673159C3" w14:textId="77777777" w:rsidR="008E08C4" w:rsidRPr="008852C0" w:rsidRDefault="008E08C4" w:rsidP="008E08C4">
            <w:pPr>
              <w:tabs>
                <w:tab w:val="left" w:pos="113"/>
              </w:tabs>
              <w:ind w:right="-57"/>
              <w:rPr>
                <w:rFonts w:ascii="Browallia New" w:hAnsi="Browallia New" w:cs="Browallia New"/>
                <w:sz w:val="22"/>
                <w:szCs w:val="22"/>
                <w:highlight w:val="yellow"/>
                <w:cs/>
              </w:rPr>
            </w:pPr>
          </w:p>
        </w:tc>
        <w:tc>
          <w:tcPr>
            <w:tcW w:w="850" w:type="dxa"/>
            <w:shd w:val="clear" w:color="auto" w:fill="auto"/>
          </w:tcPr>
          <w:p w14:paraId="6B4D75FD" w14:textId="534A29A5" w:rsidR="008E08C4" w:rsidRPr="008852C0" w:rsidRDefault="000543A8"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0.</w:t>
            </w:r>
            <w:r w:rsidR="000D5F5C" w:rsidRPr="008852C0">
              <w:rPr>
                <w:rFonts w:ascii="Browallia New" w:hAnsi="Browallia New" w:cs="Browallia New"/>
                <w:sz w:val="22"/>
                <w:szCs w:val="22"/>
              </w:rPr>
              <w:t>84</w:t>
            </w:r>
          </w:p>
        </w:tc>
        <w:tc>
          <w:tcPr>
            <w:tcW w:w="142" w:type="dxa"/>
            <w:shd w:val="clear" w:color="auto" w:fill="auto"/>
          </w:tcPr>
          <w:p w14:paraId="15B4572F" w14:textId="77777777" w:rsidR="008E08C4" w:rsidRPr="008852C0" w:rsidRDefault="008E08C4" w:rsidP="008E08C4">
            <w:pPr>
              <w:tabs>
                <w:tab w:val="left" w:pos="113"/>
              </w:tabs>
              <w:ind w:right="-57"/>
              <w:jc w:val="center"/>
              <w:rPr>
                <w:rFonts w:ascii="Browallia New" w:hAnsi="Browallia New" w:cs="Browallia New"/>
                <w:sz w:val="22"/>
                <w:szCs w:val="22"/>
                <w:cs/>
              </w:rPr>
            </w:pPr>
          </w:p>
        </w:tc>
        <w:tc>
          <w:tcPr>
            <w:tcW w:w="992" w:type="dxa"/>
            <w:shd w:val="clear" w:color="auto" w:fill="auto"/>
          </w:tcPr>
          <w:p w14:paraId="42816BAF" w14:textId="234F9187" w:rsidR="008E08C4" w:rsidRPr="008852C0" w:rsidRDefault="000D5F5C"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25</w:t>
            </w:r>
            <w:r w:rsidR="004F3084" w:rsidRPr="008852C0">
              <w:rPr>
                <w:rFonts w:ascii="Browallia New" w:hAnsi="Browallia New" w:cs="Browallia New"/>
                <w:sz w:val="22"/>
                <w:szCs w:val="22"/>
              </w:rPr>
              <w:t>,000</w:t>
            </w:r>
          </w:p>
        </w:tc>
        <w:tc>
          <w:tcPr>
            <w:tcW w:w="142" w:type="dxa"/>
            <w:shd w:val="clear" w:color="auto" w:fill="auto"/>
          </w:tcPr>
          <w:p w14:paraId="7A0CE898"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shd w:val="clear" w:color="auto" w:fill="auto"/>
          </w:tcPr>
          <w:p w14:paraId="5C440F1F" w14:textId="0B28D692" w:rsidR="008E08C4" w:rsidRPr="008852C0" w:rsidRDefault="00976E03"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21,000</w:t>
            </w:r>
          </w:p>
        </w:tc>
        <w:tc>
          <w:tcPr>
            <w:tcW w:w="142" w:type="dxa"/>
            <w:shd w:val="clear" w:color="auto" w:fill="auto"/>
          </w:tcPr>
          <w:p w14:paraId="3A04F480"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6B249CFA" w14:textId="2E35659E"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0.72</w:t>
            </w:r>
          </w:p>
        </w:tc>
        <w:tc>
          <w:tcPr>
            <w:tcW w:w="141" w:type="dxa"/>
            <w:shd w:val="clear" w:color="auto" w:fill="auto"/>
          </w:tcPr>
          <w:p w14:paraId="76A711C9"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02624CAD" w14:textId="71CB4EDD"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 xml:space="preserve">     25,000</w:t>
            </w:r>
          </w:p>
        </w:tc>
        <w:tc>
          <w:tcPr>
            <w:tcW w:w="142" w:type="dxa"/>
            <w:shd w:val="clear" w:color="auto" w:fill="auto"/>
          </w:tcPr>
          <w:p w14:paraId="102437AE" w14:textId="77777777"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shd w:val="clear" w:color="auto" w:fill="auto"/>
          </w:tcPr>
          <w:p w14:paraId="5878D5D8" w14:textId="75AA7B3E" w:rsidR="008E08C4" w:rsidRPr="008852C0" w:rsidRDefault="008E08C4" w:rsidP="008E08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18,000</w:t>
            </w:r>
          </w:p>
        </w:tc>
      </w:tr>
      <w:tr w:rsidR="00597CA0" w:rsidRPr="008852C0" w14:paraId="4B47ECB3" w14:textId="77777777" w:rsidTr="000D0928">
        <w:tc>
          <w:tcPr>
            <w:tcW w:w="2551" w:type="dxa"/>
            <w:shd w:val="clear" w:color="auto" w:fill="auto"/>
          </w:tcPr>
          <w:p w14:paraId="49634CF2" w14:textId="77777777" w:rsidR="00597CA0" w:rsidRPr="008852C0" w:rsidRDefault="00597CA0" w:rsidP="000D0928">
            <w:pPr>
              <w:tabs>
                <w:tab w:val="left" w:pos="113"/>
              </w:tabs>
              <w:ind w:right="-57"/>
              <w:rPr>
                <w:rFonts w:ascii="Browallia New" w:hAnsi="Browallia New" w:cs="Browallia New"/>
                <w:sz w:val="22"/>
                <w:szCs w:val="22"/>
                <w:cs/>
              </w:rPr>
            </w:pPr>
            <w:r w:rsidRPr="008852C0">
              <w:rPr>
                <w:rFonts w:ascii="Browallia New" w:hAnsi="Browallia New" w:cs="Browallia New"/>
                <w:sz w:val="22"/>
                <w:szCs w:val="22"/>
                <w:cs/>
              </w:rPr>
              <w:t xml:space="preserve">บริษัท </w:t>
            </w:r>
            <w:proofErr w:type="spellStart"/>
            <w:r w:rsidRPr="008852C0">
              <w:rPr>
                <w:rFonts w:ascii="Browallia New" w:hAnsi="Browallia New" w:cs="Browallia New"/>
                <w:sz w:val="22"/>
                <w:szCs w:val="22"/>
                <w:cs/>
              </w:rPr>
              <w:t>ไมด้า</w:t>
            </w:r>
            <w:proofErr w:type="spellEnd"/>
            <w:r w:rsidRPr="008852C0">
              <w:rPr>
                <w:rFonts w:ascii="Browallia New" w:hAnsi="Browallia New" w:cs="Browallia New"/>
                <w:sz w:val="22"/>
                <w:szCs w:val="22"/>
                <w:cs/>
              </w:rPr>
              <w:t xml:space="preserve"> </w:t>
            </w:r>
            <w:proofErr w:type="spellStart"/>
            <w:r w:rsidRPr="008852C0">
              <w:rPr>
                <w:rFonts w:ascii="Browallia New" w:hAnsi="Browallia New" w:cs="Browallia New"/>
                <w:sz w:val="22"/>
                <w:szCs w:val="22"/>
                <w:cs/>
              </w:rPr>
              <w:t>ฮอสพิ</w:t>
            </w:r>
            <w:proofErr w:type="spellEnd"/>
            <w:r w:rsidRPr="008852C0">
              <w:rPr>
                <w:rFonts w:ascii="Browallia New" w:hAnsi="Browallia New" w:cs="Browallia New"/>
                <w:sz w:val="22"/>
                <w:szCs w:val="22"/>
                <w:cs/>
              </w:rPr>
              <w:t>ทาลิตี้</w:t>
            </w:r>
            <w:r w:rsidRPr="008852C0">
              <w:rPr>
                <w:rFonts w:ascii="Browallia New" w:hAnsi="Browallia New" w:cs="Browallia New"/>
                <w:sz w:val="22"/>
                <w:szCs w:val="22"/>
              </w:rPr>
              <w:t xml:space="preserve"> </w:t>
            </w:r>
            <w:r w:rsidRPr="008852C0">
              <w:rPr>
                <w:rFonts w:ascii="Browallia New" w:hAnsi="Browallia New" w:cs="Browallia New"/>
                <w:sz w:val="22"/>
                <w:szCs w:val="22"/>
                <w:cs/>
              </w:rPr>
              <w:t>กรุ๊ป</w:t>
            </w:r>
            <w:r w:rsidRPr="008852C0">
              <w:rPr>
                <w:rFonts w:ascii="Browallia New" w:hAnsi="Browallia New" w:cs="Browallia New"/>
                <w:sz w:val="22"/>
                <w:szCs w:val="22"/>
              </w:rPr>
              <w:t xml:space="preserve"> </w:t>
            </w:r>
            <w:r w:rsidRPr="008852C0">
              <w:rPr>
                <w:rFonts w:ascii="Browallia New" w:hAnsi="Browallia New" w:cs="Browallia New"/>
                <w:sz w:val="22"/>
                <w:szCs w:val="22"/>
                <w:cs/>
              </w:rPr>
              <w:t>จำกัด</w:t>
            </w:r>
          </w:p>
        </w:tc>
        <w:tc>
          <w:tcPr>
            <w:tcW w:w="142" w:type="dxa"/>
            <w:shd w:val="clear" w:color="auto" w:fill="auto"/>
          </w:tcPr>
          <w:p w14:paraId="018BC705" w14:textId="77777777" w:rsidR="00597CA0" w:rsidRPr="008852C0" w:rsidRDefault="00597CA0" w:rsidP="000D0928">
            <w:pPr>
              <w:tabs>
                <w:tab w:val="left" w:pos="113"/>
              </w:tabs>
              <w:ind w:right="-57"/>
              <w:rPr>
                <w:rFonts w:ascii="Browallia New" w:hAnsi="Browallia New" w:cs="Browallia New"/>
                <w:sz w:val="22"/>
                <w:szCs w:val="22"/>
                <w:highlight w:val="yellow"/>
                <w:cs/>
              </w:rPr>
            </w:pPr>
          </w:p>
        </w:tc>
        <w:tc>
          <w:tcPr>
            <w:tcW w:w="850" w:type="dxa"/>
            <w:shd w:val="clear" w:color="auto" w:fill="auto"/>
          </w:tcPr>
          <w:p w14:paraId="6A5EBBE4" w14:textId="3C5CBEC4" w:rsidR="00597CA0" w:rsidRPr="008852C0" w:rsidRDefault="00C32BB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23</w:t>
            </w:r>
          </w:p>
        </w:tc>
        <w:tc>
          <w:tcPr>
            <w:tcW w:w="142" w:type="dxa"/>
            <w:shd w:val="clear" w:color="auto" w:fill="auto"/>
          </w:tcPr>
          <w:p w14:paraId="4F5B190F"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992" w:type="dxa"/>
            <w:shd w:val="clear" w:color="auto" w:fill="auto"/>
          </w:tcPr>
          <w:p w14:paraId="74DD23B8" w14:textId="42117DA1" w:rsidR="00597CA0" w:rsidRPr="008852C0" w:rsidRDefault="009C569E"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200</w:t>
            </w:r>
          </w:p>
        </w:tc>
        <w:tc>
          <w:tcPr>
            <w:tcW w:w="142" w:type="dxa"/>
            <w:shd w:val="clear" w:color="auto" w:fill="auto"/>
          </w:tcPr>
          <w:p w14:paraId="62B050CA"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bottom w:val="single" w:sz="4" w:space="0" w:color="auto"/>
            </w:tcBorders>
            <w:shd w:val="clear" w:color="auto" w:fill="auto"/>
          </w:tcPr>
          <w:p w14:paraId="21183478" w14:textId="13D43E5F" w:rsidR="00597CA0" w:rsidRPr="008852C0" w:rsidRDefault="00976E03"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4,600</w:t>
            </w:r>
          </w:p>
        </w:tc>
        <w:tc>
          <w:tcPr>
            <w:tcW w:w="142" w:type="dxa"/>
            <w:shd w:val="clear" w:color="auto" w:fill="auto"/>
          </w:tcPr>
          <w:p w14:paraId="38A1A654"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2C76A9FA" w14:textId="319D9728" w:rsidR="00597CA0" w:rsidRPr="008852C0" w:rsidRDefault="008E08C4"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cs/>
              </w:rPr>
              <w:t>-</w:t>
            </w:r>
          </w:p>
        </w:tc>
        <w:tc>
          <w:tcPr>
            <w:tcW w:w="141" w:type="dxa"/>
            <w:shd w:val="clear" w:color="auto" w:fill="auto"/>
          </w:tcPr>
          <w:p w14:paraId="5F639DE8"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0BADAF11" w14:textId="05BC987A" w:rsidR="00597CA0" w:rsidRPr="008852C0" w:rsidRDefault="008E08C4"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cs/>
              </w:rPr>
              <w:t>-</w:t>
            </w:r>
          </w:p>
        </w:tc>
        <w:tc>
          <w:tcPr>
            <w:tcW w:w="142" w:type="dxa"/>
            <w:shd w:val="clear" w:color="auto" w:fill="auto"/>
          </w:tcPr>
          <w:p w14:paraId="2121D43A"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bottom w:val="single" w:sz="4" w:space="0" w:color="auto"/>
            </w:tcBorders>
            <w:shd w:val="clear" w:color="auto" w:fill="auto"/>
          </w:tcPr>
          <w:p w14:paraId="29D77FA0" w14:textId="2F32239D" w:rsidR="00597CA0" w:rsidRPr="008852C0" w:rsidRDefault="008E08C4"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cs/>
              </w:rPr>
              <w:t>-</w:t>
            </w:r>
          </w:p>
        </w:tc>
      </w:tr>
      <w:tr w:rsidR="00597CA0" w:rsidRPr="008852C0" w14:paraId="230E0EC3" w14:textId="77777777" w:rsidTr="000D0928">
        <w:tc>
          <w:tcPr>
            <w:tcW w:w="2551" w:type="dxa"/>
            <w:shd w:val="clear" w:color="auto" w:fill="auto"/>
          </w:tcPr>
          <w:p w14:paraId="2150651F" w14:textId="77777777" w:rsidR="00597CA0" w:rsidRPr="008852C0" w:rsidRDefault="00597CA0" w:rsidP="000D0928">
            <w:pPr>
              <w:tabs>
                <w:tab w:val="left" w:pos="113"/>
              </w:tabs>
              <w:ind w:right="-57"/>
              <w:rPr>
                <w:rFonts w:ascii="Browallia New" w:hAnsi="Browallia New" w:cs="Browallia New"/>
                <w:sz w:val="22"/>
                <w:szCs w:val="22"/>
                <w:cs/>
              </w:rPr>
            </w:pPr>
          </w:p>
        </w:tc>
        <w:tc>
          <w:tcPr>
            <w:tcW w:w="142" w:type="dxa"/>
            <w:shd w:val="clear" w:color="auto" w:fill="auto"/>
          </w:tcPr>
          <w:p w14:paraId="244424CA" w14:textId="77777777" w:rsidR="00597CA0" w:rsidRPr="008852C0" w:rsidRDefault="00597CA0" w:rsidP="000D0928">
            <w:pPr>
              <w:tabs>
                <w:tab w:val="left" w:pos="113"/>
              </w:tabs>
              <w:ind w:right="-57"/>
              <w:rPr>
                <w:rFonts w:ascii="Browallia New" w:hAnsi="Browallia New" w:cs="Browallia New"/>
                <w:sz w:val="22"/>
                <w:szCs w:val="22"/>
                <w:highlight w:val="yellow"/>
                <w:cs/>
              </w:rPr>
            </w:pPr>
          </w:p>
        </w:tc>
        <w:tc>
          <w:tcPr>
            <w:tcW w:w="850" w:type="dxa"/>
            <w:shd w:val="clear" w:color="auto" w:fill="auto"/>
          </w:tcPr>
          <w:p w14:paraId="65441AA5"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142" w:type="dxa"/>
            <w:shd w:val="clear" w:color="auto" w:fill="auto"/>
          </w:tcPr>
          <w:p w14:paraId="00BF0DCD" w14:textId="77777777" w:rsidR="00597CA0" w:rsidRPr="008852C0" w:rsidRDefault="00597CA0" w:rsidP="000D0928">
            <w:pPr>
              <w:tabs>
                <w:tab w:val="left" w:pos="113"/>
              </w:tabs>
              <w:ind w:right="-57"/>
              <w:jc w:val="center"/>
              <w:rPr>
                <w:rFonts w:ascii="Browallia New" w:hAnsi="Browallia New" w:cs="Browallia New"/>
                <w:sz w:val="22"/>
                <w:szCs w:val="22"/>
                <w:highlight w:val="yellow"/>
                <w:cs/>
              </w:rPr>
            </w:pPr>
          </w:p>
        </w:tc>
        <w:tc>
          <w:tcPr>
            <w:tcW w:w="992" w:type="dxa"/>
            <w:shd w:val="clear" w:color="auto" w:fill="auto"/>
          </w:tcPr>
          <w:p w14:paraId="3C812D7E"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2BB0135"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4" w:space="0" w:color="auto"/>
              <w:bottom w:val="single" w:sz="12" w:space="0" w:color="auto"/>
            </w:tcBorders>
            <w:shd w:val="clear" w:color="auto" w:fill="auto"/>
          </w:tcPr>
          <w:p w14:paraId="1B2A29AB" w14:textId="6876ABDF" w:rsidR="00597CA0" w:rsidRPr="008852C0" w:rsidRDefault="00976E03"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25,600</w:t>
            </w:r>
          </w:p>
        </w:tc>
        <w:tc>
          <w:tcPr>
            <w:tcW w:w="142" w:type="dxa"/>
            <w:shd w:val="clear" w:color="auto" w:fill="auto"/>
          </w:tcPr>
          <w:p w14:paraId="3B8D4FAD"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37366F6C"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shd w:val="clear" w:color="auto" w:fill="auto"/>
          </w:tcPr>
          <w:p w14:paraId="3E5D5854"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E125D0B"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1883042"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4" w:space="0" w:color="auto"/>
              <w:bottom w:val="single" w:sz="12" w:space="0" w:color="auto"/>
            </w:tcBorders>
            <w:shd w:val="clear" w:color="auto" w:fill="auto"/>
          </w:tcPr>
          <w:p w14:paraId="20B035D6" w14:textId="6AD0D1DE" w:rsidR="00597CA0" w:rsidRPr="008852C0" w:rsidRDefault="008E08C4"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8852C0">
              <w:rPr>
                <w:rFonts w:ascii="Browallia New" w:hAnsi="Browallia New" w:cs="Browallia New"/>
                <w:sz w:val="22"/>
                <w:szCs w:val="22"/>
              </w:rPr>
              <w:t>18,000</w:t>
            </w:r>
          </w:p>
        </w:tc>
      </w:tr>
      <w:tr w:rsidR="00597CA0" w:rsidRPr="008852C0" w14:paraId="531A26C9" w14:textId="77777777" w:rsidTr="000D0928">
        <w:tc>
          <w:tcPr>
            <w:tcW w:w="2551" w:type="dxa"/>
            <w:shd w:val="clear" w:color="auto" w:fill="auto"/>
          </w:tcPr>
          <w:p w14:paraId="6D591545" w14:textId="77777777" w:rsidR="00597CA0" w:rsidRPr="008852C0" w:rsidRDefault="00597CA0" w:rsidP="000D0928">
            <w:pPr>
              <w:tabs>
                <w:tab w:val="left" w:pos="113"/>
              </w:tabs>
              <w:ind w:right="-57"/>
              <w:rPr>
                <w:rFonts w:ascii="Browallia New" w:hAnsi="Browallia New" w:cs="Browallia New"/>
                <w:sz w:val="22"/>
                <w:szCs w:val="22"/>
                <w:cs/>
              </w:rPr>
            </w:pPr>
          </w:p>
        </w:tc>
        <w:tc>
          <w:tcPr>
            <w:tcW w:w="142" w:type="dxa"/>
            <w:shd w:val="clear" w:color="auto" w:fill="auto"/>
          </w:tcPr>
          <w:p w14:paraId="0D91EE62" w14:textId="77777777" w:rsidR="00597CA0" w:rsidRPr="008852C0" w:rsidRDefault="00597CA0" w:rsidP="000D0928">
            <w:pPr>
              <w:tabs>
                <w:tab w:val="left" w:pos="113"/>
              </w:tabs>
              <w:ind w:right="-57"/>
              <w:rPr>
                <w:rFonts w:ascii="Browallia New" w:hAnsi="Browallia New" w:cs="Browallia New"/>
                <w:sz w:val="22"/>
                <w:szCs w:val="22"/>
                <w:cs/>
              </w:rPr>
            </w:pPr>
          </w:p>
        </w:tc>
        <w:tc>
          <w:tcPr>
            <w:tcW w:w="850" w:type="dxa"/>
            <w:shd w:val="clear" w:color="auto" w:fill="auto"/>
          </w:tcPr>
          <w:p w14:paraId="3272D1E3"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79EAB259" w14:textId="77777777" w:rsidR="00597CA0" w:rsidRPr="008852C0" w:rsidRDefault="00597CA0" w:rsidP="000D0928">
            <w:pPr>
              <w:tabs>
                <w:tab w:val="left" w:pos="113"/>
              </w:tabs>
              <w:ind w:right="-57"/>
              <w:jc w:val="center"/>
              <w:rPr>
                <w:rFonts w:ascii="Browallia New" w:hAnsi="Browallia New" w:cs="Browallia New"/>
                <w:sz w:val="22"/>
                <w:szCs w:val="22"/>
                <w:cs/>
              </w:rPr>
            </w:pPr>
          </w:p>
        </w:tc>
        <w:tc>
          <w:tcPr>
            <w:tcW w:w="992" w:type="dxa"/>
            <w:shd w:val="clear" w:color="auto" w:fill="auto"/>
          </w:tcPr>
          <w:p w14:paraId="3BC90C13"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2AE1059A"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12" w:space="0" w:color="auto"/>
            </w:tcBorders>
            <w:shd w:val="clear" w:color="auto" w:fill="auto"/>
          </w:tcPr>
          <w:p w14:paraId="15A0B07A"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509EEF64"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7C52BC92"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shd w:val="clear" w:color="auto" w:fill="auto"/>
          </w:tcPr>
          <w:p w14:paraId="0D1926CD"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8F24065"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209D25D4"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12" w:space="0" w:color="auto"/>
            </w:tcBorders>
            <w:shd w:val="clear" w:color="auto" w:fill="auto"/>
          </w:tcPr>
          <w:p w14:paraId="47C10644" w14:textId="77777777" w:rsidR="00597CA0" w:rsidRPr="008852C0"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r>
    </w:tbl>
    <w:p w14:paraId="7F30C979" w14:textId="5B7D11BA" w:rsidR="00597CA0" w:rsidRPr="008852C0" w:rsidRDefault="00597CA0" w:rsidP="004E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sectPr w:rsidR="00597CA0" w:rsidRPr="008852C0" w:rsidSect="006758C6">
          <w:headerReference w:type="default" r:id="rId11"/>
          <w:footerReference w:type="default" r:id="rId12"/>
          <w:pgSz w:w="11909" w:h="16834" w:code="9"/>
          <w:pgMar w:top="2410" w:right="1080" w:bottom="1170" w:left="1440" w:header="810" w:footer="23" w:gutter="0"/>
          <w:pgNumType w:start="12"/>
          <w:cols w:space="720"/>
          <w:docGrid w:linePitch="245"/>
        </w:sectPr>
      </w:pPr>
    </w:p>
    <w:p w14:paraId="5B4B0E3D" w14:textId="63B86915" w:rsidR="006971B8" w:rsidRPr="008852C0" w:rsidRDefault="00526601"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lastRenderedPageBreak/>
        <w:t>ข้อมูลตามส่วนงาน</w:t>
      </w:r>
      <w:r w:rsidR="00302D43" w:rsidRPr="008852C0">
        <w:rPr>
          <w:rFonts w:ascii="Browallia New" w:hAnsi="Browallia New" w:cs="Browallia New"/>
          <w:b/>
          <w:bCs/>
          <w:sz w:val="28"/>
          <w:szCs w:val="28"/>
          <w:cs/>
          <w:lang w:val="en-GB"/>
        </w:rPr>
        <w:t>และรายได</w:t>
      </w:r>
      <w:r w:rsidR="00FF6306" w:rsidRPr="008852C0">
        <w:rPr>
          <w:rFonts w:ascii="Browallia New" w:hAnsi="Browallia New" w:cs="Browallia New"/>
          <w:b/>
          <w:bCs/>
          <w:sz w:val="28"/>
          <w:szCs w:val="28"/>
          <w:cs/>
          <w:lang w:val="en-GB"/>
        </w:rPr>
        <w:t>้</w:t>
      </w:r>
    </w:p>
    <w:p w14:paraId="6ED61139" w14:textId="63772CFE" w:rsidR="00526601" w:rsidRPr="008852C0" w:rsidRDefault="00944A6E" w:rsidP="00944A6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r w:rsidRPr="008852C0">
        <w:rPr>
          <w:rFonts w:ascii="Browallia New" w:hAnsi="Browallia New" w:cs="Browallia New"/>
          <w:b/>
          <w:bCs/>
          <w:sz w:val="12"/>
          <w:szCs w:val="12"/>
          <w:lang w:val="en-GB"/>
        </w:rPr>
        <w:tab/>
      </w:r>
    </w:p>
    <w:p w14:paraId="0D927DB2" w14:textId="710F6C76" w:rsidR="0081419D" w:rsidRPr="008852C0" w:rsidRDefault="005B7BE8" w:rsidP="0088067D">
      <w:pPr>
        <w:tabs>
          <w:tab w:val="clear" w:pos="227"/>
          <w:tab w:val="clear" w:pos="454"/>
        </w:tabs>
        <w:spacing w:line="240" w:lineRule="auto"/>
        <w:ind w:left="432" w:right="141"/>
        <w:jc w:val="thaiDistribute"/>
        <w:rPr>
          <w:rFonts w:ascii="Browallia New" w:hAnsi="Browallia New" w:cs="Browallia New"/>
          <w:sz w:val="27"/>
          <w:szCs w:val="27"/>
        </w:rPr>
      </w:pPr>
      <w:r w:rsidRPr="008852C0">
        <w:rPr>
          <w:rFonts w:ascii="Browallia New" w:hAnsi="Browallia New" w:cs="Browallia New"/>
          <w:sz w:val="27"/>
          <w:szCs w:val="27"/>
          <w:cs/>
        </w:rPr>
        <w:t>กลุ่มบริษัทมีรายได้ทั้งในประเทศและต่างประเทศ</w:t>
      </w:r>
      <w:r w:rsidRPr="008852C0">
        <w:rPr>
          <w:rFonts w:ascii="Browallia New" w:hAnsi="Browallia New" w:cs="Browallia New"/>
          <w:sz w:val="27"/>
          <w:szCs w:val="27"/>
        </w:rPr>
        <w:t xml:space="preserve"> </w:t>
      </w:r>
      <w:r w:rsidRPr="008852C0">
        <w:rPr>
          <w:rFonts w:ascii="Browallia New" w:hAnsi="Browallia New" w:cs="Browallia New"/>
          <w:sz w:val="27"/>
          <w:szCs w:val="27"/>
          <w:cs/>
        </w:rPr>
        <w:t xml:space="preserve">ประกอบด้วยรายได้จากการให้บริการเช่าซื้อเครื่องใช้ไฟฟ้าภายในบ้านและรถจักรยานยนต์ ธุรกิจโรงแรม และธุรกิจพัฒนาอสังหาริมทรัพย์ เพื่อขาย บริษัทมีบริษัทย่อยดำเนินธุรกิจประเภทต่างๆ เช่น บริการให้สินเชื่อเช่าซื้อรถยนต์ที่ผ่านการใช้งานแล้ว ธุรกิจพัฒนาอสังหาริมทรัพย์ ธุรกิจบริการบริหารโรงแรมและบริหารคอนโดมิเนียมเพื่อให้เช่า ธุรกิจให้เช่าสนามกอล์ฟ </w:t>
      </w:r>
      <w:r w:rsidR="002C79D3" w:rsidRPr="008852C0">
        <w:rPr>
          <w:rFonts w:ascii="Browallia New" w:hAnsi="Browallia New" w:cs="Browallia New"/>
          <w:sz w:val="28"/>
          <w:szCs w:val="28"/>
          <w:cs/>
        </w:rPr>
        <w:t>ธุรกิจตัวแทนขายอสังหาริมทรัพย์ ธุรกิจบริการจัดทำโฆษณาประชาสัมพันธ์ ให้บริการสินเชื่ออื่นๆ การบริหารสินทรัพย์</w:t>
      </w:r>
      <w:r w:rsidR="002C79D3" w:rsidRPr="008852C0">
        <w:rPr>
          <w:rFonts w:ascii="Browallia New" w:hAnsi="Browallia New" w:cs="Browallia New"/>
          <w:sz w:val="28"/>
          <w:szCs w:val="28"/>
        </w:rPr>
        <w:br/>
      </w:r>
      <w:r w:rsidR="002C79D3" w:rsidRPr="008852C0">
        <w:rPr>
          <w:rFonts w:ascii="Browallia New" w:hAnsi="Browallia New" w:cs="Browallia New"/>
          <w:sz w:val="28"/>
          <w:szCs w:val="28"/>
          <w:cs/>
        </w:rPr>
        <w:t>ด้อยคุณภาพ การบริหารโรงรับจำนำ ธุรกิจจำหน่ายสินค้าทางพาณิชย์อิเล็กทรอนิกส์ ธุรกิจผลิตภัณฑ์อาหารเสริมจากสมุนไพร ธุรกิจให้บริการรักษาความปลอดภัย ธุรกิจร้านอาหาร ผลิตและจำหน่ายน้ำจิ้ม บริการรับจ้างจัดงานอีเว้น</w:t>
      </w:r>
      <w:r w:rsidR="00CF2619" w:rsidRPr="008852C0">
        <w:rPr>
          <w:rFonts w:ascii="Browallia New" w:hAnsi="Browallia New" w:cs="Browallia New"/>
          <w:sz w:val="28"/>
          <w:szCs w:val="28"/>
        </w:rPr>
        <w:t xml:space="preserve"> </w:t>
      </w:r>
      <w:r w:rsidR="005876D8" w:rsidRPr="008852C0">
        <w:rPr>
          <w:rFonts w:ascii="Browallia New" w:hAnsi="Browallia New" w:cs="Browallia New"/>
          <w:sz w:val="28"/>
          <w:szCs w:val="28"/>
          <w:cs/>
        </w:rPr>
        <w:t>ผลิตเบียร์และเครื่องดื่มทุกประเภทและผลิตรายการโทรทัศน์</w:t>
      </w:r>
      <w:r w:rsidR="00D169A1" w:rsidRPr="008852C0">
        <w:rPr>
          <w:rFonts w:ascii="Browallia New" w:hAnsi="Browallia New" w:cs="Browallia New"/>
          <w:sz w:val="28"/>
          <w:szCs w:val="28"/>
          <w:cs/>
        </w:rPr>
        <w:t>และวิทยุ</w:t>
      </w:r>
      <w:r w:rsidR="000A4CC4" w:rsidRPr="008852C0">
        <w:rPr>
          <w:rFonts w:ascii="Browallia New" w:hAnsi="Browallia New" w:cs="Browallia New"/>
          <w:sz w:val="27"/>
          <w:szCs w:val="27"/>
          <w:cs/>
        </w:rPr>
        <w:t xml:space="preserve"> </w:t>
      </w:r>
      <w:r w:rsidRPr="008852C0">
        <w:rPr>
          <w:rFonts w:ascii="Browallia New" w:hAnsi="Browallia New" w:cs="Browallia New"/>
          <w:sz w:val="27"/>
          <w:szCs w:val="27"/>
          <w:cs/>
        </w:rPr>
        <w:t>กลุ่มบริษัท</w:t>
      </w:r>
      <w:r w:rsidRPr="008852C0">
        <w:rPr>
          <w:rFonts w:ascii="Browallia New" w:hAnsi="Browallia New" w:cs="Browallia New"/>
          <w:sz w:val="27"/>
          <w:szCs w:val="27"/>
          <w:shd w:val="clear" w:color="auto" w:fill="FFFFFF"/>
          <w:cs/>
        </w:rPr>
        <w:t>ได้เปิดเผยข้อมูลการจำแนกรายได้จากการดำเนินธุรกิจหลักตามภูมิศาสตร์</w:t>
      </w:r>
      <w:r w:rsidRPr="008852C0">
        <w:rPr>
          <w:rFonts w:ascii="Browallia New" w:hAnsi="Browallia New" w:cs="Browallia New"/>
          <w:sz w:val="27"/>
          <w:szCs w:val="27"/>
          <w:shd w:val="clear" w:color="auto" w:fill="FFFFFF"/>
        </w:rPr>
        <w:t xml:space="preserve"> </w:t>
      </w:r>
      <w:r w:rsidR="00EC0697" w:rsidRPr="008852C0">
        <w:rPr>
          <w:rFonts w:ascii="Browallia New" w:hAnsi="Browallia New" w:cs="Browallia New"/>
          <w:sz w:val="27"/>
          <w:szCs w:val="27"/>
          <w:shd w:val="clear" w:color="auto" w:fill="FFFFFF"/>
          <w:cs/>
        </w:rPr>
        <w:t>และแยกตามการรับรู้รายได้สำหรับงวดสามเดือน</w:t>
      </w:r>
      <w:r w:rsidR="00372FAA" w:rsidRPr="008852C0">
        <w:rPr>
          <w:rFonts w:ascii="Browallia New" w:hAnsi="Browallia New" w:cs="Browallia New"/>
          <w:sz w:val="27"/>
          <w:szCs w:val="27"/>
          <w:shd w:val="clear" w:color="auto" w:fill="FFFFFF"/>
          <w:cs/>
        </w:rPr>
        <w:t>และหกเดือน</w:t>
      </w:r>
      <w:r w:rsidR="00EC0697" w:rsidRPr="008852C0">
        <w:rPr>
          <w:rFonts w:ascii="Browallia New" w:hAnsi="Browallia New" w:cs="Browallia New"/>
          <w:sz w:val="27"/>
          <w:szCs w:val="27"/>
          <w:shd w:val="clear" w:color="auto" w:fill="FFFFFF"/>
          <w:cs/>
        </w:rPr>
        <w:t xml:space="preserve">สิ้นสุดวันที่ </w:t>
      </w:r>
      <w:r w:rsidR="00372FAA" w:rsidRPr="008852C0">
        <w:rPr>
          <w:rFonts w:ascii="Browallia New" w:hAnsi="Browallia New" w:cs="Browallia New"/>
          <w:sz w:val="27"/>
          <w:szCs w:val="27"/>
          <w:lang w:val="en-GB"/>
        </w:rPr>
        <w:t>30</w:t>
      </w:r>
      <w:r w:rsidR="00372FAA" w:rsidRPr="008852C0">
        <w:rPr>
          <w:rFonts w:ascii="Browallia New" w:hAnsi="Browallia New" w:cs="Browallia New"/>
          <w:sz w:val="27"/>
          <w:szCs w:val="27"/>
          <w:cs/>
          <w:lang w:val="en-GB"/>
        </w:rPr>
        <w:t xml:space="preserve"> มิถุนายน</w:t>
      </w:r>
      <w:r w:rsidR="00614509" w:rsidRPr="008852C0">
        <w:rPr>
          <w:rFonts w:ascii="Browallia New" w:hAnsi="Browallia New" w:cs="Browallia New"/>
          <w:sz w:val="27"/>
          <w:szCs w:val="27"/>
          <w:cs/>
        </w:rPr>
        <w:t xml:space="preserve"> </w:t>
      </w:r>
      <w:r w:rsidR="00614509" w:rsidRPr="008852C0">
        <w:rPr>
          <w:rFonts w:ascii="Browallia New" w:hAnsi="Browallia New" w:cs="Browallia New"/>
          <w:sz w:val="27"/>
          <w:szCs w:val="27"/>
        </w:rPr>
        <w:t>2567</w:t>
      </w:r>
      <w:r w:rsidR="0081419D" w:rsidRPr="008852C0">
        <w:rPr>
          <w:rFonts w:ascii="Browallia New" w:hAnsi="Browallia New" w:cs="Browallia New"/>
          <w:sz w:val="27"/>
          <w:szCs w:val="27"/>
          <w:cs/>
        </w:rPr>
        <w:t xml:space="preserve"> และ </w:t>
      </w:r>
      <w:r w:rsidR="0081419D" w:rsidRPr="008852C0">
        <w:rPr>
          <w:rFonts w:ascii="Browallia New" w:hAnsi="Browallia New" w:cs="Browallia New"/>
          <w:sz w:val="27"/>
          <w:szCs w:val="27"/>
          <w:lang w:val="en-GB"/>
        </w:rPr>
        <w:t>256</w:t>
      </w:r>
      <w:r w:rsidR="00614509" w:rsidRPr="008852C0">
        <w:rPr>
          <w:rFonts w:ascii="Browallia New" w:hAnsi="Browallia New" w:cs="Browallia New"/>
          <w:sz w:val="27"/>
          <w:szCs w:val="27"/>
          <w:lang w:val="en-GB"/>
        </w:rPr>
        <w:t>6</w:t>
      </w:r>
      <w:r w:rsidR="0081419D" w:rsidRPr="008852C0">
        <w:rPr>
          <w:rFonts w:ascii="Browallia New" w:hAnsi="Browallia New" w:cs="Browallia New"/>
          <w:sz w:val="27"/>
          <w:szCs w:val="27"/>
          <w:cs/>
        </w:rPr>
        <w:t xml:space="preserve"> ดังต่อไปนี้</w:t>
      </w:r>
    </w:p>
    <w:p w14:paraId="40AE6267" w14:textId="6012D042" w:rsidR="006971B8" w:rsidRPr="008852C0" w:rsidRDefault="006971B8" w:rsidP="0081419D">
      <w:pPr>
        <w:spacing w:line="240" w:lineRule="auto"/>
        <w:ind w:left="426"/>
        <w:jc w:val="thaiDistribute"/>
        <w:rPr>
          <w:rFonts w:ascii="Browallia New" w:hAnsi="Browallia New" w:cs="Browallia New"/>
          <w:sz w:val="24"/>
          <w:szCs w:val="24"/>
          <w:u w:val="single"/>
        </w:rPr>
      </w:pPr>
    </w:p>
    <w:p w14:paraId="4CCC6D6F" w14:textId="4AA3BB0C" w:rsidR="00D12E8D" w:rsidRPr="008852C0" w:rsidRDefault="00D12E8D" w:rsidP="00DD59B4">
      <w:pPr>
        <w:tabs>
          <w:tab w:val="left" w:pos="1440"/>
        </w:tabs>
        <w:spacing w:line="240" w:lineRule="auto"/>
        <w:ind w:left="432" w:right="-43"/>
        <w:jc w:val="thaiDistribute"/>
        <w:rPr>
          <w:rFonts w:ascii="Browallia New" w:hAnsi="Browallia New" w:cs="Browallia New"/>
          <w:sz w:val="27"/>
          <w:szCs w:val="27"/>
        </w:rPr>
      </w:pPr>
      <w:r w:rsidRPr="008852C0">
        <w:rPr>
          <w:rFonts w:ascii="Browallia New" w:hAnsi="Browallia New" w:cs="Browallia New"/>
          <w:sz w:val="27"/>
          <w:szCs w:val="27"/>
          <w:cs/>
        </w:rPr>
        <w:t>ผู้มีอำนาจตัดสินใจสูงสุดด้านการดำเนินงานได้พิจารณาแล้วว่าส่วนที่รายงานมีดังนี้</w:t>
      </w:r>
    </w:p>
    <w:p w14:paraId="7B9CFBF2" w14:textId="507A6182" w:rsidR="00197494" w:rsidRPr="008852C0" w:rsidRDefault="00197494" w:rsidP="0081419D">
      <w:pPr>
        <w:spacing w:line="240" w:lineRule="auto"/>
        <w:ind w:left="426"/>
        <w:jc w:val="thaiDistribute"/>
        <w:rPr>
          <w:rFonts w:ascii="Browallia New" w:hAnsi="Browallia New" w:cs="Browallia New"/>
          <w:sz w:val="24"/>
          <w:szCs w:val="24"/>
          <w:u w:val="single"/>
        </w:rPr>
      </w:pPr>
    </w:p>
    <w:tbl>
      <w:tblPr>
        <w:tblW w:w="1389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701"/>
        <w:gridCol w:w="709"/>
        <w:gridCol w:w="709"/>
        <w:gridCol w:w="709"/>
        <w:gridCol w:w="708"/>
        <w:gridCol w:w="709"/>
      </w:tblGrid>
      <w:tr w:rsidR="00156A13" w:rsidRPr="008852C0" w14:paraId="7D307AA7" w14:textId="77777777" w:rsidTr="00822E04">
        <w:tc>
          <w:tcPr>
            <w:tcW w:w="2409" w:type="dxa"/>
          </w:tcPr>
          <w:p w14:paraId="10061B99" w14:textId="77777777" w:rsidR="00156A13" w:rsidRPr="008852C0" w:rsidRDefault="00156A13" w:rsidP="001F10C7">
            <w:pPr>
              <w:spacing w:line="240" w:lineRule="auto"/>
              <w:ind w:right="-108"/>
              <w:rPr>
                <w:rFonts w:ascii="Browallia New" w:hAnsi="Browallia New" w:cs="Browallia New"/>
                <w:sz w:val="19"/>
                <w:szCs w:val="19"/>
              </w:rPr>
            </w:pPr>
          </w:p>
        </w:tc>
        <w:tc>
          <w:tcPr>
            <w:tcW w:w="11482" w:type="dxa"/>
            <w:gridSpan w:val="16"/>
          </w:tcPr>
          <w:p w14:paraId="555D73CE" w14:textId="77777777" w:rsidR="00156A13" w:rsidRPr="008852C0" w:rsidRDefault="00156A13" w:rsidP="001F10C7">
            <w:pPr>
              <w:spacing w:line="240" w:lineRule="auto"/>
              <w:jc w:val="right"/>
              <w:rPr>
                <w:rFonts w:ascii="Browallia New" w:hAnsi="Browallia New" w:cs="Browallia New"/>
                <w:sz w:val="20"/>
                <w:szCs w:val="20"/>
              </w:rPr>
            </w:pPr>
            <w:r w:rsidRPr="008852C0">
              <w:rPr>
                <w:rFonts w:ascii="Browallia New" w:hAnsi="Browallia New" w:cs="Browallia New"/>
                <w:sz w:val="20"/>
                <w:szCs w:val="20"/>
                <w:cs/>
              </w:rPr>
              <w:t>(หน่วย : ล้านบาท)</w:t>
            </w:r>
          </w:p>
        </w:tc>
      </w:tr>
      <w:tr w:rsidR="00E67C67" w:rsidRPr="008852C0" w14:paraId="14CD557E" w14:textId="77777777" w:rsidTr="00822E04">
        <w:tc>
          <w:tcPr>
            <w:tcW w:w="2409" w:type="dxa"/>
          </w:tcPr>
          <w:p w14:paraId="1794885E" w14:textId="77777777" w:rsidR="00E67C67" w:rsidRPr="008852C0" w:rsidRDefault="00E67C67" w:rsidP="001F10C7">
            <w:pPr>
              <w:spacing w:line="240" w:lineRule="auto"/>
              <w:ind w:right="-108"/>
              <w:rPr>
                <w:rFonts w:ascii="Browallia New" w:hAnsi="Browallia New" w:cs="Browallia New"/>
                <w:sz w:val="19"/>
                <w:szCs w:val="19"/>
              </w:rPr>
            </w:pPr>
          </w:p>
        </w:tc>
        <w:tc>
          <w:tcPr>
            <w:tcW w:w="11482" w:type="dxa"/>
            <w:gridSpan w:val="16"/>
          </w:tcPr>
          <w:p w14:paraId="38404615" w14:textId="3D0293BF" w:rsidR="00E67C67" w:rsidRPr="008852C0" w:rsidRDefault="00422E2F" w:rsidP="00E251CA">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ข้อมูลทางการเงินรวม</w:t>
            </w:r>
          </w:p>
        </w:tc>
      </w:tr>
      <w:tr w:rsidR="00B30DBF" w:rsidRPr="008852C0" w14:paraId="16162A1B" w14:textId="77777777" w:rsidTr="00822E04">
        <w:tc>
          <w:tcPr>
            <w:tcW w:w="2409" w:type="dxa"/>
          </w:tcPr>
          <w:p w14:paraId="3CBAF8DF" w14:textId="77777777" w:rsidR="00B30DBF" w:rsidRPr="008852C0" w:rsidRDefault="00B30DBF" w:rsidP="001F10C7">
            <w:pPr>
              <w:spacing w:line="240" w:lineRule="auto"/>
              <w:ind w:right="-108"/>
              <w:rPr>
                <w:rFonts w:ascii="Browallia New" w:hAnsi="Browallia New" w:cs="Browallia New"/>
                <w:sz w:val="19"/>
                <w:szCs w:val="19"/>
              </w:rPr>
            </w:pPr>
          </w:p>
        </w:tc>
        <w:tc>
          <w:tcPr>
            <w:tcW w:w="11482" w:type="dxa"/>
            <w:gridSpan w:val="16"/>
          </w:tcPr>
          <w:p w14:paraId="6BEA4998" w14:textId="0F998E93" w:rsidR="00B30DBF" w:rsidRPr="008852C0" w:rsidRDefault="00EE6F38" w:rsidP="0064201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 xml:space="preserve">สำหรับงวดสามเดือนสิ้นสุดวันที่ </w:t>
            </w:r>
            <w:r w:rsidR="00372FAA" w:rsidRPr="008852C0">
              <w:rPr>
                <w:rFonts w:ascii="Browallia New" w:hAnsi="Browallia New" w:cs="Browallia New"/>
                <w:sz w:val="20"/>
                <w:szCs w:val="20"/>
              </w:rPr>
              <w:t>30</w:t>
            </w:r>
            <w:r w:rsidR="00372FAA" w:rsidRPr="008852C0">
              <w:rPr>
                <w:rFonts w:ascii="Browallia New" w:hAnsi="Browallia New" w:cs="Browallia New"/>
                <w:sz w:val="20"/>
                <w:szCs w:val="20"/>
                <w:cs/>
              </w:rPr>
              <w:t xml:space="preserve"> มิถุนายน</w:t>
            </w:r>
            <w:r w:rsidR="00053A45" w:rsidRPr="008852C0">
              <w:rPr>
                <w:rFonts w:ascii="Browallia New" w:hAnsi="Browallia New" w:cs="Browallia New"/>
                <w:sz w:val="20"/>
                <w:szCs w:val="20"/>
                <w:cs/>
              </w:rPr>
              <w:t xml:space="preserve"> </w:t>
            </w:r>
          </w:p>
        </w:tc>
      </w:tr>
      <w:tr w:rsidR="00156A13" w:rsidRPr="008852C0" w14:paraId="0E5643C7" w14:textId="77777777" w:rsidTr="00801863">
        <w:tblPrEx>
          <w:tblBorders>
            <w:bottom w:val="single" w:sz="4" w:space="0" w:color="auto"/>
          </w:tblBorders>
        </w:tblPrEx>
        <w:trPr>
          <w:tblHeader/>
        </w:trPr>
        <w:tc>
          <w:tcPr>
            <w:tcW w:w="2409" w:type="dxa"/>
          </w:tcPr>
          <w:p w14:paraId="47DE4A2F" w14:textId="77777777" w:rsidR="00156A13" w:rsidRPr="008852C0"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D0CE1B" w14:textId="77777777" w:rsidR="00156A13" w:rsidRPr="008852C0" w:rsidRDefault="00156A13" w:rsidP="001F10C7">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ธุรกิจขายและ</w:t>
            </w:r>
          </w:p>
          <w:p w14:paraId="267FC444" w14:textId="77777777" w:rsidR="00156A13" w:rsidRPr="008852C0" w:rsidRDefault="00156A13" w:rsidP="001F10C7">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ให้เช่าซื้อ</w:t>
            </w:r>
          </w:p>
        </w:tc>
        <w:tc>
          <w:tcPr>
            <w:tcW w:w="1412" w:type="dxa"/>
            <w:gridSpan w:val="2"/>
            <w:tcBorders>
              <w:top w:val="nil"/>
            </w:tcBorders>
            <w:vAlign w:val="bottom"/>
          </w:tcPr>
          <w:p w14:paraId="0E99321B" w14:textId="77777777" w:rsidR="00156A13" w:rsidRPr="008852C0" w:rsidRDefault="00156A13" w:rsidP="001F10C7">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262401A3" w14:textId="77777777" w:rsidR="00156A13" w:rsidRPr="008852C0"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8852C0" w:rsidRDefault="00156A13" w:rsidP="001F10C7">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ธุรกิจโรงแรม</w:t>
            </w:r>
          </w:p>
        </w:tc>
        <w:tc>
          <w:tcPr>
            <w:tcW w:w="1452" w:type="dxa"/>
            <w:gridSpan w:val="2"/>
            <w:tcBorders>
              <w:top w:val="nil"/>
            </w:tcBorders>
            <w:vAlign w:val="bottom"/>
          </w:tcPr>
          <w:p w14:paraId="451D0AA8" w14:textId="77777777" w:rsidR="00156A13" w:rsidRPr="008852C0" w:rsidRDefault="00156A13" w:rsidP="001F10C7">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062EA3EE" w14:textId="77777777" w:rsidR="00156A13" w:rsidRPr="008852C0" w:rsidRDefault="00156A13" w:rsidP="001F10C7">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ธุรกิจบริการจัดทำโฆษณาประชาสัมพันธ์</w:t>
            </w:r>
          </w:p>
          <w:p w14:paraId="46538D38" w14:textId="77777777" w:rsidR="00156A13" w:rsidRPr="008852C0" w:rsidRDefault="00156A13" w:rsidP="001F10C7">
            <w:pPr>
              <w:pBdr>
                <w:bottom w:val="single" w:sz="4" w:space="1" w:color="auto"/>
              </w:pBdr>
              <w:spacing w:line="240" w:lineRule="auto"/>
              <w:jc w:val="center"/>
              <w:rPr>
                <w:rFonts w:ascii="Browallia New" w:hAnsi="Browallia New" w:cs="Browallia New"/>
                <w:sz w:val="19"/>
                <w:szCs w:val="19"/>
                <w:cs/>
              </w:rPr>
            </w:pPr>
            <w:r w:rsidRPr="008852C0">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0E5D7A2F" w14:textId="77777777" w:rsidR="00156A13" w:rsidRPr="008852C0"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8852C0" w:rsidRDefault="00156A13" w:rsidP="001F10C7">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ธุรกิจอื่นๆ</w:t>
            </w:r>
            <w:r w:rsidR="009A2DBA" w:rsidRPr="008852C0">
              <w:rPr>
                <w:rFonts w:ascii="Browallia New" w:hAnsi="Browallia New" w:cs="Browallia New"/>
                <w:sz w:val="20"/>
                <w:szCs w:val="20"/>
                <w:cs/>
              </w:rPr>
              <w:t xml:space="preserve"> </w:t>
            </w:r>
            <w:r w:rsidR="009A2DBA" w:rsidRPr="008852C0">
              <w:rPr>
                <w:rFonts w:ascii="Browallia New" w:hAnsi="Browallia New" w:cs="Browallia New"/>
                <w:sz w:val="20"/>
                <w:szCs w:val="20"/>
              </w:rPr>
              <w:t xml:space="preserve">/ </w:t>
            </w:r>
            <w:r w:rsidR="009A2DBA" w:rsidRPr="008852C0">
              <w:rPr>
                <w:rFonts w:ascii="Browallia New" w:hAnsi="Browallia New" w:cs="Browallia New"/>
                <w:sz w:val="20"/>
                <w:szCs w:val="20"/>
                <w:cs/>
              </w:rPr>
              <w:t>รายได้อื่น</w:t>
            </w:r>
            <w:r w:rsidR="006B3330" w:rsidRPr="008852C0">
              <w:rPr>
                <w:rFonts w:ascii="Browallia New" w:hAnsi="Browallia New" w:cs="Browallia New"/>
                <w:sz w:val="20"/>
                <w:szCs w:val="20"/>
                <w:cs/>
              </w:rPr>
              <w:t>ๆ</w:t>
            </w:r>
          </w:p>
        </w:tc>
        <w:tc>
          <w:tcPr>
            <w:tcW w:w="1418" w:type="dxa"/>
            <w:gridSpan w:val="2"/>
            <w:tcBorders>
              <w:top w:val="nil"/>
            </w:tcBorders>
            <w:vAlign w:val="bottom"/>
          </w:tcPr>
          <w:p w14:paraId="30465F67" w14:textId="77777777" w:rsidR="00156A13" w:rsidRPr="008852C0" w:rsidRDefault="00156A13" w:rsidP="001F10C7">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16C6CFA2" w14:textId="77777777" w:rsidR="00156A13" w:rsidRPr="008852C0"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52F46F21" w:rsidR="00156A13" w:rsidRPr="008852C0" w:rsidRDefault="00156A13" w:rsidP="001F10C7">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รวม</w:t>
            </w:r>
          </w:p>
        </w:tc>
      </w:tr>
      <w:tr w:rsidR="00D839E1" w:rsidRPr="008852C0" w14:paraId="492FA41E" w14:textId="77777777" w:rsidTr="00801863">
        <w:tblPrEx>
          <w:tblBorders>
            <w:bottom w:val="single" w:sz="4" w:space="0" w:color="auto"/>
          </w:tblBorders>
        </w:tblPrEx>
        <w:trPr>
          <w:tblHeader/>
        </w:trPr>
        <w:tc>
          <w:tcPr>
            <w:tcW w:w="2409" w:type="dxa"/>
          </w:tcPr>
          <w:p w14:paraId="442261A4" w14:textId="77777777" w:rsidR="00D839E1" w:rsidRPr="008852C0" w:rsidRDefault="00D839E1" w:rsidP="00D839E1">
            <w:pPr>
              <w:spacing w:line="240" w:lineRule="auto"/>
              <w:rPr>
                <w:rFonts w:ascii="Browallia New" w:hAnsi="Browallia New" w:cs="Browallia New"/>
                <w:sz w:val="19"/>
                <w:szCs w:val="19"/>
                <w:cs/>
                <w:lang w:val="en-GB"/>
              </w:rPr>
            </w:pPr>
          </w:p>
        </w:tc>
        <w:tc>
          <w:tcPr>
            <w:tcW w:w="709" w:type="dxa"/>
          </w:tcPr>
          <w:p w14:paraId="7608B25B" w14:textId="2AD4AE19"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8" w:type="dxa"/>
          </w:tcPr>
          <w:p w14:paraId="46AF4ED6" w14:textId="5E09279A"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690" w:type="dxa"/>
          </w:tcPr>
          <w:p w14:paraId="4E70324C" w14:textId="5F37D1F0"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2" w:type="dxa"/>
          </w:tcPr>
          <w:p w14:paraId="41465D2F" w14:textId="217729A6"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37" w:type="dxa"/>
          </w:tcPr>
          <w:p w14:paraId="4371AA2B" w14:textId="7D61F907"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0" w:type="dxa"/>
          </w:tcPr>
          <w:p w14:paraId="7A9A0225" w14:textId="12D8CD9F"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32" w:type="dxa"/>
          </w:tcPr>
          <w:p w14:paraId="01512D12" w14:textId="0C496B56"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0" w:type="dxa"/>
          </w:tcPr>
          <w:p w14:paraId="223AC71C" w14:textId="6EFFBE24"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71" w:type="dxa"/>
          </w:tcPr>
          <w:p w14:paraId="43F54029" w14:textId="35D72A65"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8" w:type="dxa"/>
          </w:tcPr>
          <w:p w14:paraId="32AB32B5" w14:textId="0E4FFF7E"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01" w:type="dxa"/>
          </w:tcPr>
          <w:p w14:paraId="6CC528C3" w14:textId="748929EF"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9" w:type="dxa"/>
          </w:tcPr>
          <w:p w14:paraId="62B9A6F7" w14:textId="11BAFF44"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09" w:type="dxa"/>
          </w:tcPr>
          <w:p w14:paraId="074741C1" w14:textId="20D7C4A5"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9" w:type="dxa"/>
          </w:tcPr>
          <w:p w14:paraId="53B22B6E" w14:textId="58E621B0"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08" w:type="dxa"/>
          </w:tcPr>
          <w:p w14:paraId="7538FC24" w14:textId="43CE0BF5"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9" w:type="dxa"/>
          </w:tcPr>
          <w:p w14:paraId="262DE179" w14:textId="6A0385A7" w:rsidR="00D839E1" w:rsidRPr="008852C0" w:rsidRDefault="00D839E1" w:rsidP="00D839E1">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r>
      <w:tr w:rsidR="00156A13" w:rsidRPr="008852C0" w14:paraId="2AD25E27" w14:textId="77777777" w:rsidTr="00982ECD">
        <w:tblPrEx>
          <w:tblBorders>
            <w:bottom w:val="single" w:sz="4" w:space="0" w:color="auto"/>
          </w:tblBorders>
        </w:tblPrEx>
        <w:trPr>
          <w:trHeight w:val="207"/>
        </w:trPr>
        <w:tc>
          <w:tcPr>
            <w:tcW w:w="2409" w:type="dxa"/>
            <w:tcBorders>
              <w:bottom w:val="nil"/>
            </w:tcBorders>
          </w:tcPr>
          <w:p w14:paraId="43B7DF7A" w14:textId="77777777" w:rsidR="00156A13" w:rsidRPr="008852C0" w:rsidRDefault="00156A13" w:rsidP="001F10C7">
            <w:pPr>
              <w:spacing w:line="240" w:lineRule="auto"/>
              <w:ind w:right="-108"/>
              <w:rPr>
                <w:rFonts w:ascii="Browallia New" w:hAnsi="Browallia New" w:cs="Browallia New"/>
                <w:sz w:val="12"/>
                <w:szCs w:val="12"/>
                <w:cs/>
              </w:rPr>
            </w:pPr>
          </w:p>
        </w:tc>
        <w:tc>
          <w:tcPr>
            <w:tcW w:w="709" w:type="dxa"/>
          </w:tcPr>
          <w:p w14:paraId="0005173A" w14:textId="77777777" w:rsidR="00156A13" w:rsidRPr="008852C0" w:rsidRDefault="00156A13" w:rsidP="001F10C7">
            <w:pPr>
              <w:spacing w:line="240" w:lineRule="auto"/>
              <w:jc w:val="right"/>
              <w:rPr>
                <w:rFonts w:ascii="Browallia New" w:hAnsi="Browallia New" w:cs="Browallia New"/>
                <w:sz w:val="12"/>
                <w:szCs w:val="12"/>
                <w:cs/>
              </w:rPr>
            </w:pPr>
          </w:p>
        </w:tc>
        <w:tc>
          <w:tcPr>
            <w:tcW w:w="728" w:type="dxa"/>
          </w:tcPr>
          <w:p w14:paraId="5E58BF9F" w14:textId="77777777" w:rsidR="00156A13" w:rsidRPr="008852C0" w:rsidRDefault="00156A13" w:rsidP="001F10C7">
            <w:pPr>
              <w:spacing w:line="240" w:lineRule="auto"/>
              <w:jc w:val="right"/>
              <w:rPr>
                <w:rFonts w:ascii="Browallia New" w:hAnsi="Browallia New" w:cs="Browallia New"/>
                <w:sz w:val="12"/>
                <w:szCs w:val="12"/>
                <w:cs/>
              </w:rPr>
            </w:pPr>
          </w:p>
        </w:tc>
        <w:tc>
          <w:tcPr>
            <w:tcW w:w="690" w:type="dxa"/>
          </w:tcPr>
          <w:p w14:paraId="0DBC0F68" w14:textId="77777777" w:rsidR="00156A13" w:rsidRPr="008852C0" w:rsidRDefault="00156A13" w:rsidP="001F10C7">
            <w:pPr>
              <w:spacing w:line="240" w:lineRule="auto"/>
              <w:jc w:val="right"/>
              <w:rPr>
                <w:rFonts w:ascii="Browallia New" w:hAnsi="Browallia New" w:cs="Browallia New"/>
                <w:sz w:val="12"/>
                <w:szCs w:val="12"/>
                <w:cs/>
              </w:rPr>
            </w:pPr>
          </w:p>
        </w:tc>
        <w:tc>
          <w:tcPr>
            <w:tcW w:w="722" w:type="dxa"/>
          </w:tcPr>
          <w:p w14:paraId="02A7C58D" w14:textId="77777777" w:rsidR="00156A13" w:rsidRPr="008852C0" w:rsidRDefault="00156A13" w:rsidP="001F10C7">
            <w:pPr>
              <w:spacing w:line="240" w:lineRule="auto"/>
              <w:jc w:val="right"/>
              <w:rPr>
                <w:rFonts w:ascii="Browallia New" w:hAnsi="Browallia New" w:cs="Browallia New"/>
                <w:sz w:val="12"/>
                <w:szCs w:val="12"/>
                <w:cs/>
              </w:rPr>
            </w:pPr>
          </w:p>
        </w:tc>
        <w:tc>
          <w:tcPr>
            <w:tcW w:w="737" w:type="dxa"/>
          </w:tcPr>
          <w:p w14:paraId="7952719C" w14:textId="77777777" w:rsidR="00156A13" w:rsidRPr="008852C0" w:rsidRDefault="00156A13" w:rsidP="001F10C7">
            <w:pPr>
              <w:spacing w:line="240" w:lineRule="auto"/>
              <w:jc w:val="right"/>
              <w:rPr>
                <w:rFonts w:ascii="Browallia New" w:hAnsi="Browallia New" w:cs="Browallia New"/>
                <w:sz w:val="12"/>
                <w:szCs w:val="12"/>
              </w:rPr>
            </w:pPr>
          </w:p>
        </w:tc>
        <w:tc>
          <w:tcPr>
            <w:tcW w:w="720" w:type="dxa"/>
          </w:tcPr>
          <w:p w14:paraId="6ADD6123" w14:textId="77777777" w:rsidR="00156A13" w:rsidRPr="008852C0" w:rsidRDefault="00156A13" w:rsidP="001F10C7">
            <w:pPr>
              <w:spacing w:line="240" w:lineRule="auto"/>
              <w:jc w:val="right"/>
              <w:rPr>
                <w:rFonts w:ascii="Browallia New" w:hAnsi="Browallia New" w:cs="Browallia New"/>
                <w:sz w:val="12"/>
                <w:szCs w:val="12"/>
                <w:cs/>
              </w:rPr>
            </w:pPr>
          </w:p>
        </w:tc>
        <w:tc>
          <w:tcPr>
            <w:tcW w:w="732" w:type="dxa"/>
          </w:tcPr>
          <w:p w14:paraId="49E46909" w14:textId="77777777" w:rsidR="00156A13" w:rsidRPr="008852C0" w:rsidRDefault="00156A13" w:rsidP="001F10C7">
            <w:pPr>
              <w:spacing w:line="240" w:lineRule="auto"/>
              <w:jc w:val="right"/>
              <w:rPr>
                <w:rFonts w:ascii="Browallia New" w:hAnsi="Browallia New" w:cs="Browallia New"/>
                <w:sz w:val="12"/>
                <w:szCs w:val="12"/>
                <w:cs/>
              </w:rPr>
            </w:pPr>
          </w:p>
        </w:tc>
        <w:tc>
          <w:tcPr>
            <w:tcW w:w="720" w:type="dxa"/>
          </w:tcPr>
          <w:p w14:paraId="5A9E58B5" w14:textId="77777777" w:rsidR="00156A13" w:rsidRPr="008852C0" w:rsidRDefault="00156A13" w:rsidP="001F10C7">
            <w:pPr>
              <w:spacing w:line="240" w:lineRule="auto"/>
              <w:jc w:val="right"/>
              <w:rPr>
                <w:rFonts w:ascii="Browallia New" w:hAnsi="Browallia New" w:cs="Browallia New"/>
                <w:sz w:val="12"/>
                <w:szCs w:val="12"/>
                <w:cs/>
              </w:rPr>
            </w:pPr>
          </w:p>
        </w:tc>
        <w:tc>
          <w:tcPr>
            <w:tcW w:w="771" w:type="dxa"/>
          </w:tcPr>
          <w:p w14:paraId="07BDFAD0" w14:textId="77777777" w:rsidR="00156A13" w:rsidRPr="008852C0" w:rsidRDefault="00156A13" w:rsidP="001F10C7">
            <w:pPr>
              <w:spacing w:line="240" w:lineRule="auto"/>
              <w:jc w:val="center"/>
              <w:rPr>
                <w:rFonts w:ascii="Browallia New" w:hAnsi="Browallia New" w:cs="Browallia New"/>
                <w:sz w:val="12"/>
                <w:szCs w:val="12"/>
              </w:rPr>
            </w:pPr>
          </w:p>
        </w:tc>
        <w:tc>
          <w:tcPr>
            <w:tcW w:w="708" w:type="dxa"/>
          </w:tcPr>
          <w:p w14:paraId="1E4BB5FC" w14:textId="77777777" w:rsidR="00156A13" w:rsidRPr="008852C0" w:rsidRDefault="00156A13" w:rsidP="001F10C7">
            <w:pPr>
              <w:spacing w:line="240" w:lineRule="auto"/>
              <w:jc w:val="center"/>
              <w:rPr>
                <w:rFonts w:ascii="Browallia New" w:hAnsi="Browallia New" w:cs="Browallia New"/>
                <w:sz w:val="12"/>
                <w:szCs w:val="12"/>
              </w:rPr>
            </w:pPr>
          </w:p>
        </w:tc>
        <w:tc>
          <w:tcPr>
            <w:tcW w:w="701" w:type="dxa"/>
          </w:tcPr>
          <w:p w14:paraId="599155C5" w14:textId="77777777" w:rsidR="00156A13" w:rsidRPr="008852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37943C83" w14:textId="77777777" w:rsidR="00156A13" w:rsidRPr="008852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CE22E2D" w14:textId="77777777" w:rsidR="00156A13" w:rsidRPr="008852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1C126438" w14:textId="77777777" w:rsidR="00156A13" w:rsidRPr="008852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08" w:type="dxa"/>
          </w:tcPr>
          <w:p w14:paraId="089B7317" w14:textId="77777777" w:rsidR="00156A13" w:rsidRPr="008852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E9AFC6A" w14:textId="77777777" w:rsidR="00156A13" w:rsidRPr="008852C0" w:rsidRDefault="00156A13" w:rsidP="001F10C7">
            <w:pPr>
              <w:tabs>
                <w:tab w:val="clear" w:pos="227"/>
                <w:tab w:val="decimal" w:pos="252"/>
              </w:tabs>
              <w:spacing w:line="240" w:lineRule="auto"/>
              <w:jc w:val="right"/>
              <w:rPr>
                <w:rFonts w:ascii="Browallia New" w:hAnsi="Browallia New" w:cs="Browallia New"/>
                <w:sz w:val="12"/>
                <w:szCs w:val="12"/>
              </w:rPr>
            </w:pPr>
          </w:p>
        </w:tc>
      </w:tr>
      <w:tr w:rsidR="00CD10EE" w:rsidRPr="008852C0" w14:paraId="1D88383D" w14:textId="77777777" w:rsidTr="00801863">
        <w:tblPrEx>
          <w:tblBorders>
            <w:bottom w:val="single" w:sz="4" w:space="0" w:color="auto"/>
          </w:tblBorders>
        </w:tblPrEx>
        <w:tc>
          <w:tcPr>
            <w:tcW w:w="2409" w:type="dxa"/>
            <w:tcBorders>
              <w:bottom w:val="nil"/>
            </w:tcBorders>
          </w:tcPr>
          <w:p w14:paraId="6372CA5E" w14:textId="6035979E" w:rsidR="00CD10EE" w:rsidRPr="008852C0" w:rsidRDefault="00CD10EE" w:rsidP="00CD10EE">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รายได้</w:t>
            </w:r>
            <w:r w:rsidR="007D4FBD" w:rsidRPr="008852C0">
              <w:rPr>
                <w:rFonts w:ascii="Browallia New" w:hAnsi="Browallia New" w:cs="Browallia New"/>
                <w:sz w:val="20"/>
                <w:szCs w:val="20"/>
                <w:cs/>
              </w:rPr>
              <w:t>ตามภูมิศาสตร์</w:t>
            </w:r>
          </w:p>
        </w:tc>
        <w:tc>
          <w:tcPr>
            <w:tcW w:w="709" w:type="dxa"/>
            <w:tcBorders>
              <w:bottom w:val="nil"/>
            </w:tcBorders>
            <w:vAlign w:val="bottom"/>
          </w:tcPr>
          <w:p w14:paraId="45CA6DF0" w14:textId="2793F8BB" w:rsidR="00CD10EE" w:rsidRPr="008852C0"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8852C0"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8852C0"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8852C0"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8852C0"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8852C0"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8852C0"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8852C0"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8852C0"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8852C0" w:rsidRDefault="00CD10EE" w:rsidP="007A18DC">
            <w:pPr>
              <w:spacing w:line="240" w:lineRule="auto"/>
              <w:jc w:val="right"/>
              <w:rPr>
                <w:rFonts w:ascii="Browallia New" w:hAnsi="Browallia New" w:cs="Browallia New"/>
                <w:sz w:val="20"/>
                <w:szCs w:val="20"/>
              </w:rPr>
            </w:pPr>
          </w:p>
        </w:tc>
        <w:tc>
          <w:tcPr>
            <w:tcW w:w="701" w:type="dxa"/>
            <w:tcBorders>
              <w:bottom w:val="nil"/>
            </w:tcBorders>
            <w:vAlign w:val="bottom"/>
          </w:tcPr>
          <w:p w14:paraId="42CFC464" w14:textId="6D6E72A3" w:rsidR="00CD10EE" w:rsidRPr="008852C0"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37AE11BC" w14:textId="50FD5773" w:rsidR="00CD10EE" w:rsidRPr="008852C0"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2BEB383C" w14:textId="0A578F1A" w:rsidR="00CD10EE" w:rsidRPr="008852C0"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79D90E97" w14:textId="2210C5F9" w:rsidR="00CD10EE" w:rsidRPr="008852C0"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1711AAEC" w14:textId="5A5ED6D0" w:rsidR="00CD10EE" w:rsidRPr="008852C0"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8852C0" w:rsidRDefault="00CD10EE" w:rsidP="007A18DC">
            <w:pPr>
              <w:tabs>
                <w:tab w:val="clear" w:pos="227"/>
                <w:tab w:val="decimal" w:pos="252"/>
              </w:tabs>
              <w:spacing w:line="240" w:lineRule="auto"/>
              <w:jc w:val="right"/>
              <w:rPr>
                <w:rFonts w:ascii="Browallia New" w:hAnsi="Browallia New" w:cs="Browallia New"/>
                <w:sz w:val="20"/>
                <w:szCs w:val="20"/>
              </w:rPr>
            </w:pPr>
          </w:p>
        </w:tc>
      </w:tr>
      <w:tr w:rsidR="00A52CA2" w:rsidRPr="008852C0" w14:paraId="047EB840" w14:textId="77777777" w:rsidTr="00801863">
        <w:tblPrEx>
          <w:tblBorders>
            <w:bottom w:val="single" w:sz="4" w:space="0" w:color="auto"/>
          </w:tblBorders>
        </w:tblPrEx>
        <w:tc>
          <w:tcPr>
            <w:tcW w:w="2409" w:type="dxa"/>
            <w:tcBorders>
              <w:bottom w:val="nil"/>
            </w:tcBorders>
          </w:tcPr>
          <w:p w14:paraId="7A6FC22B" w14:textId="50B8C110" w:rsidR="00A52CA2" w:rsidRPr="008852C0" w:rsidRDefault="00A52CA2" w:rsidP="00A52CA2">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8852C0">
              <w:rPr>
                <w:rFonts w:ascii="Browallia New" w:hAnsi="Browallia New" w:cs="Browallia New"/>
                <w:sz w:val="20"/>
                <w:szCs w:val="20"/>
                <w:cs/>
              </w:rPr>
              <w:t>ในประเทศ</w:t>
            </w:r>
          </w:p>
        </w:tc>
        <w:tc>
          <w:tcPr>
            <w:tcW w:w="709" w:type="dxa"/>
            <w:tcBorders>
              <w:bottom w:val="nil"/>
            </w:tcBorders>
          </w:tcPr>
          <w:p w14:paraId="2C78E48F" w14:textId="39824C2E" w:rsidR="00A52CA2" w:rsidRPr="008852C0" w:rsidRDefault="00EB404F"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ab/>
              <w:t>197</w:t>
            </w:r>
          </w:p>
        </w:tc>
        <w:tc>
          <w:tcPr>
            <w:tcW w:w="728" w:type="dxa"/>
            <w:tcBorders>
              <w:bottom w:val="nil"/>
            </w:tcBorders>
          </w:tcPr>
          <w:p w14:paraId="34E4FC05" w14:textId="30434BE0" w:rsidR="00A52CA2" w:rsidRPr="008852C0" w:rsidRDefault="00A52CA2"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239</w:t>
            </w:r>
          </w:p>
        </w:tc>
        <w:tc>
          <w:tcPr>
            <w:tcW w:w="690" w:type="dxa"/>
            <w:tcBorders>
              <w:bottom w:val="nil"/>
            </w:tcBorders>
          </w:tcPr>
          <w:p w14:paraId="4FA51CE3" w14:textId="450B67DF" w:rsidR="00A52CA2" w:rsidRPr="008852C0" w:rsidRDefault="00142652"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94</w:t>
            </w:r>
          </w:p>
        </w:tc>
        <w:tc>
          <w:tcPr>
            <w:tcW w:w="722" w:type="dxa"/>
            <w:tcBorders>
              <w:bottom w:val="nil"/>
            </w:tcBorders>
          </w:tcPr>
          <w:p w14:paraId="0C521ED6" w14:textId="0BE8D271" w:rsidR="00A52CA2" w:rsidRPr="008852C0" w:rsidRDefault="00A52CA2"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250</w:t>
            </w:r>
          </w:p>
        </w:tc>
        <w:tc>
          <w:tcPr>
            <w:tcW w:w="737" w:type="dxa"/>
            <w:tcBorders>
              <w:bottom w:val="nil"/>
            </w:tcBorders>
          </w:tcPr>
          <w:p w14:paraId="4575C093" w14:textId="6B5E3067" w:rsidR="00A52CA2" w:rsidRPr="008852C0" w:rsidRDefault="00AA7405"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132</w:t>
            </w:r>
          </w:p>
        </w:tc>
        <w:tc>
          <w:tcPr>
            <w:tcW w:w="720" w:type="dxa"/>
            <w:tcBorders>
              <w:bottom w:val="nil"/>
            </w:tcBorders>
          </w:tcPr>
          <w:p w14:paraId="51699028" w14:textId="4153FF83" w:rsidR="00A52CA2" w:rsidRPr="008852C0" w:rsidRDefault="00A52CA2"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120</w:t>
            </w:r>
          </w:p>
        </w:tc>
        <w:tc>
          <w:tcPr>
            <w:tcW w:w="732" w:type="dxa"/>
            <w:tcBorders>
              <w:bottom w:val="nil"/>
            </w:tcBorders>
          </w:tcPr>
          <w:p w14:paraId="59CC36AE" w14:textId="76FC70E2" w:rsidR="00A52CA2" w:rsidRPr="008852C0" w:rsidRDefault="00853387"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7</w:t>
            </w:r>
          </w:p>
        </w:tc>
        <w:tc>
          <w:tcPr>
            <w:tcW w:w="720" w:type="dxa"/>
            <w:tcBorders>
              <w:bottom w:val="nil"/>
            </w:tcBorders>
          </w:tcPr>
          <w:p w14:paraId="0A5A9D7C" w14:textId="622819BC" w:rsidR="00A52CA2" w:rsidRPr="008852C0" w:rsidRDefault="00A52CA2" w:rsidP="00A52CA2">
            <w:pPr>
              <w:tabs>
                <w:tab w:val="clear" w:pos="4451"/>
                <w:tab w:val="left" w:pos="507"/>
              </w:tabs>
              <w:spacing w:line="240" w:lineRule="auto"/>
              <w:jc w:val="right"/>
              <w:rPr>
                <w:rFonts w:ascii="Browallia New" w:hAnsi="Browallia New" w:cs="Browallia New"/>
                <w:sz w:val="20"/>
                <w:szCs w:val="20"/>
              </w:rPr>
            </w:pPr>
            <w:r w:rsidRPr="008852C0">
              <w:rPr>
                <w:rFonts w:ascii="Browallia New" w:hAnsi="Browallia New" w:cs="Browallia New"/>
                <w:sz w:val="20"/>
                <w:szCs w:val="20"/>
              </w:rPr>
              <w:t>8</w:t>
            </w:r>
          </w:p>
        </w:tc>
        <w:tc>
          <w:tcPr>
            <w:tcW w:w="771" w:type="dxa"/>
            <w:tcBorders>
              <w:bottom w:val="nil"/>
            </w:tcBorders>
            <w:vAlign w:val="bottom"/>
          </w:tcPr>
          <w:p w14:paraId="51586394" w14:textId="4E25B344" w:rsidR="00A52CA2" w:rsidRPr="008852C0" w:rsidRDefault="005F0103"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11</w:t>
            </w:r>
          </w:p>
        </w:tc>
        <w:tc>
          <w:tcPr>
            <w:tcW w:w="708" w:type="dxa"/>
            <w:tcBorders>
              <w:bottom w:val="nil"/>
            </w:tcBorders>
            <w:vAlign w:val="bottom"/>
          </w:tcPr>
          <w:p w14:paraId="46F1142F" w14:textId="69BCA94F" w:rsidR="00A52CA2" w:rsidRPr="008852C0" w:rsidRDefault="00A52CA2"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p>
        </w:tc>
        <w:tc>
          <w:tcPr>
            <w:tcW w:w="701" w:type="dxa"/>
            <w:tcBorders>
              <w:bottom w:val="nil"/>
            </w:tcBorders>
          </w:tcPr>
          <w:p w14:paraId="29A02CBC" w14:textId="7FCE800F" w:rsidR="00A52CA2" w:rsidRPr="008852C0" w:rsidRDefault="00213B59"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12</w:t>
            </w:r>
          </w:p>
        </w:tc>
        <w:tc>
          <w:tcPr>
            <w:tcW w:w="709" w:type="dxa"/>
            <w:tcBorders>
              <w:bottom w:val="nil"/>
            </w:tcBorders>
          </w:tcPr>
          <w:p w14:paraId="00E10417" w14:textId="20063E61" w:rsidR="00A52CA2" w:rsidRPr="008852C0" w:rsidRDefault="00CF61EA"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5</w:t>
            </w:r>
            <w:r w:rsidR="00A52CA2" w:rsidRPr="008852C0">
              <w:rPr>
                <w:rFonts w:ascii="Browallia New" w:hAnsi="Browallia New" w:cs="Browallia New"/>
                <w:sz w:val="20"/>
                <w:szCs w:val="20"/>
              </w:rPr>
              <w:t>0</w:t>
            </w:r>
          </w:p>
        </w:tc>
        <w:tc>
          <w:tcPr>
            <w:tcW w:w="709" w:type="dxa"/>
            <w:tcBorders>
              <w:bottom w:val="nil"/>
            </w:tcBorders>
            <w:shd w:val="clear" w:color="auto" w:fill="auto"/>
          </w:tcPr>
          <w:p w14:paraId="53668706" w14:textId="73EA7688" w:rsidR="00A52CA2" w:rsidRPr="008852C0" w:rsidRDefault="00566B39"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(12)</w:t>
            </w:r>
          </w:p>
        </w:tc>
        <w:tc>
          <w:tcPr>
            <w:tcW w:w="709" w:type="dxa"/>
            <w:tcBorders>
              <w:bottom w:val="nil"/>
            </w:tcBorders>
          </w:tcPr>
          <w:p w14:paraId="1F56D284" w14:textId="545E9742" w:rsidR="00A52CA2" w:rsidRPr="008852C0" w:rsidRDefault="00A52CA2"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19</w:t>
            </w:r>
            <w:r w:rsidRPr="008852C0">
              <w:rPr>
                <w:rFonts w:ascii="Browallia New" w:hAnsi="Browallia New" w:cs="Browallia New"/>
                <w:sz w:val="20"/>
                <w:szCs w:val="20"/>
                <w:cs/>
              </w:rPr>
              <w:t>)</w:t>
            </w:r>
          </w:p>
        </w:tc>
        <w:tc>
          <w:tcPr>
            <w:tcW w:w="708" w:type="dxa"/>
            <w:tcBorders>
              <w:bottom w:val="nil"/>
            </w:tcBorders>
            <w:shd w:val="clear" w:color="auto" w:fill="auto"/>
          </w:tcPr>
          <w:p w14:paraId="60D6CF05" w14:textId="2CE01D87" w:rsidR="00A52CA2" w:rsidRPr="008852C0" w:rsidRDefault="002314CA"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rPr>
              <w:t>441</w:t>
            </w:r>
          </w:p>
        </w:tc>
        <w:tc>
          <w:tcPr>
            <w:tcW w:w="709" w:type="dxa"/>
            <w:tcBorders>
              <w:bottom w:val="nil"/>
            </w:tcBorders>
          </w:tcPr>
          <w:p w14:paraId="2BD0CE15" w14:textId="42235A77" w:rsidR="00A52CA2" w:rsidRPr="008852C0" w:rsidRDefault="00A52CA2" w:rsidP="00A52CA2">
            <w:pPr>
              <w:tabs>
                <w:tab w:val="clear" w:pos="227"/>
                <w:tab w:val="decimal" w:pos="252"/>
              </w:tabs>
              <w:spacing w:line="240" w:lineRule="auto"/>
              <w:jc w:val="right"/>
              <w:rPr>
                <w:rFonts w:ascii="Browallia New" w:hAnsi="Browallia New" w:cs="Browallia New"/>
                <w:sz w:val="20"/>
                <w:szCs w:val="20"/>
              </w:rPr>
            </w:pPr>
            <w:r w:rsidRPr="008852C0">
              <w:rPr>
                <w:rFonts w:ascii="Browallia New" w:hAnsi="Browallia New" w:cs="Browallia New"/>
                <w:sz w:val="20"/>
                <w:szCs w:val="20"/>
              </w:rPr>
              <w:t>6</w:t>
            </w:r>
            <w:r w:rsidR="00DC7E00" w:rsidRPr="008852C0">
              <w:rPr>
                <w:rFonts w:ascii="Browallia New" w:hAnsi="Browallia New" w:cs="Browallia New"/>
                <w:sz w:val="20"/>
                <w:szCs w:val="20"/>
              </w:rPr>
              <w:t>4</w:t>
            </w:r>
            <w:r w:rsidRPr="008852C0">
              <w:rPr>
                <w:rFonts w:ascii="Browallia New" w:hAnsi="Browallia New" w:cs="Browallia New"/>
                <w:sz w:val="20"/>
                <w:szCs w:val="20"/>
              </w:rPr>
              <w:t>9</w:t>
            </w:r>
          </w:p>
        </w:tc>
      </w:tr>
      <w:tr w:rsidR="00A52CA2" w:rsidRPr="008852C0" w14:paraId="205C4B1B" w14:textId="77777777" w:rsidTr="00801863">
        <w:tblPrEx>
          <w:tblBorders>
            <w:bottom w:val="single" w:sz="4" w:space="0" w:color="auto"/>
          </w:tblBorders>
        </w:tblPrEx>
        <w:tc>
          <w:tcPr>
            <w:tcW w:w="2409" w:type="dxa"/>
            <w:tcBorders>
              <w:bottom w:val="nil"/>
            </w:tcBorders>
          </w:tcPr>
          <w:p w14:paraId="773BA81A" w14:textId="0EE1F8D9" w:rsidR="00A52CA2" w:rsidRPr="008852C0" w:rsidRDefault="00A52CA2" w:rsidP="00A52CA2">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8852C0">
              <w:rPr>
                <w:rFonts w:ascii="Browallia New" w:hAnsi="Browallia New" w:cs="Browallia New"/>
                <w:sz w:val="20"/>
                <w:szCs w:val="20"/>
                <w:cs/>
              </w:rPr>
              <w:t>ต่างประเทศ</w:t>
            </w:r>
          </w:p>
        </w:tc>
        <w:tc>
          <w:tcPr>
            <w:tcW w:w="709" w:type="dxa"/>
            <w:tcBorders>
              <w:bottom w:val="nil"/>
            </w:tcBorders>
          </w:tcPr>
          <w:p w14:paraId="46ACF763" w14:textId="7BC73F15" w:rsidR="00A52CA2" w:rsidRPr="008852C0" w:rsidRDefault="00E35E72"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17</w:t>
            </w:r>
          </w:p>
        </w:tc>
        <w:tc>
          <w:tcPr>
            <w:tcW w:w="728" w:type="dxa"/>
            <w:tcBorders>
              <w:bottom w:val="nil"/>
            </w:tcBorders>
          </w:tcPr>
          <w:p w14:paraId="749B7A3C" w14:textId="20C28BF2" w:rsidR="00A52CA2" w:rsidRPr="008852C0" w:rsidRDefault="00A52CA2"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17</w:t>
            </w:r>
          </w:p>
        </w:tc>
        <w:tc>
          <w:tcPr>
            <w:tcW w:w="690" w:type="dxa"/>
            <w:tcBorders>
              <w:bottom w:val="nil"/>
            </w:tcBorders>
          </w:tcPr>
          <w:p w14:paraId="0BAD57DF" w14:textId="619CB3F8" w:rsidR="00A52CA2" w:rsidRPr="008852C0" w:rsidRDefault="00142652"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2" w:type="dxa"/>
            <w:tcBorders>
              <w:bottom w:val="nil"/>
            </w:tcBorders>
          </w:tcPr>
          <w:p w14:paraId="1410B418" w14:textId="7DDDDED0" w:rsidR="00A52CA2" w:rsidRPr="008852C0" w:rsidRDefault="00A52CA2"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37" w:type="dxa"/>
            <w:tcBorders>
              <w:bottom w:val="nil"/>
            </w:tcBorders>
          </w:tcPr>
          <w:p w14:paraId="5FD9CB64" w14:textId="1773D6A2" w:rsidR="00A52CA2" w:rsidRPr="008852C0" w:rsidRDefault="00AA7405"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0" w:type="dxa"/>
            <w:tcBorders>
              <w:bottom w:val="nil"/>
            </w:tcBorders>
          </w:tcPr>
          <w:p w14:paraId="415CB0E4" w14:textId="4E7E0B2C" w:rsidR="00A52CA2" w:rsidRPr="008852C0" w:rsidRDefault="00A52CA2"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32" w:type="dxa"/>
            <w:tcBorders>
              <w:bottom w:val="nil"/>
            </w:tcBorders>
          </w:tcPr>
          <w:p w14:paraId="1BFAF472" w14:textId="777902EC" w:rsidR="00A52CA2" w:rsidRPr="008852C0" w:rsidRDefault="00F67296"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0" w:type="dxa"/>
            <w:tcBorders>
              <w:bottom w:val="nil"/>
            </w:tcBorders>
          </w:tcPr>
          <w:p w14:paraId="0580762F" w14:textId="377036DC" w:rsidR="00A52CA2" w:rsidRPr="008852C0" w:rsidRDefault="00A52CA2" w:rsidP="00A52CA2">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71" w:type="dxa"/>
            <w:tcBorders>
              <w:bottom w:val="nil"/>
            </w:tcBorders>
          </w:tcPr>
          <w:p w14:paraId="2C42A877" w14:textId="175B14BA" w:rsidR="00A52CA2" w:rsidRPr="008852C0" w:rsidRDefault="005F0103"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8" w:type="dxa"/>
            <w:tcBorders>
              <w:bottom w:val="nil"/>
            </w:tcBorders>
          </w:tcPr>
          <w:p w14:paraId="1445AA56" w14:textId="05B832FD" w:rsidR="00A52CA2" w:rsidRPr="008852C0" w:rsidRDefault="00A52CA2"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1" w:type="dxa"/>
            <w:tcBorders>
              <w:bottom w:val="nil"/>
            </w:tcBorders>
          </w:tcPr>
          <w:p w14:paraId="4FA45532" w14:textId="3013AA39" w:rsidR="00A52CA2" w:rsidRPr="008852C0" w:rsidRDefault="00213B59"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9" w:type="dxa"/>
            <w:tcBorders>
              <w:bottom w:val="nil"/>
            </w:tcBorders>
          </w:tcPr>
          <w:p w14:paraId="6E654297" w14:textId="234B6ACF" w:rsidR="00A52CA2" w:rsidRPr="008852C0" w:rsidRDefault="00A52CA2"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9" w:type="dxa"/>
            <w:tcBorders>
              <w:bottom w:val="nil"/>
            </w:tcBorders>
            <w:shd w:val="clear" w:color="auto" w:fill="auto"/>
          </w:tcPr>
          <w:p w14:paraId="3DB89C7B" w14:textId="04D2301A" w:rsidR="00A52CA2" w:rsidRPr="008852C0" w:rsidRDefault="00566B39"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9" w:type="dxa"/>
            <w:tcBorders>
              <w:bottom w:val="nil"/>
            </w:tcBorders>
          </w:tcPr>
          <w:p w14:paraId="6E57FDD0" w14:textId="4BDD96A4" w:rsidR="00A52CA2" w:rsidRPr="008852C0" w:rsidRDefault="00A52CA2" w:rsidP="00A52CA2">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8852C0">
              <w:rPr>
                <w:rFonts w:ascii="Browallia New" w:hAnsi="Browallia New" w:cs="Browallia New"/>
                <w:sz w:val="20"/>
                <w:szCs w:val="20"/>
              </w:rPr>
              <w:t>-</w:t>
            </w:r>
          </w:p>
        </w:tc>
        <w:tc>
          <w:tcPr>
            <w:tcW w:w="708" w:type="dxa"/>
            <w:tcBorders>
              <w:bottom w:val="nil"/>
            </w:tcBorders>
            <w:shd w:val="clear" w:color="auto" w:fill="auto"/>
          </w:tcPr>
          <w:p w14:paraId="40B0FA51" w14:textId="3134D3AD" w:rsidR="00A52CA2" w:rsidRPr="008852C0" w:rsidRDefault="002314CA" w:rsidP="00A52CA2">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17</w:t>
            </w:r>
          </w:p>
        </w:tc>
        <w:tc>
          <w:tcPr>
            <w:tcW w:w="709" w:type="dxa"/>
            <w:tcBorders>
              <w:bottom w:val="nil"/>
            </w:tcBorders>
          </w:tcPr>
          <w:p w14:paraId="607FC2AD" w14:textId="4662A2F4" w:rsidR="00A52CA2" w:rsidRPr="008852C0" w:rsidRDefault="00A52CA2" w:rsidP="00A52CA2">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8852C0">
              <w:rPr>
                <w:rFonts w:ascii="Browallia New" w:hAnsi="Browallia New" w:cs="Browallia New"/>
                <w:sz w:val="20"/>
                <w:szCs w:val="20"/>
              </w:rPr>
              <w:t>17</w:t>
            </w:r>
          </w:p>
        </w:tc>
      </w:tr>
      <w:tr w:rsidR="00A52CA2" w:rsidRPr="008852C0" w14:paraId="158BB73A" w14:textId="77777777" w:rsidTr="00801863">
        <w:tblPrEx>
          <w:tblBorders>
            <w:bottom w:val="single" w:sz="4" w:space="0" w:color="auto"/>
          </w:tblBorders>
        </w:tblPrEx>
        <w:tc>
          <w:tcPr>
            <w:tcW w:w="2409" w:type="dxa"/>
            <w:tcBorders>
              <w:bottom w:val="nil"/>
            </w:tcBorders>
          </w:tcPr>
          <w:p w14:paraId="7095394D" w14:textId="611E2AF7" w:rsidR="00A52CA2" w:rsidRPr="008852C0" w:rsidRDefault="00A52CA2" w:rsidP="00A52CA2">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รวม</w:t>
            </w:r>
          </w:p>
        </w:tc>
        <w:tc>
          <w:tcPr>
            <w:tcW w:w="709" w:type="dxa"/>
            <w:tcBorders>
              <w:bottom w:val="nil"/>
            </w:tcBorders>
          </w:tcPr>
          <w:p w14:paraId="27C43CDB" w14:textId="4694D7AB" w:rsidR="00A52CA2" w:rsidRPr="008852C0" w:rsidRDefault="0014265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21</w:t>
            </w:r>
            <w:r w:rsidR="00FF44ED" w:rsidRPr="008852C0">
              <w:rPr>
                <w:rFonts w:ascii="Browallia New" w:hAnsi="Browallia New" w:cs="Browallia New"/>
                <w:sz w:val="20"/>
                <w:szCs w:val="20"/>
              </w:rPr>
              <w:t>4</w:t>
            </w:r>
          </w:p>
        </w:tc>
        <w:tc>
          <w:tcPr>
            <w:tcW w:w="728" w:type="dxa"/>
            <w:tcBorders>
              <w:bottom w:val="nil"/>
            </w:tcBorders>
          </w:tcPr>
          <w:p w14:paraId="2E5F5708" w14:textId="627F85E6"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fldChar w:fldCharType="begin"/>
            </w:r>
            <w:r w:rsidRPr="008852C0">
              <w:rPr>
                <w:rFonts w:ascii="Browallia New" w:hAnsi="Browallia New" w:cs="Browallia New"/>
                <w:sz w:val="20"/>
                <w:szCs w:val="20"/>
              </w:rPr>
              <w:instrText xml:space="preserve"> =SUM(ABOVE) </w:instrText>
            </w:r>
            <w:r w:rsidRPr="008852C0">
              <w:rPr>
                <w:rFonts w:ascii="Browallia New" w:hAnsi="Browallia New" w:cs="Browallia New"/>
                <w:sz w:val="20"/>
                <w:szCs w:val="20"/>
              </w:rPr>
              <w:fldChar w:fldCharType="separate"/>
            </w:r>
            <w:r w:rsidRPr="008852C0">
              <w:rPr>
                <w:rFonts w:ascii="Browallia New" w:hAnsi="Browallia New" w:cs="Browallia New"/>
                <w:sz w:val="20"/>
                <w:szCs w:val="20"/>
              </w:rPr>
              <w:t>256</w:t>
            </w:r>
            <w:r w:rsidRPr="008852C0">
              <w:rPr>
                <w:rFonts w:ascii="Browallia New" w:hAnsi="Browallia New" w:cs="Browallia New"/>
                <w:sz w:val="20"/>
                <w:szCs w:val="20"/>
              </w:rPr>
              <w:fldChar w:fldCharType="end"/>
            </w:r>
          </w:p>
        </w:tc>
        <w:tc>
          <w:tcPr>
            <w:tcW w:w="690" w:type="dxa"/>
            <w:tcBorders>
              <w:bottom w:val="nil"/>
            </w:tcBorders>
          </w:tcPr>
          <w:p w14:paraId="1A9A8D99" w14:textId="4E755106" w:rsidR="00A52CA2" w:rsidRPr="008852C0" w:rsidRDefault="0014265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94</w:t>
            </w:r>
          </w:p>
        </w:tc>
        <w:tc>
          <w:tcPr>
            <w:tcW w:w="722" w:type="dxa"/>
            <w:tcBorders>
              <w:bottom w:val="nil"/>
            </w:tcBorders>
          </w:tcPr>
          <w:p w14:paraId="3636E932" w14:textId="43B9C062"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fldChar w:fldCharType="begin"/>
            </w:r>
            <w:r w:rsidRPr="008852C0">
              <w:rPr>
                <w:rFonts w:ascii="Browallia New" w:hAnsi="Browallia New" w:cs="Browallia New"/>
                <w:sz w:val="20"/>
                <w:szCs w:val="20"/>
              </w:rPr>
              <w:instrText xml:space="preserve"> =SUM(ABOVE) </w:instrText>
            </w:r>
            <w:r w:rsidRPr="008852C0">
              <w:rPr>
                <w:rFonts w:ascii="Browallia New" w:hAnsi="Browallia New" w:cs="Browallia New"/>
                <w:sz w:val="20"/>
                <w:szCs w:val="20"/>
              </w:rPr>
              <w:fldChar w:fldCharType="separate"/>
            </w:r>
            <w:r w:rsidRPr="008852C0">
              <w:rPr>
                <w:rFonts w:ascii="Browallia New" w:hAnsi="Browallia New" w:cs="Browallia New"/>
                <w:noProof/>
                <w:sz w:val="20"/>
                <w:szCs w:val="20"/>
              </w:rPr>
              <w:t>250</w:t>
            </w:r>
            <w:r w:rsidRPr="008852C0">
              <w:rPr>
                <w:rFonts w:ascii="Browallia New" w:hAnsi="Browallia New" w:cs="Browallia New"/>
                <w:sz w:val="20"/>
                <w:szCs w:val="20"/>
              </w:rPr>
              <w:fldChar w:fldCharType="end"/>
            </w:r>
          </w:p>
        </w:tc>
        <w:tc>
          <w:tcPr>
            <w:tcW w:w="737" w:type="dxa"/>
            <w:tcBorders>
              <w:bottom w:val="nil"/>
            </w:tcBorders>
          </w:tcPr>
          <w:p w14:paraId="739CE8FF" w14:textId="149B5800" w:rsidR="00A52CA2" w:rsidRPr="008852C0" w:rsidRDefault="00FF44ED"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132</w:t>
            </w:r>
          </w:p>
        </w:tc>
        <w:tc>
          <w:tcPr>
            <w:tcW w:w="720" w:type="dxa"/>
            <w:tcBorders>
              <w:bottom w:val="nil"/>
            </w:tcBorders>
          </w:tcPr>
          <w:p w14:paraId="65A36390" w14:textId="547F74DE"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fldChar w:fldCharType="begin"/>
            </w:r>
            <w:r w:rsidRPr="008852C0">
              <w:rPr>
                <w:rFonts w:ascii="Browallia New" w:hAnsi="Browallia New" w:cs="Browallia New"/>
                <w:sz w:val="20"/>
                <w:szCs w:val="20"/>
              </w:rPr>
              <w:instrText xml:space="preserve"> =SUM(ABOVE) </w:instrText>
            </w:r>
            <w:r w:rsidRPr="008852C0">
              <w:rPr>
                <w:rFonts w:ascii="Browallia New" w:hAnsi="Browallia New" w:cs="Browallia New"/>
                <w:sz w:val="20"/>
                <w:szCs w:val="20"/>
              </w:rPr>
              <w:fldChar w:fldCharType="separate"/>
            </w:r>
            <w:r w:rsidRPr="008852C0">
              <w:rPr>
                <w:rFonts w:ascii="Browallia New" w:hAnsi="Browallia New" w:cs="Browallia New"/>
                <w:noProof/>
                <w:sz w:val="20"/>
                <w:szCs w:val="20"/>
              </w:rPr>
              <w:t>120</w:t>
            </w:r>
            <w:r w:rsidRPr="008852C0">
              <w:rPr>
                <w:rFonts w:ascii="Browallia New" w:hAnsi="Browallia New" w:cs="Browallia New"/>
                <w:sz w:val="20"/>
                <w:szCs w:val="20"/>
              </w:rPr>
              <w:fldChar w:fldCharType="end"/>
            </w:r>
          </w:p>
        </w:tc>
        <w:tc>
          <w:tcPr>
            <w:tcW w:w="732" w:type="dxa"/>
            <w:tcBorders>
              <w:bottom w:val="nil"/>
            </w:tcBorders>
          </w:tcPr>
          <w:p w14:paraId="482F7EED" w14:textId="4BE2CD7A" w:rsidR="00A52CA2" w:rsidRPr="008852C0" w:rsidRDefault="00853387"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7</w:t>
            </w:r>
          </w:p>
        </w:tc>
        <w:tc>
          <w:tcPr>
            <w:tcW w:w="720" w:type="dxa"/>
            <w:tcBorders>
              <w:bottom w:val="nil"/>
            </w:tcBorders>
          </w:tcPr>
          <w:p w14:paraId="61252E5A" w14:textId="66F56F89" w:rsidR="00A52CA2" w:rsidRPr="008852C0" w:rsidRDefault="00A52CA2" w:rsidP="00A52CA2">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8852C0">
              <w:rPr>
                <w:rFonts w:ascii="Browallia New" w:hAnsi="Browallia New" w:cs="Browallia New"/>
                <w:sz w:val="20"/>
                <w:szCs w:val="20"/>
              </w:rPr>
              <w:t>8</w:t>
            </w:r>
          </w:p>
        </w:tc>
        <w:tc>
          <w:tcPr>
            <w:tcW w:w="771" w:type="dxa"/>
            <w:tcBorders>
              <w:bottom w:val="nil"/>
            </w:tcBorders>
            <w:vAlign w:val="bottom"/>
          </w:tcPr>
          <w:p w14:paraId="6A700DE1" w14:textId="635B93D2" w:rsidR="00A52CA2" w:rsidRPr="008852C0" w:rsidRDefault="00213B59"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11</w:t>
            </w:r>
          </w:p>
        </w:tc>
        <w:tc>
          <w:tcPr>
            <w:tcW w:w="708" w:type="dxa"/>
            <w:tcBorders>
              <w:bottom w:val="nil"/>
            </w:tcBorders>
            <w:vAlign w:val="bottom"/>
          </w:tcPr>
          <w:p w14:paraId="67D1731D" w14:textId="0688CDFC"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p>
        </w:tc>
        <w:tc>
          <w:tcPr>
            <w:tcW w:w="701" w:type="dxa"/>
            <w:tcBorders>
              <w:bottom w:val="nil"/>
            </w:tcBorders>
          </w:tcPr>
          <w:p w14:paraId="6939FB78" w14:textId="47E2DDF5" w:rsidR="00A52CA2" w:rsidRPr="008852C0" w:rsidRDefault="00213B59"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r w:rsidR="001413E3" w:rsidRPr="008852C0">
              <w:rPr>
                <w:rFonts w:ascii="Browallia New" w:hAnsi="Browallia New" w:cs="Browallia New"/>
                <w:sz w:val="20"/>
                <w:szCs w:val="20"/>
              </w:rPr>
              <w:t>2</w:t>
            </w:r>
          </w:p>
        </w:tc>
        <w:tc>
          <w:tcPr>
            <w:tcW w:w="709" w:type="dxa"/>
            <w:tcBorders>
              <w:bottom w:val="nil"/>
            </w:tcBorders>
          </w:tcPr>
          <w:p w14:paraId="707125EC" w14:textId="054ACDFF" w:rsidR="00A52CA2" w:rsidRPr="008852C0" w:rsidRDefault="00CF61EA"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w:t>
            </w:r>
            <w:r w:rsidR="00A52CA2" w:rsidRPr="008852C0">
              <w:rPr>
                <w:rFonts w:ascii="Browallia New" w:hAnsi="Browallia New" w:cs="Browallia New"/>
                <w:sz w:val="20"/>
                <w:szCs w:val="20"/>
              </w:rPr>
              <w:t>0</w:t>
            </w:r>
          </w:p>
        </w:tc>
        <w:tc>
          <w:tcPr>
            <w:tcW w:w="709" w:type="dxa"/>
            <w:tcBorders>
              <w:bottom w:val="nil"/>
            </w:tcBorders>
            <w:shd w:val="clear" w:color="auto" w:fill="auto"/>
          </w:tcPr>
          <w:p w14:paraId="3FC8CE30" w14:textId="2D03DBAD" w:rsidR="00A52CA2" w:rsidRPr="008852C0" w:rsidRDefault="00566B39"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(12)</w:t>
            </w:r>
          </w:p>
        </w:tc>
        <w:tc>
          <w:tcPr>
            <w:tcW w:w="709" w:type="dxa"/>
            <w:tcBorders>
              <w:bottom w:val="nil"/>
            </w:tcBorders>
          </w:tcPr>
          <w:p w14:paraId="159AE03B" w14:textId="0EE8FF5A"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19</w:t>
            </w:r>
            <w:r w:rsidRPr="008852C0">
              <w:rPr>
                <w:rFonts w:ascii="Browallia New" w:hAnsi="Browallia New" w:cs="Browallia New"/>
                <w:sz w:val="20"/>
                <w:szCs w:val="20"/>
                <w:cs/>
              </w:rPr>
              <w:t>)</w:t>
            </w:r>
          </w:p>
        </w:tc>
        <w:tc>
          <w:tcPr>
            <w:tcW w:w="708" w:type="dxa"/>
            <w:tcBorders>
              <w:bottom w:val="nil"/>
            </w:tcBorders>
            <w:shd w:val="clear" w:color="auto" w:fill="auto"/>
          </w:tcPr>
          <w:p w14:paraId="7198F446" w14:textId="47152574" w:rsidR="00A52CA2" w:rsidRPr="008852C0" w:rsidRDefault="002314CA"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458</w:t>
            </w:r>
          </w:p>
        </w:tc>
        <w:tc>
          <w:tcPr>
            <w:tcW w:w="709" w:type="dxa"/>
            <w:tcBorders>
              <w:bottom w:val="nil"/>
            </w:tcBorders>
          </w:tcPr>
          <w:p w14:paraId="13E00E27" w14:textId="0729781D" w:rsidR="00A52CA2" w:rsidRPr="008852C0" w:rsidRDefault="00A52CA2" w:rsidP="00A52CA2">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852C0">
              <w:rPr>
                <w:rFonts w:ascii="Browallia New" w:hAnsi="Browallia New" w:cs="Browallia New"/>
                <w:sz w:val="20"/>
                <w:szCs w:val="20"/>
              </w:rPr>
              <w:t>6</w:t>
            </w:r>
            <w:r w:rsidR="00842FB2" w:rsidRPr="008852C0">
              <w:rPr>
                <w:rFonts w:ascii="Browallia New" w:hAnsi="Browallia New" w:cs="Browallia New"/>
                <w:sz w:val="20"/>
                <w:szCs w:val="20"/>
              </w:rPr>
              <w:t>6</w:t>
            </w:r>
            <w:r w:rsidRPr="008852C0">
              <w:rPr>
                <w:rFonts w:ascii="Browallia New" w:hAnsi="Browallia New" w:cs="Browallia New"/>
                <w:sz w:val="20"/>
                <w:szCs w:val="20"/>
              </w:rPr>
              <w:t>6</w:t>
            </w:r>
          </w:p>
        </w:tc>
      </w:tr>
      <w:tr w:rsidR="00A52CA2" w:rsidRPr="008852C0" w14:paraId="5FFCCCD4" w14:textId="77777777" w:rsidTr="00801863">
        <w:tblPrEx>
          <w:tblBorders>
            <w:bottom w:val="single" w:sz="4" w:space="0" w:color="auto"/>
          </w:tblBorders>
        </w:tblPrEx>
        <w:tc>
          <w:tcPr>
            <w:tcW w:w="2409" w:type="dxa"/>
          </w:tcPr>
          <w:p w14:paraId="3955D15F" w14:textId="59EAC05B" w:rsidR="00A52CA2" w:rsidRPr="008852C0" w:rsidRDefault="00A52CA2" w:rsidP="00A52CA2">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 xml:space="preserve">กำไรขั้นต้น </w:t>
            </w:r>
          </w:p>
        </w:tc>
        <w:tc>
          <w:tcPr>
            <w:tcW w:w="709" w:type="dxa"/>
            <w:tcBorders>
              <w:bottom w:val="nil"/>
            </w:tcBorders>
          </w:tcPr>
          <w:p w14:paraId="2C4DF26B" w14:textId="69810D97" w:rsidR="00A52CA2" w:rsidRPr="008852C0" w:rsidRDefault="0014265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183</w:t>
            </w:r>
          </w:p>
        </w:tc>
        <w:tc>
          <w:tcPr>
            <w:tcW w:w="728" w:type="dxa"/>
            <w:tcBorders>
              <w:bottom w:val="nil"/>
            </w:tcBorders>
          </w:tcPr>
          <w:p w14:paraId="4559C298" w14:textId="5140B13B"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210</w:t>
            </w:r>
          </w:p>
        </w:tc>
        <w:tc>
          <w:tcPr>
            <w:tcW w:w="690" w:type="dxa"/>
            <w:tcBorders>
              <w:bottom w:val="nil"/>
            </w:tcBorders>
          </w:tcPr>
          <w:p w14:paraId="1F8B2540" w14:textId="5C2EEBD1" w:rsidR="00A52CA2" w:rsidRPr="008852C0" w:rsidRDefault="0014265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38</w:t>
            </w:r>
          </w:p>
        </w:tc>
        <w:tc>
          <w:tcPr>
            <w:tcW w:w="722" w:type="dxa"/>
            <w:tcBorders>
              <w:bottom w:val="nil"/>
            </w:tcBorders>
          </w:tcPr>
          <w:p w14:paraId="3820CE89" w14:textId="48163BF4"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102</w:t>
            </w:r>
          </w:p>
        </w:tc>
        <w:tc>
          <w:tcPr>
            <w:tcW w:w="737" w:type="dxa"/>
            <w:tcBorders>
              <w:bottom w:val="nil"/>
            </w:tcBorders>
          </w:tcPr>
          <w:p w14:paraId="5DA01FC8" w14:textId="3DF2C06F" w:rsidR="00A52CA2" w:rsidRPr="008852C0" w:rsidRDefault="00FF44ED"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58</w:t>
            </w:r>
          </w:p>
        </w:tc>
        <w:tc>
          <w:tcPr>
            <w:tcW w:w="720" w:type="dxa"/>
            <w:tcBorders>
              <w:bottom w:val="nil"/>
            </w:tcBorders>
          </w:tcPr>
          <w:p w14:paraId="62F01678" w14:textId="38B35957"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54</w:t>
            </w:r>
          </w:p>
        </w:tc>
        <w:tc>
          <w:tcPr>
            <w:tcW w:w="732" w:type="dxa"/>
            <w:tcBorders>
              <w:bottom w:val="nil"/>
            </w:tcBorders>
            <w:vAlign w:val="bottom"/>
          </w:tcPr>
          <w:p w14:paraId="2F9AD921" w14:textId="746CD620" w:rsidR="00A52CA2" w:rsidRPr="008852C0" w:rsidRDefault="00F67296"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w:t>
            </w:r>
          </w:p>
        </w:tc>
        <w:tc>
          <w:tcPr>
            <w:tcW w:w="720" w:type="dxa"/>
            <w:tcBorders>
              <w:bottom w:val="nil"/>
            </w:tcBorders>
            <w:vAlign w:val="bottom"/>
          </w:tcPr>
          <w:p w14:paraId="6288912A" w14:textId="70C4BDE6"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w:t>
            </w:r>
          </w:p>
        </w:tc>
        <w:tc>
          <w:tcPr>
            <w:tcW w:w="771" w:type="dxa"/>
            <w:tcBorders>
              <w:bottom w:val="nil"/>
            </w:tcBorders>
            <w:vAlign w:val="bottom"/>
          </w:tcPr>
          <w:p w14:paraId="2C35F1B8" w14:textId="4B890DF4" w:rsidR="00A52CA2" w:rsidRPr="008852C0" w:rsidRDefault="00213B59"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4</w:t>
            </w:r>
          </w:p>
        </w:tc>
        <w:tc>
          <w:tcPr>
            <w:tcW w:w="708" w:type="dxa"/>
            <w:tcBorders>
              <w:bottom w:val="nil"/>
            </w:tcBorders>
            <w:vAlign w:val="bottom"/>
          </w:tcPr>
          <w:p w14:paraId="2C86E42E" w14:textId="4952E741"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1</w:t>
            </w:r>
            <w:r w:rsidRPr="008852C0">
              <w:rPr>
                <w:rFonts w:ascii="Browallia New" w:hAnsi="Browallia New" w:cs="Browallia New"/>
                <w:sz w:val="20"/>
                <w:szCs w:val="20"/>
                <w:cs/>
              </w:rPr>
              <w:t>)</w:t>
            </w:r>
          </w:p>
        </w:tc>
        <w:tc>
          <w:tcPr>
            <w:tcW w:w="701" w:type="dxa"/>
            <w:tcBorders>
              <w:bottom w:val="nil"/>
            </w:tcBorders>
            <w:vAlign w:val="bottom"/>
          </w:tcPr>
          <w:p w14:paraId="4DEC855D" w14:textId="04CACA28" w:rsidR="00A52CA2" w:rsidRPr="008852C0" w:rsidRDefault="00352EB1"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w:t>
            </w:r>
          </w:p>
        </w:tc>
        <w:tc>
          <w:tcPr>
            <w:tcW w:w="709" w:type="dxa"/>
            <w:tcBorders>
              <w:bottom w:val="nil"/>
            </w:tcBorders>
            <w:vAlign w:val="bottom"/>
          </w:tcPr>
          <w:p w14:paraId="05C513A9" w14:textId="749C64CE"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6</w:t>
            </w:r>
          </w:p>
        </w:tc>
        <w:tc>
          <w:tcPr>
            <w:tcW w:w="709" w:type="dxa"/>
            <w:tcBorders>
              <w:bottom w:val="nil"/>
            </w:tcBorders>
            <w:shd w:val="clear" w:color="auto" w:fill="auto"/>
          </w:tcPr>
          <w:p w14:paraId="748FE9D2" w14:textId="1DA955B9" w:rsidR="00A52CA2" w:rsidRPr="008852C0" w:rsidRDefault="00566B39" w:rsidP="00A52CA2">
            <w:pPr>
              <w:pBdr>
                <w:bottom w:val="single" w:sz="12" w:space="1" w:color="auto"/>
              </w:pBdr>
              <w:spacing w:line="240" w:lineRule="auto"/>
              <w:jc w:val="right"/>
              <w:rPr>
                <w:rFonts w:ascii="Browallia New" w:hAnsi="Browallia New" w:cs="Browallia New"/>
                <w:sz w:val="20"/>
                <w:szCs w:val="20"/>
                <w:cs/>
              </w:rPr>
            </w:pPr>
            <w:r w:rsidRPr="008852C0">
              <w:rPr>
                <w:rFonts w:ascii="Browallia New" w:hAnsi="Browallia New" w:cs="Browallia New"/>
                <w:sz w:val="20"/>
                <w:szCs w:val="20"/>
              </w:rPr>
              <w:t>(</w:t>
            </w:r>
            <w:r w:rsidR="00FD43EF" w:rsidRPr="008852C0">
              <w:rPr>
                <w:rFonts w:ascii="Browallia New" w:hAnsi="Browallia New" w:cs="Browallia New"/>
                <w:sz w:val="20"/>
                <w:szCs w:val="20"/>
              </w:rPr>
              <w:t>4)</w:t>
            </w:r>
          </w:p>
        </w:tc>
        <w:tc>
          <w:tcPr>
            <w:tcW w:w="709" w:type="dxa"/>
            <w:tcBorders>
              <w:bottom w:val="nil"/>
            </w:tcBorders>
          </w:tcPr>
          <w:p w14:paraId="500A1CAB" w14:textId="1B98D725"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5</w:t>
            </w:r>
            <w:r w:rsidRPr="008852C0">
              <w:rPr>
                <w:rFonts w:ascii="Browallia New" w:hAnsi="Browallia New" w:cs="Browallia New"/>
                <w:sz w:val="20"/>
                <w:szCs w:val="20"/>
                <w:cs/>
              </w:rPr>
              <w:t>)</w:t>
            </w:r>
          </w:p>
        </w:tc>
        <w:tc>
          <w:tcPr>
            <w:tcW w:w="708" w:type="dxa"/>
            <w:tcBorders>
              <w:bottom w:val="nil"/>
            </w:tcBorders>
            <w:shd w:val="clear" w:color="auto" w:fill="auto"/>
          </w:tcPr>
          <w:p w14:paraId="2EFA9DDF" w14:textId="604040B9" w:rsidR="00A52CA2" w:rsidRPr="008852C0" w:rsidRDefault="005E40D3"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28</w:t>
            </w:r>
            <w:r w:rsidR="005822F9" w:rsidRPr="008852C0">
              <w:rPr>
                <w:rFonts w:ascii="Browallia New" w:hAnsi="Browallia New" w:cs="Browallia New"/>
                <w:sz w:val="20"/>
                <w:szCs w:val="20"/>
              </w:rPr>
              <w:t>6</w:t>
            </w:r>
          </w:p>
        </w:tc>
        <w:tc>
          <w:tcPr>
            <w:tcW w:w="709" w:type="dxa"/>
            <w:tcBorders>
              <w:bottom w:val="nil"/>
            </w:tcBorders>
          </w:tcPr>
          <w:p w14:paraId="5F872E01" w14:textId="4230B301" w:rsidR="00A52CA2" w:rsidRPr="008852C0" w:rsidRDefault="00A52CA2" w:rsidP="00A52CA2">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368</w:t>
            </w:r>
          </w:p>
        </w:tc>
      </w:tr>
      <w:tr w:rsidR="00A52CA2" w:rsidRPr="008852C0" w14:paraId="087547AD" w14:textId="77777777" w:rsidTr="00801863">
        <w:tblPrEx>
          <w:tblBorders>
            <w:bottom w:val="single" w:sz="4" w:space="0" w:color="auto"/>
          </w:tblBorders>
        </w:tblPrEx>
        <w:tc>
          <w:tcPr>
            <w:tcW w:w="2409" w:type="dxa"/>
          </w:tcPr>
          <w:p w14:paraId="05F0E046" w14:textId="77777777" w:rsidR="00A52CA2" w:rsidRPr="008852C0" w:rsidRDefault="00A52CA2" w:rsidP="00A52CA2">
            <w:pPr>
              <w:spacing w:line="240" w:lineRule="auto"/>
              <w:ind w:right="-108"/>
              <w:rPr>
                <w:rFonts w:ascii="Browallia New" w:hAnsi="Browallia New" w:cs="Browallia New"/>
                <w:sz w:val="12"/>
                <w:szCs w:val="12"/>
                <w:cs/>
              </w:rPr>
            </w:pPr>
          </w:p>
        </w:tc>
        <w:tc>
          <w:tcPr>
            <w:tcW w:w="709" w:type="dxa"/>
            <w:tcBorders>
              <w:bottom w:val="nil"/>
            </w:tcBorders>
            <w:vAlign w:val="bottom"/>
          </w:tcPr>
          <w:p w14:paraId="04D89089" w14:textId="77777777" w:rsidR="00A52CA2" w:rsidRPr="008852C0" w:rsidRDefault="00A52CA2" w:rsidP="00A52CA2">
            <w:pPr>
              <w:spacing w:line="240" w:lineRule="auto"/>
              <w:jc w:val="right"/>
              <w:rPr>
                <w:rFonts w:ascii="Browallia New" w:hAnsi="Browallia New" w:cs="Browallia New"/>
                <w:sz w:val="12"/>
                <w:szCs w:val="12"/>
              </w:rPr>
            </w:pPr>
          </w:p>
        </w:tc>
        <w:tc>
          <w:tcPr>
            <w:tcW w:w="728" w:type="dxa"/>
            <w:tcBorders>
              <w:bottom w:val="nil"/>
            </w:tcBorders>
            <w:vAlign w:val="bottom"/>
          </w:tcPr>
          <w:p w14:paraId="032D869B" w14:textId="77777777" w:rsidR="00A52CA2" w:rsidRPr="008852C0" w:rsidRDefault="00A52CA2" w:rsidP="00A52CA2">
            <w:pPr>
              <w:spacing w:line="240" w:lineRule="auto"/>
              <w:jc w:val="right"/>
              <w:rPr>
                <w:rFonts w:ascii="Browallia New" w:hAnsi="Browallia New" w:cs="Browallia New"/>
                <w:sz w:val="12"/>
                <w:szCs w:val="12"/>
              </w:rPr>
            </w:pPr>
          </w:p>
        </w:tc>
        <w:tc>
          <w:tcPr>
            <w:tcW w:w="690" w:type="dxa"/>
            <w:tcBorders>
              <w:bottom w:val="nil"/>
            </w:tcBorders>
          </w:tcPr>
          <w:p w14:paraId="04918995" w14:textId="77777777" w:rsidR="00A52CA2" w:rsidRPr="008852C0" w:rsidRDefault="00A52CA2" w:rsidP="00A52CA2">
            <w:pPr>
              <w:spacing w:line="240" w:lineRule="auto"/>
              <w:jc w:val="right"/>
              <w:rPr>
                <w:rFonts w:ascii="Browallia New" w:hAnsi="Browallia New" w:cs="Browallia New"/>
                <w:sz w:val="12"/>
                <w:szCs w:val="12"/>
              </w:rPr>
            </w:pPr>
          </w:p>
        </w:tc>
        <w:tc>
          <w:tcPr>
            <w:tcW w:w="722" w:type="dxa"/>
            <w:tcBorders>
              <w:bottom w:val="nil"/>
            </w:tcBorders>
          </w:tcPr>
          <w:p w14:paraId="5E57BF1E" w14:textId="77777777" w:rsidR="00A52CA2" w:rsidRPr="008852C0" w:rsidRDefault="00A52CA2" w:rsidP="00A52CA2">
            <w:pPr>
              <w:spacing w:line="240" w:lineRule="auto"/>
              <w:jc w:val="right"/>
              <w:rPr>
                <w:rFonts w:ascii="Browallia New" w:hAnsi="Browallia New" w:cs="Browallia New"/>
                <w:sz w:val="12"/>
                <w:szCs w:val="12"/>
              </w:rPr>
            </w:pPr>
          </w:p>
        </w:tc>
        <w:tc>
          <w:tcPr>
            <w:tcW w:w="737" w:type="dxa"/>
            <w:tcBorders>
              <w:bottom w:val="nil"/>
            </w:tcBorders>
            <w:vAlign w:val="bottom"/>
          </w:tcPr>
          <w:p w14:paraId="674BD640" w14:textId="77777777" w:rsidR="00A52CA2" w:rsidRPr="008852C0" w:rsidRDefault="00A52CA2" w:rsidP="00A52CA2">
            <w:pPr>
              <w:spacing w:line="240" w:lineRule="auto"/>
              <w:jc w:val="right"/>
              <w:rPr>
                <w:rFonts w:ascii="Browallia New" w:hAnsi="Browallia New" w:cs="Browallia New"/>
                <w:sz w:val="12"/>
                <w:szCs w:val="12"/>
              </w:rPr>
            </w:pPr>
          </w:p>
        </w:tc>
        <w:tc>
          <w:tcPr>
            <w:tcW w:w="720" w:type="dxa"/>
            <w:tcBorders>
              <w:bottom w:val="nil"/>
            </w:tcBorders>
            <w:vAlign w:val="bottom"/>
          </w:tcPr>
          <w:p w14:paraId="63674989" w14:textId="77777777" w:rsidR="00A52CA2" w:rsidRPr="008852C0" w:rsidRDefault="00A52CA2" w:rsidP="00A52CA2">
            <w:pPr>
              <w:spacing w:line="240" w:lineRule="auto"/>
              <w:jc w:val="right"/>
              <w:rPr>
                <w:rFonts w:ascii="Browallia New" w:hAnsi="Browallia New" w:cs="Browallia New"/>
                <w:sz w:val="12"/>
                <w:szCs w:val="12"/>
              </w:rPr>
            </w:pPr>
          </w:p>
        </w:tc>
        <w:tc>
          <w:tcPr>
            <w:tcW w:w="732" w:type="dxa"/>
            <w:tcBorders>
              <w:bottom w:val="nil"/>
            </w:tcBorders>
          </w:tcPr>
          <w:p w14:paraId="0C7D0961" w14:textId="77777777" w:rsidR="00A52CA2" w:rsidRPr="008852C0" w:rsidRDefault="00A52CA2" w:rsidP="00A52CA2">
            <w:pPr>
              <w:spacing w:line="240" w:lineRule="auto"/>
              <w:jc w:val="right"/>
              <w:rPr>
                <w:rFonts w:ascii="Browallia New" w:hAnsi="Browallia New" w:cs="Browallia New"/>
                <w:sz w:val="12"/>
                <w:szCs w:val="12"/>
                <w:highlight w:val="yellow"/>
              </w:rPr>
            </w:pPr>
          </w:p>
        </w:tc>
        <w:tc>
          <w:tcPr>
            <w:tcW w:w="720" w:type="dxa"/>
            <w:tcBorders>
              <w:bottom w:val="nil"/>
            </w:tcBorders>
          </w:tcPr>
          <w:p w14:paraId="33DD8456" w14:textId="77777777" w:rsidR="00A52CA2" w:rsidRPr="008852C0" w:rsidRDefault="00A52CA2" w:rsidP="00A52CA2">
            <w:pPr>
              <w:spacing w:line="240" w:lineRule="auto"/>
              <w:jc w:val="right"/>
              <w:rPr>
                <w:rFonts w:ascii="Browallia New" w:hAnsi="Browallia New" w:cs="Browallia New"/>
                <w:sz w:val="12"/>
                <w:szCs w:val="12"/>
              </w:rPr>
            </w:pPr>
          </w:p>
        </w:tc>
        <w:tc>
          <w:tcPr>
            <w:tcW w:w="771" w:type="dxa"/>
            <w:tcBorders>
              <w:bottom w:val="nil"/>
            </w:tcBorders>
          </w:tcPr>
          <w:p w14:paraId="542AB6A0" w14:textId="77777777" w:rsidR="00A52CA2" w:rsidRPr="008852C0" w:rsidRDefault="00A52CA2" w:rsidP="00A52CA2">
            <w:pPr>
              <w:spacing w:line="240" w:lineRule="auto"/>
              <w:jc w:val="right"/>
              <w:rPr>
                <w:rFonts w:ascii="Browallia New" w:hAnsi="Browallia New" w:cs="Browallia New"/>
                <w:sz w:val="12"/>
                <w:szCs w:val="12"/>
              </w:rPr>
            </w:pPr>
          </w:p>
        </w:tc>
        <w:tc>
          <w:tcPr>
            <w:tcW w:w="708" w:type="dxa"/>
            <w:tcBorders>
              <w:bottom w:val="nil"/>
            </w:tcBorders>
          </w:tcPr>
          <w:p w14:paraId="05ACFABC" w14:textId="77777777" w:rsidR="00A52CA2" w:rsidRPr="008852C0" w:rsidRDefault="00A52CA2" w:rsidP="00A52CA2">
            <w:pPr>
              <w:spacing w:line="240" w:lineRule="auto"/>
              <w:jc w:val="right"/>
              <w:rPr>
                <w:rFonts w:ascii="Browallia New" w:hAnsi="Browallia New" w:cs="Browallia New"/>
                <w:sz w:val="12"/>
                <w:szCs w:val="12"/>
              </w:rPr>
            </w:pPr>
          </w:p>
        </w:tc>
        <w:tc>
          <w:tcPr>
            <w:tcW w:w="701" w:type="dxa"/>
            <w:tcBorders>
              <w:bottom w:val="nil"/>
            </w:tcBorders>
          </w:tcPr>
          <w:p w14:paraId="581BB345" w14:textId="77777777" w:rsidR="00A52CA2" w:rsidRPr="008852C0" w:rsidRDefault="00A52CA2" w:rsidP="00A52CA2">
            <w:pPr>
              <w:spacing w:line="240" w:lineRule="auto"/>
              <w:jc w:val="right"/>
              <w:rPr>
                <w:rFonts w:ascii="Browallia New" w:hAnsi="Browallia New" w:cs="Browallia New"/>
                <w:sz w:val="12"/>
                <w:szCs w:val="12"/>
              </w:rPr>
            </w:pPr>
          </w:p>
        </w:tc>
        <w:tc>
          <w:tcPr>
            <w:tcW w:w="709" w:type="dxa"/>
            <w:tcBorders>
              <w:bottom w:val="nil"/>
            </w:tcBorders>
          </w:tcPr>
          <w:p w14:paraId="39B94804" w14:textId="77777777" w:rsidR="00A52CA2" w:rsidRPr="008852C0" w:rsidRDefault="00A52CA2" w:rsidP="00A52CA2">
            <w:pPr>
              <w:spacing w:line="240" w:lineRule="auto"/>
              <w:jc w:val="right"/>
              <w:rPr>
                <w:rFonts w:ascii="Browallia New" w:hAnsi="Browallia New" w:cs="Browallia New"/>
                <w:sz w:val="12"/>
                <w:szCs w:val="12"/>
              </w:rPr>
            </w:pPr>
          </w:p>
        </w:tc>
        <w:tc>
          <w:tcPr>
            <w:tcW w:w="709" w:type="dxa"/>
            <w:tcBorders>
              <w:bottom w:val="nil"/>
            </w:tcBorders>
          </w:tcPr>
          <w:p w14:paraId="140C9527" w14:textId="77777777" w:rsidR="00A52CA2" w:rsidRPr="008852C0" w:rsidRDefault="00A52CA2" w:rsidP="00A52CA2">
            <w:pPr>
              <w:spacing w:line="240" w:lineRule="auto"/>
              <w:jc w:val="right"/>
              <w:rPr>
                <w:rFonts w:ascii="Browallia New" w:hAnsi="Browallia New" w:cs="Browallia New"/>
                <w:sz w:val="12"/>
                <w:szCs w:val="12"/>
              </w:rPr>
            </w:pPr>
          </w:p>
        </w:tc>
        <w:tc>
          <w:tcPr>
            <w:tcW w:w="709" w:type="dxa"/>
            <w:tcBorders>
              <w:bottom w:val="nil"/>
            </w:tcBorders>
          </w:tcPr>
          <w:p w14:paraId="41C2A886" w14:textId="77777777" w:rsidR="00A52CA2" w:rsidRPr="008852C0" w:rsidRDefault="00A52CA2" w:rsidP="00A52CA2">
            <w:pPr>
              <w:spacing w:line="240" w:lineRule="auto"/>
              <w:jc w:val="right"/>
              <w:rPr>
                <w:rFonts w:ascii="Browallia New" w:hAnsi="Browallia New" w:cs="Browallia New"/>
                <w:sz w:val="12"/>
                <w:szCs w:val="12"/>
              </w:rPr>
            </w:pPr>
          </w:p>
        </w:tc>
        <w:tc>
          <w:tcPr>
            <w:tcW w:w="708" w:type="dxa"/>
            <w:tcBorders>
              <w:bottom w:val="nil"/>
            </w:tcBorders>
            <w:shd w:val="clear" w:color="auto" w:fill="auto"/>
          </w:tcPr>
          <w:p w14:paraId="63C7EEB9" w14:textId="77777777" w:rsidR="00A52CA2" w:rsidRPr="008852C0" w:rsidRDefault="00A52CA2" w:rsidP="00A52CA2">
            <w:pPr>
              <w:spacing w:line="240" w:lineRule="auto"/>
              <w:jc w:val="right"/>
              <w:rPr>
                <w:rFonts w:ascii="Browallia New" w:hAnsi="Browallia New" w:cs="Browallia New"/>
                <w:sz w:val="12"/>
                <w:szCs w:val="12"/>
              </w:rPr>
            </w:pPr>
          </w:p>
        </w:tc>
        <w:tc>
          <w:tcPr>
            <w:tcW w:w="709" w:type="dxa"/>
            <w:tcBorders>
              <w:bottom w:val="nil"/>
            </w:tcBorders>
          </w:tcPr>
          <w:p w14:paraId="081E2B71" w14:textId="77777777" w:rsidR="00A52CA2" w:rsidRPr="008852C0" w:rsidRDefault="00A52CA2" w:rsidP="00A52CA2">
            <w:pPr>
              <w:spacing w:line="240" w:lineRule="auto"/>
              <w:jc w:val="right"/>
              <w:rPr>
                <w:rFonts w:ascii="Browallia New" w:hAnsi="Browallia New" w:cs="Browallia New"/>
                <w:sz w:val="12"/>
                <w:szCs w:val="12"/>
              </w:rPr>
            </w:pPr>
          </w:p>
        </w:tc>
      </w:tr>
      <w:tr w:rsidR="00A52CA2" w:rsidRPr="008852C0" w14:paraId="340443A0" w14:textId="77777777" w:rsidTr="00801863">
        <w:tblPrEx>
          <w:tblBorders>
            <w:bottom w:val="single" w:sz="4" w:space="0" w:color="auto"/>
          </w:tblBorders>
        </w:tblPrEx>
        <w:tc>
          <w:tcPr>
            <w:tcW w:w="2409" w:type="dxa"/>
            <w:tcBorders>
              <w:bottom w:val="nil"/>
            </w:tcBorders>
          </w:tcPr>
          <w:p w14:paraId="26F83247" w14:textId="77777777" w:rsidR="00A52CA2" w:rsidRPr="008852C0" w:rsidRDefault="00A52CA2" w:rsidP="00A52CA2">
            <w:pPr>
              <w:spacing w:line="240" w:lineRule="auto"/>
              <w:ind w:right="-108"/>
              <w:rPr>
                <w:rFonts w:ascii="Browallia New" w:hAnsi="Browallia New" w:cs="Browallia New"/>
                <w:sz w:val="14"/>
                <w:szCs w:val="14"/>
                <w:highlight w:val="yellow"/>
                <w:cs/>
              </w:rPr>
            </w:pPr>
          </w:p>
        </w:tc>
        <w:tc>
          <w:tcPr>
            <w:tcW w:w="709" w:type="dxa"/>
            <w:tcBorders>
              <w:bottom w:val="nil"/>
            </w:tcBorders>
            <w:vAlign w:val="bottom"/>
          </w:tcPr>
          <w:p w14:paraId="1AAD9368"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28" w:type="dxa"/>
            <w:tcBorders>
              <w:bottom w:val="nil"/>
            </w:tcBorders>
            <w:vAlign w:val="bottom"/>
          </w:tcPr>
          <w:p w14:paraId="0FFCB1F2"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690" w:type="dxa"/>
            <w:tcBorders>
              <w:bottom w:val="nil"/>
            </w:tcBorders>
          </w:tcPr>
          <w:p w14:paraId="6C4352BC"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22" w:type="dxa"/>
            <w:tcBorders>
              <w:bottom w:val="nil"/>
            </w:tcBorders>
          </w:tcPr>
          <w:p w14:paraId="6DC9F93B"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37" w:type="dxa"/>
            <w:tcBorders>
              <w:bottom w:val="nil"/>
            </w:tcBorders>
          </w:tcPr>
          <w:p w14:paraId="786B497C"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20" w:type="dxa"/>
            <w:tcBorders>
              <w:bottom w:val="nil"/>
            </w:tcBorders>
          </w:tcPr>
          <w:p w14:paraId="46EF2065"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32" w:type="dxa"/>
            <w:tcBorders>
              <w:bottom w:val="nil"/>
            </w:tcBorders>
          </w:tcPr>
          <w:p w14:paraId="5EBA9064"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20" w:type="dxa"/>
            <w:tcBorders>
              <w:bottom w:val="nil"/>
            </w:tcBorders>
          </w:tcPr>
          <w:p w14:paraId="36423408"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71" w:type="dxa"/>
            <w:tcBorders>
              <w:bottom w:val="nil"/>
            </w:tcBorders>
          </w:tcPr>
          <w:p w14:paraId="24D2D95F"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8" w:type="dxa"/>
            <w:tcBorders>
              <w:bottom w:val="nil"/>
            </w:tcBorders>
          </w:tcPr>
          <w:p w14:paraId="47E9C968"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1" w:type="dxa"/>
            <w:tcBorders>
              <w:bottom w:val="nil"/>
            </w:tcBorders>
          </w:tcPr>
          <w:p w14:paraId="6EE087F3"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9" w:type="dxa"/>
            <w:tcBorders>
              <w:bottom w:val="nil"/>
            </w:tcBorders>
          </w:tcPr>
          <w:p w14:paraId="36CC6812"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9" w:type="dxa"/>
            <w:tcBorders>
              <w:bottom w:val="nil"/>
            </w:tcBorders>
          </w:tcPr>
          <w:p w14:paraId="5AC13881"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9" w:type="dxa"/>
            <w:tcBorders>
              <w:bottom w:val="nil"/>
            </w:tcBorders>
          </w:tcPr>
          <w:p w14:paraId="41A18F05"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8" w:type="dxa"/>
            <w:tcBorders>
              <w:bottom w:val="nil"/>
            </w:tcBorders>
          </w:tcPr>
          <w:p w14:paraId="6DF88AB4"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9" w:type="dxa"/>
            <w:tcBorders>
              <w:bottom w:val="nil"/>
            </w:tcBorders>
          </w:tcPr>
          <w:p w14:paraId="72EE1E10" w14:textId="77777777" w:rsidR="00A52CA2" w:rsidRPr="008852C0" w:rsidRDefault="00A52CA2" w:rsidP="00A52CA2">
            <w:pPr>
              <w:spacing w:line="240" w:lineRule="auto"/>
              <w:jc w:val="right"/>
              <w:rPr>
                <w:rFonts w:ascii="Browallia New" w:hAnsi="Browallia New" w:cs="Browallia New"/>
                <w:sz w:val="14"/>
                <w:szCs w:val="14"/>
                <w:highlight w:val="yellow"/>
              </w:rPr>
            </w:pPr>
          </w:p>
        </w:tc>
      </w:tr>
      <w:tr w:rsidR="00A52CA2" w:rsidRPr="008852C0" w14:paraId="03A29A53" w14:textId="77777777" w:rsidTr="00822E04">
        <w:tc>
          <w:tcPr>
            <w:tcW w:w="2409" w:type="dxa"/>
          </w:tcPr>
          <w:p w14:paraId="6B24C48D" w14:textId="77777777" w:rsidR="00A52CA2" w:rsidRPr="008852C0" w:rsidRDefault="00A52CA2" w:rsidP="00A52CA2">
            <w:pPr>
              <w:spacing w:line="240" w:lineRule="auto"/>
              <w:ind w:right="-108"/>
              <w:rPr>
                <w:rFonts w:ascii="Browallia New" w:hAnsi="Browallia New" w:cs="Browallia New"/>
                <w:sz w:val="19"/>
                <w:szCs w:val="19"/>
              </w:rPr>
            </w:pPr>
          </w:p>
        </w:tc>
        <w:tc>
          <w:tcPr>
            <w:tcW w:w="11482" w:type="dxa"/>
            <w:gridSpan w:val="16"/>
          </w:tcPr>
          <w:p w14:paraId="7C95386D" w14:textId="77777777" w:rsidR="00A52CA2" w:rsidRPr="008852C0" w:rsidRDefault="00A52CA2" w:rsidP="00A52CA2">
            <w:pPr>
              <w:spacing w:line="240" w:lineRule="auto"/>
              <w:jc w:val="right"/>
              <w:rPr>
                <w:rFonts w:ascii="Browallia New" w:hAnsi="Browallia New" w:cs="Browallia New"/>
                <w:sz w:val="20"/>
                <w:szCs w:val="20"/>
                <w:cs/>
              </w:rPr>
            </w:pPr>
          </w:p>
        </w:tc>
      </w:tr>
      <w:tr w:rsidR="00A52CA2" w:rsidRPr="008852C0" w14:paraId="60EBEB66" w14:textId="77777777" w:rsidTr="00822E04">
        <w:tc>
          <w:tcPr>
            <w:tcW w:w="2409" w:type="dxa"/>
          </w:tcPr>
          <w:p w14:paraId="26D8CDCA" w14:textId="77777777" w:rsidR="00A52CA2" w:rsidRPr="008852C0" w:rsidRDefault="00A52CA2" w:rsidP="00A52CA2">
            <w:pPr>
              <w:spacing w:line="240" w:lineRule="auto"/>
              <w:ind w:right="-108"/>
              <w:rPr>
                <w:rFonts w:ascii="Browallia New" w:hAnsi="Browallia New" w:cs="Browallia New"/>
                <w:sz w:val="19"/>
                <w:szCs w:val="19"/>
              </w:rPr>
            </w:pPr>
          </w:p>
        </w:tc>
        <w:tc>
          <w:tcPr>
            <w:tcW w:w="11482" w:type="dxa"/>
            <w:gridSpan w:val="16"/>
          </w:tcPr>
          <w:p w14:paraId="665B8AE2" w14:textId="77777777" w:rsidR="00A52CA2" w:rsidRPr="008852C0" w:rsidRDefault="00A52CA2" w:rsidP="00A52CA2">
            <w:pPr>
              <w:spacing w:line="240" w:lineRule="auto"/>
              <w:jc w:val="right"/>
              <w:rPr>
                <w:rFonts w:ascii="Browallia New" w:hAnsi="Browallia New" w:cs="Browallia New"/>
                <w:sz w:val="20"/>
                <w:szCs w:val="20"/>
                <w:cs/>
              </w:rPr>
            </w:pPr>
          </w:p>
        </w:tc>
      </w:tr>
      <w:tr w:rsidR="00A52CA2" w:rsidRPr="008852C0" w14:paraId="2C00D341" w14:textId="77777777" w:rsidTr="00822E04">
        <w:tc>
          <w:tcPr>
            <w:tcW w:w="2409" w:type="dxa"/>
          </w:tcPr>
          <w:p w14:paraId="06FDC9E0" w14:textId="77777777" w:rsidR="00A52CA2" w:rsidRPr="008852C0" w:rsidRDefault="00A52CA2" w:rsidP="00A52CA2">
            <w:pPr>
              <w:spacing w:line="240" w:lineRule="auto"/>
              <w:ind w:right="-108"/>
              <w:rPr>
                <w:rFonts w:ascii="Browallia New" w:hAnsi="Browallia New" w:cs="Browallia New"/>
                <w:sz w:val="19"/>
                <w:szCs w:val="19"/>
              </w:rPr>
            </w:pPr>
          </w:p>
        </w:tc>
        <w:tc>
          <w:tcPr>
            <w:tcW w:w="11482" w:type="dxa"/>
            <w:gridSpan w:val="16"/>
          </w:tcPr>
          <w:p w14:paraId="51365251" w14:textId="77777777" w:rsidR="00A52CA2" w:rsidRPr="008852C0" w:rsidRDefault="00A52CA2" w:rsidP="00A52CA2">
            <w:pPr>
              <w:spacing w:line="240" w:lineRule="auto"/>
              <w:jc w:val="right"/>
              <w:rPr>
                <w:rFonts w:ascii="Browallia New" w:hAnsi="Browallia New" w:cs="Browallia New"/>
                <w:sz w:val="20"/>
                <w:szCs w:val="20"/>
              </w:rPr>
            </w:pPr>
            <w:r w:rsidRPr="008852C0">
              <w:rPr>
                <w:rFonts w:ascii="Browallia New" w:hAnsi="Browallia New" w:cs="Browallia New"/>
                <w:sz w:val="20"/>
                <w:szCs w:val="20"/>
                <w:cs/>
              </w:rPr>
              <w:t>(หน่วย : ล้านบาท)</w:t>
            </w:r>
          </w:p>
        </w:tc>
      </w:tr>
      <w:tr w:rsidR="00A52CA2" w:rsidRPr="008852C0" w14:paraId="04F3CA75" w14:textId="77777777" w:rsidTr="001C345A">
        <w:tc>
          <w:tcPr>
            <w:tcW w:w="2409" w:type="dxa"/>
          </w:tcPr>
          <w:p w14:paraId="6B029989" w14:textId="77777777" w:rsidR="00A52CA2" w:rsidRPr="008852C0" w:rsidRDefault="00A52CA2" w:rsidP="00A52CA2">
            <w:pPr>
              <w:spacing w:line="240" w:lineRule="auto"/>
              <w:ind w:right="-108"/>
              <w:rPr>
                <w:rFonts w:ascii="Browallia New" w:hAnsi="Browallia New" w:cs="Browallia New"/>
                <w:sz w:val="19"/>
                <w:szCs w:val="19"/>
              </w:rPr>
            </w:pPr>
          </w:p>
        </w:tc>
        <w:tc>
          <w:tcPr>
            <w:tcW w:w="11482" w:type="dxa"/>
            <w:gridSpan w:val="16"/>
          </w:tcPr>
          <w:p w14:paraId="5DC90C90" w14:textId="4901CB65" w:rsidR="00A52CA2" w:rsidRPr="008852C0" w:rsidRDefault="00A52CA2" w:rsidP="00A52CA2">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ข้อมูลทางการเงินรวม</w:t>
            </w:r>
          </w:p>
        </w:tc>
      </w:tr>
      <w:tr w:rsidR="00A52CA2" w:rsidRPr="008852C0" w14:paraId="4A9C605F" w14:textId="77777777" w:rsidTr="001C345A">
        <w:tc>
          <w:tcPr>
            <w:tcW w:w="2409" w:type="dxa"/>
          </w:tcPr>
          <w:p w14:paraId="36B538AF" w14:textId="77777777" w:rsidR="00A52CA2" w:rsidRPr="008852C0" w:rsidRDefault="00A52CA2" w:rsidP="00A52CA2">
            <w:pPr>
              <w:spacing w:line="240" w:lineRule="auto"/>
              <w:ind w:right="-108"/>
              <w:rPr>
                <w:rFonts w:ascii="Browallia New" w:hAnsi="Browallia New" w:cs="Browallia New"/>
                <w:sz w:val="19"/>
                <w:szCs w:val="19"/>
              </w:rPr>
            </w:pPr>
          </w:p>
        </w:tc>
        <w:tc>
          <w:tcPr>
            <w:tcW w:w="11482" w:type="dxa"/>
            <w:gridSpan w:val="16"/>
          </w:tcPr>
          <w:p w14:paraId="614C63C5" w14:textId="11403BFE" w:rsidR="00A52CA2" w:rsidRPr="008852C0" w:rsidRDefault="00A52CA2" w:rsidP="00A52CA2">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 xml:space="preserve">สำหรับงวดสามเดือนสิ้นสุดวันที่ </w:t>
            </w:r>
            <w:r w:rsidRPr="008852C0">
              <w:rPr>
                <w:rFonts w:ascii="Browallia New" w:hAnsi="Browallia New" w:cs="Browallia New"/>
                <w:sz w:val="20"/>
                <w:szCs w:val="20"/>
              </w:rPr>
              <w:t>30</w:t>
            </w:r>
            <w:r w:rsidRPr="008852C0">
              <w:rPr>
                <w:rFonts w:ascii="Browallia New" w:hAnsi="Browallia New" w:cs="Browallia New"/>
                <w:sz w:val="20"/>
                <w:szCs w:val="20"/>
                <w:cs/>
              </w:rPr>
              <w:t xml:space="preserve"> มิถุนายน</w:t>
            </w:r>
          </w:p>
        </w:tc>
      </w:tr>
      <w:tr w:rsidR="00A52CA2" w:rsidRPr="008852C0" w14:paraId="41248FCC" w14:textId="77777777" w:rsidTr="00801863">
        <w:tblPrEx>
          <w:tblBorders>
            <w:bottom w:val="single" w:sz="4" w:space="0" w:color="auto"/>
          </w:tblBorders>
        </w:tblPrEx>
        <w:trPr>
          <w:tblHeader/>
        </w:trPr>
        <w:tc>
          <w:tcPr>
            <w:tcW w:w="2409" w:type="dxa"/>
          </w:tcPr>
          <w:p w14:paraId="6C29F440" w14:textId="77777777" w:rsidR="00A52CA2" w:rsidRPr="008852C0" w:rsidRDefault="00A52CA2" w:rsidP="00A52CA2">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208C2FFE"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ธุรกิจขายและ</w:t>
            </w:r>
          </w:p>
          <w:p w14:paraId="3D19D6C0"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ให้เช่าซื้อ</w:t>
            </w:r>
          </w:p>
        </w:tc>
        <w:tc>
          <w:tcPr>
            <w:tcW w:w="1412" w:type="dxa"/>
            <w:gridSpan w:val="2"/>
            <w:tcBorders>
              <w:top w:val="nil"/>
            </w:tcBorders>
            <w:vAlign w:val="bottom"/>
          </w:tcPr>
          <w:p w14:paraId="2350556D"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5BE9E99F"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p>
          <w:p w14:paraId="37B46D5A"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ธุรกิจโรงแรม</w:t>
            </w:r>
          </w:p>
        </w:tc>
        <w:tc>
          <w:tcPr>
            <w:tcW w:w="1452" w:type="dxa"/>
            <w:gridSpan w:val="2"/>
            <w:tcBorders>
              <w:top w:val="nil"/>
            </w:tcBorders>
            <w:vAlign w:val="bottom"/>
          </w:tcPr>
          <w:p w14:paraId="1FD3E173"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1E7CC4C2"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ธุรกิจบริการจัดทำโฆษณาประชาสัมพันธ์</w:t>
            </w:r>
          </w:p>
          <w:p w14:paraId="339500FF" w14:textId="77777777" w:rsidR="00A52CA2" w:rsidRPr="008852C0" w:rsidRDefault="00A52CA2" w:rsidP="00A52CA2">
            <w:pPr>
              <w:pBdr>
                <w:bottom w:val="single" w:sz="4" w:space="1" w:color="auto"/>
              </w:pBdr>
              <w:spacing w:line="240" w:lineRule="auto"/>
              <w:jc w:val="center"/>
              <w:rPr>
                <w:rFonts w:ascii="Browallia New" w:hAnsi="Browallia New" w:cs="Browallia New"/>
                <w:sz w:val="19"/>
                <w:szCs w:val="19"/>
                <w:cs/>
              </w:rPr>
            </w:pPr>
            <w:r w:rsidRPr="008852C0">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76540B27"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p>
          <w:p w14:paraId="365CFECC"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 xml:space="preserve">ธุรกิจอื่นๆ </w:t>
            </w:r>
            <w:r w:rsidRPr="008852C0">
              <w:rPr>
                <w:rFonts w:ascii="Browallia New" w:hAnsi="Browallia New" w:cs="Browallia New"/>
                <w:sz w:val="20"/>
                <w:szCs w:val="20"/>
              </w:rPr>
              <w:t xml:space="preserve">/ </w:t>
            </w:r>
          </w:p>
          <w:p w14:paraId="113CD32D" w14:textId="43A1EF10"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รายได้อื่นๆ</w:t>
            </w:r>
          </w:p>
        </w:tc>
        <w:tc>
          <w:tcPr>
            <w:tcW w:w="1418" w:type="dxa"/>
            <w:gridSpan w:val="2"/>
            <w:tcBorders>
              <w:top w:val="nil"/>
            </w:tcBorders>
            <w:vAlign w:val="bottom"/>
          </w:tcPr>
          <w:p w14:paraId="657E3080"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35177F75"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p>
          <w:p w14:paraId="618186FD" w14:textId="0658347C" w:rsidR="00A52CA2" w:rsidRPr="008852C0" w:rsidRDefault="00A52CA2" w:rsidP="00A52CA2">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รวม</w:t>
            </w:r>
          </w:p>
        </w:tc>
      </w:tr>
      <w:tr w:rsidR="00A52CA2" w:rsidRPr="008852C0" w14:paraId="37109E11" w14:textId="77777777" w:rsidTr="00801863">
        <w:tblPrEx>
          <w:tblBorders>
            <w:bottom w:val="single" w:sz="4" w:space="0" w:color="auto"/>
          </w:tblBorders>
        </w:tblPrEx>
        <w:trPr>
          <w:tblHeader/>
        </w:trPr>
        <w:tc>
          <w:tcPr>
            <w:tcW w:w="2409" w:type="dxa"/>
          </w:tcPr>
          <w:p w14:paraId="32AD5090" w14:textId="77777777" w:rsidR="00A52CA2" w:rsidRPr="008852C0" w:rsidRDefault="00A52CA2" w:rsidP="00A52CA2">
            <w:pPr>
              <w:spacing w:line="240" w:lineRule="auto"/>
              <w:rPr>
                <w:rFonts w:ascii="Browallia New" w:hAnsi="Browallia New" w:cs="Browallia New"/>
                <w:sz w:val="19"/>
                <w:szCs w:val="19"/>
                <w:cs/>
                <w:lang w:val="en-GB"/>
              </w:rPr>
            </w:pPr>
          </w:p>
        </w:tc>
        <w:tc>
          <w:tcPr>
            <w:tcW w:w="709" w:type="dxa"/>
          </w:tcPr>
          <w:p w14:paraId="3DF87AC8"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8" w:type="dxa"/>
          </w:tcPr>
          <w:p w14:paraId="008B15AA"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690" w:type="dxa"/>
          </w:tcPr>
          <w:p w14:paraId="72CAC76A"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2" w:type="dxa"/>
          </w:tcPr>
          <w:p w14:paraId="6851113D"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37" w:type="dxa"/>
          </w:tcPr>
          <w:p w14:paraId="090F2D8D"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0" w:type="dxa"/>
          </w:tcPr>
          <w:p w14:paraId="26532C47"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32" w:type="dxa"/>
          </w:tcPr>
          <w:p w14:paraId="5FD66028"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0" w:type="dxa"/>
          </w:tcPr>
          <w:p w14:paraId="3E33B97F"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71" w:type="dxa"/>
          </w:tcPr>
          <w:p w14:paraId="6160043E"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8" w:type="dxa"/>
          </w:tcPr>
          <w:p w14:paraId="3B8FA6D3"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01" w:type="dxa"/>
          </w:tcPr>
          <w:p w14:paraId="10FFC080"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9" w:type="dxa"/>
          </w:tcPr>
          <w:p w14:paraId="3E88ABCB"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09" w:type="dxa"/>
          </w:tcPr>
          <w:p w14:paraId="1C33548E"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9" w:type="dxa"/>
          </w:tcPr>
          <w:p w14:paraId="783F7BD6"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08" w:type="dxa"/>
          </w:tcPr>
          <w:p w14:paraId="367EC00C"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9" w:type="dxa"/>
          </w:tcPr>
          <w:p w14:paraId="379A5737" w14:textId="77777777" w:rsidR="00A52CA2" w:rsidRPr="008852C0" w:rsidRDefault="00A52CA2" w:rsidP="00A52CA2">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r>
      <w:tr w:rsidR="00A52CA2" w:rsidRPr="008852C0" w14:paraId="7F64E7D8" w14:textId="77777777" w:rsidTr="00982ECD">
        <w:tblPrEx>
          <w:tblBorders>
            <w:bottom w:val="single" w:sz="4" w:space="0" w:color="auto"/>
          </w:tblBorders>
        </w:tblPrEx>
        <w:trPr>
          <w:trHeight w:val="279"/>
        </w:trPr>
        <w:tc>
          <w:tcPr>
            <w:tcW w:w="2409" w:type="dxa"/>
            <w:tcBorders>
              <w:top w:val="nil"/>
            </w:tcBorders>
          </w:tcPr>
          <w:p w14:paraId="2B16D33D" w14:textId="77777777" w:rsidR="00A52CA2" w:rsidRPr="008852C0" w:rsidRDefault="00A52CA2" w:rsidP="00A52CA2">
            <w:pPr>
              <w:spacing w:line="240" w:lineRule="auto"/>
              <w:ind w:right="-108"/>
              <w:rPr>
                <w:rFonts w:ascii="Browallia New" w:hAnsi="Browallia New" w:cs="Browallia New"/>
                <w:sz w:val="14"/>
                <w:szCs w:val="14"/>
                <w:highlight w:val="yellow"/>
                <w:cs/>
              </w:rPr>
            </w:pPr>
          </w:p>
        </w:tc>
        <w:tc>
          <w:tcPr>
            <w:tcW w:w="709" w:type="dxa"/>
            <w:tcBorders>
              <w:top w:val="nil"/>
            </w:tcBorders>
            <w:vAlign w:val="bottom"/>
          </w:tcPr>
          <w:p w14:paraId="25B290C5"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28" w:type="dxa"/>
            <w:tcBorders>
              <w:top w:val="nil"/>
            </w:tcBorders>
            <w:vAlign w:val="bottom"/>
          </w:tcPr>
          <w:p w14:paraId="4E68A597"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690" w:type="dxa"/>
            <w:tcBorders>
              <w:top w:val="nil"/>
            </w:tcBorders>
          </w:tcPr>
          <w:p w14:paraId="1FA56B66"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22" w:type="dxa"/>
            <w:tcBorders>
              <w:top w:val="nil"/>
            </w:tcBorders>
          </w:tcPr>
          <w:p w14:paraId="2815DDDB"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37" w:type="dxa"/>
            <w:tcBorders>
              <w:top w:val="nil"/>
            </w:tcBorders>
          </w:tcPr>
          <w:p w14:paraId="69ECDE11"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20" w:type="dxa"/>
            <w:tcBorders>
              <w:top w:val="nil"/>
            </w:tcBorders>
          </w:tcPr>
          <w:p w14:paraId="3F102544"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32" w:type="dxa"/>
            <w:tcBorders>
              <w:top w:val="nil"/>
            </w:tcBorders>
          </w:tcPr>
          <w:p w14:paraId="69727B8A"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20" w:type="dxa"/>
            <w:tcBorders>
              <w:top w:val="nil"/>
            </w:tcBorders>
          </w:tcPr>
          <w:p w14:paraId="67FA552A"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71" w:type="dxa"/>
            <w:tcBorders>
              <w:top w:val="nil"/>
            </w:tcBorders>
          </w:tcPr>
          <w:p w14:paraId="09A22C04"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8" w:type="dxa"/>
            <w:tcBorders>
              <w:top w:val="nil"/>
            </w:tcBorders>
          </w:tcPr>
          <w:p w14:paraId="2D7F3D51"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1" w:type="dxa"/>
            <w:tcBorders>
              <w:top w:val="nil"/>
            </w:tcBorders>
          </w:tcPr>
          <w:p w14:paraId="0560182F"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9" w:type="dxa"/>
            <w:tcBorders>
              <w:top w:val="nil"/>
            </w:tcBorders>
          </w:tcPr>
          <w:p w14:paraId="528C68B0"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9" w:type="dxa"/>
            <w:tcBorders>
              <w:top w:val="nil"/>
            </w:tcBorders>
          </w:tcPr>
          <w:p w14:paraId="6F9908D1"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9" w:type="dxa"/>
            <w:tcBorders>
              <w:top w:val="nil"/>
            </w:tcBorders>
          </w:tcPr>
          <w:p w14:paraId="5CF434CF"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8" w:type="dxa"/>
            <w:tcBorders>
              <w:top w:val="nil"/>
            </w:tcBorders>
          </w:tcPr>
          <w:p w14:paraId="1F9ABED8" w14:textId="77777777" w:rsidR="00A52CA2" w:rsidRPr="008852C0" w:rsidRDefault="00A52CA2" w:rsidP="00A52CA2">
            <w:pPr>
              <w:spacing w:line="240" w:lineRule="auto"/>
              <w:jc w:val="right"/>
              <w:rPr>
                <w:rFonts w:ascii="Browallia New" w:hAnsi="Browallia New" w:cs="Browallia New"/>
                <w:sz w:val="14"/>
                <w:szCs w:val="14"/>
                <w:highlight w:val="yellow"/>
              </w:rPr>
            </w:pPr>
          </w:p>
        </w:tc>
        <w:tc>
          <w:tcPr>
            <w:tcW w:w="709" w:type="dxa"/>
            <w:tcBorders>
              <w:top w:val="nil"/>
            </w:tcBorders>
          </w:tcPr>
          <w:p w14:paraId="0E982F8D" w14:textId="77777777" w:rsidR="00A52CA2" w:rsidRPr="008852C0" w:rsidRDefault="00A52CA2" w:rsidP="00A52CA2">
            <w:pPr>
              <w:spacing w:line="240" w:lineRule="auto"/>
              <w:jc w:val="right"/>
              <w:rPr>
                <w:rFonts w:ascii="Browallia New" w:hAnsi="Browallia New" w:cs="Browallia New"/>
                <w:sz w:val="14"/>
                <w:szCs w:val="14"/>
                <w:highlight w:val="yellow"/>
              </w:rPr>
            </w:pPr>
          </w:p>
        </w:tc>
      </w:tr>
      <w:tr w:rsidR="00A52CA2" w:rsidRPr="008852C0" w14:paraId="3E69E2BC" w14:textId="77777777" w:rsidTr="00801863">
        <w:tblPrEx>
          <w:tblBorders>
            <w:bottom w:val="single" w:sz="4" w:space="0" w:color="auto"/>
          </w:tblBorders>
        </w:tblPrEx>
        <w:tc>
          <w:tcPr>
            <w:tcW w:w="2409" w:type="dxa"/>
            <w:tcBorders>
              <w:top w:val="nil"/>
            </w:tcBorders>
          </w:tcPr>
          <w:p w14:paraId="40E08A3D" w14:textId="70984B8D" w:rsidR="00A52CA2" w:rsidRPr="008852C0" w:rsidRDefault="00A52CA2" w:rsidP="00A52CA2">
            <w:pPr>
              <w:spacing w:line="240" w:lineRule="auto"/>
              <w:ind w:right="-108"/>
              <w:rPr>
                <w:rFonts w:ascii="Browallia New" w:hAnsi="Browallia New" w:cs="Browallia New"/>
                <w:sz w:val="20"/>
                <w:szCs w:val="20"/>
                <w:highlight w:val="yellow"/>
                <w:cs/>
              </w:rPr>
            </w:pPr>
            <w:r w:rsidRPr="008852C0">
              <w:rPr>
                <w:rFonts w:ascii="Browallia New" w:hAnsi="Browallia New" w:cs="Browallia New"/>
                <w:sz w:val="20"/>
                <w:szCs w:val="20"/>
                <w:cs/>
              </w:rPr>
              <w:t>รายได้แยกตามการรับรู้รายได้</w:t>
            </w:r>
          </w:p>
        </w:tc>
        <w:tc>
          <w:tcPr>
            <w:tcW w:w="709" w:type="dxa"/>
            <w:tcBorders>
              <w:top w:val="nil"/>
            </w:tcBorders>
            <w:vAlign w:val="bottom"/>
          </w:tcPr>
          <w:p w14:paraId="01242DF1"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28" w:type="dxa"/>
            <w:tcBorders>
              <w:top w:val="nil"/>
            </w:tcBorders>
            <w:vAlign w:val="bottom"/>
          </w:tcPr>
          <w:p w14:paraId="6403199E"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690" w:type="dxa"/>
            <w:tcBorders>
              <w:top w:val="nil"/>
            </w:tcBorders>
          </w:tcPr>
          <w:p w14:paraId="65FA9C89"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22" w:type="dxa"/>
            <w:tcBorders>
              <w:top w:val="nil"/>
            </w:tcBorders>
          </w:tcPr>
          <w:p w14:paraId="5A542CC7"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37" w:type="dxa"/>
            <w:tcBorders>
              <w:top w:val="nil"/>
            </w:tcBorders>
            <w:vAlign w:val="bottom"/>
          </w:tcPr>
          <w:p w14:paraId="6A46B58B"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35AF7AE0"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32" w:type="dxa"/>
            <w:tcBorders>
              <w:top w:val="nil"/>
            </w:tcBorders>
          </w:tcPr>
          <w:p w14:paraId="2809B400"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20" w:type="dxa"/>
            <w:tcBorders>
              <w:top w:val="nil"/>
            </w:tcBorders>
          </w:tcPr>
          <w:p w14:paraId="174B2890"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71" w:type="dxa"/>
            <w:tcBorders>
              <w:top w:val="nil"/>
            </w:tcBorders>
          </w:tcPr>
          <w:p w14:paraId="395FD782"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08" w:type="dxa"/>
            <w:tcBorders>
              <w:top w:val="nil"/>
            </w:tcBorders>
          </w:tcPr>
          <w:p w14:paraId="2CDB5CBC"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01" w:type="dxa"/>
            <w:tcBorders>
              <w:top w:val="nil"/>
            </w:tcBorders>
          </w:tcPr>
          <w:p w14:paraId="76816F36"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09" w:type="dxa"/>
            <w:tcBorders>
              <w:top w:val="nil"/>
            </w:tcBorders>
          </w:tcPr>
          <w:p w14:paraId="5E945F6E"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09" w:type="dxa"/>
            <w:tcBorders>
              <w:top w:val="nil"/>
            </w:tcBorders>
          </w:tcPr>
          <w:p w14:paraId="7D1DDFB1"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09" w:type="dxa"/>
            <w:tcBorders>
              <w:top w:val="nil"/>
            </w:tcBorders>
          </w:tcPr>
          <w:p w14:paraId="7E1B763E"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08" w:type="dxa"/>
            <w:tcBorders>
              <w:top w:val="nil"/>
            </w:tcBorders>
          </w:tcPr>
          <w:p w14:paraId="7E942CEB" w14:textId="77777777" w:rsidR="00A52CA2" w:rsidRPr="008852C0" w:rsidRDefault="00A52CA2" w:rsidP="00A52CA2">
            <w:pPr>
              <w:spacing w:line="240" w:lineRule="auto"/>
              <w:jc w:val="right"/>
              <w:rPr>
                <w:rFonts w:ascii="Browallia New" w:hAnsi="Browallia New" w:cs="Browallia New"/>
                <w:sz w:val="20"/>
                <w:szCs w:val="20"/>
                <w:highlight w:val="yellow"/>
              </w:rPr>
            </w:pPr>
          </w:p>
        </w:tc>
        <w:tc>
          <w:tcPr>
            <w:tcW w:w="709" w:type="dxa"/>
            <w:tcBorders>
              <w:top w:val="nil"/>
            </w:tcBorders>
          </w:tcPr>
          <w:p w14:paraId="158C3214" w14:textId="77777777" w:rsidR="00A52CA2" w:rsidRPr="008852C0" w:rsidRDefault="00A52CA2" w:rsidP="00A52CA2">
            <w:pPr>
              <w:spacing w:line="240" w:lineRule="auto"/>
              <w:jc w:val="right"/>
              <w:rPr>
                <w:rFonts w:ascii="Browallia New" w:hAnsi="Browallia New" w:cs="Browallia New"/>
                <w:sz w:val="20"/>
                <w:szCs w:val="20"/>
                <w:highlight w:val="yellow"/>
              </w:rPr>
            </w:pPr>
          </w:p>
        </w:tc>
      </w:tr>
      <w:tr w:rsidR="00C82BBE" w:rsidRPr="008852C0" w14:paraId="458A7FC0" w14:textId="77777777" w:rsidTr="00801863">
        <w:tblPrEx>
          <w:tblBorders>
            <w:bottom w:val="single" w:sz="4" w:space="0" w:color="auto"/>
          </w:tblBorders>
        </w:tblPrEx>
        <w:tc>
          <w:tcPr>
            <w:tcW w:w="2409" w:type="dxa"/>
            <w:tcBorders>
              <w:top w:val="nil"/>
            </w:tcBorders>
          </w:tcPr>
          <w:p w14:paraId="355AB595" w14:textId="1D97629A" w:rsidR="00C82BBE" w:rsidRPr="008852C0" w:rsidRDefault="00C82BBE" w:rsidP="00C82BB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8852C0">
              <w:rPr>
                <w:rFonts w:ascii="Browallia New" w:hAnsi="Browallia New" w:cs="Browallia New"/>
                <w:sz w:val="20"/>
                <w:szCs w:val="20"/>
                <w:cs/>
              </w:rPr>
              <w:t>ณ เวลาใดเวลาหนึ่ง</w:t>
            </w:r>
          </w:p>
        </w:tc>
        <w:tc>
          <w:tcPr>
            <w:tcW w:w="709" w:type="dxa"/>
            <w:tcBorders>
              <w:top w:val="nil"/>
            </w:tcBorders>
          </w:tcPr>
          <w:p w14:paraId="73F4E214" w14:textId="3384B6A1" w:rsidR="00C82BBE" w:rsidRPr="008852C0" w:rsidRDefault="00A136F0"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8" w:type="dxa"/>
            <w:tcBorders>
              <w:top w:val="nil"/>
            </w:tcBorders>
          </w:tcPr>
          <w:p w14:paraId="14920803" w14:textId="684A10B4" w:rsidR="00C82BBE" w:rsidRPr="008852C0" w:rsidRDefault="00C82BBE"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690" w:type="dxa"/>
            <w:tcBorders>
              <w:top w:val="nil"/>
            </w:tcBorders>
          </w:tcPr>
          <w:p w14:paraId="414A208C" w14:textId="478860EA" w:rsidR="00C82BBE" w:rsidRPr="008852C0" w:rsidRDefault="00A136F0"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94</w:t>
            </w:r>
          </w:p>
        </w:tc>
        <w:tc>
          <w:tcPr>
            <w:tcW w:w="722" w:type="dxa"/>
            <w:tcBorders>
              <w:top w:val="nil"/>
            </w:tcBorders>
          </w:tcPr>
          <w:p w14:paraId="53CF834F" w14:textId="2E6B4702" w:rsidR="00C82BBE" w:rsidRPr="008852C0" w:rsidRDefault="00C82BBE"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250</w:t>
            </w:r>
          </w:p>
        </w:tc>
        <w:tc>
          <w:tcPr>
            <w:tcW w:w="737" w:type="dxa"/>
            <w:tcBorders>
              <w:top w:val="nil"/>
            </w:tcBorders>
          </w:tcPr>
          <w:p w14:paraId="5AED4F7B" w14:textId="583A96DD" w:rsidR="00C82BBE" w:rsidRPr="008852C0" w:rsidRDefault="00FE2B6C"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130</w:t>
            </w:r>
          </w:p>
        </w:tc>
        <w:tc>
          <w:tcPr>
            <w:tcW w:w="720" w:type="dxa"/>
            <w:tcBorders>
              <w:top w:val="nil"/>
            </w:tcBorders>
          </w:tcPr>
          <w:p w14:paraId="5D0EFD18" w14:textId="750794DC" w:rsidR="00C82BBE" w:rsidRPr="008852C0" w:rsidRDefault="00C82BBE"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117</w:t>
            </w:r>
          </w:p>
        </w:tc>
        <w:tc>
          <w:tcPr>
            <w:tcW w:w="732" w:type="dxa"/>
            <w:tcBorders>
              <w:top w:val="nil"/>
            </w:tcBorders>
          </w:tcPr>
          <w:p w14:paraId="231072A3" w14:textId="2CCDB4ED" w:rsidR="00C82BBE" w:rsidRPr="008852C0" w:rsidRDefault="008F42E6"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7</w:t>
            </w:r>
          </w:p>
        </w:tc>
        <w:tc>
          <w:tcPr>
            <w:tcW w:w="720" w:type="dxa"/>
            <w:tcBorders>
              <w:top w:val="nil"/>
            </w:tcBorders>
          </w:tcPr>
          <w:p w14:paraId="490AA6CA" w14:textId="044C6E19" w:rsidR="00C82BBE" w:rsidRPr="008852C0" w:rsidRDefault="00C82BBE"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8</w:t>
            </w:r>
          </w:p>
        </w:tc>
        <w:tc>
          <w:tcPr>
            <w:tcW w:w="771" w:type="dxa"/>
            <w:tcBorders>
              <w:top w:val="nil"/>
            </w:tcBorders>
            <w:vAlign w:val="bottom"/>
          </w:tcPr>
          <w:p w14:paraId="38AD697A" w14:textId="4E83503E" w:rsidR="00C82BBE" w:rsidRPr="008852C0" w:rsidRDefault="001C1DDC"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10</w:t>
            </w:r>
          </w:p>
        </w:tc>
        <w:tc>
          <w:tcPr>
            <w:tcW w:w="708" w:type="dxa"/>
            <w:tcBorders>
              <w:top w:val="nil"/>
            </w:tcBorders>
            <w:vAlign w:val="bottom"/>
          </w:tcPr>
          <w:p w14:paraId="6FB43BD8" w14:textId="6DC531A0" w:rsidR="00C82BBE" w:rsidRPr="008852C0" w:rsidRDefault="00C82BBE"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1" w:type="dxa"/>
            <w:tcBorders>
              <w:top w:val="nil"/>
            </w:tcBorders>
            <w:vAlign w:val="bottom"/>
          </w:tcPr>
          <w:p w14:paraId="7068B518" w14:textId="2F674635" w:rsidR="00C82BBE" w:rsidRPr="008852C0" w:rsidRDefault="00393EA3"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5</w:t>
            </w:r>
          </w:p>
        </w:tc>
        <w:tc>
          <w:tcPr>
            <w:tcW w:w="709" w:type="dxa"/>
            <w:tcBorders>
              <w:top w:val="nil"/>
            </w:tcBorders>
            <w:vAlign w:val="bottom"/>
          </w:tcPr>
          <w:p w14:paraId="7BF83BA6" w14:textId="3FC19766" w:rsidR="00C82BBE" w:rsidRPr="008852C0" w:rsidRDefault="00C82BBE"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9" w:type="dxa"/>
            <w:tcBorders>
              <w:top w:val="nil"/>
            </w:tcBorders>
          </w:tcPr>
          <w:p w14:paraId="7D1538BA" w14:textId="4AA15C0B" w:rsidR="00C82BBE" w:rsidRPr="008852C0" w:rsidRDefault="00073395"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(12)</w:t>
            </w:r>
          </w:p>
        </w:tc>
        <w:tc>
          <w:tcPr>
            <w:tcW w:w="709" w:type="dxa"/>
            <w:tcBorders>
              <w:top w:val="nil"/>
            </w:tcBorders>
          </w:tcPr>
          <w:p w14:paraId="322E274A" w14:textId="11AFB2F0" w:rsidR="00C82BBE" w:rsidRPr="008852C0" w:rsidRDefault="00C82BBE"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8" w:type="dxa"/>
            <w:tcBorders>
              <w:top w:val="nil"/>
            </w:tcBorders>
          </w:tcPr>
          <w:p w14:paraId="2FA61521" w14:textId="3A665C62" w:rsidR="00C82BBE" w:rsidRPr="008852C0" w:rsidRDefault="00073395"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234</w:t>
            </w:r>
          </w:p>
        </w:tc>
        <w:tc>
          <w:tcPr>
            <w:tcW w:w="709" w:type="dxa"/>
            <w:tcBorders>
              <w:top w:val="nil"/>
            </w:tcBorders>
          </w:tcPr>
          <w:p w14:paraId="11856543" w14:textId="792359F8" w:rsidR="00C82BBE" w:rsidRPr="008852C0" w:rsidRDefault="00C82BBE" w:rsidP="00C82BBE">
            <w:pPr>
              <w:spacing w:line="240" w:lineRule="auto"/>
              <w:jc w:val="right"/>
              <w:rPr>
                <w:rFonts w:ascii="Browallia New" w:hAnsi="Browallia New" w:cs="Browallia New"/>
                <w:sz w:val="20"/>
                <w:szCs w:val="20"/>
              </w:rPr>
            </w:pPr>
            <w:r w:rsidRPr="008852C0">
              <w:rPr>
                <w:rFonts w:ascii="Browallia New" w:hAnsi="Browallia New" w:cs="Browallia New"/>
                <w:sz w:val="20"/>
                <w:szCs w:val="20"/>
              </w:rPr>
              <w:t>375</w:t>
            </w:r>
          </w:p>
        </w:tc>
      </w:tr>
      <w:tr w:rsidR="00C82BBE" w:rsidRPr="008852C0" w14:paraId="3A80BA50" w14:textId="77777777" w:rsidTr="00372FAA">
        <w:tblPrEx>
          <w:tblBorders>
            <w:bottom w:val="single" w:sz="4" w:space="0" w:color="auto"/>
          </w:tblBorders>
        </w:tblPrEx>
        <w:trPr>
          <w:trHeight w:val="153"/>
        </w:trPr>
        <w:tc>
          <w:tcPr>
            <w:tcW w:w="2409" w:type="dxa"/>
            <w:tcBorders>
              <w:top w:val="nil"/>
            </w:tcBorders>
          </w:tcPr>
          <w:p w14:paraId="0B0E73F2" w14:textId="24B1D99C" w:rsidR="00C82BBE" w:rsidRPr="008852C0" w:rsidRDefault="00C82BBE" w:rsidP="00C82BBE">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8852C0">
              <w:rPr>
                <w:rFonts w:ascii="Browallia New" w:hAnsi="Browallia New" w:cs="Browallia New"/>
                <w:sz w:val="20"/>
                <w:szCs w:val="20"/>
                <w:cs/>
              </w:rPr>
              <w:t>ตลอดช่วงเวลาหนึ่ง</w:t>
            </w:r>
          </w:p>
        </w:tc>
        <w:tc>
          <w:tcPr>
            <w:tcW w:w="709" w:type="dxa"/>
            <w:tcBorders>
              <w:top w:val="nil"/>
            </w:tcBorders>
          </w:tcPr>
          <w:p w14:paraId="4482D265" w14:textId="34619F2D" w:rsidR="00C82BBE" w:rsidRPr="008852C0" w:rsidRDefault="00A136F0"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214</w:t>
            </w:r>
          </w:p>
        </w:tc>
        <w:tc>
          <w:tcPr>
            <w:tcW w:w="728" w:type="dxa"/>
            <w:tcBorders>
              <w:top w:val="nil"/>
            </w:tcBorders>
          </w:tcPr>
          <w:p w14:paraId="69CE5178" w14:textId="7C6FCA90" w:rsidR="00C82BBE" w:rsidRPr="008852C0" w:rsidRDefault="00C82BBE"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256</w:t>
            </w:r>
          </w:p>
        </w:tc>
        <w:tc>
          <w:tcPr>
            <w:tcW w:w="690" w:type="dxa"/>
            <w:tcBorders>
              <w:top w:val="nil"/>
            </w:tcBorders>
            <w:vAlign w:val="bottom"/>
          </w:tcPr>
          <w:p w14:paraId="2B184E33" w14:textId="55FAC719" w:rsidR="00C82BBE" w:rsidRPr="008852C0" w:rsidRDefault="00A136F0"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2" w:type="dxa"/>
            <w:tcBorders>
              <w:top w:val="nil"/>
            </w:tcBorders>
            <w:vAlign w:val="bottom"/>
          </w:tcPr>
          <w:p w14:paraId="5E7CB9B1" w14:textId="648FD265" w:rsidR="00C82BBE" w:rsidRPr="008852C0" w:rsidRDefault="00C82BBE"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37" w:type="dxa"/>
            <w:tcBorders>
              <w:top w:val="nil"/>
            </w:tcBorders>
            <w:vAlign w:val="bottom"/>
          </w:tcPr>
          <w:p w14:paraId="71EC99DC" w14:textId="5ABA7EBD" w:rsidR="00C82BBE" w:rsidRPr="008852C0" w:rsidRDefault="00FE2B6C"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w:t>
            </w:r>
          </w:p>
        </w:tc>
        <w:tc>
          <w:tcPr>
            <w:tcW w:w="720" w:type="dxa"/>
            <w:tcBorders>
              <w:top w:val="nil"/>
            </w:tcBorders>
            <w:vAlign w:val="bottom"/>
          </w:tcPr>
          <w:p w14:paraId="1CD76F9B" w14:textId="3EE6C4F7" w:rsidR="00C82BBE" w:rsidRPr="008852C0" w:rsidRDefault="00C82BBE"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w:t>
            </w:r>
          </w:p>
        </w:tc>
        <w:tc>
          <w:tcPr>
            <w:tcW w:w="732" w:type="dxa"/>
            <w:tcBorders>
              <w:top w:val="nil"/>
            </w:tcBorders>
          </w:tcPr>
          <w:p w14:paraId="0FE14954" w14:textId="6AA2BD5D" w:rsidR="00C82BBE" w:rsidRPr="008852C0" w:rsidRDefault="008F42E6"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0" w:type="dxa"/>
            <w:tcBorders>
              <w:top w:val="nil"/>
            </w:tcBorders>
          </w:tcPr>
          <w:p w14:paraId="50C6E1F3" w14:textId="03287094" w:rsidR="00C82BBE" w:rsidRPr="008852C0" w:rsidRDefault="00C82BBE"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71" w:type="dxa"/>
            <w:tcBorders>
              <w:top w:val="nil"/>
            </w:tcBorders>
            <w:vAlign w:val="bottom"/>
          </w:tcPr>
          <w:p w14:paraId="78D6F739" w14:textId="1EAA362A" w:rsidR="00C82BBE" w:rsidRPr="008852C0" w:rsidRDefault="001C1DDC"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p>
        </w:tc>
        <w:tc>
          <w:tcPr>
            <w:tcW w:w="708" w:type="dxa"/>
            <w:tcBorders>
              <w:top w:val="nil"/>
            </w:tcBorders>
            <w:vAlign w:val="bottom"/>
          </w:tcPr>
          <w:p w14:paraId="69D73EA4" w14:textId="410DA8AF" w:rsidR="00C82BBE" w:rsidRPr="008852C0" w:rsidRDefault="00C82BBE"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p>
        </w:tc>
        <w:tc>
          <w:tcPr>
            <w:tcW w:w="701" w:type="dxa"/>
            <w:tcBorders>
              <w:top w:val="nil"/>
            </w:tcBorders>
          </w:tcPr>
          <w:p w14:paraId="018AFA04" w14:textId="27FD2577" w:rsidR="00C82BBE" w:rsidRPr="008852C0" w:rsidRDefault="00393EA3"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7</w:t>
            </w:r>
          </w:p>
        </w:tc>
        <w:tc>
          <w:tcPr>
            <w:tcW w:w="709" w:type="dxa"/>
            <w:tcBorders>
              <w:top w:val="nil"/>
            </w:tcBorders>
          </w:tcPr>
          <w:p w14:paraId="4BA61629" w14:textId="02A08238" w:rsidR="00C82BBE" w:rsidRPr="008852C0" w:rsidRDefault="00A23E68"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w:t>
            </w:r>
            <w:r w:rsidR="00C82BBE" w:rsidRPr="008852C0">
              <w:rPr>
                <w:rFonts w:ascii="Browallia New" w:hAnsi="Browallia New" w:cs="Browallia New"/>
                <w:sz w:val="20"/>
                <w:szCs w:val="20"/>
              </w:rPr>
              <w:t>0</w:t>
            </w:r>
          </w:p>
        </w:tc>
        <w:tc>
          <w:tcPr>
            <w:tcW w:w="709" w:type="dxa"/>
            <w:tcBorders>
              <w:top w:val="nil"/>
            </w:tcBorders>
          </w:tcPr>
          <w:p w14:paraId="3DAD1144" w14:textId="2B54E133" w:rsidR="00C82BBE" w:rsidRPr="008852C0" w:rsidRDefault="00073395"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9" w:type="dxa"/>
            <w:tcBorders>
              <w:top w:val="nil"/>
            </w:tcBorders>
          </w:tcPr>
          <w:p w14:paraId="337C3200" w14:textId="1C706094" w:rsidR="00C82BBE" w:rsidRPr="008852C0" w:rsidRDefault="00C82BBE"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19</w:t>
            </w:r>
            <w:r w:rsidRPr="008852C0">
              <w:rPr>
                <w:rFonts w:ascii="Browallia New" w:hAnsi="Browallia New" w:cs="Browallia New"/>
                <w:sz w:val="20"/>
                <w:szCs w:val="20"/>
                <w:cs/>
              </w:rPr>
              <w:t>)</w:t>
            </w:r>
          </w:p>
        </w:tc>
        <w:tc>
          <w:tcPr>
            <w:tcW w:w="708" w:type="dxa"/>
            <w:tcBorders>
              <w:top w:val="nil"/>
            </w:tcBorders>
          </w:tcPr>
          <w:p w14:paraId="3E96EABD" w14:textId="75E6D4D7" w:rsidR="00C82BBE" w:rsidRPr="008852C0" w:rsidRDefault="00073395"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224</w:t>
            </w:r>
          </w:p>
        </w:tc>
        <w:tc>
          <w:tcPr>
            <w:tcW w:w="709" w:type="dxa"/>
            <w:tcBorders>
              <w:top w:val="nil"/>
            </w:tcBorders>
          </w:tcPr>
          <w:p w14:paraId="3EB82C1A" w14:textId="3A4483DD" w:rsidR="00C82BBE" w:rsidRPr="008852C0" w:rsidRDefault="00C82BBE" w:rsidP="00C82BBE">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w:t>
            </w:r>
            <w:r w:rsidR="001D6507" w:rsidRPr="008852C0">
              <w:rPr>
                <w:rFonts w:ascii="Browallia New" w:hAnsi="Browallia New" w:cs="Browallia New"/>
                <w:sz w:val="20"/>
                <w:szCs w:val="20"/>
              </w:rPr>
              <w:t>9</w:t>
            </w:r>
            <w:r w:rsidRPr="008852C0">
              <w:rPr>
                <w:rFonts w:ascii="Browallia New" w:hAnsi="Browallia New" w:cs="Browallia New"/>
                <w:sz w:val="20"/>
                <w:szCs w:val="20"/>
              </w:rPr>
              <w:t>1</w:t>
            </w:r>
          </w:p>
        </w:tc>
      </w:tr>
      <w:tr w:rsidR="00C82BBE" w:rsidRPr="008852C0" w14:paraId="394062EE" w14:textId="77777777" w:rsidTr="00801863">
        <w:tblPrEx>
          <w:tblBorders>
            <w:bottom w:val="single" w:sz="4" w:space="0" w:color="auto"/>
          </w:tblBorders>
        </w:tblPrEx>
        <w:tc>
          <w:tcPr>
            <w:tcW w:w="2409" w:type="dxa"/>
            <w:tcBorders>
              <w:top w:val="nil"/>
            </w:tcBorders>
          </w:tcPr>
          <w:p w14:paraId="3C57DE35" w14:textId="7D037499" w:rsidR="00C82BBE" w:rsidRPr="008852C0" w:rsidRDefault="00C82BBE" w:rsidP="00C82BBE">
            <w:pPr>
              <w:spacing w:line="240" w:lineRule="auto"/>
              <w:ind w:right="-108"/>
              <w:rPr>
                <w:rFonts w:ascii="Browallia New" w:hAnsi="Browallia New" w:cs="Browallia New"/>
                <w:sz w:val="20"/>
                <w:szCs w:val="20"/>
                <w:highlight w:val="yellow"/>
                <w:cs/>
              </w:rPr>
            </w:pPr>
            <w:r w:rsidRPr="008852C0">
              <w:rPr>
                <w:rFonts w:ascii="Browallia New" w:hAnsi="Browallia New" w:cs="Browallia New"/>
                <w:sz w:val="20"/>
                <w:szCs w:val="20"/>
                <w:cs/>
              </w:rPr>
              <w:t>รวม</w:t>
            </w:r>
          </w:p>
        </w:tc>
        <w:tc>
          <w:tcPr>
            <w:tcW w:w="709" w:type="dxa"/>
            <w:tcBorders>
              <w:top w:val="nil"/>
            </w:tcBorders>
          </w:tcPr>
          <w:p w14:paraId="11F47751" w14:textId="55517638" w:rsidR="00C82BBE" w:rsidRPr="008852C0" w:rsidRDefault="00A136F0"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214</w:t>
            </w:r>
          </w:p>
        </w:tc>
        <w:tc>
          <w:tcPr>
            <w:tcW w:w="728" w:type="dxa"/>
            <w:tcBorders>
              <w:top w:val="nil"/>
            </w:tcBorders>
          </w:tcPr>
          <w:p w14:paraId="6A920CA7" w14:textId="67BAFC35" w:rsidR="00C82BBE" w:rsidRPr="008852C0" w:rsidRDefault="00C82BBE"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256</w:t>
            </w:r>
          </w:p>
        </w:tc>
        <w:tc>
          <w:tcPr>
            <w:tcW w:w="690" w:type="dxa"/>
            <w:tcBorders>
              <w:top w:val="nil"/>
            </w:tcBorders>
          </w:tcPr>
          <w:p w14:paraId="7FFC65A4" w14:textId="0AA657B9" w:rsidR="00C82BBE" w:rsidRPr="008852C0" w:rsidRDefault="00A136F0"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94</w:t>
            </w:r>
          </w:p>
        </w:tc>
        <w:tc>
          <w:tcPr>
            <w:tcW w:w="722" w:type="dxa"/>
            <w:tcBorders>
              <w:top w:val="nil"/>
            </w:tcBorders>
          </w:tcPr>
          <w:p w14:paraId="10D431E7" w14:textId="7C874F25" w:rsidR="00C82BBE" w:rsidRPr="008852C0" w:rsidRDefault="00C82BBE"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250</w:t>
            </w:r>
          </w:p>
        </w:tc>
        <w:tc>
          <w:tcPr>
            <w:tcW w:w="737" w:type="dxa"/>
            <w:tcBorders>
              <w:top w:val="nil"/>
            </w:tcBorders>
          </w:tcPr>
          <w:p w14:paraId="378B1EFE" w14:textId="1FC2918C" w:rsidR="00C82BBE" w:rsidRPr="008852C0" w:rsidRDefault="00FE2B6C"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132</w:t>
            </w:r>
          </w:p>
        </w:tc>
        <w:tc>
          <w:tcPr>
            <w:tcW w:w="720" w:type="dxa"/>
            <w:tcBorders>
              <w:top w:val="nil"/>
            </w:tcBorders>
          </w:tcPr>
          <w:p w14:paraId="6F30D953" w14:textId="361F1A1D" w:rsidR="00C82BBE" w:rsidRPr="008852C0" w:rsidRDefault="00C82BBE"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120</w:t>
            </w:r>
          </w:p>
        </w:tc>
        <w:tc>
          <w:tcPr>
            <w:tcW w:w="732" w:type="dxa"/>
            <w:tcBorders>
              <w:top w:val="nil"/>
            </w:tcBorders>
          </w:tcPr>
          <w:p w14:paraId="400E4A4D" w14:textId="0603DBC6" w:rsidR="00C82BBE" w:rsidRPr="008852C0" w:rsidRDefault="0043124D"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7</w:t>
            </w:r>
          </w:p>
        </w:tc>
        <w:tc>
          <w:tcPr>
            <w:tcW w:w="720" w:type="dxa"/>
            <w:tcBorders>
              <w:top w:val="nil"/>
            </w:tcBorders>
          </w:tcPr>
          <w:p w14:paraId="7F453D44" w14:textId="417399C9" w:rsidR="00C82BBE" w:rsidRPr="008852C0" w:rsidRDefault="00C82BBE"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8</w:t>
            </w:r>
          </w:p>
        </w:tc>
        <w:tc>
          <w:tcPr>
            <w:tcW w:w="771" w:type="dxa"/>
            <w:tcBorders>
              <w:top w:val="nil"/>
            </w:tcBorders>
            <w:vAlign w:val="bottom"/>
          </w:tcPr>
          <w:p w14:paraId="1E4C5CFB" w14:textId="4B1D4045" w:rsidR="00C82BBE" w:rsidRPr="008852C0" w:rsidRDefault="001C1DDC"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11</w:t>
            </w:r>
          </w:p>
        </w:tc>
        <w:tc>
          <w:tcPr>
            <w:tcW w:w="708" w:type="dxa"/>
            <w:tcBorders>
              <w:top w:val="nil"/>
            </w:tcBorders>
            <w:vAlign w:val="bottom"/>
          </w:tcPr>
          <w:p w14:paraId="7297C5A6" w14:textId="440D083B" w:rsidR="00C82BBE" w:rsidRPr="008852C0" w:rsidRDefault="00C82BBE"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p>
        </w:tc>
        <w:tc>
          <w:tcPr>
            <w:tcW w:w="701" w:type="dxa"/>
            <w:tcBorders>
              <w:top w:val="nil"/>
            </w:tcBorders>
            <w:vAlign w:val="bottom"/>
          </w:tcPr>
          <w:p w14:paraId="4386618C" w14:textId="63A4B95D" w:rsidR="00C82BBE" w:rsidRPr="008852C0" w:rsidRDefault="00393EA3"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12</w:t>
            </w:r>
          </w:p>
        </w:tc>
        <w:tc>
          <w:tcPr>
            <w:tcW w:w="709" w:type="dxa"/>
            <w:tcBorders>
              <w:top w:val="nil"/>
            </w:tcBorders>
            <w:vAlign w:val="bottom"/>
          </w:tcPr>
          <w:p w14:paraId="15591599" w14:textId="1F822B03" w:rsidR="00C82BBE" w:rsidRPr="008852C0" w:rsidRDefault="00A23E68"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w:t>
            </w:r>
            <w:r w:rsidR="00C82BBE" w:rsidRPr="008852C0">
              <w:rPr>
                <w:rFonts w:ascii="Browallia New" w:hAnsi="Browallia New" w:cs="Browallia New"/>
                <w:sz w:val="20"/>
                <w:szCs w:val="20"/>
              </w:rPr>
              <w:t>0</w:t>
            </w:r>
          </w:p>
        </w:tc>
        <w:tc>
          <w:tcPr>
            <w:tcW w:w="709" w:type="dxa"/>
            <w:tcBorders>
              <w:top w:val="nil"/>
            </w:tcBorders>
          </w:tcPr>
          <w:p w14:paraId="159E4AFA" w14:textId="6CB06B08" w:rsidR="00C82BBE" w:rsidRPr="008852C0" w:rsidRDefault="00073395"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(12)</w:t>
            </w:r>
          </w:p>
        </w:tc>
        <w:tc>
          <w:tcPr>
            <w:tcW w:w="709" w:type="dxa"/>
            <w:tcBorders>
              <w:top w:val="nil"/>
            </w:tcBorders>
          </w:tcPr>
          <w:p w14:paraId="74AF1BBA" w14:textId="1E35DADF" w:rsidR="00C82BBE" w:rsidRPr="008852C0" w:rsidRDefault="00C82BBE"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19</w:t>
            </w:r>
            <w:r w:rsidRPr="008852C0">
              <w:rPr>
                <w:rFonts w:ascii="Browallia New" w:hAnsi="Browallia New" w:cs="Browallia New"/>
                <w:sz w:val="20"/>
                <w:szCs w:val="20"/>
                <w:cs/>
              </w:rPr>
              <w:t>)</w:t>
            </w:r>
          </w:p>
        </w:tc>
        <w:tc>
          <w:tcPr>
            <w:tcW w:w="708" w:type="dxa"/>
            <w:tcBorders>
              <w:top w:val="nil"/>
            </w:tcBorders>
          </w:tcPr>
          <w:p w14:paraId="7CC7B6A3" w14:textId="62299F1B" w:rsidR="00C82BBE" w:rsidRPr="008852C0" w:rsidRDefault="00073395"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458</w:t>
            </w:r>
          </w:p>
        </w:tc>
        <w:tc>
          <w:tcPr>
            <w:tcW w:w="709" w:type="dxa"/>
            <w:tcBorders>
              <w:top w:val="nil"/>
            </w:tcBorders>
          </w:tcPr>
          <w:p w14:paraId="14B68606" w14:textId="5D3F2581" w:rsidR="00C82BBE" w:rsidRPr="008852C0" w:rsidRDefault="00C82BBE" w:rsidP="00C82BBE">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6</w:t>
            </w:r>
            <w:r w:rsidR="001D6507" w:rsidRPr="008852C0">
              <w:rPr>
                <w:rFonts w:ascii="Browallia New" w:hAnsi="Browallia New" w:cs="Browallia New"/>
                <w:sz w:val="20"/>
                <w:szCs w:val="20"/>
              </w:rPr>
              <w:t>6</w:t>
            </w:r>
            <w:r w:rsidRPr="008852C0">
              <w:rPr>
                <w:rFonts w:ascii="Browallia New" w:hAnsi="Browallia New" w:cs="Browallia New"/>
                <w:sz w:val="20"/>
                <w:szCs w:val="20"/>
              </w:rPr>
              <w:t>6</w:t>
            </w:r>
          </w:p>
        </w:tc>
      </w:tr>
      <w:tr w:rsidR="00C82BBE" w:rsidRPr="008852C0" w14:paraId="75584A3B" w14:textId="77777777" w:rsidTr="00801863">
        <w:tblPrEx>
          <w:tblBorders>
            <w:bottom w:val="single" w:sz="4" w:space="0" w:color="auto"/>
          </w:tblBorders>
        </w:tblPrEx>
        <w:tc>
          <w:tcPr>
            <w:tcW w:w="2409" w:type="dxa"/>
            <w:tcBorders>
              <w:top w:val="nil"/>
            </w:tcBorders>
          </w:tcPr>
          <w:p w14:paraId="34DCD440" w14:textId="77777777" w:rsidR="00C82BBE" w:rsidRPr="008852C0" w:rsidRDefault="00C82BBE" w:rsidP="00C82BBE">
            <w:pPr>
              <w:spacing w:line="240" w:lineRule="auto"/>
              <w:ind w:right="-108"/>
              <w:rPr>
                <w:rFonts w:ascii="Browallia New" w:hAnsi="Browallia New" w:cs="Browallia New"/>
                <w:sz w:val="20"/>
                <w:szCs w:val="20"/>
                <w:cs/>
              </w:rPr>
            </w:pPr>
          </w:p>
        </w:tc>
        <w:tc>
          <w:tcPr>
            <w:tcW w:w="709" w:type="dxa"/>
            <w:tcBorders>
              <w:top w:val="nil"/>
            </w:tcBorders>
          </w:tcPr>
          <w:p w14:paraId="16C76E33" w14:textId="77777777" w:rsidR="00C82BBE" w:rsidRPr="008852C0" w:rsidRDefault="00C82BBE" w:rsidP="00C82BBE">
            <w:pPr>
              <w:spacing w:line="240" w:lineRule="auto"/>
              <w:jc w:val="right"/>
              <w:rPr>
                <w:rFonts w:ascii="Browallia New" w:hAnsi="Browallia New" w:cs="Browallia New"/>
                <w:sz w:val="20"/>
                <w:szCs w:val="20"/>
              </w:rPr>
            </w:pPr>
          </w:p>
        </w:tc>
        <w:tc>
          <w:tcPr>
            <w:tcW w:w="728" w:type="dxa"/>
            <w:tcBorders>
              <w:top w:val="nil"/>
            </w:tcBorders>
          </w:tcPr>
          <w:p w14:paraId="7BDB50EC" w14:textId="77777777" w:rsidR="00C82BBE" w:rsidRPr="008852C0" w:rsidRDefault="00C82BBE" w:rsidP="00C82BBE">
            <w:pPr>
              <w:spacing w:line="240" w:lineRule="auto"/>
              <w:jc w:val="right"/>
              <w:rPr>
                <w:rFonts w:ascii="Browallia New" w:hAnsi="Browallia New" w:cs="Browallia New"/>
                <w:sz w:val="20"/>
                <w:szCs w:val="20"/>
              </w:rPr>
            </w:pPr>
          </w:p>
        </w:tc>
        <w:tc>
          <w:tcPr>
            <w:tcW w:w="690" w:type="dxa"/>
            <w:tcBorders>
              <w:top w:val="nil"/>
            </w:tcBorders>
          </w:tcPr>
          <w:p w14:paraId="27BC68FE" w14:textId="77777777" w:rsidR="00C82BBE" w:rsidRPr="008852C0" w:rsidRDefault="00C82BBE" w:rsidP="00C82BBE">
            <w:pPr>
              <w:spacing w:line="240" w:lineRule="auto"/>
              <w:jc w:val="right"/>
              <w:rPr>
                <w:rFonts w:ascii="Browallia New" w:hAnsi="Browallia New" w:cs="Browallia New"/>
                <w:sz w:val="20"/>
                <w:szCs w:val="20"/>
              </w:rPr>
            </w:pPr>
          </w:p>
        </w:tc>
        <w:tc>
          <w:tcPr>
            <w:tcW w:w="722" w:type="dxa"/>
            <w:tcBorders>
              <w:top w:val="nil"/>
            </w:tcBorders>
          </w:tcPr>
          <w:p w14:paraId="0214AA79" w14:textId="77777777" w:rsidR="00C82BBE" w:rsidRPr="008852C0" w:rsidRDefault="00C82BBE" w:rsidP="00C82BBE">
            <w:pPr>
              <w:spacing w:line="240" w:lineRule="auto"/>
              <w:jc w:val="right"/>
              <w:rPr>
                <w:rFonts w:ascii="Browallia New" w:hAnsi="Browallia New" w:cs="Browallia New"/>
                <w:sz w:val="20"/>
                <w:szCs w:val="20"/>
              </w:rPr>
            </w:pPr>
          </w:p>
        </w:tc>
        <w:tc>
          <w:tcPr>
            <w:tcW w:w="737" w:type="dxa"/>
            <w:tcBorders>
              <w:top w:val="nil"/>
            </w:tcBorders>
          </w:tcPr>
          <w:p w14:paraId="6DDCA165" w14:textId="77777777" w:rsidR="00C82BBE" w:rsidRPr="008852C0" w:rsidRDefault="00C82BBE" w:rsidP="00C82BBE">
            <w:pPr>
              <w:spacing w:line="240" w:lineRule="auto"/>
              <w:jc w:val="right"/>
              <w:rPr>
                <w:rFonts w:ascii="Browallia New" w:hAnsi="Browallia New" w:cs="Browallia New"/>
                <w:sz w:val="20"/>
                <w:szCs w:val="20"/>
              </w:rPr>
            </w:pPr>
          </w:p>
        </w:tc>
        <w:tc>
          <w:tcPr>
            <w:tcW w:w="720" w:type="dxa"/>
            <w:tcBorders>
              <w:top w:val="nil"/>
            </w:tcBorders>
          </w:tcPr>
          <w:p w14:paraId="44289DCC" w14:textId="77777777" w:rsidR="00C82BBE" w:rsidRPr="008852C0" w:rsidRDefault="00C82BBE" w:rsidP="00C82BBE">
            <w:pPr>
              <w:spacing w:line="240" w:lineRule="auto"/>
              <w:jc w:val="right"/>
              <w:rPr>
                <w:rFonts w:ascii="Browallia New" w:hAnsi="Browallia New" w:cs="Browallia New"/>
                <w:sz w:val="20"/>
                <w:szCs w:val="20"/>
              </w:rPr>
            </w:pPr>
          </w:p>
        </w:tc>
        <w:tc>
          <w:tcPr>
            <w:tcW w:w="732" w:type="dxa"/>
            <w:tcBorders>
              <w:top w:val="nil"/>
            </w:tcBorders>
          </w:tcPr>
          <w:p w14:paraId="653A807C" w14:textId="77777777" w:rsidR="00C82BBE" w:rsidRPr="008852C0" w:rsidRDefault="00C82BBE" w:rsidP="00C82BBE">
            <w:pPr>
              <w:spacing w:line="240" w:lineRule="auto"/>
              <w:jc w:val="right"/>
              <w:rPr>
                <w:rFonts w:ascii="Browallia New" w:hAnsi="Browallia New" w:cs="Browallia New"/>
                <w:sz w:val="20"/>
                <w:szCs w:val="20"/>
              </w:rPr>
            </w:pPr>
          </w:p>
        </w:tc>
        <w:tc>
          <w:tcPr>
            <w:tcW w:w="720" w:type="dxa"/>
            <w:tcBorders>
              <w:top w:val="nil"/>
            </w:tcBorders>
          </w:tcPr>
          <w:p w14:paraId="10600C09" w14:textId="77777777" w:rsidR="00C82BBE" w:rsidRPr="008852C0" w:rsidRDefault="00C82BBE" w:rsidP="00C82BBE">
            <w:pPr>
              <w:spacing w:line="240" w:lineRule="auto"/>
              <w:jc w:val="right"/>
              <w:rPr>
                <w:rFonts w:ascii="Browallia New" w:hAnsi="Browallia New" w:cs="Browallia New"/>
                <w:sz w:val="20"/>
                <w:szCs w:val="20"/>
              </w:rPr>
            </w:pPr>
          </w:p>
        </w:tc>
        <w:tc>
          <w:tcPr>
            <w:tcW w:w="771" w:type="dxa"/>
            <w:tcBorders>
              <w:top w:val="nil"/>
            </w:tcBorders>
            <w:vAlign w:val="bottom"/>
          </w:tcPr>
          <w:p w14:paraId="4FBA79D4" w14:textId="77777777" w:rsidR="00C82BBE" w:rsidRPr="008852C0" w:rsidRDefault="00C82BBE" w:rsidP="00C82BBE">
            <w:pPr>
              <w:spacing w:line="240" w:lineRule="auto"/>
              <w:jc w:val="right"/>
              <w:rPr>
                <w:rFonts w:ascii="Browallia New" w:hAnsi="Browallia New" w:cs="Browallia New"/>
                <w:sz w:val="20"/>
                <w:szCs w:val="20"/>
              </w:rPr>
            </w:pPr>
          </w:p>
        </w:tc>
        <w:tc>
          <w:tcPr>
            <w:tcW w:w="708" w:type="dxa"/>
            <w:tcBorders>
              <w:top w:val="nil"/>
            </w:tcBorders>
            <w:vAlign w:val="bottom"/>
          </w:tcPr>
          <w:p w14:paraId="3FE09B93" w14:textId="77777777" w:rsidR="00C82BBE" w:rsidRPr="008852C0" w:rsidRDefault="00C82BBE" w:rsidP="00C82BBE">
            <w:pPr>
              <w:spacing w:line="240" w:lineRule="auto"/>
              <w:jc w:val="right"/>
              <w:rPr>
                <w:rFonts w:ascii="Browallia New" w:hAnsi="Browallia New" w:cs="Browallia New"/>
                <w:sz w:val="20"/>
                <w:szCs w:val="20"/>
              </w:rPr>
            </w:pPr>
          </w:p>
        </w:tc>
        <w:tc>
          <w:tcPr>
            <w:tcW w:w="701" w:type="dxa"/>
            <w:tcBorders>
              <w:top w:val="nil"/>
            </w:tcBorders>
            <w:vAlign w:val="bottom"/>
          </w:tcPr>
          <w:p w14:paraId="26BD1CE9" w14:textId="77777777" w:rsidR="00C82BBE" w:rsidRPr="008852C0" w:rsidRDefault="00C82BBE" w:rsidP="00C82BBE">
            <w:pPr>
              <w:spacing w:line="240" w:lineRule="auto"/>
              <w:jc w:val="right"/>
              <w:rPr>
                <w:rFonts w:ascii="Browallia New" w:hAnsi="Browallia New" w:cs="Browallia New"/>
                <w:sz w:val="20"/>
                <w:szCs w:val="20"/>
              </w:rPr>
            </w:pPr>
          </w:p>
        </w:tc>
        <w:tc>
          <w:tcPr>
            <w:tcW w:w="709" w:type="dxa"/>
            <w:tcBorders>
              <w:top w:val="nil"/>
            </w:tcBorders>
            <w:vAlign w:val="bottom"/>
          </w:tcPr>
          <w:p w14:paraId="400AED90" w14:textId="77777777" w:rsidR="00C82BBE" w:rsidRPr="008852C0" w:rsidRDefault="00C82BBE" w:rsidP="00C82BBE">
            <w:pPr>
              <w:spacing w:line="240" w:lineRule="auto"/>
              <w:jc w:val="right"/>
              <w:rPr>
                <w:rFonts w:ascii="Browallia New" w:hAnsi="Browallia New" w:cs="Browallia New"/>
                <w:sz w:val="20"/>
                <w:szCs w:val="20"/>
              </w:rPr>
            </w:pPr>
          </w:p>
        </w:tc>
        <w:tc>
          <w:tcPr>
            <w:tcW w:w="709" w:type="dxa"/>
            <w:tcBorders>
              <w:top w:val="nil"/>
            </w:tcBorders>
          </w:tcPr>
          <w:p w14:paraId="7E487BC2" w14:textId="77777777" w:rsidR="00C82BBE" w:rsidRPr="008852C0" w:rsidRDefault="00C82BBE" w:rsidP="00C82BBE">
            <w:pPr>
              <w:spacing w:line="240" w:lineRule="auto"/>
              <w:jc w:val="right"/>
              <w:rPr>
                <w:rFonts w:ascii="Browallia New" w:hAnsi="Browallia New" w:cs="Browallia New"/>
                <w:sz w:val="20"/>
                <w:szCs w:val="20"/>
              </w:rPr>
            </w:pPr>
          </w:p>
        </w:tc>
        <w:tc>
          <w:tcPr>
            <w:tcW w:w="709" w:type="dxa"/>
            <w:tcBorders>
              <w:top w:val="nil"/>
            </w:tcBorders>
          </w:tcPr>
          <w:p w14:paraId="3DC0C87F" w14:textId="77777777" w:rsidR="00C82BBE" w:rsidRPr="008852C0" w:rsidRDefault="00C82BBE" w:rsidP="00C82BBE">
            <w:pPr>
              <w:spacing w:line="240" w:lineRule="auto"/>
              <w:jc w:val="right"/>
              <w:rPr>
                <w:rFonts w:ascii="Browallia New" w:hAnsi="Browallia New" w:cs="Browallia New"/>
                <w:sz w:val="20"/>
                <w:szCs w:val="20"/>
              </w:rPr>
            </w:pPr>
          </w:p>
        </w:tc>
        <w:tc>
          <w:tcPr>
            <w:tcW w:w="708" w:type="dxa"/>
            <w:tcBorders>
              <w:top w:val="nil"/>
            </w:tcBorders>
          </w:tcPr>
          <w:p w14:paraId="27D89644" w14:textId="77777777" w:rsidR="00C82BBE" w:rsidRPr="008852C0" w:rsidRDefault="00C82BBE" w:rsidP="00C82BBE">
            <w:pPr>
              <w:spacing w:line="240" w:lineRule="auto"/>
              <w:jc w:val="right"/>
              <w:rPr>
                <w:rFonts w:ascii="Browallia New" w:hAnsi="Browallia New" w:cs="Browallia New"/>
                <w:sz w:val="20"/>
                <w:szCs w:val="20"/>
              </w:rPr>
            </w:pPr>
          </w:p>
        </w:tc>
        <w:tc>
          <w:tcPr>
            <w:tcW w:w="709" w:type="dxa"/>
            <w:tcBorders>
              <w:top w:val="nil"/>
            </w:tcBorders>
          </w:tcPr>
          <w:p w14:paraId="3B097849" w14:textId="77777777" w:rsidR="00C82BBE" w:rsidRPr="008852C0" w:rsidRDefault="00C82BBE" w:rsidP="00C82BBE">
            <w:pPr>
              <w:spacing w:line="240" w:lineRule="auto"/>
              <w:jc w:val="right"/>
              <w:rPr>
                <w:rFonts w:ascii="Browallia New" w:hAnsi="Browallia New" w:cs="Browallia New"/>
                <w:sz w:val="20"/>
                <w:szCs w:val="20"/>
              </w:rPr>
            </w:pPr>
          </w:p>
        </w:tc>
      </w:tr>
      <w:tr w:rsidR="004E30C0" w:rsidRPr="008852C0" w14:paraId="3EEC445E" w14:textId="77777777" w:rsidTr="00801863">
        <w:tblPrEx>
          <w:tblBorders>
            <w:bottom w:val="single" w:sz="4" w:space="0" w:color="auto"/>
          </w:tblBorders>
        </w:tblPrEx>
        <w:tc>
          <w:tcPr>
            <w:tcW w:w="2409" w:type="dxa"/>
          </w:tcPr>
          <w:p w14:paraId="2B32D1BA" w14:textId="7BD65C87" w:rsidR="004E30C0" w:rsidRPr="008852C0" w:rsidRDefault="004E30C0" w:rsidP="004E30C0">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 xml:space="preserve">ดอกเบี้ยรับ </w:t>
            </w:r>
          </w:p>
        </w:tc>
        <w:tc>
          <w:tcPr>
            <w:tcW w:w="709" w:type="dxa"/>
          </w:tcPr>
          <w:p w14:paraId="57A4928D" w14:textId="29ADBCDF" w:rsidR="004E30C0" w:rsidRPr="008852C0" w:rsidRDefault="004E30C0" w:rsidP="004E30C0">
            <w:pPr>
              <w:spacing w:line="240" w:lineRule="auto"/>
              <w:jc w:val="right"/>
              <w:rPr>
                <w:rFonts w:ascii="Browallia New" w:hAnsi="Browallia New" w:cs="Browallia New"/>
                <w:sz w:val="20"/>
                <w:szCs w:val="20"/>
              </w:rPr>
            </w:pPr>
          </w:p>
        </w:tc>
        <w:tc>
          <w:tcPr>
            <w:tcW w:w="728" w:type="dxa"/>
          </w:tcPr>
          <w:p w14:paraId="5F971E16" w14:textId="59AE6500" w:rsidR="004E30C0" w:rsidRPr="008852C0" w:rsidRDefault="004E30C0" w:rsidP="004E30C0">
            <w:pPr>
              <w:spacing w:line="240" w:lineRule="auto"/>
              <w:jc w:val="right"/>
              <w:rPr>
                <w:rFonts w:ascii="Browallia New" w:hAnsi="Browallia New" w:cs="Browallia New"/>
                <w:sz w:val="20"/>
                <w:szCs w:val="20"/>
              </w:rPr>
            </w:pPr>
          </w:p>
        </w:tc>
        <w:tc>
          <w:tcPr>
            <w:tcW w:w="690" w:type="dxa"/>
          </w:tcPr>
          <w:p w14:paraId="436A1D4A" w14:textId="574B5F20" w:rsidR="004E30C0" w:rsidRPr="008852C0" w:rsidRDefault="004E30C0" w:rsidP="004E30C0">
            <w:pPr>
              <w:spacing w:line="240" w:lineRule="auto"/>
              <w:jc w:val="right"/>
              <w:rPr>
                <w:rFonts w:ascii="Browallia New" w:hAnsi="Browallia New" w:cs="Browallia New"/>
                <w:sz w:val="20"/>
                <w:szCs w:val="20"/>
              </w:rPr>
            </w:pPr>
          </w:p>
        </w:tc>
        <w:tc>
          <w:tcPr>
            <w:tcW w:w="722" w:type="dxa"/>
          </w:tcPr>
          <w:p w14:paraId="58F27DEB" w14:textId="70529FA3" w:rsidR="004E30C0" w:rsidRPr="008852C0" w:rsidRDefault="004E30C0" w:rsidP="004E30C0">
            <w:pPr>
              <w:spacing w:line="240" w:lineRule="auto"/>
              <w:jc w:val="right"/>
              <w:rPr>
                <w:rFonts w:ascii="Browallia New" w:hAnsi="Browallia New" w:cs="Browallia New"/>
                <w:sz w:val="20"/>
                <w:szCs w:val="20"/>
              </w:rPr>
            </w:pPr>
          </w:p>
        </w:tc>
        <w:tc>
          <w:tcPr>
            <w:tcW w:w="737" w:type="dxa"/>
          </w:tcPr>
          <w:p w14:paraId="69D578A2" w14:textId="659319A3" w:rsidR="004E30C0" w:rsidRPr="008852C0" w:rsidRDefault="004E30C0" w:rsidP="004E30C0">
            <w:pPr>
              <w:spacing w:line="240" w:lineRule="auto"/>
              <w:jc w:val="right"/>
              <w:rPr>
                <w:rFonts w:ascii="Browallia New" w:hAnsi="Browallia New" w:cs="Browallia New"/>
                <w:sz w:val="20"/>
                <w:szCs w:val="20"/>
              </w:rPr>
            </w:pPr>
          </w:p>
        </w:tc>
        <w:tc>
          <w:tcPr>
            <w:tcW w:w="720" w:type="dxa"/>
          </w:tcPr>
          <w:p w14:paraId="3D81DE01" w14:textId="61C8FABD" w:rsidR="004E30C0" w:rsidRPr="008852C0" w:rsidRDefault="004E30C0" w:rsidP="004E30C0">
            <w:pPr>
              <w:spacing w:line="240" w:lineRule="auto"/>
              <w:jc w:val="right"/>
              <w:rPr>
                <w:rFonts w:ascii="Browallia New" w:hAnsi="Browallia New" w:cs="Browallia New"/>
                <w:sz w:val="20"/>
                <w:szCs w:val="20"/>
              </w:rPr>
            </w:pPr>
          </w:p>
        </w:tc>
        <w:tc>
          <w:tcPr>
            <w:tcW w:w="732" w:type="dxa"/>
          </w:tcPr>
          <w:p w14:paraId="3A2EAF92" w14:textId="086D5644" w:rsidR="004E30C0" w:rsidRPr="008852C0" w:rsidRDefault="004E30C0" w:rsidP="004E30C0">
            <w:pPr>
              <w:spacing w:line="240" w:lineRule="auto"/>
              <w:jc w:val="right"/>
              <w:rPr>
                <w:rFonts w:ascii="Browallia New" w:hAnsi="Browallia New" w:cs="Browallia New"/>
                <w:sz w:val="20"/>
                <w:szCs w:val="20"/>
              </w:rPr>
            </w:pPr>
          </w:p>
        </w:tc>
        <w:tc>
          <w:tcPr>
            <w:tcW w:w="720" w:type="dxa"/>
          </w:tcPr>
          <w:p w14:paraId="2C123A66" w14:textId="1C2C2DB0" w:rsidR="004E30C0" w:rsidRPr="008852C0" w:rsidRDefault="004E30C0" w:rsidP="004E30C0">
            <w:pPr>
              <w:spacing w:line="240" w:lineRule="auto"/>
              <w:jc w:val="right"/>
              <w:rPr>
                <w:rFonts w:ascii="Browallia New" w:hAnsi="Browallia New" w:cs="Browallia New"/>
                <w:sz w:val="20"/>
                <w:szCs w:val="20"/>
              </w:rPr>
            </w:pPr>
          </w:p>
        </w:tc>
        <w:tc>
          <w:tcPr>
            <w:tcW w:w="771" w:type="dxa"/>
          </w:tcPr>
          <w:p w14:paraId="52572409" w14:textId="27DA9AB2" w:rsidR="004E30C0" w:rsidRPr="008852C0" w:rsidRDefault="004E30C0" w:rsidP="004E30C0">
            <w:pPr>
              <w:spacing w:line="240" w:lineRule="auto"/>
              <w:jc w:val="right"/>
              <w:rPr>
                <w:rFonts w:ascii="Browallia New" w:hAnsi="Browallia New" w:cs="Browallia New"/>
                <w:sz w:val="20"/>
                <w:szCs w:val="20"/>
              </w:rPr>
            </w:pPr>
          </w:p>
        </w:tc>
        <w:tc>
          <w:tcPr>
            <w:tcW w:w="708" w:type="dxa"/>
          </w:tcPr>
          <w:p w14:paraId="740E43F5" w14:textId="152BAE73" w:rsidR="004E30C0" w:rsidRPr="008852C0" w:rsidRDefault="004E30C0" w:rsidP="004E30C0">
            <w:pPr>
              <w:spacing w:line="240" w:lineRule="auto"/>
              <w:jc w:val="right"/>
              <w:rPr>
                <w:rFonts w:ascii="Browallia New" w:hAnsi="Browallia New" w:cs="Browallia New"/>
                <w:sz w:val="20"/>
                <w:szCs w:val="20"/>
              </w:rPr>
            </w:pPr>
          </w:p>
        </w:tc>
        <w:tc>
          <w:tcPr>
            <w:tcW w:w="701" w:type="dxa"/>
          </w:tcPr>
          <w:p w14:paraId="62521446" w14:textId="14DE1BBB"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01E0AE74" w14:textId="49E945E8"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239156A2" w14:textId="397D3EC7"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19B54B10" w14:textId="5C91369E" w:rsidR="004E30C0" w:rsidRPr="008852C0" w:rsidRDefault="004E30C0" w:rsidP="004E30C0">
            <w:pPr>
              <w:spacing w:line="240" w:lineRule="auto"/>
              <w:jc w:val="right"/>
              <w:rPr>
                <w:rFonts w:ascii="Browallia New" w:hAnsi="Browallia New" w:cs="Browallia New"/>
                <w:sz w:val="20"/>
                <w:szCs w:val="20"/>
              </w:rPr>
            </w:pPr>
          </w:p>
        </w:tc>
        <w:tc>
          <w:tcPr>
            <w:tcW w:w="708" w:type="dxa"/>
          </w:tcPr>
          <w:p w14:paraId="5B0D76DC" w14:textId="59F1AA75" w:rsidR="004E30C0" w:rsidRPr="008852C0" w:rsidRDefault="003419F0" w:rsidP="004E30C0">
            <w:pPr>
              <w:spacing w:line="240" w:lineRule="auto"/>
              <w:jc w:val="right"/>
              <w:rPr>
                <w:rFonts w:ascii="Browallia New" w:hAnsi="Browallia New" w:cs="Browallia New"/>
                <w:sz w:val="20"/>
                <w:szCs w:val="20"/>
              </w:rPr>
            </w:pPr>
            <w:r w:rsidRPr="008852C0">
              <w:rPr>
                <w:rFonts w:ascii="Browallia New" w:hAnsi="Browallia New" w:cs="Browallia New"/>
                <w:sz w:val="20"/>
                <w:szCs w:val="20"/>
              </w:rPr>
              <w:t>15</w:t>
            </w:r>
          </w:p>
        </w:tc>
        <w:tc>
          <w:tcPr>
            <w:tcW w:w="709" w:type="dxa"/>
          </w:tcPr>
          <w:p w14:paraId="2E95ABCB" w14:textId="303E6658" w:rsidR="004E30C0" w:rsidRPr="008852C0" w:rsidRDefault="004E30C0" w:rsidP="004E30C0">
            <w:pPr>
              <w:spacing w:line="240" w:lineRule="auto"/>
              <w:jc w:val="right"/>
              <w:rPr>
                <w:rFonts w:ascii="Browallia New" w:hAnsi="Browallia New" w:cs="Browallia New"/>
                <w:sz w:val="20"/>
                <w:szCs w:val="20"/>
              </w:rPr>
            </w:pPr>
            <w:r w:rsidRPr="008852C0">
              <w:rPr>
                <w:rFonts w:ascii="Browallia New" w:hAnsi="Browallia New" w:cs="Browallia New"/>
                <w:sz w:val="20"/>
                <w:szCs w:val="20"/>
              </w:rPr>
              <w:t>11</w:t>
            </w:r>
          </w:p>
        </w:tc>
      </w:tr>
      <w:tr w:rsidR="004E30C0" w:rsidRPr="008852C0" w14:paraId="276686F3" w14:textId="77777777" w:rsidTr="00801863">
        <w:tblPrEx>
          <w:tblBorders>
            <w:bottom w:val="single" w:sz="4" w:space="0" w:color="auto"/>
          </w:tblBorders>
        </w:tblPrEx>
        <w:tc>
          <w:tcPr>
            <w:tcW w:w="2409" w:type="dxa"/>
          </w:tcPr>
          <w:p w14:paraId="207FB05E" w14:textId="1D2D727C" w:rsidR="004E30C0" w:rsidRPr="008852C0" w:rsidRDefault="004E30C0" w:rsidP="004E30C0">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ดอกเบี้ยจ่าย</w:t>
            </w:r>
          </w:p>
        </w:tc>
        <w:tc>
          <w:tcPr>
            <w:tcW w:w="709" w:type="dxa"/>
          </w:tcPr>
          <w:p w14:paraId="5D9DCE74" w14:textId="093377AE" w:rsidR="004E30C0" w:rsidRPr="008852C0" w:rsidRDefault="004E30C0" w:rsidP="004E30C0">
            <w:pPr>
              <w:spacing w:line="240" w:lineRule="auto"/>
              <w:jc w:val="right"/>
              <w:rPr>
                <w:rFonts w:ascii="Browallia New" w:hAnsi="Browallia New" w:cs="Browallia New"/>
                <w:sz w:val="20"/>
                <w:szCs w:val="20"/>
              </w:rPr>
            </w:pPr>
          </w:p>
        </w:tc>
        <w:tc>
          <w:tcPr>
            <w:tcW w:w="728" w:type="dxa"/>
          </w:tcPr>
          <w:p w14:paraId="0A061CD9" w14:textId="37EC97EA" w:rsidR="004E30C0" w:rsidRPr="008852C0" w:rsidRDefault="004E30C0" w:rsidP="004E30C0">
            <w:pPr>
              <w:spacing w:line="240" w:lineRule="auto"/>
              <w:jc w:val="right"/>
              <w:rPr>
                <w:rFonts w:ascii="Browallia New" w:hAnsi="Browallia New" w:cs="Browallia New"/>
                <w:sz w:val="20"/>
                <w:szCs w:val="20"/>
              </w:rPr>
            </w:pPr>
          </w:p>
        </w:tc>
        <w:tc>
          <w:tcPr>
            <w:tcW w:w="690" w:type="dxa"/>
          </w:tcPr>
          <w:p w14:paraId="278D691B" w14:textId="3DCD1A19" w:rsidR="004E30C0" w:rsidRPr="008852C0" w:rsidRDefault="004E30C0" w:rsidP="004E30C0">
            <w:pPr>
              <w:spacing w:line="240" w:lineRule="auto"/>
              <w:jc w:val="right"/>
              <w:rPr>
                <w:rFonts w:ascii="Browallia New" w:hAnsi="Browallia New" w:cs="Browallia New"/>
                <w:sz w:val="20"/>
                <w:szCs w:val="20"/>
              </w:rPr>
            </w:pPr>
          </w:p>
        </w:tc>
        <w:tc>
          <w:tcPr>
            <w:tcW w:w="722" w:type="dxa"/>
          </w:tcPr>
          <w:p w14:paraId="7705F417" w14:textId="5414AAE3" w:rsidR="004E30C0" w:rsidRPr="008852C0" w:rsidRDefault="004E30C0" w:rsidP="004E30C0">
            <w:pPr>
              <w:spacing w:line="240" w:lineRule="auto"/>
              <w:jc w:val="right"/>
              <w:rPr>
                <w:rFonts w:ascii="Browallia New" w:hAnsi="Browallia New" w:cs="Browallia New"/>
                <w:sz w:val="20"/>
                <w:szCs w:val="20"/>
              </w:rPr>
            </w:pPr>
          </w:p>
        </w:tc>
        <w:tc>
          <w:tcPr>
            <w:tcW w:w="737" w:type="dxa"/>
          </w:tcPr>
          <w:p w14:paraId="3A721AE7" w14:textId="3F586951" w:rsidR="004E30C0" w:rsidRPr="008852C0" w:rsidRDefault="004E30C0" w:rsidP="004E30C0">
            <w:pPr>
              <w:spacing w:line="240" w:lineRule="auto"/>
              <w:jc w:val="right"/>
              <w:rPr>
                <w:rFonts w:ascii="Browallia New" w:hAnsi="Browallia New" w:cs="Browallia New"/>
                <w:sz w:val="20"/>
                <w:szCs w:val="20"/>
              </w:rPr>
            </w:pPr>
          </w:p>
        </w:tc>
        <w:tc>
          <w:tcPr>
            <w:tcW w:w="720" w:type="dxa"/>
          </w:tcPr>
          <w:p w14:paraId="467EF632" w14:textId="5EB4AB18" w:rsidR="004E30C0" w:rsidRPr="008852C0" w:rsidRDefault="004E30C0" w:rsidP="004E30C0">
            <w:pPr>
              <w:spacing w:line="240" w:lineRule="auto"/>
              <w:jc w:val="right"/>
              <w:rPr>
                <w:rFonts w:ascii="Browallia New" w:hAnsi="Browallia New" w:cs="Browallia New"/>
                <w:sz w:val="20"/>
                <w:szCs w:val="20"/>
              </w:rPr>
            </w:pPr>
          </w:p>
        </w:tc>
        <w:tc>
          <w:tcPr>
            <w:tcW w:w="732" w:type="dxa"/>
          </w:tcPr>
          <w:p w14:paraId="0FB7B3AF" w14:textId="1F66A1C3" w:rsidR="004E30C0" w:rsidRPr="008852C0" w:rsidRDefault="004E30C0" w:rsidP="004E30C0">
            <w:pPr>
              <w:spacing w:line="240" w:lineRule="auto"/>
              <w:jc w:val="right"/>
              <w:rPr>
                <w:rFonts w:ascii="Browallia New" w:hAnsi="Browallia New" w:cs="Browallia New"/>
                <w:sz w:val="20"/>
                <w:szCs w:val="20"/>
              </w:rPr>
            </w:pPr>
          </w:p>
        </w:tc>
        <w:tc>
          <w:tcPr>
            <w:tcW w:w="720" w:type="dxa"/>
          </w:tcPr>
          <w:p w14:paraId="1574FA0C" w14:textId="029D117D" w:rsidR="004E30C0" w:rsidRPr="008852C0" w:rsidRDefault="004E30C0" w:rsidP="004E30C0">
            <w:pPr>
              <w:spacing w:line="240" w:lineRule="auto"/>
              <w:jc w:val="right"/>
              <w:rPr>
                <w:rFonts w:ascii="Browallia New" w:hAnsi="Browallia New" w:cs="Browallia New"/>
                <w:sz w:val="20"/>
                <w:szCs w:val="20"/>
              </w:rPr>
            </w:pPr>
          </w:p>
        </w:tc>
        <w:tc>
          <w:tcPr>
            <w:tcW w:w="771" w:type="dxa"/>
          </w:tcPr>
          <w:p w14:paraId="43A95E0C" w14:textId="7953D02F" w:rsidR="004E30C0" w:rsidRPr="008852C0" w:rsidRDefault="004E30C0" w:rsidP="004E30C0">
            <w:pPr>
              <w:spacing w:line="240" w:lineRule="auto"/>
              <w:jc w:val="right"/>
              <w:rPr>
                <w:rFonts w:ascii="Browallia New" w:hAnsi="Browallia New" w:cs="Browallia New"/>
                <w:sz w:val="20"/>
                <w:szCs w:val="20"/>
              </w:rPr>
            </w:pPr>
          </w:p>
        </w:tc>
        <w:tc>
          <w:tcPr>
            <w:tcW w:w="708" w:type="dxa"/>
          </w:tcPr>
          <w:p w14:paraId="5389DB55" w14:textId="5F31552A" w:rsidR="004E30C0" w:rsidRPr="008852C0" w:rsidRDefault="004E30C0" w:rsidP="004E30C0">
            <w:pPr>
              <w:spacing w:line="240" w:lineRule="auto"/>
              <w:jc w:val="right"/>
              <w:rPr>
                <w:rFonts w:ascii="Browallia New" w:hAnsi="Browallia New" w:cs="Browallia New"/>
                <w:sz w:val="20"/>
                <w:szCs w:val="20"/>
              </w:rPr>
            </w:pPr>
          </w:p>
        </w:tc>
        <w:tc>
          <w:tcPr>
            <w:tcW w:w="701" w:type="dxa"/>
          </w:tcPr>
          <w:p w14:paraId="6AB03813" w14:textId="20AF1F63"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056415D6" w14:textId="5C165114"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6BA6598D" w14:textId="018D3176"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67C679DF" w14:textId="126587C5" w:rsidR="004E30C0" w:rsidRPr="008852C0" w:rsidRDefault="004E30C0" w:rsidP="004E30C0">
            <w:pPr>
              <w:spacing w:line="240" w:lineRule="auto"/>
              <w:jc w:val="right"/>
              <w:rPr>
                <w:rFonts w:ascii="Browallia New" w:hAnsi="Browallia New" w:cs="Browallia New"/>
                <w:sz w:val="20"/>
                <w:szCs w:val="20"/>
              </w:rPr>
            </w:pPr>
          </w:p>
        </w:tc>
        <w:tc>
          <w:tcPr>
            <w:tcW w:w="708" w:type="dxa"/>
          </w:tcPr>
          <w:p w14:paraId="443E3F65" w14:textId="59431ADE" w:rsidR="004E30C0" w:rsidRPr="008852C0" w:rsidRDefault="003419F0" w:rsidP="004E30C0">
            <w:pPr>
              <w:spacing w:line="240" w:lineRule="auto"/>
              <w:jc w:val="right"/>
              <w:rPr>
                <w:rFonts w:ascii="Browallia New" w:hAnsi="Browallia New" w:cs="Browallia New"/>
                <w:sz w:val="20"/>
                <w:szCs w:val="20"/>
              </w:rPr>
            </w:pPr>
            <w:r w:rsidRPr="008852C0">
              <w:rPr>
                <w:rFonts w:ascii="Browallia New" w:hAnsi="Browallia New" w:cs="Browallia New"/>
                <w:sz w:val="20"/>
                <w:szCs w:val="20"/>
              </w:rPr>
              <w:t>77</w:t>
            </w:r>
          </w:p>
        </w:tc>
        <w:tc>
          <w:tcPr>
            <w:tcW w:w="709" w:type="dxa"/>
          </w:tcPr>
          <w:p w14:paraId="2312E84D" w14:textId="64E91DCD" w:rsidR="004E30C0" w:rsidRPr="008852C0" w:rsidRDefault="004E30C0" w:rsidP="004E30C0">
            <w:pPr>
              <w:spacing w:line="240" w:lineRule="auto"/>
              <w:jc w:val="right"/>
              <w:rPr>
                <w:rFonts w:ascii="Browallia New" w:hAnsi="Browallia New" w:cs="Browallia New"/>
                <w:sz w:val="20"/>
                <w:szCs w:val="20"/>
              </w:rPr>
            </w:pPr>
            <w:r w:rsidRPr="008852C0">
              <w:rPr>
                <w:rFonts w:ascii="Browallia New" w:hAnsi="Browallia New" w:cs="Browallia New"/>
                <w:sz w:val="20"/>
                <w:szCs w:val="20"/>
              </w:rPr>
              <w:t>81</w:t>
            </w:r>
          </w:p>
        </w:tc>
      </w:tr>
      <w:tr w:rsidR="004E30C0" w:rsidRPr="008852C0" w14:paraId="6EB13D0B" w14:textId="77777777" w:rsidTr="00801863">
        <w:tblPrEx>
          <w:tblBorders>
            <w:bottom w:val="single" w:sz="4" w:space="0" w:color="auto"/>
          </w:tblBorders>
        </w:tblPrEx>
        <w:tc>
          <w:tcPr>
            <w:tcW w:w="2409" w:type="dxa"/>
          </w:tcPr>
          <w:p w14:paraId="4B14AFC6" w14:textId="0DE360BC" w:rsidR="004E30C0" w:rsidRPr="008852C0" w:rsidRDefault="004E30C0" w:rsidP="004E30C0">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ค่าเสื่อมราคาและค่าตัดจำหน่าย</w:t>
            </w:r>
          </w:p>
        </w:tc>
        <w:tc>
          <w:tcPr>
            <w:tcW w:w="709" w:type="dxa"/>
          </w:tcPr>
          <w:p w14:paraId="73A8243B" w14:textId="1682F853" w:rsidR="004E30C0" w:rsidRPr="008852C0" w:rsidRDefault="004E30C0" w:rsidP="004E30C0">
            <w:pPr>
              <w:spacing w:line="240" w:lineRule="auto"/>
              <w:jc w:val="right"/>
              <w:rPr>
                <w:rFonts w:ascii="Browallia New" w:hAnsi="Browallia New" w:cs="Browallia New"/>
                <w:sz w:val="20"/>
                <w:szCs w:val="20"/>
              </w:rPr>
            </w:pPr>
          </w:p>
        </w:tc>
        <w:tc>
          <w:tcPr>
            <w:tcW w:w="728" w:type="dxa"/>
          </w:tcPr>
          <w:p w14:paraId="1482DB74" w14:textId="43F5BE7E" w:rsidR="004E30C0" w:rsidRPr="008852C0" w:rsidRDefault="004E30C0" w:rsidP="004E30C0">
            <w:pPr>
              <w:spacing w:line="240" w:lineRule="auto"/>
              <w:jc w:val="right"/>
              <w:rPr>
                <w:rFonts w:ascii="Browallia New" w:hAnsi="Browallia New" w:cs="Browallia New"/>
                <w:sz w:val="20"/>
                <w:szCs w:val="20"/>
              </w:rPr>
            </w:pPr>
          </w:p>
        </w:tc>
        <w:tc>
          <w:tcPr>
            <w:tcW w:w="690" w:type="dxa"/>
          </w:tcPr>
          <w:p w14:paraId="7B29B9E5" w14:textId="5E461952" w:rsidR="004E30C0" w:rsidRPr="008852C0" w:rsidRDefault="004E30C0" w:rsidP="004E30C0">
            <w:pPr>
              <w:spacing w:line="240" w:lineRule="auto"/>
              <w:jc w:val="right"/>
              <w:rPr>
                <w:rFonts w:ascii="Browallia New" w:hAnsi="Browallia New" w:cs="Browallia New"/>
                <w:sz w:val="20"/>
                <w:szCs w:val="20"/>
              </w:rPr>
            </w:pPr>
          </w:p>
        </w:tc>
        <w:tc>
          <w:tcPr>
            <w:tcW w:w="722" w:type="dxa"/>
          </w:tcPr>
          <w:p w14:paraId="0ACD6E58" w14:textId="7B9FFE8F" w:rsidR="004E30C0" w:rsidRPr="008852C0" w:rsidRDefault="004E30C0" w:rsidP="004E30C0">
            <w:pPr>
              <w:spacing w:line="240" w:lineRule="auto"/>
              <w:jc w:val="right"/>
              <w:rPr>
                <w:rFonts w:ascii="Browallia New" w:hAnsi="Browallia New" w:cs="Browallia New"/>
                <w:sz w:val="20"/>
                <w:szCs w:val="20"/>
              </w:rPr>
            </w:pPr>
          </w:p>
        </w:tc>
        <w:tc>
          <w:tcPr>
            <w:tcW w:w="737" w:type="dxa"/>
          </w:tcPr>
          <w:p w14:paraId="060EEC08" w14:textId="75D3ED5E" w:rsidR="004E30C0" w:rsidRPr="008852C0" w:rsidRDefault="004E30C0" w:rsidP="004E30C0">
            <w:pPr>
              <w:spacing w:line="240" w:lineRule="auto"/>
              <w:jc w:val="right"/>
              <w:rPr>
                <w:rFonts w:ascii="Browallia New" w:hAnsi="Browallia New" w:cs="Browallia New"/>
                <w:sz w:val="20"/>
                <w:szCs w:val="20"/>
              </w:rPr>
            </w:pPr>
          </w:p>
        </w:tc>
        <w:tc>
          <w:tcPr>
            <w:tcW w:w="720" w:type="dxa"/>
          </w:tcPr>
          <w:p w14:paraId="05819C04" w14:textId="7F6C5FB1" w:rsidR="004E30C0" w:rsidRPr="008852C0" w:rsidRDefault="004E30C0" w:rsidP="004E30C0">
            <w:pPr>
              <w:spacing w:line="240" w:lineRule="auto"/>
              <w:jc w:val="right"/>
              <w:rPr>
                <w:rFonts w:ascii="Browallia New" w:hAnsi="Browallia New" w:cs="Browallia New"/>
                <w:sz w:val="20"/>
                <w:szCs w:val="20"/>
              </w:rPr>
            </w:pPr>
          </w:p>
        </w:tc>
        <w:tc>
          <w:tcPr>
            <w:tcW w:w="732" w:type="dxa"/>
          </w:tcPr>
          <w:p w14:paraId="584B0644" w14:textId="159AFC76" w:rsidR="004E30C0" w:rsidRPr="008852C0" w:rsidRDefault="004E30C0" w:rsidP="004E30C0">
            <w:pPr>
              <w:spacing w:line="240" w:lineRule="auto"/>
              <w:jc w:val="right"/>
              <w:rPr>
                <w:rFonts w:ascii="Browallia New" w:hAnsi="Browallia New" w:cs="Browallia New"/>
                <w:sz w:val="20"/>
                <w:szCs w:val="20"/>
              </w:rPr>
            </w:pPr>
          </w:p>
        </w:tc>
        <w:tc>
          <w:tcPr>
            <w:tcW w:w="720" w:type="dxa"/>
          </w:tcPr>
          <w:p w14:paraId="513C3D1D" w14:textId="1764570E" w:rsidR="004E30C0" w:rsidRPr="008852C0" w:rsidRDefault="004E30C0" w:rsidP="004E30C0">
            <w:pPr>
              <w:spacing w:line="240" w:lineRule="auto"/>
              <w:jc w:val="right"/>
              <w:rPr>
                <w:rFonts w:ascii="Browallia New" w:hAnsi="Browallia New" w:cs="Browallia New"/>
                <w:sz w:val="20"/>
                <w:szCs w:val="20"/>
              </w:rPr>
            </w:pPr>
          </w:p>
        </w:tc>
        <w:tc>
          <w:tcPr>
            <w:tcW w:w="771" w:type="dxa"/>
          </w:tcPr>
          <w:p w14:paraId="0F015648" w14:textId="5481E0D4" w:rsidR="004E30C0" w:rsidRPr="008852C0" w:rsidRDefault="004E30C0" w:rsidP="004E30C0">
            <w:pPr>
              <w:spacing w:line="240" w:lineRule="auto"/>
              <w:jc w:val="right"/>
              <w:rPr>
                <w:rFonts w:ascii="Browallia New" w:hAnsi="Browallia New" w:cs="Browallia New"/>
                <w:sz w:val="20"/>
                <w:szCs w:val="20"/>
              </w:rPr>
            </w:pPr>
          </w:p>
        </w:tc>
        <w:tc>
          <w:tcPr>
            <w:tcW w:w="708" w:type="dxa"/>
          </w:tcPr>
          <w:p w14:paraId="4157CC57" w14:textId="21F0366A" w:rsidR="004E30C0" w:rsidRPr="008852C0" w:rsidRDefault="004E30C0" w:rsidP="004E30C0">
            <w:pPr>
              <w:spacing w:line="240" w:lineRule="auto"/>
              <w:jc w:val="right"/>
              <w:rPr>
                <w:rFonts w:ascii="Browallia New" w:hAnsi="Browallia New" w:cs="Browallia New"/>
                <w:sz w:val="20"/>
                <w:szCs w:val="20"/>
              </w:rPr>
            </w:pPr>
          </w:p>
        </w:tc>
        <w:tc>
          <w:tcPr>
            <w:tcW w:w="701" w:type="dxa"/>
          </w:tcPr>
          <w:p w14:paraId="60470AAF" w14:textId="3EF1922F"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2071B6B0" w14:textId="525BAC5C"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457A52FB" w14:textId="006F0A7A"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00CE473F" w14:textId="0A8CB07F" w:rsidR="004E30C0" w:rsidRPr="008852C0" w:rsidRDefault="004E30C0" w:rsidP="004E30C0">
            <w:pPr>
              <w:spacing w:line="240" w:lineRule="auto"/>
              <w:jc w:val="right"/>
              <w:rPr>
                <w:rFonts w:ascii="Browallia New" w:hAnsi="Browallia New" w:cs="Browallia New"/>
                <w:sz w:val="20"/>
                <w:szCs w:val="20"/>
              </w:rPr>
            </w:pPr>
          </w:p>
        </w:tc>
        <w:tc>
          <w:tcPr>
            <w:tcW w:w="708" w:type="dxa"/>
          </w:tcPr>
          <w:p w14:paraId="048FEA1F" w14:textId="09487ADE" w:rsidR="004E30C0" w:rsidRPr="008852C0" w:rsidRDefault="000856C5" w:rsidP="004E30C0">
            <w:pPr>
              <w:spacing w:line="240" w:lineRule="auto"/>
              <w:jc w:val="right"/>
              <w:rPr>
                <w:rFonts w:ascii="Browallia New" w:hAnsi="Browallia New" w:cs="Browallia New"/>
                <w:sz w:val="20"/>
                <w:szCs w:val="20"/>
              </w:rPr>
            </w:pPr>
            <w:r w:rsidRPr="008852C0">
              <w:rPr>
                <w:rFonts w:ascii="Browallia New" w:hAnsi="Browallia New" w:cs="Browallia New"/>
                <w:sz w:val="20"/>
                <w:szCs w:val="20"/>
              </w:rPr>
              <w:t>36</w:t>
            </w:r>
          </w:p>
        </w:tc>
        <w:tc>
          <w:tcPr>
            <w:tcW w:w="709" w:type="dxa"/>
          </w:tcPr>
          <w:p w14:paraId="20155D83" w14:textId="5E292786" w:rsidR="004E30C0" w:rsidRPr="008852C0" w:rsidRDefault="004E30C0" w:rsidP="004E30C0">
            <w:pPr>
              <w:spacing w:line="240" w:lineRule="auto"/>
              <w:jc w:val="right"/>
              <w:rPr>
                <w:rFonts w:ascii="Browallia New" w:hAnsi="Browallia New" w:cs="Browallia New"/>
                <w:sz w:val="20"/>
                <w:szCs w:val="20"/>
              </w:rPr>
            </w:pPr>
            <w:r w:rsidRPr="008852C0">
              <w:rPr>
                <w:rFonts w:ascii="Browallia New" w:hAnsi="Browallia New" w:cs="Browallia New"/>
                <w:sz w:val="20"/>
                <w:szCs w:val="20"/>
              </w:rPr>
              <w:t>36</w:t>
            </w:r>
          </w:p>
        </w:tc>
      </w:tr>
      <w:tr w:rsidR="004E30C0" w:rsidRPr="008852C0" w14:paraId="632AA9BF" w14:textId="77777777" w:rsidTr="00801863">
        <w:tblPrEx>
          <w:tblBorders>
            <w:bottom w:val="single" w:sz="4" w:space="0" w:color="auto"/>
          </w:tblBorders>
        </w:tblPrEx>
        <w:trPr>
          <w:trHeight w:val="154"/>
        </w:trPr>
        <w:tc>
          <w:tcPr>
            <w:tcW w:w="2409" w:type="dxa"/>
          </w:tcPr>
          <w:p w14:paraId="7F8CDF1F" w14:textId="77777777" w:rsidR="004E30C0" w:rsidRPr="008852C0" w:rsidRDefault="004E30C0" w:rsidP="004E30C0">
            <w:pPr>
              <w:spacing w:line="240" w:lineRule="auto"/>
              <w:ind w:right="-108"/>
              <w:rPr>
                <w:rFonts w:ascii="Browallia New" w:hAnsi="Browallia New" w:cs="Browallia New"/>
                <w:sz w:val="20"/>
                <w:szCs w:val="20"/>
                <w:highlight w:val="yellow"/>
                <w:cs/>
              </w:rPr>
            </w:pPr>
          </w:p>
        </w:tc>
        <w:tc>
          <w:tcPr>
            <w:tcW w:w="709" w:type="dxa"/>
          </w:tcPr>
          <w:p w14:paraId="5A58B6C6" w14:textId="77777777" w:rsidR="004E30C0" w:rsidRPr="008852C0" w:rsidRDefault="004E30C0" w:rsidP="004E30C0">
            <w:pPr>
              <w:spacing w:line="240" w:lineRule="auto"/>
              <w:jc w:val="right"/>
              <w:rPr>
                <w:rFonts w:ascii="Browallia New" w:hAnsi="Browallia New" w:cs="Browallia New"/>
                <w:sz w:val="20"/>
                <w:szCs w:val="20"/>
              </w:rPr>
            </w:pPr>
          </w:p>
        </w:tc>
        <w:tc>
          <w:tcPr>
            <w:tcW w:w="728" w:type="dxa"/>
          </w:tcPr>
          <w:p w14:paraId="1868B65B" w14:textId="77777777" w:rsidR="004E30C0" w:rsidRPr="008852C0" w:rsidRDefault="004E30C0" w:rsidP="004E30C0">
            <w:pPr>
              <w:spacing w:line="240" w:lineRule="auto"/>
              <w:jc w:val="right"/>
              <w:rPr>
                <w:rFonts w:ascii="Browallia New" w:hAnsi="Browallia New" w:cs="Browallia New"/>
                <w:sz w:val="20"/>
                <w:szCs w:val="20"/>
              </w:rPr>
            </w:pPr>
          </w:p>
        </w:tc>
        <w:tc>
          <w:tcPr>
            <w:tcW w:w="690" w:type="dxa"/>
          </w:tcPr>
          <w:p w14:paraId="04286E2B" w14:textId="77777777" w:rsidR="004E30C0" w:rsidRPr="008852C0" w:rsidRDefault="004E30C0" w:rsidP="004E30C0">
            <w:pPr>
              <w:spacing w:line="240" w:lineRule="auto"/>
              <w:jc w:val="right"/>
              <w:rPr>
                <w:rFonts w:ascii="Browallia New" w:hAnsi="Browallia New" w:cs="Browallia New"/>
                <w:sz w:val="20"/>
                <w:szCs w:val="20"/>
              </w:rPr>
            </w:pPr>
          </w:p>
        </w:tc>
        <w:tc>
          <w:tcPr>
            <w:tcW w:w="722" w:type="dxa"/>
          </w:tcPr>
          <w:p w14:paraId="1E172870" w14:textId="77777777" w:rsidR="004E30C0" w:rsidRPr="008852C0" w:rsidRDefault="004E30C0" w:rsidP="004E30C0">
            <w:pPr>
              <w:spacing w:line="240" w:lineRule="auto"/>
              <w:jc w:val="right"/>
              <w:rPr>
                <w:rFonts w:ascii="Browallia New" w:hAnsi="Browallia New" w:cs="Browallia New"/>
                <w:sz w:val="20"/>
                <w:szCs w:val="20"/>
              </w:rPr>
            </w:pPr>
          </w:p>
        </w:tc>
        <w:tc>
          <w:tcPr>
            <w:tcW w:w="737" w:type="dxa"/>
          </w:tcPr>
          <w:p w14:paraId="797708BB" w14:textId="77777777" w:rsidR="004E30C0" w:rsidRPr="008852C0" w:rsidRDefault="004E30C0" w:rsidP="004E30C0">
            <w:pPr>
              <w:spacing w:line="240" w:lineRule="auto"/>
              <w:jc w:val="right"/>
              <w:rPr>
                <w:rFonts w:ascii="Browallia New" w:hAnsi="Browallia New" w:cs="Browallia New"/>
                <w:sz w:val="20"/>
                <w:szCs w:val="20"/>
              </w:rPr>
            </w:pPr>
          </w:p>
        </w:tc>
        <w:tc>
          <w:tcPr>
            <w:tcW w:w="720" w:type="dxa"/>
          </w:tcPr>
          <w:p w14:paraId="6696E90A" w14:textId="77777777" w:rsidR="004E30C0" w:rsidRPr="008852C0" w:rsidRDefault="004E30C0" w:rsidP="004E30C0">
            <w:pPr>
              <w:spacing w:line="240" w:lineRule="auto"/>
              <w:jc w:val="right"/>
              <w:rPr>
                <w:rFonts w:ascii="Browallia New" w:hAnsi="Browallia New" w:cs="Browallia New"/>
                <w:sz w:val="20"/>
                <w:szCs w:val="20"/>
              </w:rPr>
            </w:pPr>
          </w:p>
        </w:tc>
        <w:tc>
          <w:tcPr>
            <w:tcW w:w="732" w:type="dxa"/>
          </w:tcPr>
          <w:p w14:paraId="46770F41" w14:textId="77777777" w:rsidR="004E30C0" w:rsidRPr="008852C0" w:rsidRDefault="004E30C0" w:rsidP="004E30C0">
            <w:pPr>
              <w:spacing w:line="240" w:lineRule="auto"/>
              <w:jc w:val="right"/>
              <w:rPr>
                <w:rFonts w:ascii="Browallia New" w:hAnsi="Browallia New" w:cs="Browallia New"/>
                <w:sz w:val="20"/>
                <w:szCs w:val="20"/>
              </w:rPr>
            </w:pPr>
          </w:p>
        </w:tc>
        <w:tc>
          <w:tcPr>
            <w:tcW w:w="720" w:type="dxa"/>
          </w:tcPr>
          <w:p w14:paraId="60911CA9" w14:textId="77777777" w:rsidR="004E30C0" w:rsidRPr="008852C0" w:rsidRDefault="004E30C0" w:rsidP="004E30C0">
            <w:pPr>
              <w:spacing w:line="240" w:lineRule="auto"/>
              <w:jc w:val="right"/>
              <w:rPr>
                <w:rFonts w:ascii="Browallia New" w:hAnsi="Browallia New" w:cs="Browallia New"/>
                <w:sz w:val="20"/>
                <w:szCs w:val="20"/>
              </w:rPr>
            </w:pPr>
          </w:p>
        </w:tc>
        <w:tc>
          <w:tcPr>
            <w:tcW w:w="771" w:type="dxa"/>
          </w:tcPr>
          <w:p w14:paraId="3A055663" w14:textId="77777777" w:rsidR="004E30C0" w:rsidRPr="008852C0" w:rsidRDefault="004E30C0" w:rsidP="004E30C0">
            <w:pPr>
              <w:spacing w:line="240" w:lineRule="auto"/>
              <w:jc w:val="right"/>
              <w:rPr>
                <w:rFonts w:ascii="Browallia New" w:hAnsi="Browallia New" w:cs="Browallia New"/>
                <w:sz w:val="20"/>
                <w:szCs w:val="20"/>
              </w:rPr>
            </w:pPr>
          </w:p>
        </w:tc>
        <w:tc>
          <w:tcPr>
            <w:tcW w:w="708" w:type="dxa"/>
          </w:tcPr>
          <w:p w14:paraId="79CFE961" w14:textId="77777777" w:rsidR="004E30C0" w:rsidRPr="008852C0" w:rsidRDefault="004E30C0" w:rsidP="004E30C0">
            <w:pPr>
              <w:spacing w:line="240" w:lineRule="auto"/>
              <w:jc w:val="right"/>
              <w:rPr>
                <w:rFonts w:ascii="Browallia New" w:hAnsi="Browallia New" w:cs="Browallia New"/>
                <w:sz w:val="20"/>
                <w:szCs w:val="20"/>
              </w:rPr>
            </w:pPr>
          </w:p>
        </w:tc>
        <w:tc>
          <w:tcPr>
            <w:tcW w:w="701" w:type="dxa"/>
          </w:tcPr>
          <w:p w14:paraId="38393124" w14:textId="77777777"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051EF225" w14:textId="77777777"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0F3C3489" w14:textId="77777777"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13B81D00" w14:textId="77777777" w:rsidR="004E30C0" w:rsidRPr="008852C0" w:rsidRDefault="004E30C0" w:rsidP="004E30C0">
            <w:pPr>
              <w:spacing w:line="240" w:lineRule="auto"/>
              <w:jc w:val="right"/>
              <w:rPr>
                <w:rFonts w:ascii="Browallia New" w:hAnsi="Browallia New" w:cs="Browallia New"/>
                <w:sz w:val="20"/>
                <w:szCs w:val="20"/>
              </w:rPr>
            </w:pPr>
          </w:p>
        </w:tc>
        <w:tc>
          <w:tcPr>
            <w:tcW w:w="708" w:type="dxa"/>
          </w:tcPr>
          <w:p w14:paraId="193D4971" w14:textId="50070A92" w:rsidR="004E30C0" w:rsidRPr="008852C0" w:rsidRDefault="004E30C0" w:rsidP="004E30C0">
            <w:pPr>
              <w:spacing w:line="240" w:lineRule="auto"/>
              <w:jc w:val="right"/>
              <w:rPr>
                <w:rFonts w:ascii="Browallia New" w:hAnsi="Browallia New" w:cs="Browallia New"/>
                <w:sz w:val="20"/>
                <w:szCs w:val="20"/>
              </w:rPr>
            </w:pPr>
          </w:p>
        </w:tc>
        <w:tc>
          <w:tcPr>
            <w:tcW w:w="709" w:type="dxa"/>
          </w:tcPr>
          <w:p w14:paraId="5F372F9E" w14:textId="6EFBE181" w:rsidR="004E30C0" w:rsidRPr="008852C0" w:rsidRDefault="004E30C0" w:rsidP="004E30C0">
            <w:pPr>
              <w:spacing w:line="240" w:lineRule="auto"/>
              <w:jc w:val="right"/>
              <w:rPr>
                <w:rFonts w:ascii="Browallia New" w:hAnsi="Browallia New" w:cs="Browallia New"/>
                <w:sz w:val="20"/>
                <w:szCs w:val="20"/>
              </w:rPr>
            </w:pPr>
          </w:p>
        </w:tc>
      </w:tr>
      <w:tr w:rsidR="00B535F1" w:rsidRPr="008852C0" w14:paraId="27EDEEF5" w14:textId="77777777" w:rsidTr="00801863">
        <w:tblPrEx>
          <w:tblBorders>
            <w:bottom w:val="single" w:sz="4" w:space="0" w:color="auto"/>
          </w:tblBorders>
        </w:tblPrEx>
        <w:tc>
          <w:tcPr>
            <w:tcW w:w="2409" w:type="dxa"/>
            <w:tcBorders>
              <w:bottom w:val="nil"/>
            </w:tcBorders>
          </w:tcPr>
          <w:p w14:paraId="76BEED0F" w14:textId="7F70527D" w:rsidR="00B535F1" w:rsidRPr="008852C0" w:rsidRDefault="00B535F1" w:rsidP="00B535F1">
            <w:pPr>
              <w:spacing w:line="240" w:lineRule="auto"/>
              <w:ind w:right="-108"/>
              <w:rPr>
                <w:rFonts w:ascii="Browallia New" w:hAnsi="Browallia New" w:cs="Browallia New"/>
                <w:sz w:val="20"/>
                <w:szCs w:val="20"/>
                <w:highlight w:val="yellow"/>
                <w:cs/>
              </w:rPr>
            </w:pPr>
            <w:r w:rsidRPr="008852C0">
              <w:rPr>
                <w:rFonts w:ascii="Browallia New" w:hAnsi="Browallia New" w:cs="Browallia New"/>
                <w:sz w:val="20"/>
                <w:szCs w:val="20"/>
                <w:cs/>
              </w:rPr>
              <w:t>สินทรัพย์ของส่วนงาน</w:t>
            </w:r>
          </w:p>
        </w:tc>
        <w:tc>
          <w:tcPr>
            <w:tcW w:w="709" w:type="dxa"/>
            <w:tcBorders>
              <w:bottom w:val="nil"/>
            </w:tcBorders>
          </w:tcPr>
          <w:p w14:paraId="15994F23" w14:textId="77777777" w:rsidR="00B535F1" w:rsidRPr="008852C0" w:rsidRDefault="00B535F1" w:rsidP="00B535F1">
            <w:pPr>
              <w:spacing w:line="240" w:lineRule="auto"/>
              <w:jc w:val="right"/>
              <w:rPr>
                <w:rFonts w:ascii="Browallia New" w:hAnsi="Browallia New" w:cs="Browallia New"/>
                <w:sz w:val="20"/>
                <w:szCs w:val="20"/>
              </w:rPr>
            </w:pPr>
          </w:p>
        </w:tc>
        <w:tc>
          <w:tcPr>
            <w:tcW w:w="728" w:type="dxa"/>
            <w:tcBorders>
              <w:bottom w:val="nil"/>
            </w:tcBorders>
          </w:tcPr>
          <w:p w14:paraId="357DC0C4" w14:textId="77777777" w:rsidR="00B535F1" w:rsidRPr="008852C0" w:rsidRDefault="00B535F1" w:rsidP="00B535F1">
            <w:pPr>
              <w:spacing w:line="240" w:lineRule="auto"/>
              <w:jc w:val="right"/>
              <w:rPr>
                <w:rFonts w:ascii="Browallia New" w:hAnsi="Browallia New" w:cs="Browallia New"/>
                <w:sz w:val="20"/>
                <w:szCs w:val="20"/>
              </w:rPr>
            </w:pPr>
          </w:p>
        </w:tc>
        <w:tc>
          <w:tcPr>
            <w:tcW w:w="690" w:type="dxa"/>
            <w:tcBorders>
              <w:bottom w:val="nil"/>
            </w:tcBorders>
          </w:tcPr>
          <w:p w14:paraId="3458EAE2" w14:textId="77777777" w:rsidR="00B535F1" w:rsidRPr="008852C0" w:rsidRDefault="00B535F1" w:rsidP="00B535F1">
            <w:pPr>
              <w:spacing w:line="240" w:lineRule="auto"/>
              <w:jc w:val="right"/>
              <w:rPr>
                <w:rFonts w:ascii="Browallia New" w:hAnsi="Browallia New" w:cs="Browallia New"/>
                <w:sz w:val="20"/>
                <w:szCs w:val="20"/>
              </w:rPr>
            </w:pPr>
          </w:p>
        </w:tc>
        <w:tc>
          <w:tcPr>
            <w:tcW w:w="722" w:type="dxa"/>
            <w:tcBorders>
              <w:bottom w:val="nil"/>
            </w:tcBorders>
          </w:tcPr>
          <w:p w14:paraId="5237A51C" w14:textId="77777777" w:rsidR="00B535F1" w:rsidRPr="008852C0" w:rsidRDefault="00B535F1" w:rsidP="00B535F1">
            <w:pPr>
              <w:spacing w:line="240" w:lineRule="auto"/>
              <w:jc w:val="right"/>
              <w:rPr>
                <w:rFonts w:ascii="Browallia New" w:hAnsi="Browallia New" w:cs="Browallia New"/>
                <w:sz w:val="20"/>
                <w:szCs w:val="20"/>
              </w:rPr>
            </w:pPr>
          </w:p>
        </w:tc>
        <w:tc>
          <w:tcPr>
            <w:tcW w:w="737" w:type="dxa"/>
            <w:tcBorders>
              <w:bottom w:val="nil"/>
            </w:tcBorders>
          </w:tcPr>
          <w:p w14:paraId="3BC6082D" w14:textId="77777777" w:rsidR="00B535F1" w:rsidRPr="008852C0" w:rsidRDefault="00B535F1" w:rsidP="00B535F1">
            <w:pPr>
              <w:spacing w:line="240" w:lineRule="auto"/>
              <w:jc w:val="right"/>
              <w:rPr>
                <w:rFonts w:ascii="Browallia New" w:hAnsi="Browallia New" w:cs="Browallia New"/>
                <w:sz w:val="20"/>
                <w:szCs w:val="20"/>
              </w:rPr>
            </w:pPr>
          </w:p>
        </w:tc>
        <w:tc>
          <w:tcPr>
            <w:tcW w:w="720" w:type="dxa"/>
            <w:tcBorders>
              <w:bottom w:val="nil"/>
            </w:tcBorders>
          </w:tcPr>
          <w:p w14:paraId="37347A7E" w14:textId="77777777" w:rsidR="00B535F1" w:rsidRPr="008852C0" w:rsidRDefault="00B535F1" w:rsidP="00B535F1">
            <w:pPr>
              <w:spacing w:line="240" w:lineRule="auto"/>
              <w:jc w:val="right"/>
              <w:rPr>
                <w:rFonts w:ascii="Browallia New" w:hAnsi="Browallia New" w:cs="Browallia New"/>
                <w:sz w:val="20"/>
                <w:szCs w:val="20"/>
              </w:rPr>
            </w:pPr>
          </w:p>
        </w:tc>
        <w:tc>
          <w:tcPr>
            <w:tcW w:w="732" w:type="dxa"/>
            <w:tcBorders>
              <w:bottom w:val="nil"/>
            </w:tcBorders>
          </w:tcPr>
          <w:p w14:paraId="734C0CEF" w14:textId="77777777" w:rsidR="00B535F1" w:rsidRPr="008852C0" w:rsidRDefault="00B535F1" w:rsidP="00B535F1">
            <w:pPr>
              <w:spacing w:line="240" w:lineRule="auto"/>
              <w:jc w:val="right"/>
              <w:rPr>
                <w:rFonts w:ascii="Browallia New" w:hAnsi="Browallia New" w:cs="Browallia New"/>
                <w:sz w:val="20"/>
                <w:szCs w:val="20"/>
              </w:rPr>
            </w:pPr>
          </w:p>
        </w:tc>
        <w:tc>
          <w:tcPr>
            <w:tcW w:w="720" w:type="dxa"/>
            <w:tcBorders>
              <w:bottom w:val="nil"/>
            </w:tcBorders>
          </w:tcPr>
          <w:p w14:paraId="479932DF" w14:textId="77777777" w:rsidR="00B535F1" w:rsidRPr="008852C0" w:rsidRDefault="00B535F1" w:rsidP="00B535F1">
            <w:pPr>
              <w:spacing w:line="240" w:lineRule="auto"/>
              <w:jc w:val="right"/>
              <w:rPr>
                <w:rFonts w:ascii="Browallia New" w:hAnsi="Browallia New" w:cs="Browallia New"/>
                <w:sz w:val="20"/>
                <w:szCs w:val="20"/>
              </w:rPr>
            </w:pPr>
          </w:p>
        </w:tc>
        <w:tc>
          <w:tcPr>
            <w:tcW w:w="771" w:type="dxa"/>
            <w:tcBorders>
              <w:bottom w:val="nil"/>
            </w:tcBorders>
          </w:tcPr>
          <w:p w14:paraId="5B416D33" w14:textId="77777777" w:rsidR="00B535F1" w:rsidRPr="008852C0" w:rsidRDefault="00B535F1" w:rsidP="00B535F1">
            <w:pPr>
              <w:spacing w:line="240" w:lineRule="auto"/>
              <w:jc w:val="right"/>
              <w:rPr>
                <w:rFonts w:ascii="Browallia New" w:hAnsi="Browallia New" w:cs="Browallia New"/>
                <w:sz w:val="20"/>
                <w:szCs w:val="20"/>
              </w:rPr>
            </w:pPr>
          </w:p>
        </w:tc>
        <w:tc>
          <w:tcPr>
            <w:tcW w:w="708" w:type="dxa"/>
            <w:tcBorders>
              <w:bottom w:val="nil"/>
            </w:tcBorders>
          </w:tcPr>
          <w:p w14:paraId="780735B6" w14:textId="77777777" w:rsidR="00B535F1" w:rsidRPr="008852C0" w:rsidRDefault="00B535F1" w:rsidP="00B535F1">
            <w:pPr>
              <w:spacing w:line="240" w:lineRule="auto"/>
              <w:jc w:val="right"/>
              <w:rPr>
                <w:rFonts w:ascii="Browallia New" w:hAnsi="Browallia New" w:cs="Browallia New"/>
                <w:sz w:val="20"/>
                <w:szCs w:val="20"/>
              </w:rPr>
            </w:pPr>
          </w:p>
        </w:tc>
        <w:tc>
          <w:tcPr>
            <w:tcW w:w="701" w:type="dxa"/>
            <w:tcBorders>
              <w:bottom w:val="nil"/>
            </w:tcBorders>
          </w:tcPr>
          <w:p w14:paraId="47A46E71" w14:textId="77777777" w:rsidR="00B535F1" w:rsidRPr="008852C0" w:rsidRDefault="00B535F1" w:rsidP="00B535F1">
            <w:pPr>
              <w:spacing w:line="240" w:lineRule="auto"/>
              <w:jc w:val="right"/>
              <w:rPr>
                <w:rFonts w:ascii="Browallia New" w:hAnsi="Browallia New" w:cs="Browallia New"/>
                <w:sz w:val="20"/>
                <w:szCs w:val="20"/>
              </w:rPr>
            </w:pPr>
          </w:p>
        </w:tc>
        <w:tc>
          <w:tcPr>
            <w:tcW w:w="709" w:type="dxa"/>
            <w:tcBorders>
              <w:bottom w:val="nil"/>
            </w:tcBorders>
          </w:tcPr>
          <w:p w14:paraId="0A2DD17A" w14:textId="77777777" w:rsidR="00B535F1" w:rsidRPr="008852C0" w:rsidRDefault="00B535F1" w:rsidP="00B535F1">
            <w:pPr>
              <w:spacing w:line="240" w:lineRule="auto"/>
              <w:jc w:val="right"/>
              <w:rPr>
                <w:rFonts w:ascii="Browallia New" w:hAnsi="Browallia New" w:cs="Browallia New"/>
                <w:sz w:val="20"/>
                <w:szCs w:val="20"/>
              </w:rPr>
            </w:pPr>
          </w:p>
        </w:tc>
        <w:tc>
          <w:tcPr>
            <w:tcW w:w="709" w:type="dxa"/>
            <w:tcBorders>
              <w:bottom w:val="nil"/>
            </w:tcBorders>
          </w:tcPr>
          <w:p w14:paraId="1AC9E26E" w14:textId="77777777" w:rsidR="00B535F1" w:rsidRPr="008852C0" w:rsidRDefault="00B535F1" w:rsidP="00B535F1">
            <w:pPr>
              <w:spacing w:line="240" w:lineRule="auto"/>
              <w:jc w:val="right"/>
              <w:rPr>
                <w:rFonts w:ascii="Browallia New" w:hAnsi="Browallia New" w:cs="Browallia New"/>
                <w:sz w:val="20"/>
                <w:szCs w:val="20"/>
              </w:rPr>
            </w:pPr>
          </w:p>
        </w:tc>
        <w:tc>
          <w:tcPr>
            <w:tcW w:w="709" w:type="dxa"/>
            <w:tcBorders>
              <w:bottom w:val="nil"/>
            </w:tcBorders>
          </w:tcPr>
          <w:p w14:paraId="4E0056C6" w14:textId="77777777" w:rsidR="00B535F1" w:rsidRPr="008852C0" w:rsidRDefault="00B535F1" w:rsidP="00B535F1">
            <w:pPr>
              <w:spacing w:line="240" w:lineRule="auto"/>
              <w:jc w:val="right"/>
              <w:rPr>
                <w:rFonts w:ascii="Browallia New" w:hAnsi="Browallia New" w:cs="Browallia New"/>
                <w:sz w:val="20"/>
                <w:szCs w:val="20"/>
              </w:rPr>
            </w:pPr>
          </w:p>
        </w:tc>
        <w:tc>
          <w:tcPr>
            <w:tcW w:w="708" w:type="dxa"/>
            <w:tcBorders>
              <w:bottom w:val="nil"/>
            </w:tcBorders>
          </w:tcPr>
          <w:p w14:paraId="7E0DC856" w14:textId="14EE0D85" w:rsidR="00B535F1" w:rsidRPr="008852C0" w:rsidRDefault="00213FFB" w:rsidP="00B535F1">
            <w:pPr>
              <w:spacing w:line="240" w:lineRule="auto"/>
              <w:jc w:val="right"/>
              <w:rPr>
                <w:rFonts w:ascii="Browallia New" w:hAnsi="Browallia New" w:cs="Browallia New"/>
                <w:sz w:val="20"/>
                <w:szCs w:val="20"/>
                <w:cs/>
              </w:rPr>
            </w:pPr>
            <w:r w:rsidRPr="008852C0">
              <w:rPr>
                <w:rFonts w:ascii="Browallia New" w:hAnsi="Browallia New" w:cs="Browallia New"/>
                <w:sz w:val="20"/>
                <w:szCs w:val="20"/>
              </w:rPr>
              <w:t>10,</w:t>
            </w:r>
            <w:r w:rsidR="00FC4043" w:rsidRPr="008852C0">
              <w:rPr>
                <w:rFonts w:ascii="Browallia New" w:hAnsi="Browallia New" w:cs="Browallia New"/>
                <w:sz w:val="20"/>
                <w:szCs w:val="20"/>
              </w:rPr>
              <w:t>900</w:t>
            </w:r>
          </w:p>
        </w:tc>
        <w:tc>
          <w:tcPr>
            <w:tcW w:w="709" w:type="dxa"/>
            <w:tcBorders>
              <w:bottom w:val="nil"/>
            </w:tcBorders>
          </w:tcPr>
          <w:p w14:paraId="71CB8659" w14:textId="09703A05" w:rsidR="00B535F1" w:rsidRPr="008852C0" w:rsidRDefault="001A0F74" w:rsidP="00B535F1">
            <w:pPr>
              <w:tabs>
                <w:tab w:val="clear" w:pos="227"/>
                <w:tab w:val="left" w:pos="20"/>
                <w:tab w:val="left" w:pos="360"/>
              </w:tabs>
              <w:spacing w:line="240" w:lineRule="auto"/>
              <w:jc w:val="right"/>
              <w:rPr>
                <w:rFonts w:ascii="Browallia New" w:hAnsi="Browallia New" w:cs="Browallia New"/>
                <w:sz w:val="20"/>
                <w:szCs w:val="20"/>
              </w:rPr>
            </w:pPr>
            <w:r w:rsidRPr="008852C0">
              <w:rPr>
                <w:rFonts w:ascii="Browallia New" w:hAnsi="Browallia New" w:cs="Browallia New"/>
                <w:sz w:val="20"/>
                <w:szCs w:val="20"/>
              </w:rPr>
              <w:t>10,758</w:t>
            </w:r>
          </w:p>
        </w:tc>
      </w:tr>
      <w:tr w:rsidR="00B535F1" w:rsidRPr="008852C0" w14:paraId="13B7719F" w14:textId="77777777" w:rsidTr="005C5CB4">
        <w:tblPrEx>
          <w:tblBorders>
            <w:bottom w:val="single" w:sz="4" w:space="0" w:color="auto"/>
          </w:tblBorders>
        </w:tblPrEx>
        <w:tc>
          <w:tcPr>
            <w:tcW w:w="2409" w:type="dxa"/>
            <w:tcBorders>
              <w:bottom w:val="nil"/>
            </w:tcBorders>
          </w:tcPr>
          <w:p w14:paraId="6DF4F2C2" w14:textId="30332609" w:rsidR="00B535F1" w:rsidRPr="008852C0" w:rsidRDefault="00B535F1" w:rsidP="00B535F1">
            <w:pPr>
              <w:tabs>
                <w:tab w:val="clear" w:pos="680"/>
                <w:tab w:val="clear" w:pos="907"/>
              </w:tabs>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การเพิ่มขึ้น</w:t>
            </w:r>
            <w:r w:rsidR="00CC6DA8" w:rsidRPr="008852C0">
              <w:rPr>
                <w:rFonts w:ascii="Browallia New" w:hAnsi="Browallia New" w:cs="Browallia New"/>
                <w:sz w:val="20"/>
                <w:szCs w:val="20"/>
              </w:rPr>
              <w:t xml:space="preserve"> (</w:t>
            </w:r>
            <w:r w:rsidR="00CC6DA8" w:rsidRPr="008852C0">
              <w:rPr>
                <w:rFonts w:ascii="Browallia New" w:hAnsi="Browallia New" w:cs="Browallia New"/>
                <w:sz w:val="20"/>
                <w:szCs w:val="20"/>
                <w:cs/>
              </w:rPr>
              <w:t>ลดลง</w:t>
            </w:r>
            <w:r w:rsidR="00CC6DA8" w:rsidRPr="008852C0">
              <w:rPr>
                <w:rFonts w:ascii="Browallia New" w:hAnsi="Browallia New" w:cs="Browallia New"/>
                <w:sz w:val="20"/>
                <w:szCs w:val="20"/>
              </w:rPr>
              <w:t xml:space="preserve">) </w:t>
            </w:r>
            <w:r w:rsidRPr="008852C0">
              <w:rPr>
                <w:rFonts w:ascii="Browallia New" w:hAnsi="Browallia New" w:cs="Browallia New"/>
                <w:sz w:val="20"/>
                <w:szCs w:val="20"/>
                <w:cs/>
              </w:rPr>
              <w:t>ของสินทรัพย์</w:t>
            </w:r>
            <w:r w:rsidRPr="008852C0">
              <w:rPr>
                <w:rFonts w:ascii="Browallia New" w:hAnsi="Browallia New" w:cs="Browallia New"/>
                <w:sz w:val="20"/>
                <w:szCs w:val="20"/>
              </w:rPr>
              <w:br/>
              <w:t xml:space="preserve">    </w:t>
            </w:r>
            <w:r w:rsidRPr="008852C0">
              <w:rPr>
                <w:rFonts w:ascii="Browallia New" w:hAnsi="Browallia New" w:cs="Browallia New"/>
                <w:sz w:val="20"/>
                <w:szCs w:val="20"/>
                <w:cs/>
              </w:rPr>
              <w:t>ไม่หมุนเวียนของส่วนงาน</w:t>
            </w:r>
          </w:p>
        </w:tc>
        <w:tc>
          <w:tcPr>
            <w:tcW w:w="709" w:type="dxa"/>
            <w:tcBorders>
              <w:bottom w:val="nil"/>
            </w:tcBorders>
          </w:tcPr>
          <w:p w14:paraId="691200CC" w14:textId="77777777" w:rsidR="00B535F1" w:rsidRPr="008852C0" w:rsidRDefault="00B535F1" w:rsidP="00B535F1">
            <w:pPr>
              <w:spacing w:line="240" w:lineRule="auto"/>
              <w:jc w:val="right"/>
              <w:rPr>
                <w:rFonts w:ascii="Browallia New" w:hAnsi="Browallia New" w:cs="Browallia New"/>
                <w:sz w:val="20"/>
                <w:szCs w:val="20"/>
              </w:rPr>
            </w:pPr>
          </w:p>
        </w:tc>
        <w:tc>
          <w:tcPr>
            <w:tcW w:w="728" w:type="dxa"/>
            <w:tcBorders>
              <w:bottom w:val="nil"/>
            </w:tcBorders>
          </w:tcPr>
          <w:p w14:paraId="72B589EB" w14:textId="77777777" w:rsidR="00B535F1" w:rsidRPr="008852C0" w:rsidRDefault="00B535F1" w:rsidP="00B535F1">
            <w:pPr>
              <w:spacing w:line="240" w:lineRule="auto"/>
              <w:jc w:val="right"/>
              <w:rPr>
                <w:rFonts w:ascii="Browallia New" w:hAnsi="Browallia New" w:cs="Browallia New"/>
                <w:sz w:val="20"/>
                <w:szCs w:val="20"/>
              </w:rPr>
            </w:pPr>
          </w:p>
        </w:tc>
        <w:tc>
          <w:tcPr>
            <w:tcW w:w="690" w:type="dxa"/>
            <w:tcBorders>
              <w:bottom w:val="nil"/>
            </w:tcBorders>
          </w:tcPr>
          <w:p w14:paraId="3978E738" w14:textId="77777777" w:rsidR="00B535F1" w:rsidRPr="008852C0" w:rsidRDefault="00B535F1" w:rsidP="00B535F1">
            <w:pPr>
              <w:spacing w:line="240" w:lineRule="auto"/>
              <w:jc w:val="right"/>
              <w:rPr>
                <w:rFonts w:ascii="Browallia New" w:hAnsi="Browallia New" w:cs="Browallia New"/>
                <w:sz w:val="20"/>
                <w:szCs w:val="20"/>
              </w:rPr>
            </w:pPr>
          </w:p>
        </w:tc>
        <w:tc>
          <w:tcPr>
            <w:tcW w:w="722" w:type="dxa"/>
            <w:tcBorders>
              <w:bottom w:val="nil"/>
            </w:tcBorders>
          </w:tcPr>
          <w:p w14:paraId="6E4B2A14" w14:textId="77777777" w:rsidR="00B535F1" w:rsidRPr="008852C0" w:rsidRDefault="00B535F1" w:rsidP="00B535F1">
            <w:pPr>
              <w:spacing w:line="240" w:lineRule="auto"/>
              <w:jc w:val="right"/>
              <w:rPr>
                <w:rFonts w:ascii="Browallia New" w:hAnsi="Browallia New" w:cs="Browallia New"/>
                <w:sz w:val="20"/>
                <w:szCs w:val="20"/>
              </w:rPr>
            </w:pPr>
          </w:p>
        </w:tc>
        <w:tc>
          <w:tcPr>
            <w:tcW w:w="737" w:type="dxa"/>
            <w:tcBorders>
              <w:bottom w:val="nil"/>
            </w:tcBorders>
          </w:tcPr>
          <w:p w14:paraId="549A4031" w14:textId="77777777" w:rsidR="00B535F1" w:rsidRPr="008852C0" w:rsidRDefault="00B535F1" w:rsidP="00B535F1">
            <w:pPr>
              <w:spacing w:line="240" w:lineRule="auto"/>
              <w:jc w:val="right"/>
              <w:rPr>
                <w:rFonts w:ascii="Browallia New" w:hAnsi="Browallia New" w:cs="Browallia New"/>
                <w:sz w:val="20"/>
                <w:szCs w:val="20"/>
              </w:rPr>
            </w:pPr>
          </w:p>
        </w:tc>
        <w:tc>
          <w:tcPr>
            <w:tcW w:w="720" w:type="dxa"/>
            <w:tcBorders>
              <w:bottom w:val="nil"/>
            </w:tcBorders>
          </w:tcPr>
          <w:p w14:paraId="3C9D8C9D" w14:textId="77777777" w:rsidR="00B535F1" w:rsidRPr="008852C0" w:rsidRDefault="00B535F1" w:rsidP="00B535F1">
            <w:pPr>
              <w:spacing w:line="240" w:lineRule="auto"/>
              <w:jc w:val="right"/>
              <w:rPr>
                <w:rFonts w:ascii="Browallia New" w:hAnsi="Browallia New" w:cs="Browallia New"/>
                <w:sz w:val="20"/>
                <w:szCs w:val="20"/>
              </w:rPr>
            </w:pPr>
          </w:p>
        </w:tc>
        <w:tc>
          <w:tcPr>
            <w:tcW w:w="732" w:type="dxa"/>
            <w:tcBorders>
              <w:bottom w:val="nil"/>
            </w:tcBorders>
          </w:tcPr>
          <w:p w14:paraId="032843B2" w14:textId="77777777" w:rsidR="00B535F1" w:rsidRPr="008852C0" w:rsidRDefault="00B535F1" w:rsidP="00B535F1">
            <w:pPr>
              <w:spacing w:line="240" w:lineRule="auto"/>
              <w:jc w:val="right"/>
              <w:rPr>
                <w:rFonts w:ascii="Browallia New" w:hAnsi="Browallia New" w:cs="Browallia New"/>
                <w:sz w:val="20"/>
                <w:szCs w:val="20"/>
              </w:rPr>
            </w:pPr>
          </w:p>
        </w:tc>
        <w:tc>
          <w:tcPr>
            <w:tcW w:w="720" w:type="dxa"/>
            <w:tcBorders>
              <w:bottom w:val="nil"/>
            </w:tcBorders>
          </w:tcPr>
          <w:p w14:paraId="3AB9C347" w14:textId="77777777" w:rsidR="00B535F1" w:rsidRPr="008852C0" w:rsidRDefault="00B535F1" w:rsidP="00B535F1">
            <w:pPr>
              <w:spacing w:line="240" w:lineRule="auto"/>
              <w:jc w:val="right"/>
              <w:rPr>
                <w:rFonts w:ascii="Browallia New" w:hAnsi="Browallia New" w:cs="Browallia New"/>
                <w:sz w:val="20"/>
                <w:szCs w:val="20"/>
              </w:rPr>
            </w:pPr>
          </w:p>
        </w:tc>
        <w:tc>
          <w:tcPr>
            <w:tcW w:w="771" w:type="dxa"/>
            <w:tcBorders>
              <w:bottom w:val="nil"/>
            </w:tcBorders>
          </w:tcPr>
          <w:p w14:paraId="03855CCE" w14:textId="77777777" w:rsidR="00B535F1" w:rsidRPr="008852C0" w:rsidRDefault="00B535F1" w:rsidP="00B535F1">
            <w:pPr>
              <w:spacing w:line="240" w:lineRule="auto"/>
              <w:jc w:val="right"/>
              <w:rPr>
                <w:rFonts w:ascii="Browallia New" w:hAnsi="Browallia New" w:cs="Browallia New"/>
                <w:sz w:val="20"/>
                <w:szCs w:val="20"/>
              </w:rPr>
            </w:pPr>
          </w:p>
        </w:tc>
        <w:tc>
          <w:tcPr>
            <w:tcW w:w="708" w:type="dxa"/>
            <w:tcBorders>
              <w:bottom w:val="nil"/>
            </w:tcBorders>
          </w:tcPr>
          <w:p w14:paraId="2E46056E" w14:textId="77777777" w:rsidR="00B535F1" w:rsidRPr="008852C0" w:rsidRDefault="00B535F1" w:rsidP="00B535F1">
            <w:pPr>
              <w:spacing w:line="240" w:lineRule="auto"/>
              <w:jc w:val="right"/>
              <w:rPr>
                <w:rFonts w:ascii="Browallia New" w:hAnsi="Browallia New" w:cs="Browallia New"/>
                <w:sz w:val="20"/>
                <w:szCs w:val="20"/>
              </w:rPr>
            </w:pPr>
          </w:p>
        </w:tc>
        <w:tc>
          <w:tcPr>
            <w:tcW w:w="701" w:type="dxa"/>
            <w:tcBorders>
              <w:bottom w:val="nil"/>
            </w:tcBorders>
          </w:tcPr>
          <w:p w14:paraId="4F4B2873" w14:textId="77777777" w:rsidR="00B535F1" w:rsidRPr="008852C0" w:rsidRDefault="00B535F1" w:rsidP="00B535F1">
            <w:pPr>
              <w:spacing w:line="240" w:lineRule="auto"/>
              <w:jc w:val="right"/>
              <w:rPr>
                <w:rFonts w:ascii="Browallia New" w:hAnsi="Browallia New" w:cs="Browallia New"/>
                <w:sz w:val="20"/>
                <w:szCs w:val="20"/>
              </w:rPr>
            </w:pPr>
          </w:p>
        </w:tc>
        <w:tc>
          <w:tcPr>
            <w:tcW w:w="709" w:type="dxa"/>
            <w:tcBorders>
              <w:bottom w:val="nil"/>
            </w:tcBorders>
          </w:tcPr>
          <w:p w14:paraId="115B954D" w14:textId="77777777" w:rsidR="00B535F1" w:rsidRPr="008852C0" w:rsidRDefault="00B535F1" w:rsidP="00B535F1">
            <w:pPr>
              <w:spacing w:line="240" w:lineRule="auto"/>
              <w:jc w:val="right"/>
              <w:rPr>
                <w:rFonts w:ascii="Browallia New" w:hAnsi="Browallia New" w:cs="Browallia New"/>
                <w:sz w:val="20"/>
                <w:szCs w:val="20"/>
              </w:rPr>
            </w:pPr>
          </w:p>
        </w:tc>
        <w:tc>
          <w:tcPr>
            <w:tcW w:w="709" w:type="dxa"/>
            <w:tcBorders>
              <w:bottom w:val="nil"/>
            </w:tcBorders>
          </w:tcPr>
          <w:p w14:paraId="017B766E" w14:textId="77777777" w:rsidR="00B535F1" w:rsidRPr="008852C0" w:rsidRDefault="00B535F1" w:rsidP="00B535F1">
            <w:pPr>
              <w:spacing w:line="240" w:lineRule="auto"/>
              <w:jc w:val="right"/>
              <w:rPr>
                <w:rFonts w:ascii="Browallia New" w:hAnsi="Browallia New" w:cs="Browallia New"/>
                <w:sz w:val="20"/>
                <w:szCs w:val="20"/>
              </w:rPr>
            </w:pPr>
          </w:p>
        </w:tc>
        <w:tc>
          <w:tcPr>
            <w:tcW w:w="709" w:type="dxa"/>
            <w:tcBorders>
              <w:bottom w:val="nil"/>
            </w:tcBorders>
          </w:tcPr>
          <w:p w14:paraId="787B0A10" w14:textId="77777777" w:rsidR="00B535F1" w:rsidRPr="008852C0" w:rsidRDefault="00B535F1" w:rsidP="00B535F1">
            <w:pPr>
              <w:spacing w:line="240" w:lineRule="auto"/>
              <w:jc w:val="right"/>
              <w:rPr>
                <w:rFonts w:ascii="Browallia New" w:hAnsi="Browallia New" w:cs="Browallia New"/>
                <w:sz w:val="20"/>
                <w:szCs w:val="20"/>
              </w:rPr>
            </w:pPr>
          </w:p>
        </w:tc>
        <w:tc>
          <w:tcPr>
            <w:tcW w:w="708" w:type="dxa"/>
            <w:tcBorders>
              <w:bottom w:val="nil"/>
            </w:tcBorders>
            <w:vAlign w:val="bottom"/>
          </w:tcPr>
          <w:p w14:paraId="233DF92F" w14:textId="2D540337" w:rsidR="00B535F1" w:rsidRPr="008852C0" w:rsidRDefault="004E4E14" w:rsidP="00B535F1">
            <w:pPr>
              <w:spacing w:line="240" w:lineRule="auto"/>
              <w:jc w:val="right"/>
              <w:rPr>
                <w:rFonts w:ascii="Browallia New" w:hAnsi="Browallia New" w:cs="Browallia New"/>
                <w:sz w:val="20"/>
                <w:szCs w:val="20"/>
              </w:rPr>
            </w:pPr>
            <w:r w:rsidRPr="008852C0">
              <w:rPr>
                <w:rFonts w:ascii="Browallia New" w:hAnsi="Browallia New" w:cs="Browallia New"/>
                <w:sz w:val="20"/>
                <w:szCs w:val="20"/>
              </w:rPr>
              <w:t>98</w:t>
            </w:r>
          </w:p>
        </w:tc>
        <w:tc>
          <w:tcPr>
            <w:tcW w:w="709" w:type="dxa"/>
            <w:tcBorders>
              <w:bottom w:val="nil"/>
            </w:tcBorders>
            <w:vAlign w:val="bottom"/>
          </w:tcPr>
          <w:p w14:paraId="1B8D3859" w14:textId="3BBD383D" w:rsidR="00B535F1" w:rsidRPr="008852C0" w:rsidRDefault="0019036F" w:rsidP="00B535F1">
            <w:pPr>
              <w:spacing w:line="240" w:lineRule="auto"/>
              <w:jc w:val="right"/>
              <w:rPr>
                <w:rFonts w:ascii="Browallia New" w:hAnsi="Browallia New" w:cs="Browallia New"/>
                <w:sz w:val="20"/>
                <w:szCs w:val="20"/>
                <w:cs/>
              </w:rPr>
            </w:pPr>
            <w:r w:rsidRPr="008852C0">
              <w:rPr>
                <w:rFonts w:ascii="Browallia New" w:hAnsi="Browallia New" w:cs="Browallia New"/>
                <w:sz w:val="20"/>
                <w:szCs w:val="20"/>
              </w:rPr>
              <w:t>(191)</w:t>
            </w:r>
          </w:p>
        </w:tc>
      </w:tr>
      <w:tr w:rsidR="00B535F1" w:rsidRPr="008852C0" w14:paraId="38646BEB" w14:textId="77777777" w:rsidTr="00801863">
        <w:tblPrEx>
          <w:tblBorders>
            <w:bottom w:val="single" w:sz="4" w:space="0" w:color="auto"/>
          </w:tblBorders>
        </w:tblPrEx>
        <w:tc>
          <w:tcPr>
            <w:tcW w:w="2409" w:type="dxa"/>
            <w:tcBorders>
              <w:top w:val="nil"/>
              <w:bottom w:val="nil"/>
            </w:tcBorders>
          </w:tcPr>
          <w:p w14:paraId="0C5B1C90" w14:textId="6C007814" w:rsidR="00B535F1" w:rsidRPr="008852C0" w:rsidRDefault="00B535F1" w:rsidP="00B535F1">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หนี้สินของส่วนงาน</w:t>
            </w:r>
          </w:p>
        </w:tc>
        <w:tc>
          <w:tcPr>
            <w:tcW w:w="709" w:type="dxa"/>
            <w:tcBorders>
              <w:top w:val="nil"/>
              <w:bottom w:val="nil"/>
            </w:tcBorders>
          </w:tcPr>
          <w:p w14:paraId="1E6377D6" w14:textId="1E246E3D" w:rsidR="00B535F1" w:rsidRPr="008852C0" w:rsidRDefault="00B535F1" w:rsidP="00B535F1">
            <w:pPr>
              <w:spacing w:line="240" w:lineRule="auto"/>
              <w:jc w:val="right"/>
              <w:rPr>
                <w:rFonts w:ascii="Browallia New" w:hAnsi="Browallia New" w:cs="Browallia New"/>
                <w:sz w:val="20"/>
                <w:szCs w:val="20"/>
              </w:rPr>
            </w:pPr>
          </w:p>
        </w:tc>
        <w:tc>
          <w:tcPr>
            <w:tcW w:w="728" w:type="dxa"/>
            <w:tcBorders>
              <w:top w:val="nil"/>
              <w:bottom w:val="nil"/>
            </w:tcBorders>
          </w:tcPr>
          <w:p w14:paraId="68F91712" w14:textId="5BB732CB" w:rsidR="00B535F1" w:rsidRPr="008852C0" w:rsidRDefault="00B535F1" w:rsidP="00B535F1">
            <w:pPr>
              <w:spacing w:line="240" w:lineRule="auto"/>
              <w:jc w:val="right"/>
              <w:rPr>
                <w:rFonts w:ascii="Browallia New" w:hAnsi="Browallia New" w:cs="Browallia New"/>
                <w:sz w:val="20"/>
                <w:szCs w:val="20"/>
              </w:rPr>
            </w:pPr>
          </w:p>
        </w:tc>
        <w:tc>
          <w:tcPr>
            <w:tcW w:w="690" w:type="dxa"/>
            <w:tcBorders>
              <w:top w:val="nil"/>
              <w:bottom w:val="nil"/>
            </w:tcBorders>
          </w:tcPr>
          <w:p w14:paraId="36F6EE92" w14:textId="3C2E6A77" w:rsidR="00B535F1" w:rsidRPr="008852C0" w:rsidRDefault="00B535F1" w:rsidP="00B535F1">
            <w:pPr>
              <w:spacing w:line="240" w:lineRule="auto"/>
              <w:jc w:val="right"/>
              <w:rPr>
                <w:rFonts w:ascii="Browallia New" w:hAnsi="Browallia New" w:cs="Browallia New"/>
                <w:sz w:val="20"/>
                <w:szCs w:val="20"/>
              </w:rPr>
            </w:pPr>
          </w:p>
        </w:tc>
        <w:tc>
          <w:tcPr>
            <w:tcW w:w="722" w:type="dxa"/>
            <w:tcBorders>
              <w:top w:val="nil"/>
              <w:bottom w:val="nil"/>
            </w:tcBorders>
          </w:tcPr>
          <w:p w14:paraId="3A2B397F" w14:textId="4D39C459" w:rsidR="00B535F1" w:rsidRPr="008852C0" w:rsidRDefault="00B535F1" w:rsidP="00B535F1">
            <w:pPr>
              <w:spacing w:line="240" w:lineRule="auto"/>
              <w:jc w:val="right"/>
              <w:rPr>
                <w:rFonts w:ascii="Browallia New" w:hAnsi="Browallia New" w:cs="Browallia New"/>
                <w:sz w:val="20"/>
                <w:szCs w:val="20"/>
              </w:rPr>
            </w:pPr>
          </w:p>
        </w:tc>
        <w:tc>
          <w:tcPr>
            <w:tcW w:w="737" w:type="dxa"/>
            <w:tcBorders>
              <w:top w:val="nil"/>
              <w:bottom w:val="nil"/>
            </w:tcBorders>
          </w:tcPr>
          <w:p w14:paraId="27498A8A" w14:textId="6D255BA5" w:rsidR="00B535F1" w:rsidRPr="008852C0" w:rsidRDefault="00B535F1" w:rsidP="00B535F1">
            <w:pPr>
              <w:spacing w:line="240" w:lineRule="auto"/>
              <w:jc w:val="right"/>
              <w:rPr>
                <w:rFonts w:ascii="Browallia New" w:hAnsi="Browallia New" w:cs="Browallia New"/>
                <w:sz w:val="20"/>
                <w:szCs w:val="20"/>
              </w:rPr>
            </w:pPr>
          </w:p>
        </w:tc>
        <w:tc>
          <w:tcPr>
            <w:tcW w:w="720" w:type="dxa"/>
            <w:tcBorders>
              <w:top w:val="nil"/>
              <w:bottom w:val="nil"/>
            </w:tcBorders>
          </w:tcPr>
          <w:p w14:paraId="4B549BF6" w14:textId="1BD2481E" w:rsidR="00B535F1" w:rsidRPr="008852C0" w:rsidRDefault="00B535F1" w:rsidP="00B535F1">
            <w:pPr>
              <w:spacing w:line="240" w:lineRule="auto"/>
              <w:jc w:val="right"/>
              <w:rPr>
                <w:rFonts w:ascii="Browallia New" w:hAnsi="Browallia New" w:cs="Browallia New"/>
                <w:sz w:val="20"/>
                <w:szCs w:val="20"/>
              </w:rPr>
            </w:pPr>
          </w:p>
        </w:tc>
        <w:tc>
          <w:tcPr>
            <w:tcW w:w="732" w:type="dxa"/>
            <w:tcBorders>
              <w:top w:val="nil"/>
              <w:bottom w:val="nil"/>
            </w:tcBorders>
          </w:tcPr>
          <w:p w14:paraId="07EFFF51" w14:textId="194F8C9E" w:rsidR="00B535F1" w:rsidRPr="008852C0" w:rsidRDefault="00B535F1" w:rsidP="00B535F1">
            <w:pPr>
              <w:spacing w:line="240" w:lineRule="auto"/>
              <w:jc w:val="right"/>
              <w:rPr>
                <w:rFonts w:ascii="Browallia New" w:hAnsi="Browallia New" w:cs="Browallia New"/>
                <w:sz w:val="20"/>
                <w:szCs w:val="20"/>
              </w:rPr>
            </w:pPr>
          </w:p>
        </w:tc>
        <w:tc>
          <w:tcPr>
            <w:tcW w:w="720" w:type="dxa"/>
            <w:tcBorders>
              <w:top w:val="nil"/>
              <w:bottom w:val="nil"/>
            </w:tcBorders>
          </w:tcPr>
          <w:p w14:paraId="1D227CD4" w14:textId="4F9EC745" w:rsidR="00B535F1" w:rsidRPr="008852C0" w:rsidRDefault="00B535F1" w:rsidP="00B535F1">
            <w:pPr>
              <w:spacing w:line="240" w:lineRule="auto"/>
              <w:jc w:val="right"/>
              <w:rPr>
                <w:rFonts w:ascii="Browallia New" w:hAnsi="Browallia New" w:cs="Browallia New"/>
                <w:sz w:val="20"/>
                <w:szCs w:val="20"/>
              </w:rPr>
            </w:pPr>
          </w:p>
        </w:tc>
        <w:tc>
          <w:tcPr>
            <w:tcW w:w="771" w:type="dxa"/>
            <w:tcBorders>
              <w:top w:val="nil"/>
              <w:bottom w:val="nil"/>
            </w:tcBorders>
          </w:tcPr>
          <w:p w14:paraId="4F1B7F8C" w14:textId="3BB2A633" w:rsidR="00B535F1" w:rsidRPr="008852C0" w:rsidRDefault="00B535F1" w:rsidP="00B535F1">
            <w:pPr>
              <w:spacing w:line="240" w:lineRule="auto"/>
              <w:jc w:val="right"/>
              <w:rPr>
                <w:rFonts w:ascii="Browallia New" w:hAnsi="Browallia New" w:cs="Browallia New"/>
                <w:sz w:val="20"/>
                <w:szCs w:val="20"/>
              </w:rPr>
            </w:pPr>
          </w:p>
        </w:tc>
        <w:tc>
          <w:tcPr>
            <w:tcW w:w="708" w:type="dxa"/>
            <w:tcBorders>
              <w:top w:val="nil"/>
              <w:bottom w:val="nil"/>
            </w:tcBorders>
          </w:tcPr>
          <w:p w14:paraId="6CF8EFFA" w14:textId="72AB9651" w:rsidR="00B535F1" w:rsidRPr="008852C0" w:rsidRDefault="00B535F1" w:rsidP="00B535F1">
            <w:pPr>
              <w:spacing w:line="240" w:lineRule="auto"/>
              <w:jc w:val="right"/>
              <w:rPr>
                <w:rFonts w:ascii="Browallia New" w:hAnsi="Browallia New" w:cs="Browallia New"/>
                <w:sz w:val="20"/>
                <w:szCs w:val="20"/>
              </w:rPr>
            </w:pPr>
          </w:p>
        </w:tc>
        <w:tc>
          <w:tcPr>
            <w:tcW w:w="701" w:type="dxa"/>
            <w:tcBorders>
              <w:top w:val="nil"/>
              <w:bottom w:val="nil"/>
            </w:tcBorders>
          </w:tcPr>
          <w:p w14:paraId="251B4D06" w14:textId="46958F69" w:rsidR="00B535F1" w:rsidRPr="008852C0" w:rsidRDefault="00B535F1" w:rsidP="00B535F1">
            <w:pPr>
              <w:spacing w:line="240" w:lineRule="auto"/>
              <w:jc w:val="right"/>
              <w:rPr>
                <w:rFonts w:ascii="Browallia New" w:hAnsi="Browallia New" w:cs="Browallia New"/>
                <w:sz w:val="20"/>
                <w:szCs w:val="20"/>
              </w:rPr>
            </w:pPr>
          </w:p>
        </w:tc>
        <w:tc>
          <w:tcPr>
            <w:tcW w:w="709" w:type="dxa"/>
            <w:tcBorders>
              <w:top w:val="nil"/>
              <w:bottom w:val="nil"/>
            </w:tcBorders>
          </w:tcPr>
          <w:p w14:paraId="236694C1" w14:textId="05EBEAA6" w:rsidR="00B535F1" w:rsidRPr="008852C0" w:rsidRDefault="00B535F1" w:rsidP="00B535F1">
            <w:pPr>
              <w:spacing w:line="240" w:lineRule="auto"/>
              <w:jc w:val="right"/>
              <w:rPr>
                <w:rFonts w:ascii="Browallia New" w:hAnsi="Browallia New" w:cs="Browallia New"/>
                <w:sz w:val="20"/>
                <w:szCs w:val="20"/>
              </w:rPr>
            </w:pPr>
          </w:p>
        </w:tc>
        <w:tc>
          <w:tcPr>
            <w:tcW w:w="709" w:type="dxa"/>
            <w:tcBorders>
              <w:top w:val="nil"/>
              <w:bottom w:val="nil"/>
            </w:tcBorders>
          </w:tcPr>
          <w:p w14:paraId="31658515" w14:textId="33F9818E" w:rsidR="00B535F1" w:rsidRPr="008852C0" w:rsidRDefault="00B535F1" w:rsidP="00B535F1">
            <w:pPr>
              <w:spacing w:line="240" w:lineRule="auto"/>
              <w:jc w:val="right"/>
              <w:rPr>
                <w:rFonts w:ascii="Browallia New" w:hAnsi="Browallia New" w:cs="Browallia New"/>
                <w:sz w:val="20"/>
                <w:szCs w:val="20"/>
              </w:rPr>
            </w:pPr>
          </w:p>
        </w:tc>
        <w:tc>
          <w:tcPr>
            <w:tcW w:w="709" w:type="dxa"/>
            <w:tcBorders>
              <w:top w:val="nil"/>
              <w:bottom w:val="nil"/>
            </w:tcBorders>
          </w:tcPr>
          <w:p w14:paraId="1EAF4FB9" w14:textId="768DAB82" w:rsidR="00B535F1" w:rsidRPr="008852C0" w:rsidRDefault="00B535F1" w:rsidP="00B535F1">
            <w:pPr>
              <w:spacing w:line="240" w:lineRule="auto"/>
              <w:jc w:val="right"/>
              <w:rPr>
                <w:rFonts w:ascii="Browallia New" w:hAnsi="Browallia New" w:cs="Browallia New"/>
                <w:sz w:val="20"/>
                <w:szCs w:val="20"/>
              </w:rPr>
            </w:pPr>
          </w:p>
        </w:tc>
        <w:tc>
          <w:tcPr>
            <w:tcW w:w="708" w:type="dxa"/>
            <w:tcBorders>
              <w:top w:val="nil"/>
              <w:bottom w:val="nil"/>
            </w:tcBorders>
          </w:tcPr>
          <w:p w14:paraId="46921E8F" w14:textId="1B18DF12" w:rsidR="00B535F1" w:rsidRPr="008852C0" w:rsidRDefault="005C5CB4" w:rsidP="00B535F1">
            <w:pPr>
              <w:spacing w:line="240" w:lineRule="auto"/>
              <w:jc w:val="right"/>
              <w:rPr>
                <w:rFonts w:ascii="Browallia New" w:hAnsi="Browallia New" w:cs="Browallia New"/>
                <w:sz w:val="20"/>
                <w:szCs w:val="20"/>
              </w:rPr>
            </w:pPr>
            <w:r w:rsidRPr="008852C0">
              <w:rPr>
                <w:rFonts w:ascii="Browallia New" w:hAnsi="Browallia New" w:cs="Browallia New"/>
                <w:sz w:val="20"/>
                <w:szCs w:val="20"/>
              </w:rPr>
              <w:t>6,002</w:t>
            </w:r>
          </w:p>
        </w:tc>
        <w:tc>
          <w:tcPr>
            <w:tcW w:w="709" w:type="dxa"/>
            <w:tcBorders>
              <w:top w:val="nil"/>
              <w:bottom w:val="nil"/>
            </w:tcBorders>
          </w:tcPr>
          <w:p w14:paraId="6EAB302F" w14:textId="35BBDFBA" w:rsidR="00B535F1" w:rsidRPr="008852C0" w:rsidRDefault="001A0F74" w:rsidP="00B535F1">
            <w:pPr>
              <w:spacing w:line="240" w:lineRule="auto"/>
              <w:jc w:val="right"/>
              <w:rPr>
                <w:rFonts w:ascii="Browallia New" w:hAnsi="Browallia New" w:cs="Browallia New"/>
                <w:sz w:val="20"/>
                <w:szCs w:val="20"/>
              </w:rPr>
            </w:pPr>
            <w:r w:rsidRPr="008852C0">
              <w:rPr>
                <w:rFonts w:ascii="Browallia New" w:hAnsi="Browallia New" w:cs="Browallia New"/>
                <w:sz w:val="20"/>
                <w:szCs w:val="20"/>
              </w:rPr>
              <w:t>5,909</w:t>
            </w:r>
          </w:p>
        </w:tc>
      </w:tr>
    </w:tbl>
    <w:p w14:paraId="60234DB8" w14:textId="77777777" w:rsidR="00650CEE" w:rsidRDefault="00650CEE" w:rsidP="00034AEA">
      <w:pPr>
        <w:spacing w:after="120"/>
        <w:rPr>
          <w:rFonts w:ascii="Browallia New" w:hAnsi="Browallia New"/>
          <w:color w:val="FFFFFF" w:themeColor="background1"/>
          <w:sz w:val="28"/>
          <w:szCs w:val="28"/>
        </w:rPr>
      </w:pPr>
    </w:p>
    <w:p w14:paraId="37B1164D" w14:textId="77777777" w:rsidR="00372FAA" w:rsidRPr="008852C0" w:rsidRDefault="00372FAA">
      <w:pPr>
        <w:rPr>
          <w:rFonts w:ascii="Browallia New" w:hAnsi="Browallia New" w:cs="Browallia New"/>
        </w:rPr>
      </w:pPr>
    </w:p>
    <w:p w14:paraId="6F8B722B" w14:textId="77777777" w:rsidR="00372FAA" w:rsidRPr="008852C0" w:rsidRDefault="00372FAA">
      <w:pPr>
        <w:rPr>
          <w:rFonts w:ascii="Browallia New" w:hAnsi="Browallia New" w:cs="Browallia New"/>
        </w:rPr>
      </w:pPr>
    </w:p>
    <w:p w14:paraId="652B3321" w14:textId="77777777" w:rsidR="00372FAA" w:rsidRPr="008852C0" w:rsidRDefault="00372FAA">
      <w:pPr>
        <w:rPr>
          <w:rFonts w:ascii="Browallia New" w:hAnsi="Browallia New" w:cs="Browallia New"/>
        </w:rPr>
      </w:pPr>
    </w:p>
    <w:p w14:paraId="76237781" w14:textId="77777777" w:rsidR="00372FAA" w:rsidRPr="008852C0" w:rsidRDefault="00372FAA">
      <w:pPr>
        <w:rPr>
          <w:rFonts w:ascii="Browallia New" w:hAnsi="Browallia New" w:cs="Browallia New"/>
        </w:rPr>
      </w:pPr>
    </w:p>
    <w:p w14:paraId="7873B822" w14:textId="77777777" w:rsidR="00372FAA" w:rsidRPr="008852C0" w:rsidRDefault="00372FAA">
      <w:pPr>
        <w:rPr>
          <w:rFonts w:ascii="Browallia New" w:hAnsi="Browallia New" w:cs="Browallia New"/>
        </w:rPr>
      </w:pPr>
    </w:p>
    <w:p w14:paraId="6AA1E1C6" w14:textId="77777777" w:rsidR="00372FAA" w:rsidRPr="008852C0" w:rsidRDefault="00372FAA">
      <w:pPr>
        <w:rPr>
          <w:rFonts w:ascii="Browallia New" w:hAnsi="Browallia New" w:cs="Browallia New"/>
        </w:rPr>
      </w:pPr>
    </w:p>
    <w:p w14:paraId="743BC86F" w14:textId="77777777" w:rsidR="00F27884" w:rsidRPr="008852C0" w:rsidRDefault="00F27884">
      <w:pPr>
        <w:rPr>
          <w:rFonts w:ascii="Browallia New" w:hAnsi="Browallia New" w:cs="Browallia New"/>
        </w:rPr>
      </w:pPr>
    </w:p>
    <w:p w14:paraId="6A652E1E" w14:textId="77777777" w:rsidR="00372FAA" w:rsidRPr="008852C0" w:rsidRDefault="00372FAA">
      <w:pPr>
        <w:rPr>
          <w:rFonts w:ascii="Browallia New" w:hAnsi="Browallia New" w:cs="Browallia New"/>
        </w:rPr>
      </w:pPr>
    </w:p>
    <w:tbl>
      <w:tblPr>
        <w:tblW w:w="1389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701"/>
        <w:gridCol w:w="709"/>
        <w:gridCol w:w="709"/>
        <w:gridCol w:w="709"/>
        <w:gridCol w:w="708"/>
        <w:gridCol w:w="709"/>
      </w:tblGrid>
      <w:tr w:rsidR="00372FAA" w:rsidRPr="008852C0" w14:paraId="2D634549" w14:textId="77777777" w:rsidTr="000D0928">
        <w:tc>
          <w:tcPr>
            <w:tcW w:w="2409" w:type="dxa"/>
          </w:tcPr>
          <w:p w14:paraId="15CB2DBA" w14:textId="77777777" w:rsidR="00372FAA" w:rsidRPr="008852C0" w:rsidRDefault="00372FAA" w:rsidP="000D0928">
            <w:pPr>
              <w:spacing w:line="240" w:lineRule="auto"/>
              <w:ind w:right="-108"/>
              <w:rPr>
                <w:rFonts w:ascii="Browallia New" w:hAnsi="Browallia New" w:cs="Browallia New"/>
                <w:sz w:val="19"/>
                <w:szCs w:val="19"/>
              </w:rPr>
            </w:pPr>
          </w:p>
        </w:tc>
        <w:tc>
          <w:tcPr>
            <w:tcW w:w="11482" w:type="dxa"/>
            <w:gridSpan w:val="16"/>
          </w:tcPr>
          <w:p w14:paraId="2EA5E587" w14:textId="77777777" w:rsidR="00372FAA" w:rsidRPr="008852C0" w:rsidRDefault="00372FAA" w:rsidP="000D0928">
            <w:pPr>
              <w:spacing w:line="240" w:lineRule="auto"/>
              <w:jc w:val="right"/>
              <w:rPr>
                <w:rFonts w:ascii="Browallia New" w:hAnsi="Browallia New" w:cs="Browallia New"/>
                <w:sz w:val="20"/>
                <w:szCs w:val="20"/>
              </w:rPr>
            </w:pPr>
            <w:r w:rsidRPr="008852C0">
              <w:rPr>
                <w:rFonts w:ascii="Browallia New" w:hAnsi="Browallia New" w:cs="Browallia New"/>
                <w:sz w:val="20"/>
                <w:szCs w:val="20"/>
                <w:cs/>
              </w:rPr>
              <w:t>(หน่วย : ล้านบาท)</w:t>
            </w:r>
          </w:p>
        </w:tc>
      </w:tr>
      <w:tr w:rsidR="00372FAA" w:rsidRPr="008852C0" w14:paraId="5E99A764" w14:textId="77777777" w:rsidTr="000D0928">
        <w:tc>
          <w:tcPr>
            <w:tcW w:w="2409" w:type="dxa"/>
          </w:tcPr>
          <w:p w14:paraId="5465C1CF" w14:textId="77777777" w:rsidR="00372FAA" w:rsidRPr="008852C0" w:rsidRDefault="00372FAA" w:rsidP="000D0928">
            <w:pPr>
              <w:spacing w:line="240" w:lineRule="auto"/>
              <w:ind w:right="-108"/>
              <w:rPr>
                <w:rFonts w:ascii="Browallia New" w:hAnsi="Browallia New" w:cs="Browallia New"/>
                <w:sz w:val="19"/>
                <w:szCs w:val="19"/>
              </w:rPr>
            </w:pPr>
          </w:p>
        </w:tc>
        <w:tc>
          <w:tcPr>
            <w:tcW w:w="11482" w:type="dxa"/>
            <w:gridSpan w:val="16"/>
          </w:tcPr>
          <w:p w14:paraId="5EC8F631"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ข้อมูลทางการเงินรวม</w:t>
            </w:r>
          </w:p>
        </w:tc>
      </w:tr>
      <w:tr w:rsidR="00372FAA" w:rsidRPr="008852C0" w14:paraId="51107A14" w14:textId="77777777" w:rsidTr="000D0928">
        <w:tc>
          <w:tcPr>
            <w:tcW w:w="2409" w:type="dxa"/>
          </w:tcPr>
          <w:p w14:paraId="47B78F41" w14:textId="77777777" w:rsidR="00372FAA" w:rsidRPr="008852C0" w:rsidRDefault="00372FAA" w:rsidP="000D0928">
            <w:pPr>
              <w:spacing w:line="240" w:lineRule="auto"/>
              <w:ind w:right="-108"/>
              <w:rPr>
                <w:rFonts w:ascii="Browallia New" w:hAnsi="Browallia New" w:cs="Browallia New"/>
                <w:sz w:val="19"/>
                <w:szCs w:val="19"/>
              </w:rPr>
            </w:pPr>
          </w:p>
        </w:tc>
        <w:tc>
          <w:tcPr>
            <w:tcW w:w="11482" w:type="dxa"/>
            <w:gridSpan w:val="16"/>
          </w:tcPr>
          <w:p w14:paraId="67FF87FA" w14:textId="0014123D"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 xml:space="preserve">สำหรับงวดหกเดือนสิ้นสุดวันที่ </w:t>
            </w:r>
            <w:r w:rsidRPr="008852C0">
              <w:rPr>
                <w:rFonts w:ascii="Browallia New" w:hAnsi="Browallia New" w:cs="Browallia New"/>
                <w:sz w:val="20"/>
                <w:szCs w:val="20"/>
              </w:rPr>
              <w:t>30</w:t>
            </w:r>
            <w:r w:rsidRPr="008852C0">
              <w:rPr>
                <w:rFonts w:ascii="Browallia New" w:hAnsi="Browallia New" w:cs="Browallia New"/>
                <w:sz w:val="20"/>
                <w:szCs w:val="20"/>
                <w:cs/>
              </w:rPr>
              <w:t xml:space="preserve"> มิถุนายน</w:t>
            </w:r>
          </w:p>
        </w:tc>
      </w:tr>
      <w:tr w:rsidR="00372FAA" w:rsidRPr="008852C0" w14:paraId="6180379E" w14:textId="77777777" w:rsidTr="000D0928">
        <w:tblPrEx>
          <w:tblBorders>
            <w:bottom w:val="single" w:sz="4" w:space="0" w:color="auto"/>
          </w:tblBorders>
        </w:tblPrEx>
        <w:trPr>
          <w:tblHeader/>
        </w:trPr>
        <w:tc>
          <w:tcPr>
            <w:tcW w:w="2409" w:type="dxa"/>
          </w:tcPr>
          <w:p w14:paraId="00283F90" w14:textId="77777777" w:rsidR="00372FAA" w:rsidRPr="008852C0" w:rsidRDefault="00372FAA" w:rsidP="000D0928">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231B392D"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ธุรกิจขายและ</w:t>
            </w:r>
          </w:p>
          <w:p w14:paraId="666D4039"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ให้เช่าซื้อ</w:t>
            </w:r>
          </w:p>
        </w:tc>
        <w:tc>
          <w:tcPr>
            <w:tcW w:w="1412" w:type="dxa"/>
            <w:gridSpan w:val="2"/>
            <w:tcBorders>
              <w:top w:val="nil"/>
            </w:tcBorders>
            <w:vAlign w:val="bottom"/>
          </w:tcPr>
          <w:p w14:paraId="0845C0DF"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7704EFA5"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p>
          <w:p w14:paraId="136A7578"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ธุรกิจโรงแรม</w:t>
            </w:r>
          </w:p>
        </w:tc>
        <w:tc>
          <w:tcPr>
            <w:tcW w:w="1452" w:type="dxa"/>
            <w:gridSpan w:val="2"/>
            <w:tcBorders>
              <w:top w:val="nil"/>
            </w:tcBorders>
            <w:vAlign w:val="bottom"/>
          </w:tcPr>
          <w:p w14:paraId="76293F0D"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2764DA59"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ธุรกิจบริการจัดทำโฆษณาประชาสัมพันธ์</w:t>
            </w:r>
          </w:p>
          <w:p w14:paraId="63194F4A" w14:textId="77777777" w:rsidR="00372FAA" w:rsidRPr="008852C0" w:rsidRDefault="00372FAA" w:rsidP="000D0928">
            <w:pPr>
              <w:pBdr>
                <w:bottom w:val="single" w:sz="4" w:space="1" w:color="auto"/>
              </w:pBdr>
              <w:spacing w:line="240" w:lineRule="auto"/>
              <w:jc w:val="center"/>
              <w:rPr>
                <w:rFonts w:ascii="Browallia New" w:hAnsi="Browallia New" w:cs="Browallia New"/>
                <w:sz w:val="19"/>
                <w:szCs w:val="19"/>
                <w:cs/>
              </w:rPr>
            </w:pPr>
            <w:r w:rsidRPr="008852C0">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5D03A43F"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p>
          <w:p w14:paraId="6FC0E0F9" w14:textId="15A9E466"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cs/>
              </w:rPr>
              <w:t xml:space="preserve">ธุรกิจอื่นๆ </w:t>
            </w:r>
          </w:p>
        </w:tc>
        <w:tc>
          <w:tcPr>
            <w:tcW w:w="1418" w:type="dxa"/>
            <w:gridSpan w:val="2"/>
            <w:tcBorders>
              <w:top w:val="nil"/>
            </w:tcBorders>
            <w:vAlign w:val="bottom"/>
          </w:tcPr>
          <w:p w14:paraId="5583935D"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33B927A2"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p>
          <w:p w14:paraId="61324B50"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cs/>
              </w:rPr>
            </w:pPr>
            <w:r w:rsidRPr="008852C0">
              <w:rPr>
                <w:rFonts w:ascii="Browallia New" w:hAnsi="Browallia New" w:cs="Browallia New"/>
                <w:sz w:val="20"/>
                <w:szCs w:val="20"/>
                <w:cs/>
              </w:rPr>
              <w:t>รวม</w:t>
            </w:r>
          </w:p>
        </w:tc>
      </w:tr>
      <w:tr w:rsidR="00372FAA" w:rsidRPr="008852C0" w14:paraId="6A8F43FE" w14:textId="77777777" w:rsidTr="000D0928">
        <w:tblPrEx>
          <w:tblBorders>
            <w:bottom w:val="single" w:sz="4" w:space="0" w:color="auto"/>
          </w:tblBorders>
        </w:tblPrEx>
        <w:trPr>
          <w:tblHeader/>
        </w:trPr>
        <w:tc>
          <w:tcPr>
            <w:tcW w:w="2409" w:type="dxa"/>
          </w:tcPr>
          <w:p w14:paraId="0EE29666" w14:textId="77777777" w:rsidR="00372FAA" w:rsidRPr="008852C0" w:rsidRDefault="00372FAA" w:rsidP="000D0928">
            <w:pPr>
              <w:spacing w:line="240" w:lineRule="auto"/>
              <w:rPr>
                <w:rFonts w:ascii="Browallia New" w:hAnsi="Browallia New" w:cs="Browallia New"/>
                <w:sz w:val="19"/>
                <w:szCs w:val="19"/>
                <w:cs/>
                <w:lang w:val="en-GB"/>
              </w:rPr>
            </w:pPr>
          </w:p>
        </w:tc>
        <w:tc>
          <w:tcPr>
            <w:tcW w:w="709" w:type="dxa"/>
          </w:tcPr>
          <w:p w14:paraId="25B06D0C"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8" w:type="dxa"/>
          </w:tcPr>
          <w:p w14:paraId="7C541C5A"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690" w:type="dxa"/>
          </w:tcPr>
          <w:p w14:paraId="41D0B556"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2" w:type="dxa"/>
          </w:tcPr>
          <w:p w14:paraId="7EC97BD4"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37" w:type="dxa"/>
          </w:tcPr>
          <w:p w14:paraId="12A0812F"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0" w:type="dxa"/>
          </w:tcPr>
          <w:p w14:paraId="3288A3A5"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32" w:type="dxa"/>
          </w:tcPr>
          <w:p w14:paraId="3EFAB3ED"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20" w:type="dxa"/>
          </w:tcPr>
          <w:p w14:paraId="32D573C6"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71" w:type="dxa"/>
          </w:tcPr>
          <w:p w14:paraId="41C74341"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8" w:type="dxa"/>
          </w:tcPr>
          <w:p w14:paraId="146BE3AA"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01" w:type="dxa"/>
          </w:tcPr>
          <w:p w14:paraId="0A09BC70"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9" w:type="dxa"/>
          </w:tcPr>
          <w:p w14:paraId="328ED9B3"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09" w:type="dxa"/>
          </w:tcPr>
          <w:p w14:paraId="2D4266AB"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9" w:type="dxa"/>
          </w:tcPr>
          <w:p w14:paraId="67698243"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c>
          <w:tcPr>
            <w:tcW w:w="708" w:type="dxa"/>
          </w:tcPr>
          <w:p w14:paraId="55B743DE"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2567</w:t>
            </w:r>
          </w:p>
        </w:tc>
        <w:tc>
          <w:tcPr>
            <w:tcW w:w="709" w:type="dxa"/>
          </w:tcPr>
          <w:p w14:paraId="72B37B54" w14:textId="77777777" w:rsidR="00372FAA" w:rsidRPr="008852C0" w:rsidRDefault="00372FAA" w:rsidP="000D0928">
            <w:pPr>
              <w:pBdr>
                <w:bottom w:val="single" w:sz="4" w:space="1" w:color="auto"/>
              </w:pBdr>
              <w:spacing w:line="240" w:lineRule="auto"/>
              <w:jc w:val="center"/>
              <w:rPr>
                <w:rFonts w:ascii="Browallia New" w:hAnsi="Browallia New" w:cs="Browallia New"/>
                <w:sz w:val="20"/>
                <w:szCs w:val="20"/>
              </w:rPr>
            </w:pPr>
            <w:r w:rsidRPr="008852C0">
              <w:rPr>
                <w:rFonts w:ascii="Browallia New" w:hAnsi="Browallia New" w:cs="Browallia New"/>
                <w:sz w:val="20"/>
                <w:szCs w:val="20"/>
              </w:rPr>
              <w:t>2566</w:t>
            </w:r>
          </w:p>
        </w:tc>
      </w:tr>
      <w:tr w:rsidR="00372FAA" w:rsidRPr="008852C0" w14:paraId="0BBFD669" w14:textId="77777777" w:rsidTr="00372FAA">
        <w:tblPrEx>
          <w:tblBorders>
            <w:bottom w:val="single" w:sz="4" w:space="0" w:color="auto"/>
          </w:tblBorders>
        </w:tblPrEx>
        <w:trPr>
          <w:trHeight w:val="189"/>
        </w:trPr>
        <w:tc>
          <w:tcPr>
            <w:tcW w:w="2409" w:type="dxa"/>
            <w:tcBorders>
              <w:bottom w:val="nil"/>
            </w:tcBorders>
          </w:tcPr>
          <w:p w14:paraId="1530587E" w14:textId="77777777" w:rsidR="00372FAA" w:rsidRPr="008852C0" w:rsidRDefault="00372FAA" w:rsidP="000D0928">
            <w:pPr>
              <w:spacing w:line="240" w:lineRule="auto"/>
              <w:ind w:right="-108"/>
              <w:rPr>
                <w:rFonts w:ascii="Browallia New" w:hAnsi="Browallia New" w:cs="Browallia New"/>
                <w:sz w:val="12"/>
                <w:szCs w:val="12"/>
                <w:cs/>
              </w:rPr>
            </w:pPr>
          </w:p>
        </w:tc>
        <w:tc>
          <w:tcPr>
            <w:tcW w:w="709" w:type="dxa"/>
          </w:tcPr>
          <w:p w14:paraId="7ABF9EDB" w14:textId="77777777" w:rsidR="00372FAA" w:rsidRPr="008852C0" w:rsidRDefault="00372FAA" w:rsidP="000D0928">
            <w:pPr>
              <w:spacing w:line="240" w:lineRule="auto"/>
              <w:jc w:val="right"/>
              <w:rPr>
                <w:rFonts w:ascii="Browallia New" w:hAnsi="Browallia New" w:cs="Browallia New"/>
                <w:sz w:val="12"/>
                <w:szCs w:val="12"/>
                <w:cs/>
              </w:rPr>
            </w:pPr>
          </w:p>
        </w:tc>
        <w:tc>
          <w:tcPr>
            <w:tcW w:w="728" w:type="dxa"/>
          </w:tcPr>
          <w:p w14:paraId="243E2388" w14:textId="77777777" w:rsidR="00372FAA" w:rsidRPr="008852C0" w:rsidRDefault="00372FAA" w:rsidP="000D0928">
            <w:pPr>
              <w:spacing w:line="240" w:lineRule="auto"/>
              <w:jc w:val="right"/>
              <w:rPr>
                <w:rFonts w:ascii="Browallia New" w:hAnsi="Browallia New" w:cs="Browallia New"/>
                <w:sz w:val="12"/>
                <w:szCs w:val="12"/>
                <w:cs/>
              </w:rPr>
            </w:pPr>
          </w:p>
        </w:tc>
        <w:tc>
          <w:tcPr>
            <w:tcW w:w="690" w:type="dxa"/>
          </w:tcPr>
          <w:p w14:paraId="7EE5E880" w14:textId="77777777" w:rsidR="00372FAA" w:rsidRPr="008852C0" w:rsidRDefault="00372FAA" w:rsidP="000D0928">
            <w:pPr>
              <w:spacing w:line="240" w:lineRule="auto"/>
              <w:jc w:val="right"/>
              <w:rPr>
                <w:rFonts w:ascii="Browallia New" w:hAnsi="Browallia New" w:cs="Browallia New"/>
                <w:sz w:val="12"/>
                <w:szCs w:val="12"/>
                <w:cs/>
              </w:rPr>
            </w:pPr>
          </w:p>
        </w:tc>
        <w:tc>
          <w:tcPr>
            <w:tcW w:w="722" w:type="dxa"/>
          </w:tcPr>
          <w:p w14:paraId="55157D5F" w14:textId="77777777" w:rsidR="00372FAA" w:rsidRPr="008852C0" w:rsidRDefault="00372FAA" w:rsidP="000D0928">
            <w:pPr>
              <w:spacing w:line="240" w:lineRule="auto"/>
              <w:jc w:val="right"/>
              <w:rPr>
                <w:rFonts w:ascii="Browallia New" w:hAnsi="Browallia New" w:cs="Browallia New"/>
                <w:sz w:val="12"/>
                <w:szCs w:val="12"/>
                <w:cs/>
              </w:rPr>
            </w:pPr>
          </w:p>
        </w:tc>
        <w:tc>
          <w:tcPr>
            <w:tcW w:w="737" w:type="dxa"/>
          </w:tcPr>
          <w:p w14:paraId="34777D8E" w14:textId="77777777" w:rsidR="00372FAA" w:rsidRPr="008852C0" w:rsidRDefault="00372FAA" w:rsidP="000D0928">
            <w:pPr>
              <w:spacing w:line="240" w:lineRule="auto"/>
              <w:jc w:val="right"/>
              <w:rPr>
                <w:rFonts w:ascii="Browallia New" w:hAnsi="Browallia New" w:cs="Browallia New"/>
                <w:sz w:val="12"/>
                <w:szCs w:val="12"/>
              </w:rPr>
            </w:pPr>
          </w:p>
        </w:tc>
        <w:tc>
          <w:tcPr>
            <w:tcW w:w="720" w:type="dxa"/>
          </w:tcPr>
          <w:p w14:paraId="67187478" w14:textId="77777777" w:rsidR="00372FAA" w:rsidRPr="008852C0" w:rsidRDefault="00372FAA" w:rsidP="000D0928">
            <w:pPr>
              <w:spacing w:line="240" w:lineRule="auto"/>
              <w:jc w:val="right"/>
              <w:rPr>
                <w:rFonts w:ascii="Browallia New" w:hAnsi="Browallia New" w:cs="Browallia New"/>
                <w:sz w:val="12"/>
                <w:szCs w:val="12"/>
                <w:cs/>
              </w:rPr>
            </w:pPr>
          </w:p>
        </w:tc>
        <w:tc>
          <w:tcPr>
            <w:tcW w:w="732" w:type="dxa"/>
          </w:tcPr>
          <w:p w14:paraId="30390F2A" w14:textId="77777777" w:rsidR="00372FAA" w:rsidRPr="008852C0" w:rsidRDefault="00372FAA" w:rsidP="000D0928">
            <w:pPr>
              <w:spacing w:line="240" w:lineRule="auto"/>
              <w:jc w:val="right"/>
              <w:rPr>
                <w:rFonts w:ascii="Browallia New" w:hAnsi="Browallia New" w:cs="Browallia New"/>
                <w:sz w:val="12"/>
                <w:szCs w:val="12"/>
                <w:cs/>
              </w:rPr>
            </w:pPr>
          </w:p>
        </w:tc>
        <w:tc>
          <w:tcPr>
            <w:tcW w:w="720" w:type="dxa"/>
          </w:tcPr>
          <w:p w14:paraId="1807837F" w14:textId="77777777" w:rsidR="00372FAA" w:rsidRPr="008852C0" w:rsidRDefault="00372FAA" w:rsidP="000D0928">
            <w:pPr>
              <w:spacing w:line="240" w:lineRule="auto"/>
              <w:jc w:val="right"/>
              <w:rPr>
                <w:rFonts w:ascii="Browallia New" w:hAnsi="Browallia New" w:cs="Browallia New"/>
                <w:sz w:val="12"/>
                <w:szCs w:val="12"/>
                <w:cs/>
              </w:rPr>
            </w:pPr>
          </w:p>
        </w:tc>
        <w:tc>
          <w:tcPr>
            <w:tcW w:w="771" w:type="dxa"/>
          </w:tcPr>
          <w:p w14:paraId="734C4C51" w14:textId="77777777" w:rsidR="00372FAA" w:rsidRPr="008852C0" w:rsidRDefault="00372FAA" w:rsidP="000D0928">
            <w:pPr>
              <w:spacing w:line="240" w:lineRule="auto"/>
              <w:jc w:val="center"/>
              <w:rPr>
                <w:rFonts w:ascii="Browallia New" w:hAnsi="Browallia New" w:cs="Browallia New"/>
                <w:sz w:val="12"/>
                <w:szCs w:val="12"/>
              </w:rPr>
            </w:pPr>
          </w:p>
        </w:tc>
        <w:tc>
          <w:tcPr>
            <w:tcW w:w="708" w:type="dxa"/>
          </w:tcPr>
          <w:p w14:paraId="5118AD92" w14:textId="77777777" w:rsidR="00372FAA" w:rsidRPr="008852C0" w:rsidRDefault="00372FAA" w:rsidP="000D0928">
            <w:pPr>
              <w:spacing w:line="240" w:lineRule="auto"/>
              <w:jc w:val="center"/>
              <w:rPr>
                <w:rFonts w:ascii="Browallia New" w:hAnsi="Browallia New" w:cs="Browallia New"/>
                <w:sz w:val="12"/>
                <w:szCs w:val="12"/>
              </w:rPr>
            </w:pPr>
          </w:p>
        </w:tc>
        <w:tc>
          <w:tcPr>
            <w:tcW w:w="701" w:type="dxa"/>
          </w:tcPr>
          <w:p w14:paraId="3AC7947A" w14:textId="77777777" w:rsidR="00372FAA" w:rsidRPr="008852C0" w:rsidRDefault="00372FAA" w:rsidP="000D0928">
            <w:pPr>
              <w:tabs>
                <w:tab w:val="clear" w:pos="227"/>
                <w:tab w:val="decimal" w:pos="252"/>
              </w:tabs>
              <w:spacing w:line="240" w:lineRule="auto"/>
              <w:jc w:val="right"/>
              <w:rPr>
                <w:rFonts w:ascii="Browallia New" w:hAnsi="Browallia New" w:cs="Browallia New"/>
                <w:sz w:val="12"/>
                <w:szCs w:val="12"/>
              </w:rPr>
            </w:pPr>
          </w:p>
        </w:tc>
        <w:tc>
          <w:tcPr>
            <w:tcW w:w="709" w:type="dxa"/>
          </w:tcPr>
          <w:p w14:paraId="1597EF61" w14:textId="77777777" w:rsidR="00372FAA" w:rsidRPr="008852C0" w:rsidRDefault="00372FAA" w:rsidP="000D0928">
            <w:pPr>
              <w:tabs>
                <w:tab w:val="clear" w:pos="227"/>
                <w:tab w:val="decimal" w:pos="252"/>
              </w:tabs>
              <w:spacing w:line="240" w:lineRule="auto"/>
              <w:jc w:val="right"/>
              <w:rPr>
                <w:rFonts w:ascii="Browallia New" w:hAnsi="Browallia New" w:cs="Browallia New"/>
                <w:sz w:val="12"/>
                <w:szCs w:val="12"/>
              </w:rPr>
            </w:pPr>
          </w:p>
        </w:tc>
        <w:tc>
          <w:tcPr>
            <w:tcW w:w="709" w:type="dxa"/>
          </w:tcPr>
          <w:p w14:paraId="00C714AA" w14:textId="77777777" w:rsidR="00372FAA" w:rsidRPr="008852C0" w:rsidRDefault="00372FAA" w:rsidP="000D0928">
            <w:pPr>
              <w:tabs>
                <w:tab w:val="clear" w:pos="227"/>
                <w:tab w:val="decimal" w:pos="252"/>
              </w:tabs>
              <w:spacing w:line="240" w:lineRule="auto"/>
              <w:jc w:val="right"/>
              <w:rPr>
                <w:rFonts w:ascii="Browallia New" w:hAnsi="Browallia New" w:cs="Browallia New"/>
                <w:sz w:val="12"/>
                <w:szCs w:val="12"/>
              </w:rPr>
            </w:pPr>
          </w:p>
        </w:tc>
        <w:tc>
          <w:tcPr>
            <w:tcW w:w="709" w:type="dxa"/>
          </w:tcPr>
          <w:p w14:paraId="7070689D" w14:textId="77777777" w:rsidR="00372FAA" w:rsidRPr="008852C0" w:rsidRDefault="00372FAA" w:rsidP="000D0928">
            <w:pPr>
              <w:tabs>
                <w:tab w:val="clear" w:pos="227"/>
                <w:tab w:val="decimal" w:pos="252"/>
              </w:tabs>
              <w:spacing w:line="240" w:lineRule="auto"/>
              <w:jc w:val="right"/>
              <w:rPr>
                <w:rFonts w:ascii="Browallia New" w:hAnsi="Browallia New" w:cs="Browallia New"/>
                <w:sz w:val="12"/>
                <w:szCs w:val="12"/>
              </w:rPr>
            </w:pPr>
          </w:p>
        </w:tc>
        <w:tc>
          <w:tcPr>
            <w:tcW w:w="708" w:type="dxa"/>
          </w:tcPr>
          <w:p w14:paraId="236A4B58" w14:textId="77777777" w:rsidR="00372FAA" w:rsidRPr="008852C0" w:rsidRDefault="00372FAA" w:rsidP="000D0928">
            <w:pPr>
              <w:tabs>
                <w:tab w:val="clear" w:pos="227"/>
                <w:tab w:val="decimal" w:pos="252"/>
              </w:tabs>
              <w:spacing w:line="240" w:lineRule="auto"/>
              <w:jc w:val="right"/>
              <w:rPr>
                <w:rFonts w:ascii="Browallia New" w:hAnsi="Browallia New" w:cs="Browallia New"/>
                <w:sz w:val="12"/>
                <w:szCs w:val="12"/>
              </w:rPr>
            </w:pPr>
          </w:p>
        </w:tc>
        <w:tc>
          <w:tcPr>
            <w:tcW w:w="709" w:type="dxa"/>
          </w:tcPr>
          <w:p w14:paraId="3FD93B2C" w14:textId="77777777" w:rsidR="00372FAA" w:rsidRPr="008852C0" w:rsidRDefault="00372FAA" w:rsidP="000D0928">
            <w:pPr>
              <w:tabs>
                <w:tab w:val="clear" w:pos="227"/>
                <w:tab w:val="decimal" w:pos="252"/>
              </w:tabs>
              <w:spacing w:line="240" w:lineRule="auto"/>
              <w:jc w:val="right"/>
              <w:rPr>
                <w:rFonts w:ascii="Browallia New" w:hAnsi="Browallia New" w:cs="Browallia New"/>
                <w:sz w:val="12"/>
                <w:szCs w:val="12"/>
              </w:rPr>
            </w:pPr>
          </w:p>
        </w:tc>
      </w:tr>
      <w:tr w:rsidR="00372FAA" w:rsidRPr="008852C0" w14:paraId="04D9657B" w14:textId="77777777" w:rsidTr="000D0928">
        <w:tblPrEx>
          <w:tblBorders>
            <w:bottom w:val="single" w:sz="4" w:space="0" w:color="auto"/>
          </w:tblBorders>
        </w:tblPrEx>
        <w:tc>
          <w:tcPr>
            <w:tcW w:w="2409" w:type="dxa"/>
            <w:tcBorders>
              <w:bottom w:val="nil"/>
            </w:tcBorders>
          </w:tcPr>
          <w:p w14:paraId="5991424D" w14:textId="77777777" w:rsidR="00372FAA" w:rsidRPr="008852C0" w:rsidRDefault="00372FAA" w:rsidP="000D0928">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รายได้ตามภูมิศาสตร์</w:t>
            </w:r>
          </w:p>
        </w:tc>
        <w:tc>
          <w:tcPr>
            <w:tcW w:w="709" w:type="dxa"/>
            <w:tcBorders>
              <w:bottom w:val="nil"/>
            </w:tcBorders>
            <w:vAlign w:val="bottom"/>
          </w:tcPr>
          <w:p w14:paraId="34A95ABE" w14:textId="77777777" w:rsidR="00372FAA" w:rsidRPr="008852C0" w:rsidRDefault="00372FAA" w:rsidP="000D0928">
            <w:pPr>
              <w:spacing w:line="240" w:lineRule="auto"/>
              <w:jc w:val="right"/>
              <w:rPr>
                <w:rFonts w:ascii="Browallia New" w:hAnsi="Browallia New" w:cs="Browallia New"/>
                <w:sz w:val="20"/>
                <w:szCs w:val="20"/>
              </w:rPr>
            </w:pPr>
          </w:p>
        </w:tc>
        <w:tc>
          <w:tcPr>
            <w:tcW w:w="728" w:type="dxa"/>
            <w:tcBorders>
              <w:bottom w:val="nil"/>
            </w:tcBorders>
            <w:vAlign w:val="bottom"/>
          </w:tcPr>
          <w:p w14:paraId="600AEB89" w14:textId="77777777" w:rsidR="00372FAA" w:rsidRPr="008852C0" w:rsidRDefault="00372FAA" w:rsidP="000D0928">
            <w:pPr>
              <w:spacing w:line="240" w:lineRule="auto"/>
              <w:jc w:val="right"/>
              <w:rPr>
                <w:rFonts w:ascii="Browallia New" w:hAnsi="Browallia New" w:cs="Browallia New"/>
                <w:sz w:val="20"/>
                <w:szCs w:val="20"/>
              </w:rPr>
            </w:pPr>
          </w:p>
        </w:tc>
        <w:tc>
          <w:tcPr>
            <w:tcW w:w="690" w:type="dxa"/>
            <w:tcBorders>
              <w:bottom w:val="nil"/>
            </w:tcBorders>
            <w:vAlign w:val="bottom"/>
          </w:tcPr>
          <w:p w14:paraId="1DFACFAC" w14:textId="77777777" w:rsidR="00372FAA" w:rsidRPr="008852C0" w:rsidRDefault="00372FAA" w:rsidP="000D0928">
            <w:pPr>
              <w:spacing w:line="240" w:lineRule="auto"/>
              <w:jc w:val="right"/>
              <w:rPr>
                <w:rFonts w:ascii="Browallia New" w:hAnsi="Browallia New" w:cs="Browallia New"/>
                <w:sz w:val="20"/>
                <w:szCs w:val="20"/>
              </w:rPr>
            </w:pPr>
          </w:p>
        </w:tc>
        <w:tc>
          <w:tcPr>
            <w:tcW w:w="722" w:type="dxa"/>
            <w:tcBorders>
              <w:bottom w:val="nil"/>
            </w:tcBorders>
            <w:vAlign w:val="bottom"/>
          </w:tcPr>
          <w:p w14:paraId="39FDB85A" w14:textId="77777777" w:rsidR="00372FAA" w:rsidRPr="008852C0" w:rsidRDefault="00372FAA" w:rsidP="000D0928">
            <w:pPr>
              <w:spacing w:line="240" w:lineRule="auto"/>
              <w:jc w:val="right"/>
              <w:rPr>
                <w:rFonts w:ascii="Browallia New" w:hAnsi="Browallia New" w:cs="Browallia New"/>
                <w:sz w:val="20"/>
                <w:szCs w:val="20"/>
              </w:rPr>
            </w:pPr>
          </w:p>
        </w:tc>
        <w:tc>
          <w:tcPr>
            <w:tcW w:w="737" w:type="dxa"/>
            <w:tcBorders>
              <w:bottom w:val="nil"/>
            </w:tcBorders>
            <w:vAlign w:val="bottom"/>
          </w:tcPr>
          <w:p w14:paraId="55961761" w14:textId="77777777" w:rsidR="00372FAA" w:rsidRPr="008852C0" w:rsidRDefault="00372FAA" w:rsidP="000D0928">
            <w:pPr>
              <w:spacing w:line="240" w:lineRule="auto"/>
              <w:jc w:val="right"/>
              <w:rPr>
                <w:rFonts w:ascii="Browallia New" w:hAnsi="Browallia New" w:cs="Browallia New"/>
                <w:sz w:val="20"/>
                <w:szCs w:val="20"/>
              </w:rPr>
            </w:pPr>
          </w:p>
        </w:tc>
        <w:tc>
          <w:tcPr>
            <w:tcW w:w="720" w:type="dxa"/>
            <w:tcBorders>
              <w:bottom w:val="nil"/>
            </w:tcBorders>
            <w:vAlign w:val="bottom"/>
          </w:tcPr>
          <w:p w14:paraId="7A0BD766" w14:textId="77777777" w:rsidR="00372FAA" w:rsidRPr="008852C0" w:rsidRDefault="00372FAA" w:rsidP="000D0928">
            <w:pPr>
              <w:spacing w:line="240" w:lineRule="auto"/>
              <w:jc w:val="right"/>
              <w:rPr>
                <w:rFonts w:ascii="Browallia New" w:hAnsi="Browallia New" w:cs="Browallia New"/>
                <w:sz w:val="20"/>
                <w:szCs w:val="20"/>
              </w:rPr>
            </w:pPr>
          </w:p>
        </w:tc>
        <w:tc>
          <w:tcPr>
            <w:tcW w:w="732" w:type="dxa"/>
            <w:tcBorders>
              <w:bottom w:val="nil"/>
            </w:tcBorders>
            <w:vAlign w:val="bottom"/>
          </w:tcPr>
          <w:p w14:paraId="33536B3A" w14:textId="77777777" w:rsidR="00372FAA" w:rsidRPr="008852C0" w:rsidRDefault="00372FAA" w:rsidP="000D0928">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22455DA0" w14:textId="77777777" w:rsidR="00372FAA" w:rsidRPr="008852C0" w:rsidRDefault="00372FAA" w:rsidP="000D0928">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5A257686" w14:textId="77777777" w:rsidR="00372FAA" w:rsidRPr="008852C0" w:rsidRDefault="00372FAA" w:rsidP="000D0928">
            <w:pPr>
              <w:spacing w:line="240" w:lineRule="auto"/>
              <w:jc w:val="right"/>
              <w:rPr>
                <w:rFonts w:ascii="Browallia New" w:hAnsi="Browallia New" w:cs="Browallia New"/>
                <w:sz w:val="20"/>
                <w:szCs w:val="20"/>
              </w:rPr>
            </w:pPr>
          </w:p>
        </w:tc>
        <w:tc>
          <w:tcPr>
            <w:tcW w:w="708" w:type="dxa"/>
            <w:tcBorders>
              <w:bottom w:val="nil"/>
            </w:tcBorders>
            <w:vAlign w:val="bottom"/>
          </w:tcPr>
          <w:p w14:paraId="6A40E3BF" w14:textId="77777777" w:rsidR="00372FAA" w:rsidRPr="008852C0" w:rsidRDefault="00372FAA" w:rsidP="000D0928">
            <w:pPr>
              <w:spacing w:line="240" w:lineRule="auto"/>
              <w:jc w:val="right"/>
              <w:rPr>
                <w:rFonts w:ascii="Browallia New" w:hAnsi="Browallia New" w:cs="Browallia New"/>
                <w:sz w:val="20"/>
                <w:szCs w:val="20"/>
              </w:rPr>
            </w:pPr>
          </w:p>
        </w:tc>
        <w:tc>
          <w:tcPr>
            <w:tcW w:w="701" w:type="dxa"/>
            <w:tcBorders>
              <w:bottom w:val="nil"/>
            </w:tcBorders>
            <w:vAlign w:val="bottom"/>
          </w:tcPr>
          <w:p w14:paraId="566DF3E5" w14:textId="77777777" w:rsidR="00372FAA" w:rsidRPr="008852C0" w:rsidRDefault="00372FAA" w:rsidP="000D0928">
            <w:pPr>
              <w:spacing w:line="240" w:lineRule="auto"/>
              <w:jc w:val="right"/>
              <w:rPr>
                <w:rFonts w:ascii="Browallia New" w:hAnsi="Browallia New" w:cs="Browallia New"/>
                <w:sz w:val="20"/>
                <w:szCs w:val="20"/>
              </w:rPr>
            </w:pPr>
          </w:p>
        </w:tc>
        <w:tc>
          <w:tcPr>
            <w:tcW w:w="709" w:type="dxa"/>
            <w:tcBorders>
              <w:bottom w:val="nil"/>
            </w:tcBorders>
            <w:vAlign w:val="bottom"/>
          </w:tcPr>
          <w:p w14:paraId="53328C68" w14:textId="77777777" w:rsidR="00372FAA" w:rsidRPr="008852C0" w:rsidRDefault="00372FAA" w:rsidP="000D0928">
            <w:pPr>
              <w:spacing w:line="240" w:lineRule="auto"/>
              <w:jc w:val="right"/>
              <w:rPr>
                <w:rFonts w:ascii="Browallia New" w:hAnsi="Browallia New" w:cs="Browallia New"/>
                <w:sz w:val="20"/>
                <w:szCs w:val="20"/>
              </w:rPr>
            </w:pPr>
          </w:p>
        </w:tc>
        <w:tc>
          <w:tcPr>
            <w:tcW w:w="709" w:type="dxa"/>
            <w:tcBorders>
              <w:bottom w:val="nil"/>
            </w:tcBorders>
            <w:vAlign w:val="bottom"/>
          </w:tcPr>
          <w:p w14:paraId="5541410E" w14:textId="77777777" w:rsidR="00372FAA" w:rsidRPr="008852C0" w:rsidRDefault="00372FAA" w:rsidP="000D0928">
            <w:pPr>
              <w:spacing w:line="240" w:lineRule="auto"/>
              <w:jc w:val="right"/>
              <w:rPr>
                <w:rFonts w:ascii="Browallia New" w:hAnsi="Browallia New" w:cs="Browallia New"/>
                <w:sz w:val="20"/>
                <w:szCs w:val="20"/>
              </w:rPr>
            </w:pPr>
          </w:p>
        </w:tc>
        <w:tc>
          <w:tcPr>
            <w:tcW w:w="709" w:type="dxa"/>
            <w:tcBorders>
              <w:bottom w:val="nil"/>
            </w:tcBorders>
            <w:vAlign w:val="bottom"/>
          </w:tcPr>
          <w:p w14:paraId="436996AB" w14:textId="77777777" w:rsidR="00372FAA" w:rsidRPr="008852C0" w:rsidRDefault="00372FAA" w:rsidP="000D0928">
            <w:pPr>
              <w:spacing w:line="240" w:lineRule="auto"/>
              <w:jc w:val="right"/>
              <w:rPr>
                <w:rFonts w:ascii="Browallia New" w:hAnsi="Browallia New" w:cs="Browallia New"/>
                <w:sz w:val="20"/>
                <w:szCs w:val="20"/>
              </w:rPr>
            </w:pPr>
          </w:p>
        </w:tc>
        <w:tc>
          <w:tcPr>
            <w:tcW w:w="708" w:type="dxa"/>
            <w:tcBorders>
              <w:bottom w:val="nil"/>
            </w:tcBorders>
            <w:vAlign w:val="bottom"/>
          </w:tcPr>
          <w:p w14:paraId="44C5FD21" w14:textId="77777777" w:rsidR="00372FAA" w:rsidRPr="008852C0" w:rsidRDefault="00372FAA" w:rsidP="000D0928">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7A8CC11D" w14:textId="77777777" w:rsidR="00372FAA" w:rsidRPr="008852C0" w:rsidRDefault="00372FAA" w:rsidP="000D0928">
            <w:pPr>
              <w:tabs>
                <w:tab w:val="clear" w:pos="227"/>
                <w:tab w:val="decimal" w:pos="252"/>
              </w:tabs>
              <w:spacing w:line="240" w:lineRule="auto"/>
              <w:jc w:val="right"/>
              <w:rPr>
                <w:rFonts w:ascii="Browallia New" w:hAnsi="Browallia New" w:cs="Browallia New"/>
                <w:sz w:val="20"/>
                <w:szCs w:val="20"/>
              </w:rPr>
            </w:pPr>
          </w:p>
        </w:tc>
      </w:tr>
      <w:tr w:rsidR="00C67FE9" w:rsidRPr="008852C0" w14:paraId="2132B55E" w14:textId="77777777" w:rsidTr="000D0928">
        <w:tblPrEx>
          <w:tblBorders>
            <w:bottom w:val="single" w:sz="4" w:space="0" w:color="auto"/>
          </w:tblBorders>
        </w:tblPrEx>
        <w:tc>
          <w:tcPr>
            <w:tcW w:w="2409" w:type="dxa"/>
            <w:tcBorders>
              <w:bottom w:val="nil"/>
            </w:tcBorders>
          </w:tcPr>
          <w:p w14:paraId="2316E18C" w14:textId="77777777" w:rsidR="00C67FE9" w:rsidRPr="008852C0" w:rsidRDefault="00C67FE9" w:rsidP="00C67FE9">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8852C0">
              <w:rPr>
                <w:rFonts w:ascii="Browallia New" w:hAnsi="Browallia New" w:cs="Browallia New"/>
                <w:sz w:val="20"/>
                <w:szCs w:val="20"/>
                <w:cs/>
              </w:rPr>
              <w:t>ในประเทศ</w:t>
            </w:r>
          </w:p>
        </w:tc>
        <w:tc>
          <w:tcPr>
            <w:tcW w:w="709" w:type="dxa"/>
            <w:tcBorders>
              <w:bottom w:val="nil"/>
            </w:tcBorders>
          </w:tcPr>
          <w:p w14:paraId="3FD784BC" w14:textId="52A1A316" w:rsidR="00C67FE9" w:rsidRPr="008852C0" w:rsidRDefault="007E11E1"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ab/>
            </w:r>
            <w:r w:rsidR="00E14523" w:rsidRPr="008852C0">
              <w:rPr>
                <w:rFonts w:ascii="Browallia New" w:hAnsi="Browallia New" w:cs="Browallia New"/>
                <w:sz w:val="20"/>
                <w:szCs w:val="20"/>
              </w:rPr>
              <w:t>410</w:t>
            </w:r>
          </w:p>
        </w:tc>
        <w:tc>
          <w:tcPr>
            <w:tcW w:w="728" w:type="dxa"/>
            <w:tcBorders>
              <w:bottom w:val="nil"/>
            </w:tcBorders>
          </w:tcPr>
          <w:p w14:paraId="4A0C0813" w14:textId="0963F6EC"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492</w:t>
            </w:r>
          </w:p>
        </w:tc>
        <w:tc>
          <w:tcPr>
            <w:tcW w:w="690" w:type="dxa"/>
            <w:tcBorders>
              <w:bottom w:val="nil"/>
            </w:tcBorders>
          </w:tcPr>
          <w:p w14:paraId="4A9E8A55" w14:textId="388988C8" w:rsidR="00C67FE9" w:rsidRPr="008852C0" w:rsidRDefault="0014221A"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196</w:t>
            </w:r>
          </w:p>
        </w:tc>
        <w:tc>
          <w:tcPr>
            <w:tcW w:w="722" w:type="dxa"/>
            <w:tcBorders>
              <w:bottom w:val="nil"/>
            </w:tcBorders>
          </w:tcPr>
          <w:p w14:paraId="3F2DB905" w14:textId="013E2612"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548</w:t>
            </w:r>
          </w:p>
        </w:tc>
        <w:tc>
          <w:tcPr>
            <w:tcW w:w="737" w:type="dxa"/>
            <w:tcBorders>
              <w:bottom w:val="nil"/>
            </w:tcBorders>
          </w:tcPr>
          <w:p w14:paraId="581FBBFF" w14:textId="1F95DCA9" w:rsidR="00C67FE9" w:rsidRPr="008852C0" w:rsidRDefault="008634FB"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326</w:t>
            </w:r>
          </w:p>
        </w:tc>
        <w:tc>
          <w:tcPr>
            <w:tcW w:w="720" w:type="dxa"/>
            <w:tcBorders>
              <w:bottom w:val="nil"/>
            </w:tcBorders>
          </w:tcPr>
          <w:p w14:paraId="547C14E8" w14:textId="531CAC25"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281</w:t>
            </w:r>
          </w:p>
        </w:tc>
        <w:tc>
          <w:tcPr>
            <w:tcW w:w="732" w:type="dxa"/>
            <w:tcBorders>
              <w:bottom w:val="nil"/>
            </w:tcBorders>
          </w:tcPr>
          <w:p w14:paraId="373AD801" w14:textId="4E189E7F" w:rsidR="00C67FE9" w:rsidRPr="008852C0" w:rsidRDefault="009D53AB"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11</w:t>
            </w:r>
          </w:p>
        </w:tc>
        <w:tc>
          <w:tcPr>
            <w:tcW w:w="720" w:type="dxa"/>
            <w:tcBorders>
              <w:bottom w:val="nil"/>
            </w:tcBorders>
          </w:tcPr>
          <w:p w14:paraId="677D8264" w14:textId="2D5190F4" w:rsidR="00C67FE9" w:rsidRPr="008852C0" w:rsidRDefault="00C67FE9" w:rsidP="00C67FE9">
            <w:pPr>
              <w:tabs>
                <w:tab w:val="clear" w:pos="4451"/>
                <w:tab w:val="left" w:pos="507"/>
              </w:tabs>
              <w:spacing w:line="240" w:lineRule="auto"/>
              <w:jc w:val="right"/>
              <w:rPr>
                <w:rFonts w:ascii="Browallia New" w:hAnsi="Browallia New" w:cs="Browallia New"/>
                <w:sz w:val="20"/>
                <w:szCs w:val="20"/>
              </w:rPr>
            </w:pPr>
            <w:r w:rsidRPr="008852C0">
              <w:rPr>
                <w:rFonts w:ascii="Browallia New" w:hAnsi="Browallia New" w:cs="Browallia New"/>
                <w:sz w:val="20"/>
                <w:szCs w:val="20"/>
              </w:rPr>
              <w:t>18</w:t>
            </w:r>
          </w:p>
        </w:tc>
        <w:tc>
          <w:tcPr>
            <w:tcW w:w="771" w:type="dxa"/>
            <w:tcBorders>
              <w:bottom w:val="nil"/>
            </w:tcBorders>
            <w:vAlign w:val="bottom"/>
          </w:tcPr>
          <w:p w14:paraId="550022F9" w14:textId="3536659C" w:rsidR="00C67FE9" w:rsidRPr="008852C0" w:rsidRDefault="00DC5EF8"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13</w:t>
            </w:r>
          </w:p>
        </w:tc>
        <w:tc>
          <w:tcPr>
            <w:tcW w:w="708" w:type="dxa"/>
            <w:tcBorders>
              <w:bottom w:val="nil"/>
            </w:tcBorders>
            <w:vAlign w:val="bottom"/>
          </w:tcPr>
          <w:p w14:paraId="014A92D6" w14:textId="77701357"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3</w:t>
            </w:r>
          </w:p>
        </w:tc>
        <w:tc>
          <w:tcPr>
            <w:tcW w:w="701" w:type="dxa"/>
            <w:tcBorders>
              <w:bottom w:val="nil"/>
            </w:tcBorders>
          </w:tcPr>
          <w:p w14:paraId="24EFD032" w14:textId="0AF5A035" w:rsidR="00C67FE9" w:rsidRPr="008852C0" w:rsidRDefault="00411BDE"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34</w:t>
            </w:r>
          </w:p>
        </w:tc>
        <w:tc>
          <w:tcPr>
            <w:tcW w:w="709" w:type="dxa"/>
            <w:tcBorders>
              <w:bottom w:val="nil"/>
            </w:tcBorders>
          </w:tcPr>
          <w:p w14:paraId="1F12C756" w14:textId="599DED78" w:rsidR="00C67FE9" w:rsidRPr="008852C0" w:rsidRDefault="006324CA"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105</w:t>
            </w:r>
          </w:p>
        </w:tc>
        <w:tc>
          <w:tcPr>
            <w:tcW w:w="709" w:type="dxa"/>
            <w:tcBorders>
              <w:bottom w:val="nil"/>
            </w:tcBorders>
            <w:shd w:val="clear" w:color="auto" w:fill="auto"/>
          </w:tcPr>
          <w:p w14:paraId="2E7603ED" w14:textId="63A40EA5" w:rsidR="00C67FE9" w:rsidRPr="008852C0" w:rsidRDefault="00411BDE"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(30)</w:t>
            </w:r>
          </w:p>
        </w:tc>
        <w:tc>
          <w:tcPr>
            <w:tcW w:w="709" w:type="dxa"/>
            <w:tcBorders>
              <w:bottom w:val="nil"/>
            </w:tcBorders>
          </w:tcPr>
          <w:p w14:paraId="0081567C" w14:textId="67E2C48F"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41</w:t>
            </w:r>
            <w:r w:rsidRPr="008852C0">
              <w:rPr>
                <w:rFonts w:ascii="Browallia New" w:hAnsi="Browallia New" w:cs="Browallia New"/>
                <w:sz w:val="20"/>
                <w:szCs w:val="20"/>
                <w:cs/>
              </w:rPr>
              <w:t>)</w:t>
            </w:r>
          </w:p>
        </w:tc>
        <w:tc>
          <w:tcPr>
            <w:tcW w:w="708" w:type="dxa"/>
            <w:tcBorders>
              <w:bottom w:val="nil"/>
            </w:tcBorders>
            <w:shd w:val="clear" w:color="auto" w:fill="auto"/>
          </w:tcPr>
          <w:p w14:paraId="7CDF716D" w14:textId="50A0DEBE" w:rsidR="00C67FE9" w:rsidRPr="008852C0" w:rsidRDefault="00C02D3F"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960</w:t>
            </w:r>
          </w:p>
        </w:tc>
        <w:tc>
          <w:tcPr>
            <w:tcW w:w="709" w:type="dxa"/>
            <w:tcBorders>
              <w:bottom w:val="nil"/>
            </w:tcBorders>
          </w:tcPr>
          <w:p w14:paraId="230F68C3" w14:textId="5E873B0B" w:rsidR="00C67FE9" w:rsidRPr="008852C0" w:rsidRDefault="00C67FE9" w:rsidP="00C67FE9">
            <w:pPr>
              <w:tabs>
                <w:tab w:val="clear" w:pos="227"/>
                <w:tab w:val="decimal" w:pos="252"/>
              </w:tabs>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r w:rsidR="00B61A9B" w:rsidRPr="008852C0">
              <w:rPr>
                <w:rFonts w:ascii="Browallia New" w:hAnsi="Browallia New" w:cs="Browallia New"/>
                <w:sz w:val="20"/>
                <w:szCs w:val="20"/>
              </w:rPr>
              <w:t>406</w:t>
            </w:r>
          </w:p>
        </w:tc>
      </w:tr>
      <w:tr w:rsidR="00C67FE9" w:rsidRPr="008852C0" w14:paraId="073F67E8" w14:textId="77777777" w:rsidTr="000D0928">
        <w:tblPrEx>
          <w:tblBorders>
            <w:bottom w:val="single" w:sz="4" w:space="0" w:color="auto"/>
          </w:tblBorders>
        </w:tblPrEx>
        <w:tc>
          <w:tcPr>
            <w:tcW w:w="2409" w:type="dxa"/>
            <w:tcBorders>
              <w:bottom w:val="nil"/>
            </w:tcBorders>
          </w:tcPr>
          <w:p w14:paraId="3164974A" w14:textId="77777777" w:rsidR="00C67FE9" w:rsidRPr="008852C0" w:rsidRDefault="00C67FE9" w:rsidP="00C67FE9">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8852C0">
              <w:rPr>
                <w:rFonts w:ascii="Browallia New" w:hAnsi="Browallia New" w:cs="Browallia New"/>
                <w:sz w:val="20"/>
                <w:szCs w:val="20"/>
                <w:cs/>
              </w:rPr>
              <w:t>ต่างประเทศ</w:t>
            </w:r>
          </w:p>
        </w:tc>
        <w:tc>
          <w:tcPr>
            <w:tcW w:w="709" w:type="dxa"/>
            <w:tcBorders>
              <w:bottom w:val="nil"/>
            </w:tcBorders>
          </w:tcPr>
          <w:p w14:paraId="7B0CB7F0" w14:textId="2C4900B4" w:rsidR="00C67FE9" w:rsidRPr="008852C0" w:rsidRDefault="00E14523"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32</w:t>
            </w:r>
          </w:p>
        </w:tc>
        <w:tc>
          <w:tcPr>
            <w:tcW w:w="728" w:type="dxa"/>
            <w:tcBorders>
              <w:bottom w:val="nil"/>
            </w:tcBorders>
          </w:tcPr>
          <w:p w14:paraId="31F96C06" w14:textId="5B04622C"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33</w:t>
            </w:r>
          </w:p>
        </w:tc>
        <w:tc>
          <w:tcPr>
            <w:tcW w:w="690" w:type="dxa"/>
            <w:tcBorders>
              <w:bottom w:val="nil"/>
            </w:tcBorders>
          </w:tcPr>
          <w:p w14:paraId="48B1E324" w14:textId="0F513421" w:rsidR="00C67FE9" w:rsidRPr="008852C0" w:rsidRDefault="0014221A"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2" w:type="dxa"/>
            <w:tcBorders>
              <w:bottom w:val="nil"/>
            </w:tcBorders>
          </w:tcPr>
          <w:p w14:paraId="6B63C86C" w14:textId="484738A9"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37" w:type="dxa"/>
            <w:tcBorders>
              <w:bottom w:val="nil"/>
            </w:tcBorders>
          </w:tcPr>
          <w:p w14:paraId="6E0CCA19" w14:textId="5796E313" w:rsidR="00C67FE9" w:rsidRPr="008852C0" w:rsidRDefault="008634FB"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0" w:type="dxa"/>
            <w:tcBorders>
              <w:bottom w:val="nil"/>
            </w:tcBorders>
          </w:tcPr>
          <w:p w14:paraId="7BB20C73" w14:textId="0E04D9B7"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32" w:type="dxa"/>
            <w:tcBorders>
              <w:bottom w:val="nil"/>
            </w:tcBorders>
          </w:tcPr>
          <w:p w14:paraId="7894A337" w14:textId="21855697" w:rsidR="00C67FE9" w:rsidRPr="008852C0" w:rsidRDefault="009D53AB"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0" w:type="dxa"/>
            <w:tcBorders>
              <w:bottom w:val="nil"/>
            </w:tcBorders>
          </w:tcPr>
          <w:p w14:paraId="79467687" w14:textId="2D32B84F" w:rsidR="00C67FE9" w:rsidRPr="008852C0" w:rsidRDefault="00C67FE9" w:rsidP="00C67FE9">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71" w:type="dxa"/>
            <w:tcBorders>
              <w:bottom w:val="nil"/>
            </w:tcBorders>
          </w:tcPr>
          <w:p w14:paraId="1F3E1B7F" w14:textId="5B546343" w:rsidR="00C67FE9" w:rsidRPr="008852C0" w:rsidRDefault="00DC5EF8"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8" w:type="dxa"/>
            <w:tcBorders>
              <w:bottom w:val="nil"/>
            </w:tcBorders>
          </w:tcPr>
          <w:p w14:paraId="2CB193C1" w14:textId="21A2D96F"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1" w:type="dxa"/>
            <w:tcBorders>
              <w:bottom w:val="nil"/>
            </w:tcBorders>
          </w:tcPr>
          <w:p w14:paraId="337E2AEE" w14:textId="0C0FCB67" w:rsidR="00C67FE9" w:rsidRPr="008852C0" w:rsidRDefault="00411BDE"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9" w:type="dxa"/>
            <w:tcBorders>
              <w:bottom w:val="nil"/>
            </w:tcBorders>
          </w:tcPr>
          <w:p w14:paraId="0A41C1CF" w14:textId="0D7D919E"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9" w:type="dxa"/>
            <w:tcBorders>
              <w:bottom w:val="nil"/>
            </w:tcBorders>
            <w:shd w:val="clear" w:color="auto" w:fill="auto"/>
          </w:tcPr>
          <w:p w14:paraId="17B4D168" w14:textId="27D2BFD0" w:rsidR="00C67FE9" w:rsidRPr="008852C0" w:rsidRDefault="00411BDE"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9" w:type="dxa"/>
            <w:tcBorders>
              <w:bottom w:val="nil"/>
            </w:tcBorders>
          </w:tcPr>
          <w:p w14:paraId="0ED246E5" w14:textId="019B8276" w:rsidR="00C67FE9" w:rsidRPr="008852C0" w:rsidRDefault="00C67FE9" w:rsidP="00C67FE9">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8852C0">
              <w:rPr>
                <w:rFonts w:ascii="Browallia New" w:hAnsi="Browallia New" w:cs="Browallia New"/>
                <w:sz w:val="20"/>
                <w:szCs w:val="20"/>
              </w:rPr>
              <w:t>-</w:t>
            </w:r>
          </w:p>
        </w:tc>
        <w:tc>
          <w:tcPr>
            <w:tcW w:w="708" w:type="dxa"/>
            <w:tcBorders>
              <w:bottom w:val="nil"/>
            </w:tcBorders>
            <w:shd w:val="clear" w:color="auto" w:fill="auto"/>
          </w:tcPr>
          <w:p w14:paraId="33F676F0" w14:textId="0428C622" w:rsidR="00C67FE9" w:rsidRPr="008852C0" w:rsidRDefault="00C02D3F"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32</w:t>
            </w:r>
          </w:p>
        </w:tc>
        <w:tc>
          <w:tcPr>
            <w:tcW w:w="709" w:type="dxa"/>
            <w:tcBorders>
              <w:bottom w:val="nil"/>
            </w:tcBorders>
          </w:tcPr>
          <w:p w14:paraId="113DB46D" w14:textId="54F13015" w:rsidR="00C67FE9" w:rsidRPr="008852C0" w:rsidRDefault="00C67FE9" w:rsidP="00C67FE9">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8852C0">
              <w:rPr>
                <w:rFonts w:ascii="Browallia New" w:hAnsi="Browallia New" w:cs="Browallia New"/>
                <w:sz w:val="20"/>
                <w:szCs w:val="20"/>
              </w:rPr>
              <w:t>33</w:t>
            </w:r>
          </w:p>
        </w:tc>
      </w:tr>
      <w:tr w:rsidR="00C67FE9" w:rsidRPr="008852C0" w14:paraId="622A8A27" w14:textId="77777777" w:rsidTr="000D0928">
        <w:tblPrEx>
          <w:tblBorders>
            <w:bottom w:val="single" w:sz="4" w:space="0" w:color="auto"/>
          </w:tblBorders>
        </w:tblPrEx>
        <w:tc>
          <w:tcPr>
            <w:tcW w:w="2409" w:type="dxa"/>
            <w:tcBorders>
              <w:bottom w:val="nil"/>
            </w:tcBorders>
          </w:tcPr>
          <w:p w14:paraId="2681EC80" w14:textId="77777777" w:rsidR="00C67FE9" w:rsidRPr="008852C0" w:rsidRDefault="00C67FE9" w:rsidP="00C67FE9">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รวม</w:t>
            </w:r>
          </w:p>
        </w:tc>
        <w:tc>
          <w:tcPr>
            <w:tcW w:w="709" w:type="dxa"/>
            <w:tcBorders>
              <w:bottom w:val="nil"/>
            </w:tcBorders>
          </w:tcPr>
          <w:p w14:paraId="615AAD56" w14:textId="663A46B8" w:rsidR="00C67FE9" w:rsidRPr="008852C0" w:rsidRDefault="00E14523"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442</w:t>
            </w:r>
          </w:p>
        </w:tc>
        <w:tc>
          <w:tcPr>
            <w:tcW w:w="728" w:type="dxa"/>
            <w:tcBorders>
              <w:bottom w:val="nil"/>
            </w:tcBorders>
          </w:tcPr>
          <w:p w14:paraId="6EB896FA" w14:textId="523712CA"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fldChar w:fldCharType="begin"/>
            </w:r>
            <w:r w:rsidRPr="008852C0">
              <w:rPr>
                <w:rFonts w:ascii="Browallia New" w:hAnsi="Browallia New" w:cs="Browallia New"/>
                <w:sz w:val="20"/>
                <w:szCs w:val="20"/>
              </w:rPr>
              <w:instrText xml:space="preserve"> =SUM(ABOVE) </w:instrText>
            </w:r>
            <w:r w:rsidRPr="008852C0">
              <w:rPr>
                <w:rFonts w:ascii="Browallia New" w:hAnsi="Browallia New" w:cs="Browallia New"/>
                <w:sz w:val="20"/>
                <w:szCs w:val="20"/>
              </w:rPr>
              <w:fldChar w:fldCharType="separate"/>
            </w:r>
            <w:r w:rsidRPr="008852C0">
              <w:rPr>
                <w:rFonts w:ascii="Browallia New" w:hAnsi="Browallia New" w:cs="Browallia New"/>
                <w:noProof/>
                <w:sz w:val="20"/>
                <w:szCs w:val="20"/>
              </w:rPr>
              <w:t>525</w:t>
            </w:r>
            <w:r w:rsidRPr="008852C0">
              <w:rPr>
                <w:rFonts w:ascii="Browallia New" w:hAnsi="Browallia New" w:cs="Browallia New"/>
                <w:sz w:val="20"/>
                <w:szCs w:val="20"/>
              </w:rPr>
              <w:fldChar w:fldCharType="end"/>
            </w:r>
          </w:p>
        </w:tc>
        <w:tc>
          <w:tcPr>
            <w:tcW w:w="690" w:type="dxa"/>
            <w:tcBorders>
              <w:bottom w:val="nil"/>
            </w:tcBorders>
          </w:tcPr>
          <w:p w14:paraId="3A84F3C0" w14:textId="2ACCF6D9" w:rsidR="00C67FE9" w:rsidRPr="008852C0" w:rsidRDefault="0014221A"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196</w:t>
            </w:r>
          </w:p>
        </w:tc>
        <w:tc>
          <w:tcPr>
            <w:tcW w:w="722" w:type="dxa"/>
            <w:tcBorders>
              <w:bottom w:val="nil"/>
            </w:tcBorders>
          </w:tcPr>
          <w:p w14:paraId="1987DB34" w14:textId="6F55871B"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548</w:t>
            </w:r>
          </w:p>
        </w:tc>
        <w:tc>
          <w:tcPr>
            <w:tcW w:w="737" w:type="dxa"/>
            <w:tcBorders>
              <w:bottom w:val="nil"/>
            </w:tcBorders>
          </w:tcPr>
          <w:p w14:paraId="0BF11430" w14:textId="331D2DFC" w:rsidR="00C67FE9" w:rsidRPr="008852C0" w:rsidRDefault="008634FB"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326</w:t>
            </w:r>
          </w:p>
        </w:tc>
        <w:tc>
          <w:tcPr>
            <w:tcW w:w="720" w:type="dxa"/>
            <w:tcBorders>
              <w:bottom w:val="nil"/>
            </w:tcBorders>
          </w:tcPr>
          <w:p w14:paraId="3AA0350D" w14:textId="6B2105E3"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281</w:t>
            </w:r>
          </w:p>
        </w:tc>
        <w:tc>
          <w:tcPr>
            <w:tcW w:w="732" w:type="dxa"/>
            <w:tcBorders>
              <w:bottom w:val="nil"/>
            </w:tcBorders>
          </w:tcPr>
          <w:p w14:paraId="2F2015BB" w14:textId="22C64AD8" w:rsidR="00C67FE9" w:rsidRPr="008852C0" w:rsidRDefault="009D53AB"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11</w:t>
            </w:r>
          </w:p>
        </w:tc>
        <w:tc>
          <w:tcPr>
            <w:tcW w:w="720" w:type="dxa"/>
            <w:tcBorders>
              <w:bottom w:val="nil"/>
            </w:tcBorders>
          </w:tcPr>
          <w:p w14:paraId="7CEE70E2" w14:textId="0DD5761C" w:rsidR="00C67FE9" w:rsidRPr="008852C0" w:rsidRDefault="00C67FE9" w:rsidP="00C67FE9">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8852C0">
              <w:rPr>
                <w:rFonts w:ascii="Browallia New" w:hAnsi="Browallia New" w:cs="Browallia New"/>
                <w:sz w:val="20"/>
                <w:szCs w:val="20"/>
              </w:rPr>
              <w:t>18</w:t>
            </w:r>
          </w:p>
        </w:tc>
        <w:tc>
          <w:tcPr>
            <w:tcW w:w="771" w:type="dxa"/>
            <w:tcBorders>
              <w:bottom w:val="nil"/>
            </w:tcBorders>
            <w:vAlign w:val="bottom"/>
          </w:tcPr>
          <w:p w14:paraId="626D9904" w14:textId="3880FAC7" w:rsidR="00C67FE9" w:rsidRPr="008852C0" w:rsidRDefault="00DC5EF8"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13</w:t>
            </w:r>
          </w:p>
        </w:tc>
        <w:tc>
          <w:tcPr>
            <w:tcW w:w="708" w:type="dxa"/>
            <w:tcBorders>
              <w:bottom w:val="nil"/>
            </w:tcBorders>
            <w:vAlign w:val="bottom"/>
          </w:tcPr>
          <w:p w14:paraId="219425AB" w14:textId="7F7C2F4B"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w:t>
            </w:r>
          </w:p>
        </w:tc>
        <w:tc>
          <w:tcPr>
            <w:tcW w:w="701" w:type="dxa"/>
            <w:tcBorders>
              <w:bottom w:val="nil"/>
            </w:tcBorders>
          </w:tcPr>
          <w:p w14:paraId="4B75C439" w14:textId="3773E2F8" w:rsidR="00C67FE9" w:rsidRPr="008852C0" w:rsidRDefault="00411BDE"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34</w:t>
            </w:r>
          </w:p>
        </w:tc>
        <w:tc>
          <w:tcPr>
            <w:tcW w:w="709" w:type="dxa"/>
            <w:tcBorders>
              <w:bottom w:val="nil"/>
            </w:tcBorders>
          </w:tcPr>
          <w:p w14:paraId="7FF593E6" w14:textId="644C4B82" w:rsidR="00C67FE9" w:rsidRPr="008852C0" w:rsidRDefault="00516D55"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105</w:t>
            </w:r>
          </w:p>
        </w:tc>
        <w:tc>
          <w:tcPr>
            <w:tcW w:w="709" w:type="dxa"/>
            <w:tcBorders>
              <w:bottom w:val="nil"/>
            </w:tcBorders>
            <w:shd w:val="clear" w:color="auto" w:fill="auto"/>
          </w:tcPr>
          <w:p w14:paraId="0B37CC8E" w14:textId="4007BADD" w:rsidR="00C67FE9" w:rsidRPr="008852C0" w:rsidRDefault="00411BDE"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r w:rsidR="004D468D" w:rsidRPr="008852C0">
              <w:rPr>
                <w:rFonts w:ascii="Browallia New" w:hAnsi="Browallia New" w:cs="Browallia New"/>
                <w:sz w:val="20"/>
                <w:szCs w:val="20"/>
              </w:rPr>
              <w:t>30</w:t>
            </w:r>
            <w:r w:rsidRPr="008852C0">
              <w:rPr>
                <w:rFonts w:ascii="Browallia New" w:hAnsi="Browallia New" w:cs="Browallia New"/>
                <w:sz w:val="20"/>
                <w:szCs w:val="20"/>
              </w:rPr>
              <w:t>)</w:t>
            </w:r>
          </w:p>
        </w:tc>
        <w:tc>
          <w:tcPr>
            <w:tcW w:w="709" w:type="dxa"/>
            <w:tcBorders>
              <w:bottom w:val="nil"/>
            </w:tcBorders>
          </w:tcPr>
          <w:p w14:paraId="76AF0992" w14:textId="45E89A8B"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41</w:t>
            </w:r>
            <w:r w:rsidRPr="008852C0">
              <w:rPr>
                <w:rFonts w:ascii="Browallia New" w:hAnsi="Browallia New" w:cs="Browallia New"/>
                <w:sz w:val="20"/>
                <w:szCs w:val="20"/>
                <w:cs/>
              </w:rPr>
              <w:t>)</w:t>
            </w:r>
          </w:p>
        </w:tc>
        <w:tc>
          <w:tcPr>
            <w:tcW w:w="708" w:type="dxa"/>
            <w:tcBorders>
              <w:bottom w:val="nil"/>
            </w:tcBorders>
            <w:shd w:val="clear" w:color="auto" w:fill="auto"/>
          </w:tcPr>
          <w:p w14:paraId="340F29C4" w14:textId="4DB99D2A" w:rsidR="00C67FE9" w:rsidRPr="008852C0" w:rsidRDefault="00FC0B05"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992</w:t>
            </w:r>
          </w:p>
        </w:tc>
        <w:tc>
          <w:tcPr>
            <w:tcW w:w="709" w:type="dxa"/>
            <w:tcBorders>
              <w:bottom w:val="nil"/>
            </w:tcBorders>
          </w:tcPr>
          <w:p w14:paraId="44C20444" w14:textId="2F4E519E" w:rsidR="00C67FE9" w:rsidRPr="008852C0" w:rsidRDefault="00C67FE9" w:rsidP="00C67FE9">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r w:rsidR="00EA0EE1" w:rsidRPr="008852C0">
              <w:rPr>
                <w:rFonts w:ascii="Browallia New" w:hAnsi="Browallia New" w:cs="Browallia New"/>
                <w:sz w:val="20"/>
                <w:szCs w:val="20"/>
              </w:rPr>
              <w:t>439</w:t>
            </w:r>
          </w:p>
        </w:tc>
      </w:tr>
      <w:tr w:rsidR="00C67FE9" w:rsidRPr="008852C0" w14:paraId="6661E2F8" w14:textId="77777777" w:rsidTr="000D0928">
        <w:tblPrEx>
          <w:tblBorders>
            <w:bottom w:val="single" w:sz="4" w:space="0" w:color="auto"/>
          </w:tblBorders>
        </w:tblPrEx>
        <w:tc>
          <w:tcPr>
            <w:tcW w:w="2409" w:type="dxa"/>
          </w:tcPr>
          <w:p w14:paraId="1502F820" w14:textId="77777777" w:rsidR="00C67FE9" w:rsidRPr="008852C0" w:rsidRDefault="00C67FE9" w:rsidP="00C67FE9">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 xml:space="preserve">กำไรขั้นต้น </w:t>
            </w:r>
          </w:p>
        </w:tc>
        <w:tc>
          <w:tcPr>
            <w:tcW w:w="709" w:type="dxa"/>
            <w:tcBorders>
              <w:bottom w:val="nil"/>
            </w:tcBorders>
          </w:tcPr>
          <w:p w14:paraId="2DF5A411" w14:textId="4EEA98DC" w:rsidR="00C67FE9" w:rsidRPr="008852C0" w:rsidRDefault="00E14523"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374</w:t>
            </w:r>
          </w:p>
        </w:tc>
        <w:tc>
          <w:tcPr>
            <w:tcW w:w="728" w:type="dxa"/>
            <w:tcBorders>
              <w:bottom w:val="nil"/>
            </w:tcBorders>
          </w:tcPr>
          <w:p w14:paraId="43A3DBBE" w14:textId="25D8C34C"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429</w:t>
            </w:r>
          </w:p>
        </w:tc>
        <w:tc>
          <w:tcPr>
            <w:tcW w:w="690" w:type="dxa"/>
            <w:tcBorders>
              <w:bottom w:val="nil"/>
            </w:tcBorders>
          </w:tcPr>
          <w:p w14:paraId="0031F160" w14:textId="5EA0364F" w:rsidR="00C67FE9" w:rsidRPr="008852C0" w:rsidRDefault="000065EB"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77</w:t>
            </w:r>
          </w:p>
        </w:tc>
        <w:tc>
          <w:tcPr>
            <w:tcW w:w="722" w:type="dxa"/>
            <w:tcBorders>
              <w:bottom w:val="nil"/>
            </w:tcBorders>
          </w:tcPr>
          <w:p w14:paraId="1705B230" w14:textId="3F2D08B3"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213</w:t>
            </w:r>
          </w:p>
        </w:tc>
        <w:tc>
          <w:tcPr>
            <w:tcW w:w="737" w:type="dxa"/>
            <w:tcBorders>
              <w:bottom w:val="nil"/>
            </w:tcBorders>
          </w:tcPr>
          <w:p w14:paraId="5091ABC3" w14:textId="3BE308AF" w:rsidR="00C67FE9" w:rsidRPr="008852C0" w:rsidRDefault="008634FB"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164</w:t>
            </w:r>
          </w:p>
        </w:tc>
        <w:tc>
          <w:tcPr>
            <w:tcW w:w="720" w:type="dxa"/>
            <w:tcBorders>
              <w:bottom w:val="nil"/>
            </w:tcBorders>
          </w:tcPr>
          <w:p w14:paraId="7F773541" w14:textId="6CEBCF72"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137</w:t>
            </w:r>
          </w:p>
        </w:tc>
        <w:tc>
          <w:tcPr>
            <w:tcW w:w="732" w:type="dxa"/>
            <w:tcBorders>
              <w:bottom w:val="nil"/>
            </w:tcBorders>
            <w:vAlign w:val="bottom"/>
          </w:tcPr>
          <w:p w14:paraId="1B42F3BB" w14:textId="6C248BEC" w:rsidR="00C67FE9" w:rsidRPr="008852C0" w:rsidRDefault="009D53AB"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w:t>
            </w:r>
          </w:p>
        </w:tc>
        <w:tc>
          <w:tcPr>
            <w:tcW w:w="720" w:type="dxa"/>
            <w:tcBorders>
              <w:bottom w:val="nil"/>
            </w:tcBorders>
            <w:vAlign w:val="bottom"/>
          </w:tcPr>
          <w:p w14:paraId="728CFCCF" w14:textId="5120C79E"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6</w:t>
            </w:r>
          </w:p>
        </w:tc>
        <w:tc>
          <w:tcPr>
            <w:tcW w:w="771" w:type="dxa"/>
            <w:tcBorders>
              <w:bottom w:val="nil"/>
            </w:tcBorders>
            <w:vAlign w:val="bottom"/>
          </w:tcPr>
          <w:p w14:paraId="25CB9407" w14:textId="4EA32CDC" w:rsidR="00C67FE9" w:rsidRPr="008852C0" w:rsidRDefault="00DC5EF8"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4</w:t>
            </w:r>
          </w:p>
        </w:tc>
        <w:tc>
          <w:tcPr>
            <w:tcW w:w="708" w:type="dxa"/>
            <w:tcBorders>
              <w:bottom w:val="nil"/>
            </w:tcBorders>
            <w:vAlign w:val="bottom"/>
          </w:tcPr>
          <w:p w14:paraId="0DFA89B7" w14:textId="5A2F4462"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2</w:t>
            </w:r>
            <w:r w:rsidRPr="008852C0">
              <w:rPr>
                <w:rFonts w:ascii="Browallia New" w:hAnsi="Browallia New" w:cs="Browallia New"/>
                <w:sz w:val="20"/>
                <w:szCs w:val="20"/>
                <w:cs/>
              </w:rPr>
              <w:t>)</w:t>
            </w:r>
          </w:p>
        </w:tc>
        <w:tc>
          <w:tcPr>
            <w:tcW w:w="701" w:type="dxa"/>
            <w:tcBorders>
              <w:bottom w:val="nil"/>
            </w:tcBorders>
            <w:vAlign w:val="bottom"/>
          </w:tcPr>
          <w:p w14:paraId="5F81FBA8" w14:textId="58F412D7" w:rsidR="00C67FE9" w:rsidRPr="008852C0" w:rsidRDefault="00411BDE"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r w:rsidR="00A944CB" w:rsidRPr="008852C0">
              <w:rPr>
                <w:rFonts w:ascii="Browallia New" w:hAnsi="Browallia New" w:cs="Browallia New"/>
                <w:sz w:val="20"/>
                <w:szCs w:val="20"/>
              </w:rPr>
              <w:t>9</w:t>
            </w:r>
          </w:p>
        </w:tc>
        <w:tc>
          <w:tcPr>
            <w:tcW w:w="709" w:type="dxa"/>
            <w:tcBorders>
              <w:bottom w:val="nil"/>
            </w:tcBorders>
            <w:vAlign w:val="bottom"/>
          </w:tcPr>
          <w:p w14:paraId="18A0557E" w14:textId="4D1F05EA" w:rsidR="00C67FE9" w:rsidRPr="008852C0" w:rsidRDefault="00EA1ACB"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r w:rsidR="00516D55" w:rsidRPr="008852C0">
              <w:rPr>
                <w:rFonts w:ascii="Browallia New" w:hAnsi="Browallia New" w:cs="Browallia New"/>
                <w:sz w:val="20"/>
                <w:szCs w:val="20"/>
              </w:rPr>
              <w:t>6</w:t>
            </w:r>
          </w:p>
        </w:tc>
        <w:tc>
          <w:tcPr>
            <w:tcW w:w="709" w:type="dxa"/>
            <w:tcBorders>
              <w:bottom w:val="nil"/>
            </w:tcBorders>
            <w:shd w:val="clear" w:color="auto" w:fill="auto"/>
          </w:tcPr>
          <w:p w14:paraId="59FC871B" w14:textId="2EE2B42A" w:rsidR="00C67FE9" w:rsidRPr="008852C0" w:rsidRDefault="00411BDE" w:rsidP="00C67FE9">
            <w:pPr>
              <w:pBdr>
                <w:bottom w:val="single" w:sz="12" w:space="1" w:color="auto"/>
              </w:pBdr>
              <w:spacing w:line="240" w:lineRule="auto"/>
              <w:jc w:val="right"/>
              <w:rPr>
                <w:rFonts w:ascii="Browallia New" w:hAnsi="Browallia New" w:cs="Browallia New"/>
                <w:sz w:val="20"/>
                <w:szCs w:val="20"/>
                <w:cs/>
              </w:rPr>
            </w:pPr>
            <w:r w:rsidRPr="008852C0">
              <w:rPr>
                <w:rFonts w:ascii="Browallia New" w:hAnsi="Browallia New" w:cs="Browallia New"/>
                <w:sz w:val="20"/>
                <w:szCs w:val="20"/>
              </w:rPr>
              <w:t>(</w:t>
            </w:r>
            <w:r w:rsidR="00F27A45" w:rsidRPr="008852C0">
              <w:rPr>
                <w:rFonts w:ascii="Browallia New" w:hAnsi="Browallia New" w:cs="Browallia New"/>
                <w:sz w:val="20"/>
                <w:szCs w:val="20"/>
              </w:rPr>
              <w:t>12</w:t>
            </w:r>
            <w:r w:rsidRPr="008852C0">
              <w:rPr>
                <w:rFonts w:ascii="Browallia New" w:hAnsi="Browallia New" w:cs="Browallia New"/>
                <w:sz w:val="20"/>
                <w:szCs w:val="20"/>
              </w:rPr>
              <w:t>)</w:t>
            </w:r>
          </w:p>
        </w:tc>
        <w:tc>
          <w:tcPr>
            <w:tcW w:w="709" w:type="dxa"/>
            <w:tcBorders>
              <w:bottom w:val="nil"/>
            </w:tcBorders>
          </w:tcPr>
          <w:p w14:paraId="47D809D3" w14:textId="077DB0C0"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8</w:t>
            </w:r>
            <w:r w:rsidRPr="008852C0">
              <w:rPr>
                <w:rFonts w:ascii="Browallia New" w:hAnsi="Browallia New" w:cs="Browallia New"/>
                <w:sz w:val="20"/>
                <w:szCs w:val="20"/>
                <w:cs/>
              </w:rPr>
              <w:t>)</w:t>
            </w:r>
          </w:p>
        </w:tc>
        <w:tc>
          <w:tcPr>
            <w:tcW w:w="708" w:type="dxa"/>
            <w:tcBorders>
              <w:bottom w:val="nil"/>
            </w:tcBorders>
            <w:shd w:val="clear" w:color="auto" w:fill="auto"/>
          </w:tcPr>
          <w:p w14:paraId="45FDB686" w14:textId="7EA35EA9" w:rsidR="00C67FE9" w:rsidRPr="008852C0" w:rsidRDefault="00FC0B05"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62</w:t>
            </w:r>
            <w:r w:rsidR="001B3C4F" w:rsidRPr="008852C0">
              <w:rPr>
                <w:rFonts w:ascii="Browallia New" w:hAnsi="Browallia New" w:cs="Browallia New"/>
                <w:sz w:val="20"/>
                <w:szCs w:val="20"/>
              </w:rPr>
              <w:t>8</w:t>
            </w:r>
          </w:p>
        </w:tc>
        <w:tc>
          <w:tcPr>
            <w:tcW w:w="709" w:type="dxa"/>
            <w:tcBorders>
              <w:bottom w:val="nil"/>
            </w:tcBorders>
          </w:tcPr>
          <w:p w14:paraId="31500879" w14:textId="5B89BF6D"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7</w:t>
            </w:r>
            <w:r w:rsidR="00EA0EE1" w:rsidRPr="008852C0">
              <w:rPr>
                <w:rFonts w:ascii="Browallia New" w:hAnsi="Browallia New" w:cs="Browallia New"/>
                <w:sz w:val="20"/>
                <w:szCs w:val="20"/>
              </w:rPr>
              <w:t>91</w:t>
            </w:r>
          </w:p>
        </w:tc>
      </w:tr>
      <w:tr w:rsidR="00C67FE9" w:rsidRPr="008852C0" w14:paraId="4A142EE6" w14:textId="77777777" w:rsidTr="000D0928">
        <w:tblPrEx>
          <w:tblBorders>
            <w:bottom w:val="single" w:sz="4" w:space="0" w:color="auto"/>
          </w:tblBorders>
        </w:tblPrEx>
        <w:trPr>
          <w:trHeight w:val="198"/>
        </w:trPr>
        <w:tc>
          <w:tcPr>
            <w:tcW w:w="2409" w:type="dxa"/>
            <w:tcBorders>
              <w:top w:val="nil"/>
            </w:tcBorders>
          </w:tcPr>
          <w:p w14:paraId="20216E4C" w14:textId="77777777" w:rsidR="00C67FE9" w:rsidRPr="008852C0" w:rsidRDefault="00C67FE9" w:rsidP="00C67FE9">
            <w:pPr>
              <w:spacing w:line="240" w:lineRule="auto"/>
              <w:ind w:right="-108"/>
              <w:rPr>
                <w:rFonts w:ascii="Browallia New" w:hAnsi="Browallia New" w:cs="Browallia New"/>
                <w:sz w:val="14"/>
                <w:szCs w:val="14"/>
                <w:highlight w:val="yellow"/>
                <w:cs/>
              </w:rPr>
            </w:pPr>
          </w:p>
        </w:tc>
        <w:tc>
          <w:tcPr>
            <w:tcW w:w="709" w:type="dxa"/>
            <w:tcBorders>
              <w:top w:val="nil"/>
            </w:tcBorders>
            <w:vAlign w:val="bottom"/>
          </w:tcPr>
          <w:p w14:paraId="3D912DC1" w14:textId="77777777" w:rsidR="00C67FE9" w:rsidRPr="008852C0" w:rsidRDefault="00C67FE9" w:rsidP="00C67FE9">
            <w:pPr>
              <w:spacing w:line="240" w:lineRule="auto"/>
              <w:jc w:val="right"/>
              <w:rPr>
                <w:rFonts w:ascii="Browallia New" w:hAnsi="Browallia New" w:cs="Browallia New"/>
                <w:sz w:val="14"/>
                <w:szCs w:val="14"/>
              </w:rPr>
            </w:pPr>
          </w:p>
        </w:tc>
        <w:tc>
          <w:tcPr>
            <w:tcW w:w="728" w:type="dxa"/>
            <w:tcBorders>
              <w:top w:val="nil"/>
            </w:tcBorders>
            <w:vAlign w:val="bottom"/>
          </w:tcPr>
          <w:p w14:paraId="05951E48" w14:textId="77777777" w:rsidR="00C67FE9" w:rsidRPr="008852C0" w:rsidRDefault="00C67FE9" w:rsidP="00C67FE9">
            <w:pPr>
              <w:spacing w:line="240" w:lineRule="auto"/>
              <w:jc w:val="right"/>
              <w:rPr>
                <w:rFonts w:ascii="Browallia New" w:hAnsi="Browallia New" w:cs="Browallia New"/>
                <w:sz w:val="14"/>
                <w:szCs w:val="14"/>
              </w:rPr>
            </w:pPr>
          </w:p>
        </w:tc>
        <w:tc>
          <w:tcPr>
            <w:tcW w:w="690" w:type="dxa"/>
            <w:tcBorders>
              <w:top w:val="nil"/>
            </w:tcBorders>
          </w:tcPr>
          <w:p w14:paraId="44B7697A" w14:textId="77777777" w:rsidR="00C67FE9" w:rsidRPr="008852C0" w:rsidRDefault="00C67FE9" w:rsidP="00C67FE9">
            <w:pPr>
              <w:spacing w:line="240" w:lineRule="auto"/>
              <w:jc w:val="right"/>
              <w:rPr>
                <w:rFonts w:ascii="Browallia New" w:hAnsi="Browallia New" w:cs="Browallia New"/>
                <w:sz w:val="14"/>
                <w:szCs w:val="14"/>
              </w:rPr>
            </w:pPr>
          </w:p>
        </w:tc>
        <w:tc>
          <w:tcPr>
            <w:tcW w:w="722" w:type="dxa"/>
            <w:tcBorders>
              <w:top w:val="nil"/>
            </w:tcBorders>
          </w:tcPr>
          <w:p w14:paraId="4B564570" w14:textId="77777777" w:rsidR="00C67FE9" w:rsidRPr="008852C0" w:rsidRDefault="00C67FE9" w:rsidP="00C67FE9">
            <w:pPr>
              <w:spacing w:line="240" w:lineRule="auto"/>
              <w:jc w:val="right"/>
              <w:rPr>
                <w:rFonts w:ascii="Browallia New" w:hAnsi="Browallia New" w:cs="Browallia New"/>
                <w:sz w:val="14"/>
                <w:szCs w:val="14"/>
              </w:rPr>
            </w:pPr>
          </w:p>
        </w:tc>
        <w:tc>
          <w:tcPr>
            <w:tcW w:w="737" w:type="dxa"/>
            <w:tcBorders>
              <w:top w:val="nil"/>
            </w:tcBorders>
          </w:tcPr>
          <w:p w14:paraId="47B2A48A" w14:textId="77777777" w:rsidR="00C67FE9" w:rsidRPr="008852C0" w:rsidRDefault="00C67FE9" w:rsidP="00C67FE9">
            <w:pPr>
              <w:spacing w:line="240" w:lineRule="auto"/>
              <w:jc w:val="right"/>
              <w:rPr>
                <w:rFonts w:ascii="Browallia New" w:hAnsi="Browallia New" w:cs="Browallia New"/>
                <w:sz w:val="14"/>
                <w:szCs w:val="14"/>
              </w:rPr>
            </w:pPr>
          </w:p>
        </w:tc>
        <w:tc>
          <w:tcPr>
            <w:tcW w:w="720" w:type="dxa"/>
            <w:tcBorders>
              <w:top w:val="nil"/>
            </w:tcBorders>
            <w:vAlign w:val="bottom"/>
          </w:tcPr>
          <w:p w14:paraId="2B5F2D95" w14:textId="77777777" w:rsidR="00C67FE9" w:rsidRPr="008852C0" w:rsidRDefault="00C67FE9" w:rsidP="00C67FE9">
            <w:pPr>
              <w:spacing w:line="240" w:lineRule="auto"/>
              <w:jc w:val="right"/>
              <w:rPr>
                <w:rFonts w:ascii="Browallia New" w:hAnsi="Browallia New" w:cs="Browallia New"/>
                <w:sz w:val="14"/>
                <w:szCs w:val="14"/>
              </w:rPr>
            </w:pPr>
          </w:p>
        </w:tc>
        <w:tc>
          <w:tcPr>
            <w:tcW w:w="732" w:type="dxa"/>
            <w:tcBorders>
              <w:top w:val="nil"/>
            </w:tcBorders>
          </w:tcPr>
          <w:p w14:paraId="7D6472BC" w14:textId="77777777" w:rsidR="00C67FE9" w:rsidRPr="008852C0" w:rsidRDefault="00C67FE9" w:rsidP="00C67FE9">
            <w:pPr>
              <w:spacing w:line="240" w:lineRule="auto"/>
              <w:jc w:val="right"/>
              <w:rPr>
                <w:rFonts w:ascii="Browallia New" w:hAnsi="Browallia New" w:cs="Browallia New"/>
                <w:sz w:val="14"/>
                <w:szCs w:val="14"/>
              </w:rPr>
            </w:pPr>
          </w:p>
        </w:tc>
        <w:tc>
          <w:tcPr>
            <w:tcW w:w="720" w:type="dxa"/>
            <w:tcBorders>
              <w:top w:val="nil"/>
            </w:tcBorders>
          </w:tcPr>
          <w:p w14:paraId="11928CB0" w14:textId="77777777" w:rsidR="00C67FE9" w:rsidRPr="008852C0" w:rsidRDefault="00C67FE9" w:rsidP="00C67FE9">
            <w:pPr>
              <w:spacing w:line="240" w:lineRule="auto"/>
              <w:jc w:val="right"/>
              <w:rPr>
                <w:rFonts w:ascii="Browallia New" w:hAnsi="Browallia New" w:cs="Browallia New"/>
                <w:sz w:val="14"/>
                <w:szCs w:val="14"/>
              </w:rPr>
            </w:pPr>
          </w:p>
        </w:tc>
        <w:tc>
          <w:tcPr>
            <w:tcW w:w="771" w:type="dxa"/>
            <w:tcBorders>
              <w:top w:val="nil"/>
            </w:tcBorders>
          </w:tcPr>
          <w:p w14:paraId="3E2BEF1D" w14:textId="77777777" w:rsidR="00C67FE9" w:rsidRPr="008852C0" w:rsidRDefault="00C67FE9" w:rsidP="00C67FE9">
            <w:pPr>
              <w:spacing w:line="240" w:lineRule="auto"/>
              <w:jc w:val="right"/>
              <w:rPr>
                <w:rFonts w:ascii="Browallia New" w:hAnsi="Browallia New" w:cs="Browallia New"/>
                <w:sz w:val="14"/>
                <w:szCs w:val="14"/>
              </w:rPr>
            </w:pPr>
          </w:p>
        </w:tc>
        <w:tc>
          <w:tcPr>
            <w:tcW w:w="708" w:type="dxa"/>
            <w:tcBorders>
              <w:top w:val="nil"/>
            </w:tcBorders>
          </w:tcPr>
          <w:p w14:paraId="368107B3" w14:textId="77777777" w:rsidR="00C67FE9" w:rsidRPr="008852C0" w:rsidRDefault="00C67FE9" w:rsidP="00C67FE9">
            <w:pPr>
              <w:spacing w:line="240" w:lineRule="auto"/>
              <w:jc w:val="right"/>
              <w:rPr>
                <w:rFonts w:ascii="Browallia New" w:hAnsi="Browallia New" w:cs="Browallia New"/>
                <w:sz w:val="14"/>
                <w:szCs w:val="14"/>
              </w:rPr>
            </w:pPr>
          </w:p>
        </w:tc>
        <w:tc>
          <w:tcPr>
            <w:tcW w:w="701" w:type="dxa"/>
            <w:tcBorders>
              <w:top w:val="nil"/>
            </w:tcBorders>
          </w:tcPr>
          <w:p w14:paraId="0F11218B" w14:textId="77777777" w:rsidR="00C67FE9" w:rsidRPr="008852C0" w:rsidRDefault="00C67FE9" w:rsidP="00C67FE9">
            <w:pPr>
              <w:spacing w:line="240" w:lineRule="auto"/>
              <w:jc w:val="right"/>
              <w:rPr>
                <w:rFonts w:ascii="Browallia New" w:hAnsi="Browallia New" w:cs="Browallia New"/>
                <w:sz w:val="14"/>
                <w:szCs w:val="14"/>
              </w:rPr>
            </w:pPr>
          </w:p>
        </w:tc>
        <w:tc>
          <w:tcPr>
            <w:tcW w:w="709" w:type="dxa"/>
            <w:tcBorders>
              <w:top w:val="nil"/>
            </w:tcBorders>
          </w:tcPr>
          <w:p w14:paraId="1F4077DD" w14:textId="77777777" w:rsidR="00C67FE9" w:rsidRPr="008852C0" w:rsidRDefault="00C67FE9" w:rsidP="00C67FE9">
            <w:pPr>
              <w:spacing w:line="240" w:lineRule="auto"/>
              <w:jc w:val="right"/>
              <w:rPr>
                <w:rFonts w:ascii="Browallia New" w:hAnsi="Browallia New" w:cs="Browallia New"/>
                <w:sz w:val="14"/>
                <w:szCs w:val="14"/>
              </w:rPr>
            </w:pPr>
          </w:p>
        </w:tc>
        <w:tc>
          <w:tcPr>
            <w:tcW w:w="709" w:type="dxa"/>
            <w:tcBorders>
              <w:top w:val="nil"/>
            </w:tcBorders>
          </w:tcPr>
          <w:p w14:paraId="07430CC4" w14:textId="77777777" w:rsidR="00C67FE9" w:rsidRPr="008852C0" w:rsidRDefault="00C67FE9" w:rsidP="00C67FE9">
            <w:pPr>
              <w:spacing w:line="240" w:lineRule="auto"/>
              <w:jc w:val="right"/>
              <w:rPr>
                <w:rFonts w:ascii="Browallia New" w:hAnsi="Browallia New" w:cs="Browallia New"/>
                <w:sz w:val="14"/>
                <w:szCs w:val="14"/>
              </w:rPr>
            </w:pPr>
          </w:p>
        </w:tc>
        <w:tc>
          <w:tcPr>
            <w:tcW w:w="709" w:type="dxa"/>
            <w:tcBorders>
              <w:top w:val="nil"/>
            </w:tcBorders>
          </w:tcPr>
          <w:p w14:paraId="324D6683" w14:textId="77777777" w:rsidR="00C67FE9" w:rsidRPr="008852C0" w:rsidRDefault="00C67FE9" w:rsidP="00C67FE9">
            <w:pPr>
              <w:spacing w:line="240" w:lineRule="auto"/>
              <w:jc w:val="right"/>
              <w:rPr>
                <w:rFonts w:ascii="Browallia New" w:hAnsi="Browallia New" w:cs="Browallia New"/>
                <w:sz w:val="14"/>
                <w:szCs w:val="14"/>
              </w:rPr>
            </w:pPr>
          </w:p>
        </w:tc>
        <w:tc>
          <w:tcPr>
            <w:tcW w:w="708" w:type="dxa"/>
            <w:tcBorders>
              <w:top w:val="nil"/>
            </w:tcBorders>
          </w:tcPr>
          <w:p w14:paraId="5E6288FA" w14:textId="77777777" w:rsidR="00C67FE9" w:rsidRPr="008852C0" w:rsidRDefault="00C67FE9" w:rsidP="00C67FE9">
            <w:pPr>
              <w:spacing w:line="240" w:lineRule="auto"/>
              <w:jc w:val="right"/>
              <w:rPr>
                <w:rFonts w:ascii="Browallia New" w:hAnsi="Browallia New" w:cs="Browallia New"/>
                <w:sz w:val="14"/>
                <w:szCs w:val="14"/>
              </w:rPr>
            </w:pPr>
          </w:p>
        </w:tc>
        <w:tc>
          <w:tcPr>
            <w:tcW w:w="709" w:type="dxa"/>
            <w:tcBorders>
              <w:top w:val="nil"/>
            </w:tcBorders>
          </w:tcPr>
          <w:p w14:paraId="052DD36A" w14:textId="77777777" w:rsidR="00C67FE9" w:rsidRPr="008852C0" w:rsidRDefault="00C67FE9" w:rsidP="00C67FE9">
            <w:pPr>
              <w:spacing w:line="240" w:lineRule="auto"/>
              <w:jc w:val="right"/>
              <w:rPr>
                <w:rFonts w:ascii="Browallia New" w:hAnsi="Browallia New" w:cs="Browallia New"/>
                <w:sz w:val="14"/>
                <w:szCs w:val="14"/>
              </w:rPr>
            </w:pPr>
          </w:p>
        </w:tc>
      </w:tr>
      <w:tr w:rsidR="00C67FE9" w:rsidRPr="008852C0" w14:paraId="147A48D6" w14:textId="77777777" w:rsidTr="000D0928">
        <w:tblPrEx>
          <w:tblBorders>
            <w:bottom w:val="single" w:sz="4" w:space="0" w:color="auto"/>
          </w:tblBorders>
        </w:tblPrEx>
        <w:tc>
          <w:tcPr>
            <w:tcW w:w="2409" w:type="dxa"/>
            <w:tcBorders>
              <w:top w:val="nil"/>
            </w:tcBorders>
          </w:tcPr>
          <w:p w14:paraId="0357F989" w14:textId="77777777" w:rsidR="00C67FE9" w:rsidRPr="008852C0" w:rsidRDefault="00C67FE9" w:rsidP="00C67FE9">
            <w:pPr>
              <w:spacing w:line="240" w:lineRule="auto"/>
              <w:ind w:right="-108"/>
              <w:rPr>
                <w:rFonts w:ascii="Browallia New" w:hAnsi="Browallia New" w:cs="Browallia New"/>
                <w:sz w:val="20"/>
                <w:szCs w:val="20"/>
                <w:highlight w:val="yellow"/>
                <w:cs/>
              </w:rPr>
            </w:pPr>
            <w:r w:rsidRPr="008852C0">
              <w:rPr>
                <w:rFonts w:ascii="Browallia New" w:hAnsi="Browallia New" w:cs="Browallia New"/>
                <w:sz w:val="20"/>
                <w:szCs w:val="20"/>
                <w:cs/>
              </w:rPr>
              <w:t>รายได้แยกตามการรับรู้รายได้</w:t>
            </w:r>
          </w:p>
        </w:tc>
        <w:tc>
          <w:tcPr>
            <w:tcW w:w="709" w:type="dxa"/>
            <w:tcBorders>
              <w:top w:val="nil"/>
            </w:tcBorders>
            <w:vAlign w:val="bottom"/>
          </w:tcPr>
          <w:p w14:paraId="610CB749" w14:textId="77777777" w:rsidR="00C67FE9" w:rsidRPr="008852C0" w:rsidRDefault="00C67FE9" w:rsidP="00C67FE9">
            <w:pPr>
              <w:spacing w:line="240" w:lineRule="auto"/>
              <w:jc w:val="right"/>
              <w:rPr>
                <w:rFonts w:ascii="Browallia New" w:hAnsi="Browallia New" w:cs="Browallia New"/>
                <w:sz w:val="20"/>
                <w:szCs w:val="20"/>
              </w:rPr>
            </w:pPr>
          </w:p>
        </w:tc>
        <w:tc>
          <w:tcPr>
            <w:tcW w:w="728" w:type="dxa"/>
            <w:tcBorders>
              <w:top w:val="nil"/>
            </w:tcBorders>
            <w:vAlign w:val="bottom"/>
          </w:tcPr>
          <w:p w14:paraId="3FE06667" w14:textId="77777777" w:rsidR="00C67FE9" w:rsidRPr="008852C0" w:rsidRDefault="00C67FE9" w:rsidP="00C67FE9">
            <w:pPr>
              <w:spacing w:line="240" w:lineRule="auto"/>
              <w:jc w:val="right"/>
              <w:rPr>
                <w:rFonts w:ascii="Browallia New" w:hAnsi="Browallia New" w:cs="Browallia New"/>
                <w:sz w:val="20"/>
                <w:szCs w:val="20"/>
              </w:rPr>
            </w:pPr>
          </w:p>
        </w:tc>
        <w:tc>
          <w:tcPr>
            <w:tcW w:w="690" w:type="dxa"/>
            <w:tcBorders>
              <w:top w:val="nil"/>
            </w:tcBorders>
          </w:tcPr>
          <w:p w14:paraId="1EC55310" w14:textId="77777777" w:rsidR="00C67FE9" w:rsidRPr="008852C0" w:rsidRDefault="00C67FE9" w:rsidP="00C67FE9">
            <w:pPr>
              <w:spacing w:line="240" w:lineRule="auto"/>
              <w:jc w:val="right"/>
              <w:rPr>
                <w:rFonts w:ascii="Browallia New" w:hAnsi="Browallia New" w:cs="Browallia New"/>
                <w:sz w:val="20"/>
                <w:szCs w:val="20"/>
              </w:rPr>
            </w:pPr>
          </w:p>
        </w:tc>
        <w:tc>
          <w:tcPr>
            <w:tcW w:w="722" w:type="dxa"/>
            <w:tcBorders>
              <w:top w:val="nil"/>
            </w:tcBorders>
          </w:tcPr>
          <w:p w14:paraId="131057E5" w14:textId="77777777" w:rsidR="00C67FE9" w:rsidRPr="008852C0" w:rsidRDefault="00C67FE9" w:rsidP="00C67FE9">
            <w:pPr>
              <w:spacing w:line="240" w:lineRule="auto"/>
              <w:jc w:val="right"/>
              <w:rPr>
                <w:rFonts w:ascii="Browallia New" w:hAnsi="Browallia New" w:cs="Browallia New"/>
                <w:sz w:val="20"/>
                <w:szCs w:val="20"/>
              </w:rPr>
            </w:pPr>
          </w:p>
        </w:tc>
        <w:tc>
          <w:tcPr>
            <w:tcW w:w="737" w:type="dxa"/>
            <w:tcBorders>
              <w:top w:val="nil"/>
            </w:tcBorders>
            <w:vAlign w:val="bottom"/>
          </w:tcPr>
          <w:p w14:paraId="75089FD0" w14:textId="77777777" w:rsidR="00C67FE9" w:rsidRPr="008852C0" w:rsidRDefault="00C67FE9" w:rsidP="00C67FE9">
            <w:pPr>
              <w:spacing w:line="240" w:lineRule="auto"/>
              <w:jc w:val="right"/>
              <w:rPr>
                <w:rFonts w:ascii="Browallia New" w:hAnsi="Browallia New" w:cs="Browallia New"/>
                <w:sz w:val="20"/>
                <w:szCs w:val="20"/>
              </w:rPr>
            </w:pPr>
          </w:p>
        </w:tc>
        <w:tc>
          <w:tcPr>
            <w:tcW w:w="720" w:type="dxa"/>
            <w:tcBorders>
              <w:top w:val="nil"/>
            </w:tcBorders>
            <w:vAlign w:val="bottom"/>
          </w:tcPr>
          <w:p w14:paraId="66E7F488" w14:textId="77777777" w:rsidR="00C67FE9" w:rsidRPr="008852C0" w:rsidRDefault="00C67FE9" w:rsidP="00C67FE9">
            <w:pPr>
              <w:spacing w:line="240" w:lineRule="auto"/>
              <w:jc w:val="right"/>
              <w:rPr>
                <w:rFonts w:ascii="Browallia New" w:hAnsi="Browallia New" w:cs="Browallia New"/>
                <w:sz w:val="20"/>
                <w:szCs w:val="20"/>
              </w:rPr>
            </w:pPr>
          </w:p>
        </w:tc>
        <w:tc>
          <w:tcPr>
            <w:tcW w:w="732" w:type="dxa"/>
            <w:tcBorders>
              <w:top w:val="nil"/>
            </w:tcBorders>
          </w:tcPr>
          <w:p w14:paraId="6B9CFCEA" w14:textId="77777777" w:rsidR="00C67FE9" w:rsidRPr="008852C0" w:rsidRDefault="00C67FE9" w:rsidP="00C67FE9">
            <w:pPr>
              <w:spacing w:line="240" w:lineRule="auto"/>
              <w:jc w:val="right"/>
              <w:rPr>
                <w:rFonts w:ascii="Browallia New" w:hAnsi="Browallia New" w:cs="Browallia New"/>
                <w:sz w:val="20"/>
                <w:szCs w:val="20"/>
              </w:rPr>
            </w:pPr>
          </w:p>
        </w:tc>
        <w:tc>
          <w:tcPr>
            <w:tcW w:w="720" w:type="dxa"/>
            <w:tcBorders>
              <w:top w:val="nil"/>
            </w:tcBorders>
          </w:tcPr>
          <w:p w14:paraId="009F925A" w14:textId="77777777" w:rsidR="00C67FE9" w:rsidRPr="008852C0" w:rsidRDefault="00C67FE9" w:rsidP="00C67FE9">
            <w:pPr>
              <w:spacing w:line="240" w:lineRule="auto"/>
              <w:jc w:val="right"/>
              <w:rPr>
                <w:rFonts w:ascii="Browallia New" w:hAnsi="Browallia New" w:cs="Browallia New"/>
                <w:sz w:val="20"/>
                <w:szCs w:val="20"/>
              </w:rPr>
            </w:pPr>
          </w:p>
        </w:tc>
        <w:tc>
          <w:tcPr>
            <w:tcW w:w="771" w:type="dxa"/>
            <w:tcBorders>
              <w:top w:val="nil"/>
            </w:tcBorders>
          </w:tcPr>
          <w:p w14:paraId="04BE2532" w14:textId="77777777" w:rsidR="00C67FE9" w:rsidRPr="008852C0" w:rsidRDefault="00C67FE9" w:rsidP="00C67FE9">
            <w:pPr>
              <w:spacing w:line="240" w:lineRule="auto"/>
              <w:jc w:val="right"/>
              <w:rPr>
                <w:rFonts w:ascii="Browallia New" w:hAnsi="Browallia New" w:cs="Browallia New"/>
                <w:sz w:val="20"/>
                <w:szCs w:val="20"/>
              </w:rPr>
            </w:pPr>
          </w:p>
        </w:tc>
        <w:tc>
          <w:tcPr>
            <w:tcW w:w="708" w:type="dxa"/>
            <w:tcBorders>
              <w:top w:val="nil"/>
            </w:tcBorders>
          </w:tcPr>
          <w:p w14:paraId="0DA59FDF" w14:textId="77777777" w:rsidR="00C67FE9" w:rsidRPr="008852C0" w:rsidRDefault="00C67FE9" w:rsidP="00C67FE9">
            <w:pPr>
              <w:spacing w:line="240" w:lineRule="auto"/>
              <w:jc w:val="right"/>
              <w:rPr>
                <w:rFonts w:ascii="Browallia New" w:hAnsi="Browallia New" w:cs="Browallia New"/>
                <w:sz w:val="20"/>
                <w:szCs w:val="20"/>
              </w:rPr>
            </w:pPr>
          </w:p>
        </w:tc>
        <w:tc>
          <w:tcPr>
            <w:tcW w:w="701" w:type="dxa"/>
            <w:tcBorders>
              <w:top w:val="nil"/>
            </w:tcBorders>
          </w:tcPr>
          <w:p w14:paraId="25F2EF89" w14:textId="77777777" w:rsidR="00C67FE9" w:rsidRPr="008852C0" w:rsidRDefault="00C67FE9" w:rsidP="00C67FE9">
            <w:pPr>
              <w:spacing w:line="240" w:lineRule="auto"/>
              <w:jc w:val="right"/>
              <w:rPr>
                <w:rFonts w:ascii="Browallia New" w:hAnsi="Browallia New" w:cs="Browallia New"/>
                <w:sz w:val="20"/>
                <w:szCs w:val="20"/>
              </w:rPr>
            </w:pPr>
          </w:p>
        </w:tc>
        <w:tc>
          <w:tcPr>
            <w:tcW w:w="709" w:type="dxa"/>
            <w:tcBorders>
              <w:top w:val="nil"/>
            </w:tcBorders>
          </w:tcPr>
          <w:p w14:paraId="73DC13D8" w14:textId="77777777" w:rsidR="00C67FE9" w:rsidRPr="008852C0" w:rsidRDefault="00C67FE9" w:rsidP="00C67FE9">
            <w:pPr>
              <w:spacing w:line="240" w:lineRule="auto"/>
              <w:jc w:val="right"/>
              <w:rPr>
                <w:rFonts w:ascii="Browallia New" w:hAnsi="Browallia New" w:cs="Browallia New"/>
                <w:sz w:val="20"/>
                <w:szCs w:val="20"/>
              </w:rPr>
            </w:pPr>
          </w:p>
        </w:tc>
        <w:tc>
          <w:tcPr>
            <w:tcW w:w="709" w:type="dxa"/>
            <w:tcBorders>
              <w:top w:val="nil"/>
            </w:tcBorders>
          </w:tcPr>
          <w:p w14:paraId="5CF236E9" w14:textId="77777777" w:rsidR="00C67FE9" w:rsidRPr="008852C0" w:rsidRDefault="00C67FE9" w:rsidP="00C67FE9">
            <w:pPr>
              <w:spacing w:line="240" w:lineRule="auto"/>
              <w:jc w:val="right"/>
              <w:rPr>
                <w:rFonts w:ascii="Browallia New" w:hAnsi="Browallia New" w:cs="Browallia New"/>
                <w:sz w:val="20"/>
                <w:szCs w:val="20"/>
              </w:rPr>
            </w:pPr>
          </w:p>
        </w:tc>
        <w:tc>
          <w:tcPr>
            <w:tcW w:w="709" w:type="dxa"/>
            <w:tcBorders>
              <w:top w:val="nil"/>
            </w:tcBorders>
          </w:tcPr>
          <w:p w14:paraId="533162C8" w14:textId="77777777" w:rsidR="00C67FE9" w:rsidRPr="008852C0" w:rsidRDefault="00C67FE9" w:rsidP="00C67FE9">
            <w:pPr>
              <w:spacing w:line="240" w:lineRule="auto"/>
              <w:jc w:val="right"/>
              <w:rPr>
                <w:rFonts w:ascii="Browallia New" w:hAnsi="Browallia New" w:cs="Browallia New"/>
                <w:sz w:val="20"/>
                <w:szCs w:val="20"/>
              </w:rPr>
            </w:pPr>
          </w:p>
        </w:tc>
        <w:tc>
          <w:tcPr>
            <w:tcW w:w="708" w:type="dxa"/>
            <w:tcBorders>
              <w:top w:val="nil"/>
            </w:tcBorders>
          </w:tcPr>
          <w:p w14:paraId="28A78034" w14:textId="77777777" w:rsidR="00C67FE9" w:rsidRPr="008852C0" w:rsidRDefault="00C67FE9" w:rsidP="00C67FE9">
            <w:pPr>
              <w:spacing w:line="240" w:lineRule="auto"/>
              <w:jc w:val="right"/>
              <w:rPr>
                <w:rFonts w:ascii="Browallia New" w:hAnsi="Browallia New" w:cs="Browallia New"/>
                <w:sz w:val="20"/>
                <w:szCs w:val="20"/>
              </w:rPr>
            </w:pPr>
          </w:p>
        </w:tc>
        <w:tc>
          <w:tcPr>
            <w:tcW w:w="709" w:type="dxa"/>
            <w:tcBorders>
              <w:top w:val="nil"/>
            </w:tcBorders>
          </w:tcPr>
          <w:p w14:paraId="3CEE13CC" w14:textId="77777777" w:rsidR="00C67FE9" w:rsidRPr="008852C0" w:rsidRDefault="00C67FE9" w:rsidP="00C67FE9">
            <w:pPr>
              <w:spacing w:line="240" w:lineRule="auto"/>
              <w:jc w:val="right"/>
              <w:rPr>
                <w:rFonts w:ascii="Browallia New" w:hAnsi="Browallia New" w:cs="Browallia New"/>
                <w:sz w:val="20"/>
                <w:szCs w:val="20"/>
              </w:rPr>
            </w:pPr>
          </w:p>
        </w:tc>
      </w:tr>
      <w:tr w:rsidR="00C67FE9" w:rsidRPr="008852C0" w14:paraId="23272F00" w14:textId="77777777" w:rsidTr="000D0928">
        <w:tblPrEx>
          <w:tblBorders>
            <w:bottom w:val="single" w:sz="4" w:space="0" w:color="auto"/>
          </w:tblBorders>
        </w:tblPrEx>
        <w:tc>
          <w:tcPr>
            <w:tcW w:w="2409" w:type="dxa"/>
            <w:tcBorders>
              <w:top w:val="nil"/>
            </w:tcBorders>
          </w:tcPr>
          <w:p w14:paraId="3248F769" w14:textId="77777777" w:rsidR="00C67FE9" w:rsidRPr="008852C0" w:rsidRDefault="00C67FE9" w:rsidP="00C67FE9">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8852C0">
              <w:rPr>
                <w:rFonts w:ascii="Browallia New" w:hAnsi="Browallia New" w:cs="Browallia New"/>
                <w:sz w:val="20"/>
                <w:szCs w:val="20"/>
                <w:cs/>
              </w:rPr>
              <w:t>ณ เวลาใดเวลาหนึ่ง</w:t>
            </w:r>
          </w:p>
        </w:tc>
        <w:tc>
          <w:tcPr>
            <w:tcW w:w="709" w:type="dxa"/>
            <w:tcBorders>
              <w:top w:val="nil"/>
            </w:tcBorders>
          </w:tcPr>
          <w:p w14:paraId="34483D6E" w14:textId="6F80A689" w:rsidR="00C67FE9" w:rsidRPr="008852C0" w:rsidRDefault="00FC0B05"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8" w:type="dxa"/>
            <w:tcBorders>
              <w:top w:val="nil"/>
            </w:tcBorders>
          </w:tcPr>
          <w:p w14:paraId="526966F9" w14:textId="07C91461"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690" w:type="dxa"/>
            <w:tcBorders>
              <w:top w:val="nil"/>
            </w:tcBorders>
          </w:tcPr>
          <w:p w14:paraId="30A03945" w14:textId="6384AC8B" w:rsidR="00C67FE9" w:rsidRPr="008852C0" w:rsidRDefault="00FC0B05"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196</w:t>
            </w:r>
          </w:p>
        </w:tc>
        <w:tc>
          <w:tcPr>
            <w:tcW w:w="722" w:type="dxa"/>
            <w:tcBorders>
              <w:top w:val="nil"/>
            </w:tcBorders>
          </w:tcPr>
          <w:p w14:paraId="0DC1EB9A" w14:textId="3DB39877"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548</w:t>
            </w:r>
          </w:p>
        </w:tc>
        <w:tc>
          <w:tcPr>
            <w:tcW w:w="737" w:type="dxa"/>
            <w:tcBorders>
              <w:top w:val="nil"/>
            </w:tcBorders>
          </w:tcPr>
          <w:p w14:paraId="63783D1F" w14:textId="5FDC880C" w:rsidR="00C67FE9" w:rsidRPr="008852C0" w:rsidRDefault="00115C6C"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322</w:t>
            </w:r>
          </w:p>
        </w:tc>
        <w:tc>
          <w:tcPr>
            <w:tcW w:w="720" w:type="dxa"/>
            <w:tcBorders>
              <w:top w:val="nil"/>
            </w:tcBorders>
          </w:tcPr>
          <w:p w14:paraId="16CDC7B9" w14:textId="2D823D87"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276</w:t>
            </w:r>
          </w:p>
        </w:tc>
        <w:tc>
          <w:tcPr>
            <w:tcW w:w="732" w:type="dxa"/>
            <w:tcBorders>
              <w:top w:val="nil"/>
            </w:tcBorders>
          </w:tcPr>
          <w:p w14:paraId="6F73C88A" w14:textId="36CE4ADC" w:rsidR="00C67FE9" w:rsidRPr="008852C0" w:rsidRDefault="00115C6C"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11</w:t>
            </w:r>
          </w:p>
        </w:tc>
        <w:tc>
          <w:tcPr>
            <w:tcW w:w="720" w:type="dxa"/>
            <w:tcBorders>
              <w:top w:val="nil"/>
            </w:tcBorders>
          </w:tcPr>
          <w:p w14:paraId="47E14926" w14:textId="7196E21F"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18</w:t>
            </w:r>
          </w:p>
        </w:tc>
        <w:tc>
          <w:tcPr>
            <w:tcW w:w="771" w:type="dxa"/>
            <w:tcBorders>
              <w:top w:val="nil"/>
            </w:tcBorders>
            <w:vAlign w:val="bottom"/>
          </w:tcPr>
          <w:p w14:paraId="28C009C1" w14:textId="0F41F3D3" w:rsidR="00C67FE9" w:rsidRPr="008852C0" w:rsidRDefault="00115C6C"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11</w:t>
            </w:r>
          </w:p>
        </w:tc>
        <w:tc>
          <w:tcPr>
            <w:tcW w:w="708" w:type="dxa"/>
            <w:tcBorders>
              <w:top w:val="nil"/>
            </w:tcBorders>
            <w:vAlign w:val="bottom"/>
          </w:tcPr>
          <w:p w14:paraId="6A42E782" w14:textId="625F526B"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p>
        </w:tc>
        <w:tc>
          <w:tcPr>
            <w:tcW w:w="701" w:type="dxa"/>
            <w:tcBorders>
              <w:top w:val="nil"/>
            </w:tcBorders>
            <w:vAlign w:val="bottom"/>
          </w:tcPr>
          <w:p w14:paraId="23B8617C" w14:textId="2CE6AA1E" w:rsidR="00C67FE9" w:rsidRPr="008852C0" w:rsidRDefault="00A90ADF"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13</w:t>
            </w:r>
          </w:p>
        </w:tc>
        <w:tc>
          <w:tcPr>
            <w:tcW w:w="709" w:type="dxa"/>
            <w:tcBorders>
              <w:top w:val="nil"/>
            </w:tcBorders>
            <w:vAlign w:val="bottom"/>
          </w:tcPr>
          <w:p w14:paraId="7380A42A" w14:textId="11E3D79B"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9" w:type="dxa"/>
            <w:tcBorders>
              <w:top w:val="nil"/>
            </w:tcBorders>
          </w:tcPr>
          <w:p w14:paraId="2926E275" w14:textId="33FF34B4" w:rsidR="00C67FE9" w:rsidRPr="008852C0" w:rsidRDefault="00A90ADF"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(30)</w:t>
            </w:r>
          </w:p>
        </w:tc>
        <w:tc>
          <w:tcPr>
            <w:tcW w:w="709" w:type="dxa"/>
            <w:tcBorders>
              <w:top w:val="nil"/>
            </w:tcBorders>
          </w:tcPr>
          <w:p w14:paraId="53CA7E71" w14:textId="7BF2640D"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8" w:type="dxa"/>
            <w:tcBorders>
              <w:top w:val="nil"/>
            </w:tcBorders>
          </w:tcPr>
          <w:p w14:paraId="1A618A06" w14:textId="41F55DEE" w:rsidR="00C67FE9" w:rsidRPr="008852C0" w:rsidRDefault="00A90ADF"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523</w:t>
            </w:r>
          </w:p>
        </w:tc>
        <w:tc>
          <w:tcPr>
            <w:tcW w:w="709" w:type="dxa"/>
            <w:tcBorders>
              <w:top w:val="nil"/>
            </w:tcBorders>
          </w:tcPr>
          <w:p w14:paraId="2AF8BAE8" w14:textId="4261CEA3" w:rsidR="00C67FE9" w:rsidRPr="008852C0" w:rsidRDefault="00C67FE9" w:rsidP="00C67FE9">
            <w:pPr>
              <w:spacing w:line="240" w:lineRule="auto"/>
              <w:jc w:val="right"/>
              <w:rPr>
                <w:rFonts w:ascii="Browallia New" w:hAnsi="Browallia New" w:cs="Browallia New"/>
                <w:sz w:val="20"/>
                <w:szCs w:val="20"/>
              </w:rPr>
            </w:pPr>
            <w:r w:rsidRPr="008852C0">
              <w:rPr>
                <w:rFonts w:ascii="Browallia New" w:hAnsi="Browallia New" w:cs="Browallia New"/>
                <w:sz w:val="20"/>
                <w:szCs w:val="20"/>
              </w:rPr>
              <w:t>843</w:t>
            </w:r>
          </w:p>
        </w:tc>
      </w:tr>
      <w:tr w:rsidR="00C67FE9" w:rsidRPr="008852C0" w14:paraId="129FCCCF" w14:textId="77777777" w:rsidTr="000D0928">
        <w:tblPrEx>
          <w:tblBorders>
            <w:bottom w:val="single" w:sz="4" w:space="0" w:color="auto"/>
          </w:tblBorders>
        </w:tblPrEx>
        <w:trPr>
          <w:trHeight w:val="153"/>
        </w:trPr>
        <w:tc>
          <w:tcPr>
            <w:tcW w:w="2409" w:type="dxa"/>
            <w:tcBorders>
              <w:top w:val="nil"/>
            </w:tcBorders>
          </w:tcPr>
          <w:p w14:paraId="3142C8E0" w14:textId="77777777" w:rsidR="00C67FE9" w:rsidRPr="008852C0" w:rsidRDefault="00C67FE9" w:rsidP="00C67FE9">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8852C0">
              <w:rPr>
                <w:rFonts w:ascii="Browallia New" w:hAnsi="Browallia New" w:cs="Browallia New"/>
                <w:sz w:val="20"/>
                <w:szCs w:val="20"/>
                <w:cs/>
              </w:rPr>
              <w:t>ตลอดช่วงเวลาหนึ่ง</w:t>
            </w:r>
          </w:p>
        </w:tc>
        <w:tc>
          <w:tcPr>
            <w:tcW w:w="709" w:type="dxa"/>
            <w:tcBorders>
              <w:top w:val="nil"/>
            </w:tcBorders>
          </w:tcPr>
          <w:p w14:paraId="6A2103DA" w14:textId="02618118" w:rsidR="00C67FE9" w:rsidRPr="008852C0" w:rsidRDefault="00FC0B05"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442</w:t>
            </w:r>
          </w:p>
        </w:tc>
        <w:tc>
          <w:tcPr>
            <w:tcW w:w="728" w:type="dxa"/>
            <w:tcBorders>
              <w:top w:val="nil"/>
            </w:tcBorders>
          </w:tcPr>
          <w:p w14:paraId="0F9DB12B" w14:textId="481F7194"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525</w:t>
            </w:r>
          </w:p>
        </w:tc>
        <w:tc>
          <w:tcPr>
            <w:tcW w:w="690" w:type="dxa"/>
            <w:tcBorders>
              <w:top w:val="nil"/>
            </w:tcBorders>
            <w:vAlign w:val="bottom"/>
          </w:tcPr>
          <w:p w14:paraId="2FA27279" w14:textId="73DC368C" w:rsidR="00C67FE9" w:rsidRPr="008852C0" w:rsidRDefault="00FC0B05"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2" w:type="dxa"/>
            <w:tcBorders>
              <w:top w:val="nil"/>
            </w:tcBorders>
            <w:vAlign w:val="bottom"/>
          </w:tcPr>
          <w:p w14:paraId="060E5A1C" w14:textId="2DECD41D"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37" w:type="dxa"/>
            <w:tcBorders>
              <w:top w:val="nil"/>
            </w:tcBorders>
            <w:vAlign w:val="bottom"/>
          </w:tcPr>
          <w:p w14:paraId="6FA3A8F4" w14:textId="4B6728D5" w:rsidR="00C67FE9" w:rsidRPr="008852C0" w:rsidRDefault="00115C6C"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4</w:t>
            </w:r>
          </w:p>
        </w:tc>
        <w:tc>
          <w:tcPr>
            <w:tcW w:w="720" w:type="dxa"/>
            <w:tcBorders>
              <w:top w:val="nil"/>
            </w:tcBorders>
            <w:vAlign w:val="bottom"/>
          </w:tcPr>
          <w:p w14:paraId="74958F19" w14:textId="787F3A48"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w:t>
            </w:r>
          </w:p>
        </w:tc>
        <w:tc>
          <w:tcPr>
            <w:tcW w:w="732" w:type="dxa"/>
            <w:tcBorders>
              <w:top w:val="nil"/>
            </w:tcBorders>
          </w:tcPr>
          <w:p w14:paraId="289FB908" w14:textId="231AB7CF" w:rsidR="00C67FE9" w:rsidRPr="008852C0" w:rsidRDefault="00115C6C"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20" w:type="dxa"/>
            <w:tcBorders>
              <w:top w:val="nil"/>
            </w:tcBorders>
          </w:tcPr>
          <w:p w14:paraId="128A20A1" w14:textId="446DA46A"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71" w:type="dxa"/>
            <w:tcBorders>
              <w:top w:val="nil"/>
            </w:tcBorders>
            <w:vAlign w:val="bottom"/>
          </w:tcPr>
          <w:p w14:paraId="58128738" w14:textId="7033B17A" w:rsidR="00C67FE9" w:rsidRPr="008852C0" w:rsidRDefault="00115C6C"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w:t>
            </w:r>
          </w:p>
        </w:tc>
        <w:tc>
          <w:tcPr>
            <w:tcW w:w="708" w:type="dxa"/>
            <w:tcBorders>
              <w:top w:val="nil"/>
            </w:tcBorders>
            <w:vAlign w:val="bottom"/>
          </w:tcPr>
          <w:p w14:paraId="59DA5B2A" w14:textId="7DE9C582"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w:t>
            </w:r>
          </w:p>
        </w:tc>
        <w:tc>
          <w:tcPr>
            <w:tcW w:w="701" w:type="dxa"/>
            <w:tcBorders>
              <w:top w:val="nil"/>
            </w:tcBorders>
          </w:tcPr>
          <w:p w14:paraId="28E842B6" w14:textId="6457AB06" w:rsidR="00C67FE9" w:rsidRPr="008852C0" w:rsidRDefault="00A90ADF"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21</w:t>
            </w:r>
          </w:p>
        </w:tc>
        <w:tc>
          <w:tcPr>
            <w:tcW w:w="709" w:type="dxa"/>
            <w:tcBorders>
              <w:top w:val="nil"/>
            </w:tcBorders>
          </w:tcPr>
          <w:p w14:paraId="7153FB88" w14:textId="7C2D9B21" w:rsidR="00C67FE9" w:rsidRPr="008852C0" w:rsidRDefault="00B9261E"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105</w:t>
            </w:r>
          </w:p>
        </w:tc>
        <w:tc>
          <w:tcPr>
            <w:tcW w:w="709" w:type="dxa"/>
            <w:tcBorders>
              <w:top w:val="nil"/>
            </w:tcBorders>
          </w:tcPr>
          <w:p w14:paraId="3DE5922F" w14:textId="6095B042" w:rsidR="00C67FE9" w:rsidRPr="008852C0" w:rsidRDefault="00A90ADF"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w:t>
            </w:r>
          </w:p>
        </w:tc>
        <w:tc>
          <w:tcPr>
            <w:tcW w:w="709" w:type="dxa"/>
            <w:tcBorders>
              <w:top w:val="nil"/>
            </w:tcBorders>
          </w:tcPr>
          <w:p w14:paraId="2B25DFA1" w14:textId="1CF550AB"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41</w:t>
            </w:r>
            <w:r w:rsidRPr="008852C0">
              <w:rPr>
                <w:rFonts w:ascii="Browallia New" w:hAnsi="Browallia New" w:cs="Browallia New"/>
                <w:sz w:val="20"/>
                <w:szCs w:val="20"/>
                <w:cs/>
              </w:rPr>
              <w:t>)</w:t>
            </w:r>
          </w:p>
        </w:tc>
        <w:tc>
          <w:tcPr>
            <w:tcW w:w="708" w:type="dxa"/>
            <w:tcBorders>
              <w:top w:val="nil"/>
            </w:tcBorders>
          </w:tcPr>
          <w:p w14:paraId="6700F30F" w14:textId="213B6170" w:rsidR="00C67FE9" w:rsidRPr="008852C0" w:rsidRDefault="003126B4"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469</w:t>
            </w:r>
          </w:p>
        </w:tc>
        <w:tc>
          <w:tcPr>
            <w:tcW w:w="709" w:type="dxa"/>
            <w:tcBorders>
              <w:top w:val="nil"/>
            </w:tcBorders>
          </w:tcPr>
          <w:p w14:paraId="2A7982E8" w14:textId="6A463D18" w:rsidR="00C67FE9" w:rsidRPr="008852C0" w:rsidRDefault="00C67FE9" w:rsidP="00C67FE9">
            <w:pPr>
              <w:pBdr>
                <w:bottom w:val="single" w:sz="4"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w:t>
            </w:r>
            <w:r w:rsidR="00EA0EE1" w:rsidRPr="008852C0">
              <w:rPr>
                <w:rFonts w:ascii="Browallia New" w:hAnsi="Browallia New" w:cs="Browallia New"/>
                <w:sz w:val="20"/>
                <w:szCs w:val="20"/>
              </w:rPr>
              <w:t>96</w:t>
            </w:r>
          </w:p>
        </w:tc>
      </w:tr>
      <w:tr w:rsidR="00C67FE9" w:rsidRPr="008852C0" w14:paraId="1EAB7958" w14:textId="77777777" w:rsidTr="000D0928">
        <w:tblPrEx>
          <w:tblBorders>
            <w:bottom w:val="single" w:sz="4" w:space="0" w:color="auto"/>
          </w:tblBorders>
        </w:tblPrEx>
        <w:tc>
          <w:tcPr>
            <w:tcW w:w="2409" w:type="dxa"/>
            <w:tcBorders>
              <w:top w:val="nil"/>
            </w:tcBorders>
          </w:tcPr>
          <w:p w14:paraId="1780E277" w14:textId="77777777" w:rsidR="00C67FE9" w:rsidRPr="008852C0" w:rsidRDefault="00C67FE9" w:rsidP="00C67FE9">
            <w:pPr>
              <w:spacing w:line="240" w:lineRule="auto"/>
              <w:ind w:right="-108"/>
              <w:rPr>
                <w:rFonts w:ascii="Browallia New" w:hAnsi="Browallia New" w:cs="Browallia New"/>
                <w:sz w:val="20"/>
                <w:szCs w:val="20"/>
                <w:highlight w:val="yellow"/>
                <w:cs/>
              </w:rPr>
            </w:pPr>
            <w:r w:rsidRPr="008852C0">
              <w:rPr>
                <w:rFonts w:ascii="Browallia New" w:hAnsi="Browallia New" w:cs="Browallia New"/>
                <w:sz w:val="20"/>
                <w:szCs w:val="20"/>
                <w:cs/>
              </w:rPr>
              <w:t>รวม</w:t>
            </w:r>
          </w:p>
        </w:tc>
        <w:tc>
          <w:tcPr>
            <w:tcW w:w="709" w:type="dxa"/>
            <w:tcBorders>
              <w:top w:val="nil"/>
            </w:tcBorders>
          </w:tcPr>
          <w:p w14:paraId="467CAAB9" w14:textId="142E0B68" w:rsidR="00C67FE9" w:rsidRPr="008852C0" w:rsidRDefault="00FC0B05"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442</w:t>
            </w:r>
          </w:p>
        </w:tc>
        <w:tc>
          <w:tcPr>
            <w:tcW w:w="728" w:type="dxa"/>
            <w:tcBorders>
              <w:top w:val="nil"/>
            </w:tcBorders>
          </w:tcPr>
          <w:p w14:paraId="37AE5D97" w14:textId="79551846"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525</w:t>
            </w:r>
          </w:p>
        </w:tc>
        <w:tc>
          <w:tcPr>
            <w:tcW w:w="690" w:type="dxa"/>
            <w:tcBorders>
              <w:top w:val="nil"/>
            </w:tcBorders>
          </w:tcPr>
          <w:p w14:paraId="3749304A" w14:textId="21093034" w:rsidR="00C67FE9" w:rsidRPr="008852C0" w:rsidRDefault="00FC0B05"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196</w:t>
            </w:r>
          </w:p>
        </w:tc>
        <w:tc>
          <w:tcPr>
            <w:tcW w:w="722" w:type="dxa"/>
            <w:tcBorders>
              <w:top w:val="nil"/>
            </w:tcBorders>
          </w:tcPr>
          <w:p w14:paraId="0DCE56D6" w14:textId="71922FED"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548</w:t>
            </w:r>
          </w:p>
        </w:tc>
        <w:tc>
          <w:tcPr>
            <w:tcW w:w="737" w:type="dxa"/>
            <w:tcBorders>
              <w:top w:val="nil"/>
            </w:tcBorders>
          </w:tcPr>
          <w:p w14:paraId="3FE5FBF3" w14:textId="2A543849" w:rsidR="00C67FE9" w:rsidRPr="008852C0" w:rsidRDefault="00115C6C"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326</w:t>
            </w:r>
          </w:p>
        </w:tc>
        <w:tc>
          <w:tcPr>
            <w:tcW w:w="720" w:type="dxa"/>
            <w:tcBorders>
              <w:top w:val="nil"/>
            </w:tcBorders>
          </w:tcPr>
          <w:p w14:paraId="74FF798F" w14:textId="43EBDEFB"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281</w:t>
            </w:r>
          </w:p>
        </w:tc>
        <w:tc>
          <w:tcPr>
            <w:tcW w:w="732" w:type="dxa"/>
            <w:tcBorders>
              <w:top w:val="nil"/>
            </w:tcBorders>
          </w:tcPr>
          <w:p w14:paraId="07E74C74" w14:textId="4CD9FE13" w:rsidR="00C67FE9" w:rsidRPr="008852C0" w:rsidRDefault="00115C6C"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11</w:t>
            </w:r>
          </w:p>
        </w:tc>
        <w:tc>
          <w:tcPr>
            <w:tcW w:w="720" w:type="dxa"/>
            <w:tcBorders>
              <w:top w:val="nil"/>
            </w:tcBorders>
          </w:tcPr>
          <w:p w14:paraId="4F6CA806" w14:textId="3D4958BD"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18</w:t>
            </w:r>
          </w:p>
        </w:tc>
        <w:tc>
          <w:tcPr>
            <w:tcW w:w="771" w:type="dxa"/>
            <w:tcBorders>
              <w:top w:val="nil"/>
            </w:tcBorders>
            <w:vAlign w:val="bottom"/>
          </w:tcPr>
          <w:p w14:paraId="1676DCA0" w14:textId="6A689352" w:rsidR="00C67FE9" w:rsidRPr="008852C0" w:rsidRDefault="00115C6C"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13</w:t>
            </w:r>
          </w:p>
        </w:tc>
        <w:tc>
          <w:tcPr>
            <w:tcW w:w="708" w:type="dxa"/>
            <w:tcBorders>
              <w:top w:val="nil"/>
            </w:tcBorders>
            <w:vAlign w:val="bottom"/>
          </w:tcPr>
          <w:p w14:paraId="68FAB5EC" w14:textId="0C4B08FC"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w:t>
            </w:r>
          </w:p>
        </w:tc>
        <w:tc>
          <w:tcPr>
            <w:tcW w:w="701" w:type="dxa"/>
            <w:tcBorders>
              <w:top w:val="nil"/>
            </w:tcBorders>
            <w:vAlign w:val="bottom"/>
          </w:tcPr>
          <w:p w14:paraId="752209BB" w14:textId="11A348DA" w:rsidR="00C67FE9" w:rsidRPr="008852C0" w:rsidRDefault="00A90ADF"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34</w:t>
            </w:r>
          </w:p>
        </w:tc>
        <w:tc>
          <w:tcPr>
            <w:tcW w:w="709" w:type="dxa"/>
            <w:tcBorders>
              <w:top w:val="nil"/>
            </w:tcBorders>
            <w:vAlign w:val="bottom"/>
          </w:tcPr>
          <w:p w14:paraId="35DC3376" w14:textId="12328D75" w:rsidR="00C67FE9" w:rsidRPr="008852C0" w:rsidRDefault="00B9261E"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105</w:t>
            </w:r>
          </w:p>
        </w:tc>
        <w:tc>
          <w:tcPr>
            <w:tcW w:w="709" w:type="dxa"/>
            <w:tcBorders>
              <w:top w:val="nil"/>
            </w:tcBorders>
          </w:tcPr>
          <w:p w14:paraId="5BAEF854" w14:textId="5BB9658D" w:rsidR="00C67FE9" w:rsidRPr="008852C0" w:rsidRDefault="00A90ADF"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(30)</w:t>
            </w:r>
          </w:p>
        </w:tc>
        <w:tc>
          <w:tcPr>
            <w:tcW w:w="709" w:type="dxa"/>
            <w:tcBorders>
              <w:top w:val="nil"/>
            </w:tcBorders>
          </w:tcPr>
          <w:p w14:paraId="62798CC6" w14:textId="0A247309"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cs/>
              </w:rPr>
              <w:t>(</w:t>
            </w:r>
            <w:r w:rsidRPr="008852C0">
              <w:rPr>
                <w:rFonts w:ascii="Browallia New" w:hAnsi="Browallia New" w:cs="Browallia New"/>
                <w:sz w:val="20"/>
                <w:szCs w:val="20"/>
              </w:rPr>
              <w:t>41</w:t>
            </w:r>
            <w:r w:rsidRPr="008852C0">
              <w:rPr>
                <w:rFonts w:ascii="Browallia New" w:hAnsi="Browallia New" w:cs="Browallia New"/>
                <w:sz w:val="20"/>
                <w:szCs w:val="20"/>
                <w:cs/>
              </w:rPr>
              <w:t>)</w:t>
            </w:r>
          </w:p>
        </w:tc>
        <w:tc>
          <w:tcPr>
            <w:tcW w:w="708" w:type="dxa"/>
            <w:tcBorders>
              <w:top w:val="nil"/>
            </w:tcBorders>
          </w:tcPr>
          <w:p w14:paraId="6C1A7519" w14:textId="39922A97" w:rsidR="00C67FE9" w:rsidRPr="008852C0" w:rsidRDefault="003126B4"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992</w:t>
            </w:r>
          </w:p>
        </w:tc>
        <w:tc>
          <w:tcPr>
            <w:tcW w:w="709" w:type="dxa"/>
            <w:tcBorders>
              <w:top w:val="nil"/>
            </w:tcBorders>
          </w:tcPr>
          <w:p w14:paraId="4E0B32DF" w14:textId="7B7727F0" w:rsidR="00C67FE9" w:rsidRPr="008852C0" w:rsidRDefault="00C67FE9" w:rsidP="00C67FE9">
            <w:pPr>
              <w:pBdr>
                <w:bottom w:val="single" w:sz="12" w:space="1" w:color="auto"/>
              </w:pBdr>
              <w:spacing w:line="240" w:lineRule="auto"/>
              <w:jc w:val="right"/>
              <w:rPr>
                <w:rFonts w:ascii="Browallia New" w:hAnsi="Browallia New" w:cs="Browallia New"/>
                <w:sz w:val="20"/>
                <w:szCs w:val="20"/>
              </w:rPr>
            </w:pPr>
            <w:r w:rsidRPr="008852C0">
              <w:rPr>
                <w:rFonts w:ascii="Browallia New" w:hAnsi="Browallia New" w:cs="Browallia New"/>
                <w:sz w:val="20"/>
                <w:szCs w:val="20"/>
              </w:rPr>
              <w:t>1,</w:t>
            </w:r>
            <w:r w:rsidR="00772B6E" w:rsidRPr="008852C0">
              <w:rPr>
                <w:rFonts w:ascii="Browallia New" w:hAnsi="Browallia New" w:cs="Browallia New"/>
                <w:sz w:val="20"/>
                <w:szCs w:val="20"/>
              </w:rPr>
              <w:t>439</w:t>
            </w:r>
          </w:p>
        </w:tc>
      </w:tr>
      <w:tr w:rsidR="00C67FE9" w:rsidRPr="008852C0" w14:paraId="58A25DD5" w14:textId="77777777" w:rsidTr="000D0928">
        <w:tblPrEx>
          <w:tblBorders>
            <w:bottom w:val="single" w:sz="4" w:space="0" w:color="auto"/>
          </w:tblBorders>
        </w:tblPrEx>
        <w:tc>
          <w:tcPr>
            <w:tcW w:w="2409" w:type="dxa"/>
            <w:tcBorders>
              <w:top w:val="nil"/>
            </w:tcBorders>
          </w:tcPr>
          <w:p w14:paraId="335AE0C3" w14:textId="77777777" w:rsidR="00C67FE9" w:rsidRPr="008852C0" w:rsidRDefault="00C67FE9" w:rsidP="00C67FE9">
            <w:pPr>
              <w:spacing w:line="240" w:lineRule="auto"/>
              <w:ind w:right="-108"/>
              <w:rPr>
                <w:rFonts w:ascii="Browallia New" w:hAnsi="Browallia New" w:cs="Browallia New"/>
                <w:sz w:val="20"/>
                <w:szCs w:val="20"/>
                <w:cs/>
              </w:rPr>
            </w:pPr>
          </w:p>
        </w:tc>
        <w:tc>
          <w:tcPr>
            <w:tcW w:w="709" w:type="dxa"/>
            <w:tcBorders>
              <w:top w:val="nil"/>
            </w:tcBorders>
          </w:tcPr>
          <w:p w14:paraId="406D70BB" w14:textId="77777777" w:rsidR="00C67FE9" w:rsidRPr="008852C0" w:rsidRDefault="00C67FE9" w:rsidP="00C67FE9">
            <w:pPr>
              <w:spacing w:line="240" w:lineRule="auto"/>
              <w:jc w:val="right"/>
              <w:rPr>
                <w:rFonts w:ascii="Browallia New" w:hAnsi="Browallia New" w:cs="Browallia New"/>
                <w:sz w:val="20"/>
                <w:szCs w:val="20"/>
              </w:rPr>
            </w:pPr>
          </w:p>
        </w:tc>
        <w:tc>
          <w:tcPr>
            <w:tcW w:w="728" w:type="dxa"/>
            <w:tcBorders>
              <w:top w:val="nil"/>
            </w:tcBorders>
          </w:tcPr>
          <w:p w14:paraId="418A923F" w14:textId="77777777" w:rsidR="00C67FE9" w:rsidRPr="008852C0" w:rsidRDefault="00C67FE9" w:rsidP="00C67FE9">
            <w:pPr>
              <w:spacing w:line="240" w:lineRule="auto"/>
              <w:jc w:val="right"/>
              <w:rPr>
                <w:rFonts w:ascii="Browallia New" w:hAnsi="Browallia New" w:cs="Browallia New"/>
                <w:sz w:val="20"/>
                <w:szCs w:val="20"/>
              </w:rPr>
            </w:pPr>
          </w:p>
        </w:tc>
        <w:tc>
          <w:tcPr>
            <w:tcW w:w="690" w:type="dxa"/>
            <w:tcBorders>
              <w:top w:val="nil"/>
            </w:tcBorders>
          </w:tcPr>
          <w:p w14:paraId="7C194C55" w14:textId="77777777" w:rsidR="00C67FE9" w:rsidRPr="008852C0" w:rsidRDefault="00C67FE9" w:rsidP="00C67FE9">
            <w:pPr>
              <w:spacing w:line="240" w:lineRule="auto"/>
              <w:jc w:val="right"/>
              <w:rPr>
                <w:rFonts w:ascii="Browallia New" w:hAnsi="Browallia New" w:cs="Browallia New"/>
                <w:sz w:val="20"/>
                <w:szCs w:val="20"/>
              </w:rPr>
            </w:pPr>
          </w:p>
        </w:tc>
        <w:tc>
          <w:tcPr>
            <w:tcW w:w="722" w:type="dxa"/>
            <w:tcBorders>
              <w:top w:val="nil"/>
            </w:tcBorders>
          </w:tcPr>
          <w:p w14:paraId="719243B9" w14:textId="77777777" w:rsidR="00C67FE9" w:rsidRPr="008852C0" w:rsidRDefault="00C67FE9" w:rsidP="00C67FE9">
            <w:pPr>
              <w:spacing w:line="240" w:lineRule="auto"/>
              <w:jc w:val="right"/>
              <w:rPr>
                <w:rFonts w:ascii="Browallia New" w:hAnsi="Browallia New" w:cs="Browallia New"/>
                <w:sz w:val="20"/>
                <w:szCs w:val="20"/>
              </w:rPr>
            </w:pPr>
          </w:p>
        </w:tc>
        <w:tc>
          <w:tcPr>
            <w:tcW w:w="737" w:type="dxa"/>
            <w:tcBorders>
              <w:top w:val="nil"/>
            </w:tcBorders>
          </w:tcPr>
          <w:p w14:paraId="133D1150" w14:textId="77777777" w:rsidR="00C67FE9" w:rsidRPr="008852C0" w:rsidRDefault="00C67FE9" w:rsidP="00C67FE9">
            <w:pPr>
              <w:spacing w:line="240" w:lineRule="auto"/>
              <w:jc w:val="right"/>
              <w:rPr>
                <w:rFonts w:ascii="Browallia New" w:hAnsi="Browallia New" w:cs="Browallia New"/>
                <w:sz w:val="20"/>
                <w:szCs w:val="20"/>
              </w:rPr>
            </w:pPr>
          </w:p>
        </w:tc>
        <w:tc>
          <w:tcPr>
            <w:tcW w:w="720" w:type="dxa"/>
            <w:tcBorders>
              <w:top w:val="nil"/>
            </w:tcBorders>
          </w:tcPr>
          <w:p w14:paraId="28CDDC57" w14:textId="77777777" w:rsidR="00C67FE9" w:rsidRPr="008852C0" w:rsidRDefault="00C67FE9" w:rsidP="00C67FE9">
            <w:pPr>
              <w:spacing w:line="240" w:lineRule="auto"/>
              <w:jc w:val="right"/>
              <w:rPr>
                <w:rFonts w:ascii="Browallia New" w:hAnsi="Browallia New" w:cs="Browallia New"/>
                <w:sz w:val="20"/>
                <w:szCs w:val="20"/>
              </w:rPr>
            </w:pPr>
          </w:p>
        </w:tc>
        <w:tc>
          <w:tcPr>
            <w:tcW w:w="732" w:type="dxa"/>
            <w:tcBorders>
              <w:top w:val="nil"/>
            </w:tcBorders>
          </w:tcPr>
          <w:p w14:paraId="7C8ACADF" w14:textId="77777777" w:rsidR="00C67FE9" w:rsidRPr="008852C0" w:rsidRDefault="00C67FE9" w:rsidP="00C67FE9">
            <w:pPr>
              <w:spacing w:line="240" w:lineRule="auto"/>
              <w:jc w:val="right"/>
              <w:rPr>
                <w:rFonts w:ascii="Browallia New" w:hAnsi="Browallia New" w:cs="Browallia New"/>
                <w:sz w:val="20"/>
                <w:szCs w:val="20"/>
              </w:rPr>
            </w:pPr>
          </w:p>
        </w:tc>
        <w:tc>
          <w:tcPr>
            <w:tcW w:w="720" w:type="dxa"/>
            <w:tcBorders>
              <w:top w:val="nil"/>
            </w:tcBorders>
          </w:tcPr>
          <w:p w14:paraId="7395C1F9" w14:textId="77777777" w:rsidR="00C67FE9" w:rsidRPr="008852C0" w:rsidRDefault="00C67FE9" w:rsidP="00C67FE9">
            <w:pPr>
              <w:spacing w:line="240" w:lineRule="auto"/>
              <w:jc w:val="right"/>
              <w:rPr>
                <w:rFonts w:ascii="Browallia New" w:hAnsi="Browallia New" w:cs="Browallia New"/>
                <w:sz w:val="20"/>
                <w:szCs w:val="20"/>
              </w:rPr>
            </w:pPr>
          </w:p>
        </w:tc>
        <w:tc>
          <w:tcPr>
            <w:tcW w:w="771" w:type="dxa"/>
            <w:tcBorders>
              <w:top w:val="nil"/>
            </w:tcBorders>
            <w:vAlign w:val="bottom"/>
          </w:tcPr>
          <w:p w14:paraId="533F5C20" w14:textId="77777777" w:rsidR="00C67FE9" w:rsidRPr="008852C0" w:rsidRDefault="00C67FE9" w:rsidP="00C67FE9">
            <w:pPr>
              <w:spacing w:line="240" w:lineRule="auto"/>
              <w:jc w:val="right"/>
              <w:rPr>
                <w:rFonts w:ascii="Browallia New" w:hAnsi="Browallia New" w:cs="Browallia New"/>
                <w:sz w:val="20"/>
                <w:szCs w:val="20"/>
              </w:rPr>
            </w:pPr>
          </w:p>
        </w:tc>
        <w:tc>
          <w:tcPr>
            <w:tcW w:w="708" w:type="dxa"/>
            <w:tcBorders>
              <w:top w:val="nil"/>
            </w:tcBorders>
            <w:vAlign w:val="bottom"/>
          </w:tcPr>
          <w:p w14:paraId="40BE1C67" w14:textId="77777777" w:rsidR="00C67FE9" w:rsidRPr="008852C0" w:rsidRDefault="00C67FE9" w:rsidP="00C67FE9">
            <w:pPr>
              <w:spacing w:line="240" w:lineRule="auto"/>
              <w:jc w:val="right"/>
              <w:rPr>
                <w:rFonts w:ascii="Browallia New" w:hAnsi="Browallia New" w:cs="Browallia New"/>
                <w:sz w:val="20"/>
                <w:szCs w:val="20"/>
              </w:rPr>
            </w:pPr>
          </w:p>
        </w:tc>
        <w:tc>
          <w:tcPr>
            <w:tcW w:w="701" w:type="dxa"/>
            <w:tcBorders>
              <w:top w:val="nil"/>
            </w:tcBorders>
            <w:vAlign w:val="bottom"/>
          </w:tcPr>
          <w:p w14:paraId="58548105" w14:textId="77777777" w:rsidR="00C67FE9" w:rsidRPr="008852C0" w:rsidRDefault="00C67FE9" w:rsidP="00C67FE9">
            <w:pPr>
              <w:spacing w:line="240" w:lineRule="auto"/>
              <w:jc w:val="right"/>
              <w:rPr>
                <w:rFonts w:ascii="Browallia New" w:hAnsi="Browallia New" w:cs="Browallia New"/>
                <w:sz w:val="20"/>
                <w:szCs w:val="20"/>
              </w:rPr>
            </w:pPr>
          </w:p>
        </w:tc>
        <w:tc>
          <w:tcPr>
            <w:tcW w:w="709" w:type="dxa"/>
            <w:tcBorders>
              <w:top w:val="nil"/>
            </w:tcBorders>
            <w:vAlign w:val="bottom"/>
          </w:tcPr>
          <w:p w14:paraId="3CE68258" w14:textId="77777777" w:rsidR="00C67FE9" w:rsidRPr="008852C0" w:rsidRDefault="00C67FE9" w:rsidP="00C67FE9">
            <w:pPr>
              <w:spacing w:line="240" w:lineRule="auto"/>
              <w:jc w:val="right"/>
              <w:rPr>
                <w:rFonts w:ascii="Browallia New" w:hAnsi="Browallia New" w:cs="Browallia New"/>
                <w:sz w:val="20"/>
                <w:szCs w:val="20"/>
              </w:rPr>
            </w:pPr>
          </w:p>
        </w:tc>
        <w:tc>
          <w:tcPr>
            <w:tcW w:w="709" w:type="dxa"/>
            <w:tcBorders>
              <w:top w:val="nil"/>
            </w:tcBorders>
          </w:tcPr>
          <w:p w14:paraId="72234887" w14:textId="77777777" w:rsidR="00C67FE9" w:rsidRPr="008852C0" w:rsidRDefault="00C67FE9" w:rsidP="00C67FE9">
            <w:pPr>
              <w:spacing w:line="240" w:lineRule="auto"/>
              <w:jc w:val="right"/>
              <w:rPr>
                <w:rFonts w:ascii="Browallia New" w:hAnsi="Browallia New" w:cs="Browallia New"/>
                <w:sz w:val="20"/>
                <w:szCs w:val="20"/>
              </w:rPr>
            </w:pPr>
          </w:p>
        </w:tc>
        <w:tc>
          <w:tcPr>
            <w:tcW w:w="709" w:type="dxa"/>
            <w:tcBorders>
              <w:top w:val="nil"/>
            </w:tcBorders>
          </w:tcPr>
          <w:p w14:paraId="4EA245B9" w14:textId="77777777" w:rsidR="00C67FE9" w:rsidRPr="008852C0" w:rsidRDefault="00C67FE9" w:rsidP="00C67FE9">
            <w:pPr>
              <w:spacing w:line="240" w:lineRule="auto"/>
              <w:jc w:val="right"/>
              <w:rPr>
                <w:rFonts w:ascii="Browallia New" w:hAnsi="Browallia New" w:cs="Browallia New"/>
                <w:sz w:val="20"/>
                <w:szCs w:val="20"/>
              </w:rPr>
            </w:pPr>
          </w:p>
        </w:tc>
        <w:tc>
          <w:tcPr>
            <w:tcW w:w="708" w:type="dxa"/>
            <w:tcBorders>
              <w:top w:val="nil"/>
            </w:tcBorders>
          </w:tcPr>
          <w:p w14:paraId="4259AC97" w14:textId="77777777" w:rsidR="00C67FE9" w:rsidRPr="008852C0" w:rsidRDefault="00C67FE9" w:rsidP="00C67FE9">
            <w:pPr>
              <w:spacing w:line="240" w:lineRule="auto"/>
              <w:jc w:val="right"/>
              <w:rPr>
                <w:rFonts w:ascii="Browallia New" w:hAnsi="Browallia New" w:cs="Browallia New"/>
                <w:sz w:val="20"/>
                <w:szCs w:val="20"/>
              </w:rPr>
            </w:pPr>
          </w:p>
        </w:tc>
        <w:tc>
          <w:tcPr>
            <w:tcW w:w="709" w:type="dxa"/>
            <w:tcBorders>
              <w:top w:val="nil"/>
            </w:tcBorders>
          </w:tcPr>
          <w:p w14:paraId="053EE34B" w14:textId="77777777" w:rsidR="00C67FE9" w:rsidRPr="008852C0" w:rsidRDefault="00C67FE9" w:rsidP="00C67FE9">
            <w:pPr>
              <w:spacing w:line="240" w:lineRule="auto"/>
              <w:jc w:val="right"/>
              <w:rPr>
                <w:rFonts w:ascii="Browallia New" w:hAnsi="Browallia New" w:cs="Browallia New"/>
                <w:sz w:val="20"/>
                <w:szCs w:val="20"/>
              </w:rPr>
            </w:pPr>
          </w:p>
        </w:tc>
      </w:tr>
      <w:tr w:rsidR="00413DCA" w:rsidRPr="008852C0" w14:paraId="432764FD" w14:textId="77777777" w:rsidTr="000D0928">
        <w:tblPrEx>
          <w:tblBorders>
            <w:bottom w:val="single" w:sz="4" w:space="0" w:color="auto"/>
          </w:tblBorders>
        </w:tblPrEx>
        <w:tc>
          <w:tcPr>
            <w:tcW w:w="2409" w:type="dxa"/>
          </w:tcPr>
          <w:p w14:paraId="67F686F3" w14:textId="77777777" w:rsidR="00413DCA" w:rsidRPr="008852C0" w:rsidRDefault="00413DCA" w:rsidP="00413DCA">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 xml:space="preserve">ดอกเบี้ยรับ </w:t>
            </w:r>
          </w:p>
        </w:tc>
        <w:tc>
          <w:tcPr>
            <w:tcW w:w="709" w:type="dxa"/>
          </w:tcPr>
          <w:p w14:paraId="77A3F88F" w14:textId="77777777" w:rsidR="00413DCA" w:rsidRPr="008852C0" w:rsidRDefault="00413DCA" w:rsidP="00413DCA">
            <w:pPr>
              <w:spacing w:line="240" w:lineRule="auto"/>
              <w:jc w:val="right"/>
              <w:rPr>
                <w:rFonts w:ascii="Browallia New" w:hAnsi="Browallia New" w:cs="Browallia New"/>
                <w:sz w:val="20"/>
                <w:szCs w:val="20"/>
              </w:rPr>
            </w:pPr>
          </w:p>
        </w:tc>
        <w:tc>
          <w:tcPr>
            <w:tcW w:w="728" w:type="dxa"/>
          </w:tcPr>
          <w:p w14:paraId="68836F72" w14:textId="77777777" w:rsidR="00413DCA" w:rsidRPr="008852C0" w:rsidRDefault="00413DCA" w:rsidP="00413DCA">
            <w:pPr>
              <w:spacing w:line="240" w:lineRule="auto"/>
              <w:jc w:val="right"/>
              <w:rPr>
                <w:rFonts w:ascii="Browallia New" w:hAnsi="Browallia New" w:cs="Browallia New"/>
                <w:sz w:val="20"/>
                <w:szCs w:val="20"/>
              </w:rPr>
            </w:pPr>
          </w:p>
        </w:tc>
        <w:tc>
          <w:tcPr>
            <w:tcW w:w="690" w:type="dxa"/>
          </w:tcPr>
          <w:p w14:paraId="15575F07" w14:textId="77777777" w:rsidR="00413DCA" w:rsidRPr="008852C0" w:rsidRDefault="00413DCA" w:rsidP="00413DCA">
            <w:pPr>
              <w:spacing w:line="240" w:lineRule="auto"/>
              <w:jc w:val="right"/>
              <w:rPr>
                <w:rFonts w:ascii="Browallia New" w:hAnsi="Browallia New" w:cs="Browallia New"/>
                <w:sz w:val="20"/>
                <w:szCs w:val="20"/>
              </w:rPr>
            </w:pPr>
          </w:p>
        </w:tc>
        <w:tc>
          <w:tcPr>
            <w:tcW w:w="722" w:type="dxa"/>
          </w:tcPr>
          <w:p w14:paraId="53E557A0" w14:textId="77777777" w:rsidR="00413DCA" w:rsidRPr="008852C0" w:rsidRDefault="00413DCA" w:rsidP="00413DCA">
            <w:pPr>
              <w:spacing w:line="240" w:lineRule="auto"/>
              <w:jc w:val="right"/>
              <w:rPr>
                <w:rFonts w:ascii="Browallia New" w:hAnsi="Browallia New" w:cs="Browallia New"/>
                <w:sz w:val="20"/>
                <w:szCs w:val="20"/>
              </w:rPr>
            </w:pPr>
          </w:p>
        </w:tc>
        <w:tc>
          <w:tcPr>
            <w:tcW w:w="737" w:type="dxa"/>
          </w:tcPr>
          <w:p w14:paraId="205F64ED" w14:textId="77777777" w:rsidR="00413DCA" w:rsidRPr="008852C0" w:rsidRDefault="00413DCA" w:rsidP="00413DCA">
            <w:pPr>
              <w:spacing w:line="240" w:lineRule="auto"/>
              <w:jc w:val="right"/>
              <w:rPr>
                <w:rFonts w:ascii="Browallia New" w:hAnsi="Browallia New" w:cs="Browallia New"/>
                <w:sz w:val="20"/>
                <w:szCs w:val="20"/>
              </w:rPr>
            </w:pPr>
          </w:p>
        </w:tc>
        <w:tc>
          <w:tcPr>
            <w:tcW w:w="720" w:type="dxa"/>
          </w:tcPr>
          <w:p w14:paraId="06AF9CBC" w14:textId="77777777" w:rsidR="00413DCA" w:rsidRPr="008852C0" w:rsidRDefault="00413DCA" w:rsidP="00413DCA">
            <w:pPr>
              <w:spacing w:line="240" w:lineRule="auto"/>
              <w:jc w:val="right"/>
              <w:rPr>
                <w:rFonts w:ascii="Browallia New" w:hAnsi="Browallia New" w:cs="Browallia New"/>
                <w:sz w:val="20"/>
                <w:szCs w:val="20"/>
              </w:rPr>
            </w:pPr>
          </w:p>
        </w:tc>
        <w:tc>
          <w:tcPr>
            <w:tcW w:w="732" w:type="dxa"/>
          </w:tcPr>
          <w:p w14:paraId="1A1C9A76" w14:textId="77777777" w:rsidR="00413DCA" w:rsidRPr="008852C0" w:rsidRDefault="00413DCA" w:rsidP="00413DCA">
            <w:pPr>
              <w:spacing w:line="240" w:lineRule="auto"/>
              <w:jc w:val="right"/>
              <w:rPr>
                <w:rFonts w:ascii="Browallia New" w:hAnsi="Browallia New" w:cs="Browallia New"/>
                <w:sz w:val="20"/>
                <w:szCs w:val="20"/>
              </w:rPr>
            </w:pPr>
          </w:p>
        </w:tc>
        <w:tc>
          <w:tcPr>
            <w:tcW w:w="720" w:type="dxa"/>
          </w:tcPr>
          <w:p w14:paraId="565E6341" w14:textId="77777777" w:rsidR="00413DCA" w:rsidRPr="008852C0" w:rsidRDefault="00413DCA" w:rsidP="00413DCA">
            <w:pPr>
              <w:spacing w:line="240" w:lineRule="auto"/>
              <w:jc w:val="right"/>
              <w:rPr>
                <w:rFonts w:ascii="Browallia New" w:hAnsi="Browallia New" w:cs="Browallia New"/>
                <w:sz w:val="20"/>
                <w:szCs w:val="20"/>
              </w:rPr>
            </w:pPr>
          </w:p>
        </w:tc>
        <w:tc>
          <w:tcPr>
            <w:tcW w:w="771" w:type="dxa"/>
          </w:tcPr>
          <w:p w14:paraId="7E128BE7" w14:textId="77777777" w:rsidR="00413DCA" w:rsidRPr="008852C0" w:rsidRDefault="00413DCA" w:rsidP="00413DCA">
            <w:pPr>
              <w:spacing w:line="240" w:lineRule="auto"/>
              <w:jc w:val="right"/>
              <w:rPr>
                <w:rFonts w:ascii="Browallia New" w:hAnsi="Browallia New" w:cs="Browallia New"/>
                <w:sz w:val="20"/>
                <w:szCs w:val="20"/>
              </w:rPr>
            </w:pPr>
          </w:p>
        </w:tc>
        <w:tc>
          <w:tcPr>
            <w:tcW w:w="708" w:type="dxa"/>
          </w:tcPr>
          <w:p w14:paraId="288E0E36" w14:textId="77777777" w:rsidR="00413DCA" w:rsidRPr="008852C0" w:rsidRDefault="00413DCA" w:rsidP="00413DCA">
            <w:pPr>
              <w:spacing w:line="240" w:lineRule="auto"/>
              <w:jc w:val="right"/>
              <w:rPr>
                <w:rFonts w:ascii="Browallia New" w:hAnsi="Browallia New" w:cs="Browallia New"/>
                <w:sz w:val="20"/>
                <w:szCs w:val="20"/>
              </w:rPr>
            </w:pPr>
          </w:p>
        </w:tc>
        <w:tc>
          <w:tcPr>
            <w:tcW w:w="701" w:type="dxa"/>
          </w:tcPr>
          <w:p w14:paraId="6CC3F9AB"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354DFCF9"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0BEEAD02"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5E6FE351" w14:textId="77777777" w:rsidR="00413DCA" w:rsidRPr="008852C0" w:rsidRDefault="00413DCA" w:rsidP="00413DCA">
            <w:pPr>
              <w:spacing w:line="240" w:lineRule="auto"/>
              <w:jc w:val="right"/>
              <w:rPr>
                <w:rFonts w:ascii="Browallia New" w:hAnsi="Browallia New" w:cs="Browallia New"/>
                <w:sz w:val="20"/>
                <w:szCs w:val="20"/>
              </w:rPr>
            </w:pPr>
          </w:p>
        </w:tc>
        <w:tc>
          <w:tcPr>
            <w:tcW w:w="708" w:type="dxa"/>
          </w:tcPr>
          <w:p w14:paraId="0570801B" w14:textId="0C00FBCA" w:rsidR="00413DCA" w:rsidRPr="008852C0" w:rsidRDefault="006F7F3F" w:rsidP="00413DCA">
            <w:pPr>
              <w:spacing w:line="240" w:lineRule="auto"/>
              <w:jc w:val="right"/>
              <w:rPr>
                <w:rFonts w:ascii="Browallia New" w:hAnsi="Browallia New" w:cs="Browallia New"/>
                <w:sz w:val="20"/>
                <w:szCs w:val="20"/>
              </w:rPr>
            </w:pPr>
            <w:r w:rsidRPr="008852C0">
              <w:rPr>
                <w:rFonts w:ascii="Browallia New" w:hAnsi="Browallia New" w:cs="Browallia New"/>
                <w:sz w:val="20"/>
                <w:szCs w:val="20"/>
              </w:rPr>
              <w:t>27</w:t>
            </w:r>
          </w:p>
        </w:tc>
        <w:tc>
          <w:tcPr>
            <w:tcW w:w="709" w:type="dxa"/>
          </w:tcPr>
          <w:p w14:paraId="47EF51F1" w14:textId="353A9B1A" w:rsidR="00413DCA" w:rsidRPr="008852C0" w:rsidRDefault="00413DCA" w:rsidP="00413DCA">
            <w:pPr>
              <w:spacing w:line="240" w:lineRule="auto"/>
              <w:jc w:val="right"/>
              <w:rPr>
                <w:rFonts w:ascii="Browallia New" w:hAnsi="Browallia New" w:cs="Browallia New"/>
                <w:sz w:val="20"/>
                <w:szCs w:val="20"/>
              </w:rPr>
            </w:pPr>
            <w:r w:rsidRPr="008852C0">
              <w:rPr>
                <w:rFonts w:ascii="Browallia New" w:hAnsi="Browallia New" w:cs="Browallia New"/>
                <w:sz w:val="20"/>
                <w:szCs w:val="20"/>
              </w:rPr>
              <w:t>21</w:t>
            </w:r>
          </w:p>
        </w:tc>
      </w:tr>
      <w:tr w:rsidR="00413DCA" w:rsidRPr="008852C0" w14:paraId="4BC0954C" w14:textId="77777777" w:rsidTr="000D0928">
        <w:tblPrEx>
          <w:tblBorders>
            <w:bottom w:val="single" w:sz="4" w:space="0" w:color="auto"/>
          </w:tblBorders>
        </w:tblPrEx>
        <w:tc>
          <w:tcPr>
            <w:tcW w:w="2409" w:type="dxa"/>
          </w:tcPr>
          <w:p w14:paraId="595A20F7" w14:textId="77777777" w:rsidR="00413DCA" w:rsidRPr="008852C0" w:rsidRDefault="00413DCA" w:rsidP="00413DCA">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ดอกเบี้ยจ่าย</w:t>
            </w:r>
          </w:p>
        </w:tc>
        <w:tc>
          <w:tcPr>
            <w:tcW w:w="709" w:type="dxa"/>
          </w:tcPr>
          <w:p w14:paraId="71AF8283" w14:textId="77777777" w:rsidR="00413DCA" w:rsidRPr="008852C0" w:rsidRDefault="00413DCA" w:rsidP="00413DCA">
            <w:pPr>
              <w:spacing w:line="240" w:lineRule="auto"/>
              <w:jc w:val="right"/>
              <w:rPr>
                <w:rFonts w:ascii="Browallia New" w:hAnsi="Browallia New" w:cs="Browallia New"/>
                <w:sz w:val="20"/>
                <w:szCs w:val="20"/>
              </w:rPr>
            </w:pPr>
          </w:p>
        </w:tc>
        <w:tc>
          <w:tcPr>
            <w:tcW w:w="728" w:type="dxa"/>
          </w:tcPr>
          <w:p w14:paraId="752ED32C" w14:textId="77777777" w:rsidR="00413DCA" w:rsidRPr="008852C0" w:rsidRDefault="00413DCA" w:rsidP="00413DCA">
            <w:pPr>
              <w:spacing w:line="240" w:lineRule="auto"/>
              <w:jc w:val="right"/>
              <w:rPr>
                <w:rFonts w:ascii="Browallia New" w:hAnsi="Browallia New" w:cs="Browallia New"/>
                <w:sz w:val="20"/>
                <w:szCs w:val="20"/>
              </w:rPr>
            </w:pPr>
          </w:p>
        </w:tc>
        <w:tc>
          <w:tcPr>
            <w:tcW w:w="690" w:type="dxa"/>
          </w:tcPr>
          <w:p w14:paraId="20683B4B" w14:textId="77777777" w:rsidR="00413DCA" w:rsidRPr="008852C0" w:rsidRDefault="00413DCA" w:rsidP="00413DCA">
            <w:pPr>
              <w:spacing w:line="240" w:lineRule="auto"/>
              <w:jc w:val="right"/>
              <w:rPr>
                <w:rFonts w:ascii="Browallia New" w:hAnsi="Browallia New" w:cs="Browallia New"/>
                <w:sz w:val="20"/>
                <w:szCs w:val="20"/>
              </w:rPr>
            </w:pPr>
          </w:p>
        </w:tc>
        <w:tc>
          <w:tcPr>
            <w:tcW w:w="722" w:type="dxa"/>
          </w:tcPr>
          <w:p w14:paraId="59B76CE8" w14:textId="77777777" w:rsidR="00413DCA" w:rsidRPr="008852C0" w:rsidRDefault="00413DCA" w:rsidP="00413DCA">
            <w:pPr>
              <w:spacing w:line="240" w:lineRule="auto"/>
              <w:jc w:val="right"/>
              <w:rPr>
                <w:rFonts w:ascii="Browallia New" w:hAnsi="Browallia New" w:cs="Browallia New"/>
                <w:sz w:val="20"/>
                <w:szCs w:val="20"/>
              </w:rPr>
            </w:pPr>
          </w:p>
        </w:tc>
        <w:tc>
          <w:tcPr>
            <w:tcW w:w="737" w:type="dxa"/>
          </w:tcPr>
          <w:p w14:paraId="6CD9F71D" w14:textId="77777777" w:rsidR="00413DCA" w:rsidRPr="008852C0" w:rsidRDefault="00413DCA" w:rsidP="00413DCA">
            <w:pPr>
              <w:spacing w:line="240" w:lineRule="auto"/>
              <w:jc w:val="right"/>
              <w:rPr>
                <w:rFonts w:ascii="Browallia New" w:hAnsi="Browallia New" w:cs="Browallia New"/>
                <w:sz w:val="20"/>
                <w:szCs w:val="20"/>
              </w:rPr>
            </w:pPr>
          </w:p>
        </w:tc>
        <w:tc>
          <w:tcPr>
            <w:tcW w:w="720" w:type="dxa"/>
          </w:tcPr>
          <w:p w14:paraId="00EA16E3" w14:textId="77777777" w:rsidR="00413DCA" w:rsidRPr="008852C0" w:rsidRDefault="00413DCA" w:rsidP="00413DCA">
            <w:pPr>
              <w:spacing w:line="240" w:lineRule="auto"/>
              <w:jc w:val="right"/>
              <w:rPr>
                <w:rFonts w:ascii="Browallia New" w:hAnsi="Browallia New" w:cs="Browallia New"/>
                <w:sz w:val="20"/>
                <w:szCs w:val="20"/>
              </w:rPr>
            </w:pPr>
          </w:p>
        </w:tc>
        <w:tc>
          <w:tcPr>
            <w:tcW w:w="732" w:type="dxa"/>
          </w:tcPr>
          <w:p w14:paraId="2F7CC5FA" w14:textId="77777777" w:rsidR="00413DCA" w:rsidRPr="008852C0" w:rsidRDefault="00413DCA" w:rsidP="00413DCA">
            <w:pPr>
              <w:spacing w:line="240" w:lineRule="auto"/>
              <w:jc w:val="right"/>
              <w:rPr>
                <w:rFonts w:ascii="Browallia New" w:hAnsi="Browallia New" w:cs="Browallia New"/>
                <w:sz w:val="20"/>
                <w:szCs w:val="20"/>
              </w:rPr>
            </w:pPr>
          </w:p>
        </w:tc>
        <w:tc>
          <w:tcPr>
            <w:tcW w:w="720" w:type="dxa"/>
          </w:tcPr>
          <w:p w14:paraId="60C3D48C" w14:textId="77777777" w:rsidR="00413DCA" w:rsidRPr="008852C0" w:rsidRDefault="00413DCA" w:rsidP="00413DCA">
            <w:pPr>
              <w:spacing w:line="240" w:lineRule="auto"/>
              <w:jc w:val="right"/>
              <w:rPr>
                <w:rFonts w:ascii="Browallia New" w:hAnsi="Browallia New" w:cs="Browallia New"/>
                <w:sz w:val="20"/>
                <w:szCs w:val="20"/>
              </w:rPr>
            </w:pPr>
          </w:p>
        </w:tc>
        <w:tc>
          <w:tcPr>
            <w:tcW w:w="771" w:type="dxa"/>
          </w:tcPr>
          <w:p w14:paraId="53BDE433" w14:textId="77777777" w:rsidR="00413DCA" w:rsidRPr="008852C0" w:rsidRDefault="00413DCA" w:rsidP="00413DCA">
            <w:pPr>
              <w:spacing w:line="240" w:lineRule="auto"/>
              <w:jc w:val="right"/>
              <w:rPr>
                <w:rFonts w:ascii="Browallia New" w:hAnsi="Browallia New" w:cs="Browallia New"/>
                <w:sz w:val="20"/>
                <w:szCs w:val="20"/>
              </w:rPr>
            </w:pPr>
          </w:p>
        </w:tc>
        <w:tc>
          <w:tcPr>
            <w:tcW w:w="708" w:type="dxa"/>
          </w:tcPr>
          <w:p w14:paraId="36E858E3" w14:textId="77777777" w:rsidR="00413DCA" w:rsidRPr="008852C0" w:rsidRDefault="00413DCA" w:rsidP="00413DCA">
            <w:pPr>
              <w:spacing w:line="240" w:lineRule="auto"/>
              <w:jc w:val="right"/>
              <w:rPr>
                <w:rFonts w:ascii="Browallia New" w:hAnsi="Browallia New" w:cs="Browallia New"/>
                <w:sz w:val="20"/>
                <w:szCs w:val="20"/>
              </w:rPr>
            </w:pPr>
          </w:p>
        </w:tc>
        <w:tc>
          <w:tcPr>
            <w:tcW w:w="701" w:type="dxa"/>
          </w:tcPr>
          <w:p w14:paraId="0AA6C693"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3B1C9B2B"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53798913"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788C908A" w14:textId="77777777" w:rsidR="00413DCA" w:rsidRPr="008852C0" w:rsidRDefault="00413DCA" w:rsidP="00413DCA">
            <w:pPr>
              <w:spacing w:line="240" w:lineRule="auto"/>
              <w:jc w:val="right"/>
              <w:rPr>
                <w:rFonts w:ascii="Browallia New" w:hAnsi="Browallia New" w:cs="Browallia New"/>
                <w:sz w:val="20"/>
                <w:szCs w:val="20"/>
              </w:rPr>
            </w:pPr>
          </w:p>
        </w:tc>
        <w:tc>
          <w:tcPr>
            <w:tcW w:w="708" w:type="dxa"/>
          </w:tcPr>
          <w:p w14:paraId="4391FAE3" w14:textId="0E7285CC" w:rsidR="00413DCA" w:rsidRPr="008852C0" w:rsidRDefault="006F7F3F" w:rsidP="00413DCA">
            <w:pPr>
              <w:spacing w:line="240" w:lineRule="auto"/>
              <w:jc w:val="right"/>
              <w:rPr>
                <w:rFonts w:ascii="Browallia New" w:hAnsi="Browallia New" w:cs="Browallia New"/>
                <w:sz w:val="20"/>
                <w:szCs w:val="20"/>
              </w:rPr>
            </w:pPr>
            <w:r w:rsidRPr="008852C0">
              <w:rPr>
                <w:rFonts w:ascii="Browallia New" w:hAnsi="Browallia New" w:cs="Browallia New"/>
                <w:sz w:val="20"/>
                <w:szCs w:val="20"/>
              </w:rPr>
              <w:t>155</w:t>
            </w:r>
          </w:p>
        </w:tc>
        <w:tc>
          <w:tcPr>
            <w:tcW w:w="709" w:type="dxa"/>
          </w:tcPr>
          <w:p w14:paraId="5252C0F0" w14:textId="245D0944" w:rsidR="00413DCA" w:rsidRPr="008852C0" w:rsidRDefault="00413DCA" w:rsidP="00413DCA">
            <w:pPr>
              <w:spacing w:line="240" w:lineRule="auto"/>
              <w:jc w:val="right"/>
              <w:rPr>
                <w:rFonts w:ascii="Browallia New" w:hAnsi="Browallia New" w:cs="Browallia New"/>
                <w:sz w:val="20"/>
                <w:szCs w:val="20"/>
              </w:rPr>
            </w:pPr>
            <w:r w:rsidRPr="008852C0">
              <w:rPr>
                <w:rFonts w:ascii="Browallia New" w:hAnsi="Browallia New" w:cs="Browallia New"/>
                <w:sz w:val="20"/>
                <w:szCs w:val="20"/>
              </w:rPr>
              <w:t>159</w:t>
            </w:r>
          </w:p>
        </w:tc>
      </w:tr>
      <w:tr w:rsidR="00413DCA" w:rsidRPr="008852C0" w14:paraId="1F8104FC" w14:textId="77777777" w:rsidTr="000D0928">
        <w:tblPrEx>
          <w:tblBorders>
            <w:bottom w:val="single" w:sz="4" w:space="0" w:color="auto"/>
          </w:tblBorders>
        </w:tblPrEx>
        <w:tc>
          <w:tcPr>
            <w:tcW w:w="2409" w:type="dxa"/>
          </w:tcPr>
          <w:p w14:paraId="362C63D8" w14:textId="77777777" w:rsidR="00413DCA" w:rsidRPr="008852C0" w:rsidRDefault="00413DCA" w:rsidP="00413DCA">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ค่าเสื่อมราคาและค่าตัดจำหน่าย</w:t>
            </w:r>
          </w:p>
        </w:tc>
        <w:tc>
          <w:tcPr>
            <w:tcW w:w="709" w:type="dxa"/>
          </w:tcPr>
          <w:p w14:paraId="5FFF2A23" w14:textId="77777777" w:rsidR="00413DCA" w:rsidRPr="008852C0" w:rsidRDefault="00413DCA" w:rsidP="00413DCA">
            <w:pPr>
              <w:spacing w:line="240" w:lineRule="auto"/>
              <w:jc w:val="right"/>
              <w:rPr>
                <w:rFonts w:ascii="Browallia New" w:hAnsi="Browallia New" w:cs="Browallia New"/>
                <w:sz w:val="20"/>
                <w:szCs w:val="20"/>
              </w:rPr>
            </w:pPr>
          </w:p>
        </w:tc>
        <w:tc>
          <w:tcPr>
            <w:tcW w:w="728" w:type="dxa"/>
          </w:tcPr>
          <w:p w14:paraId="5B00644B" w14:textId="77777777" w:rsidR="00413DCA" w:rsidRPr="008852C0" w:rsidRDefault="00413DCA" w:rsidP="00413DCA">
            <w:pPr>
              <w:spacing w:line="240" w:lineRule="auto"/>
              <w:jc w:val="right"/>
              <w:rPr>
                <w:rFonts w:ascii="Browallia New" w:hAnsi="Browallia New" w:cs="Browallia New"/>
                <w:sz w:val="20"/>
                <w:szCs w:val="20"/>
              </w:rPr>
            </w:pPr>
          </w:p>
        </w:tc>
        <w:tc>
          <w:tcPr>
            <w:tcW w:w="690" w:type="dxa"/>
          </w:tcPr>
          <w:p w14:paraId="39147A72" w14:textId="77777777" w:rsidR="00413DCA" w:rsidRPr="008852C0" w:rsidRDefault="00413DCA" w:rsidP="00413DCA">
            <w:pPr>
              <w:spacing w:line="240" w:lineRule="auto"/>
              <w:jc w:val="right"/>
              <w:rPr>
                <w:rFonts w:ascii="Browallia New" w:hAnsi="Browallia New" w:cs="Browallia New"/>
                <w:sz w:val="20"/>
                <w:szCs w:val="20"/>
              </w:rPr>
            </w:pPr>
          </w:p>
        </w:tc>
        <w:tc>
          <w:tcPr>
            <w:tcW w:w="722" w:type="dxa"/>
          </w:tcPr>
          <w:p w14:paraId="61AA4227" w14:textId="77777777" w:rsidR="00413DCA" w:rsidRPr="008852C0" w:rsidRDefault="00413DCA" w:rsidP="00413DCA">
            <w:pPr>
              <w:spacing w:line="240" w:lineRule="auto"/>
              <w:jc w:val="right"/>
              <w:rPr>
                <w:rFonts w:ascii="Browallia New" w:hAnsi="Browallia New" w:cs="Browallia New"/>
                <w:sz w:val="20"/>
                <w:szCs w:val="20"/>
              </w:rPr>
            </w:pPr>
          </w:p>
        </w:tc>
        <w:tc>
          <w:tcPr>
            <w:tcW w:w="737" w:type="dxa"/>
          </w:tcPr>
          <w:p w14:paraId="5BB8AABB" w14:textId="77777777" w:rsidR="00413DCA" w:rsidRPr="008852C0" w:rsidRDefault="00413DCA" w:rsidP="00413DCA">
            <w:pPr>
              <w:spacing w:line="240" w:lineRule="auto"/>
              <w:jc w:val="right"/>
              <w:rPr>
                <w:rFonts w:ascii="Browallia New" w:hAnsi="Browallia New" w:cs="Browallia New"/>
                <w:sz w:val="20"/>
                <w:szCs w:val="20"/>
              </w:rPr>
            </w:pPr>
          </w:p>
        </w:tc>
        <w:tc>
          <w:tcPr>
            <w:tcW w:w="720" w:type="dxa"/>
          </w:tcPr>
          <w:p w14:paraId="567ABC99" w14:textId="77777777" w:rsidR="00413DCA" w:rsidRPr="008852C0" w:rsidRDefault="00413DCA" w:rsidP="00413DCA">
            <w:pPr>
              <w:spacing w:line="240" w:lineRule="auto"/>
              <w:jc w:val="right"/>
              <w:rPr>
                <w:rFonts w:ascii="Browallia New" w:hAnsi="Browallia New" w:cs="Browallia New"/>
                <w:sz w:val="20"/>
                <w:szCs w:val="20"/>
              </w:rPr>
            </w:pPr>
          </w:p>
        </w:tc>
        <w:tc>
          <w:tcPr>
            <w:tcW w:w="732" w:type="dxa"/>
          </w:tcPr>
          <w:p w14:paraId="3DA20C4E" w14:textId="77777777" w:rsidR="00413DCA" w:rsidRPr="008852C0" w:rsidRDefault="00413DCA" w:rsidP="00413DCA">
            <w:pPr>
              <w:spacing w:line="240" w:lineRule="auto"/>
              <w:jc w:val="right"/>
              <w:rPr>
                <w:rFonts w:ascii="Browallia New" w:hAnsi="Browallia New" w:cs="Browallia New"/>
                <w:sz w:val="20"/>
                <w:szCs w:val="20"/>
              </w:rPr>
            </w:pPr>
          </w:p>
        </w:tc>
        <w:tc>
          <w:tcPr>
            <w:tcW w:w="720" w:type="dxa"/>
          </w:tcPr>
          <w:p w14:paraId="0CBED432" w14:textId="77777777" w:rsidR="00413DCA" w:rsidRPr="008852C0" w:rsidRDefault="00413DCA" w:rsidP="00413DCA">
            <w:pPr>
              <w:spacing w:line="240" w:lineRule="auto"/>
              <w:jc w:val="right"/>
              <w:rPr>
                <w:rFonts w:ascii="Browallia New" w:hAnsi="Browallia New" w:cs="Browallia New"/>
                <w:sz w:val="20"/>
                <w:szCs w:val="20"/>
              </w:rPr>
            </w:pPr>
          </w:p>
        </w:tc>
        <w:tc>
          <w:tcPr>
            <w:tcW w:w="771" w:type="dxa"/>
          </w:tcPr>
          <w:p w14:paraId="0FDF3D10" w14:textId="77777777" w:rsidR="00413DCA" w:rsidRPr="008852C0" w:rsidRDefault="00413DCA" w:rsidP="00413DCA">
            <w:pPr>
              <w:spacing w:line="240" w:lineRule="auto"/>
              <w:jc w:val="right"/>
              <w:rPr>
                <w:rFonts w:ascii="Browallia New" w:hAnsi="Browallia New" w:cs="Browallia New"/>
                <w:sz w:val="20"/>
                <w:szCs w:val="20"/>
              </w:rPr>
            </w:pPr>
          </w:p>
        </w:tc>
        <w:tc>
          <w:tcPr>
            <w:tcW w:w="708" w:type="dxa"/>
          </w:tcPr>
          <w:p w14:paraId="02363973" w14:textId="77777777" w:rsidR="00413DCA" w:rsidRPr="008852C0" w:rsidRDefault="00413DCA" w:rsidP="00413DCA">
            <w:pPr>
              <w:spacing w:line="240" w:lineRule="auto"/>
              <w:jc w:val="right"/>
              <w:rPr>
                <w:rFonts w:ascii="Browallia New" w:hAnsi="Browallia New" w:cs="Browallia New"/>
                <w:sz w:val="20"/>
                <w:szCs w:val="20"/>
              </w:rPr>
            </w:pPr>
          </w:p>
        </w:tc>
        <w:tc>
          <w:tcPr>
            <w:tcW w:w="701" w:type="dxa"/>
          </w:tcPr>
          <w:p w14:paraId="7546B1D0"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34206BE1"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5AD7761F"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16DB65DF" w14:textId="77777777" w:rsidR="00413DCA" w:rsidRPr="008852C0" w:rsidRDefault="00413DCA" w:rsidP="00413DCA">
            <w:pPr>
              <w:spacing w:line="240" w:lineRule="auto"/>
              <w:jc w:val="right"/>
              <w:rPr>
                <w:rFonts w:ascii="Browallia New" w:hAnsi="Browallia New" w:cs="Browallia New"/>
                <w:sz w:val="20"/>
                <w:szCs w:val="20"/>
              </w:rPr>
            </w:pPr>
          </w:p>
        </w:tc>
        <w:tc>
          <w:tcPr>
            <w:tcW w:w="708" w:type="dxa"/>
          </w:tcPr>
          <w:p w14:paraId="79DFD0FC" w14:textId="2DAE396C" w:rsidR="00413DCA" w:rsidRPr="008852C0" w:rsidRDefault="00EC29CD" w:rsidP="00413DCA">
            <w:pPr>
              <w:spacing w:line="240" w:lineRule="auto"/>
              <w:jc w:val="right"/>
              <w:rPr>
                <w:rFonts w:ascii="Browallia New" w:hAnsi="Browallia New" w:cs="Browallia New"/>
                <w:sz w:val="20"/>
                <w:szCs w:val="20"/>
              </w:rPr>
            </w:pPr>
            <w:r w:rsidRPr="008852C0">
              <w:rPr>
                <w:rFonts w:ascii="Browallia New" w:hAnsi="Browallia New" w:cs="Browallia New"/>
                <w:sz w:val="20"/>
                <w:szCs w:val="20"/>
              </w:rPr>
              <w:t>72</w:t>
            </w:r>
          </w:p>
        </w:tc>
        <w:tc>
          <w:tcPr>
            <w:tcW w:w="709" w:type="dxa"/>
          </w:tcPr>
          <w:p w14:paraId="1A613D80" w14:textId="203940DC" w:rsidR="00413DCA" w:rsidRPr="008852C0" w:rsidRDefault="00413DCA" w:rsidP="00413DCA">
            <w:pPr>
              <w:spacing w:line="240" w:lineRule="auto"/>
              <w:jc w:val="right"/>
              <w:rPr>
                <w:rFonts w:ascii="Browallia New" w:hAnsi="Browallia New" w:cs="Browallia New"/>
                <w:sz w:val="20"/>
                <w:szCs w:val="20"/>
              </w:rPr>
            </w:pPr>
            <w:r w:rsidRPr="008852C0">
              <w:rPr>
                <w:rFonts w:ascii="Browallia New" w:hAnsi="Browallia New" w:cs="Browallia New"/>
                <w:sz w:val="20"/>
                <w:szCs w:val="20"/>
              </w:rPr>
              <w:t>71</w:t>
            </w:r>
          </w:p>
        </w:tc>
      </w:tr>
      <w:tr w:rsidR="00413DCA" w:rsidRPr="008852C0" w14:paraId="25AAFD45" w14:textId="77777777" w:rsidTr="000D0928">
        <w:tblPrEx>
          <w:tblBorders>
            <w:bottom w:val="single" w:sz="4" w:space="0" w:color="auto"/>
          </w:tblBorders>
        </w:tblPrEx>
        <w:trPr>
          <w:trHeight w:val="154"/>
        </w:trPr>
        <w:tc>
          <w:tcPr>
            <w:tcW w:w="2409" w:type="dxa"/>
          </w:tcPr>
          <w:p w14:paraId="33A8F4D7" w14:textId="77777777" w:rsidR="00413DCA" w:rsidRPr="008852C0" w:rsidRDefault="00413DCA" w:rsidP="00413DCA">
            <w:pPr>
              <w:spacing w:line="240" w:lineRule="auto"/>
              <w:ind w:right="-108"/>
              <w:rPr>
                <w:rFonts w:ascii="Browallia New" w:hAnsi="Browallia New" w:cs="Browallia New"/>
                <w:sz w:val="20"/>
                <w:szCs w:val="20"/>
                <w:highlight w:val="yellow"/>
                <w:cs/>
              </w:rPr>
            </w:pPr>
          </w:p>
        </w:tc>
        <w:tc>
          <w:tcPr>
            <w:tcW w:w="709" w:type="dxa"/>
          </w:tcPr>
          <w:p w14:paraId="73C5A5E8" w14:textId="77777777" w:rsidR="00413DCA" w:rsidRPr="008852C0" w:rsidRDefault="00413DCA" w:rsidP="00413DCA">
            <w:pPr>
              <w:spacing w:line="240" w:lineRule="auto"/>
              <w:jc w:val="right"/>
              <w:rPr>
                <w:rFonts w:ascii="Browallia New" w:hAnsi="Browallia New" w:cs="Browallia New"/>
                <w:sz w:val="20"/>
                <w:szCs w:val="20"/>
              </w:rPr>
            </w:pPr>
          </w:p>
        </w:tc>
        <w:tc>
          <w:tcPr>
            <w:tcW w:w="728" w:type="dxa"/>
          </w:tcPr>
          <w:p w14:paraId="007AB244" w14:textId="77777777" w:rsidR="00413DCA" w:rsidRPr="008852C0" w:rsidRDefault="00413DCA" w:rsidP="00413DCA">
            <w:pPr>
              <w:spacing w:line="240" w:lineRule="auto"/>
              <w:jc w:val="right"/>
              <w:rPr>
                <w:rFonts w:ascii="Browallia New" w:hAnsi="Browallia New" w:cs="Browallia New"/>
                <w:sz w:val="20"/>
                <w:szCs w:val="20"/>
              </w:rPr>
            </w:pPr>
          </w:p>
        </w:tc>
        <w:tc>
          <w:tcPr>
            <w:tcW w:w="690" w:type="dxa"/>
          </w:tcPr>
          <w:p w14:paraId="7E158D47" w14:textId="77777777" w:rsidR="00413DCA" w:rsidRPr="008852C0" w:rsidRDefault="00413DCA" w:rsidP="00413DCA">
            <w:pPr>
              <w:spacing w:line="240" w:lineRule="auto"/>
              <w:jc w:val="right"/>
              <w:rPr>
                <w:rFonts w:ascii="Browallia New" w:hAnsi="Browallia New" w:cs="Browallia New"/>
                <w:sz w:val="20"/>
                <w:szCs w:val="20"/>
              </w:rPr>
            </w:pPr>
          </w:p>
        </w:tc>
        <w:tc>
          <w:tcPr>
            <w:tcW w:w="722" w:type="dxa"/>
          </w:tcPr>
          <w:p w14:paraId="1BD9CDF0" w14:textId="77777777" w:rsidR="00413DCA" w:rsidRPr="008852C0" w:rsidRDefault="00413DCA" w:rsidP="00413DCA">
            <w:pPr>
              <w:spacing w:line="240" w:lineRule="auto"/>
              <w:jc w:val="right"/>
              <w:rPr>
                <w:rFonts w:ascii="Browallia New" w:hAnsi="Browallia New" w:cs="Browallia New"/>
                <w:sz w:val="20"/>
                <w:szCs w:val="20"/>
              </w:rPr>
            </w:pPr>
          </w:p>
        </w:tc>
        <w:tc>
          <w:tcPr>
            <w:tcW w:w="737" w:type="dxa"/>
          </w:tcPr>
          <w:p w14:paraId="0DBE39D8" w14:textId="77777777" w:rsidR="00413DCA" w:rsidRPr="008852C0" w:rsidRDefault="00413DCA" w:rsidP="00413DCA">
            <w:pPr>
              <w:spacing w:line="240" w:lineRule="auto"/>
              <w:jc w:val="right"/>
              <w:rPr>
                <w:rFonts w:ascii="Browallia New" w:hAnsi="Browallia New" w:cs="Browallia New"/>
                <w:sz w:val="20"/>
                <w:szCs w:val="20"/>
              </w:rPr>
            </w:pPr>
          </w:p>
        </w:tc>
        <w:tc>
          <w:tcPr>
            <w:tcW w:w="720" w:type="dxa"/>
          </w:tcPr>
          <w:p w14:paraId="55BDDC26" w14:textId="77777777" w:rsidR="00413DCA" w:rsidRPr="008852C0" w:rsidRDefault="00413DCA" w:rsidP="00413DCA">
            <w:pPr>
              <w:spacing w:line="240" w:lineRule="auto"/>
              <w:jc w:val="right"/>
              <w:rPr>
                <w:rFonts w:ascii="Browallia New" w:hAnsi="Browallia New" w:cs="Browallia New"/>
                <w:sz w:val="20"/>
                <w:szCs w:val="20"/>
              </w:rPr>
            </w:pPr>
          </w:p>
        </w:tc>
        <w:tc>
          <w:tcPr>
            <w:tcW w:w="732" w:type="dxa"/>
          </w:tcPr>
          <w:p w14:paraId="6FB37EFC" w14:textId="77777777" w:rsidR="00413DCA" w:rsidRPr="008852C0" w:rsidRDefault="00413DCA" w:rsidP="00413DCA">
            <w:pPr>
              <w:spacing w:line="240" w:lineRule="auto"/>
              <w:jc w:val="right"/>
              <w:rPr>
                <w:rFonts w:ascii="Browallia New" w:hAnsi="Browallia New" w:cs="Browallia New"/>
                <w:sz w:val="20"/>
                <w:szCs w:val="20"/>
              </w:rPr>
            </w:pPr>
          </w:p>
        </w:tc>
        <w:tc>
          <w:tcPr>
            <w:tcW w:w="720" w:type="dxa"/>
          </w:tcPr>
          <w:p w14:paraId="541B79F0" w14:textId="77777777" w:rsidR="00413DCA" w:rsidRPr="008852C0" w:rsidRDefault="00413DCA" w:rsidP="00413DCA">
            <w:pPr>
              <w:spacing w:line="240" w:lineRule="auto"/>
              <w:jc w:val="right"/>
              <w:rPr>
                <w:rFonts w:ascii="Browallia New" w:hAnsi="Browallia New" w:cs="Browallia New"/>
                <w:sz w:val="20"/>
                <w:szCs w:val="20"/>
              </w:rPr>
            </w:pPr>
          </w:p>
        </w:tc>
        <w:tc>
          <w:tcPr>
            <w:tcW w:w="771" w:type="dxa"/>
          </w:tcPr>
          <w:p w14:paraId="3D21D7B6" w14:textId="77777777" w:rsidR="00413DCA" w:rsidRPr="008852C0" w:rsidRDefault="00413DCA" w:rsidP="00413DCA">
            <w:pPr>
              <w:spacing w:line="240" w:lineRule="auto"/>
              <w:jc w:val="right"/>
              <w:rPr>
                <w:rFonts w:ascii="Browallia New" w:hAnsi="Browallia New" w:cs="Browallia New"/>
                <w:sz w:val="20"/>
                <w:szCs w:val="20"/>
              </w:rPr>
            </w:pPr>
          </w:p>
        </w:tc>
        <w:tc>
          <w:tcPr>
            <w:tcW w:w="708" w:type="dxa"/>
          </w:tcPr>
          <w:p w14:paraId="565D2DB1" w14:textId="77777777" w:rsidR="00413DCA" w:rsidRPr="008852C0" w:rsidRDefault="00413DCA" w:rsidP="00413DCA">
            <w:pPr>
              <w:spacing w:line="240" w:lineRule="auto"/>
              <w:jc w:val="right"/>
              <w:rPr>
                <w:rFonts w:ascii="Browallia New" w:hAnsi="Browallia New" w:cs="Browallia New"/>
                <w:sz w:val="20"/>
                <w:szCs w:val="20"/>
              </w:rPr>
            </w:pPr>
          </w:p>
        </w:tc>
        <w:tc>
          <w:tcPr>
            <w:tcW w:w="701" w:type="dxa"/>
          </w:tcPr>
          <w:p w14:paraId="4FAED191"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00AA8198"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283A567F"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61151B68" w14:textId="77777777" w:rsidR="00413DCA" w:rsidRPr="008852C0" w:rsidRDefault="00413DCA" w:rsidP="00413DCA">
            <w:pPr>
              <w:spacing w:line="240" w:lineRule="auto"/>
              <w:jc w:val="right"/>
              <w:rPr>
                <w:rFonts w:ascii="Browallia New" w:hAnsi="Browallia New" w:cs="Browallia New"/>
                <w:sz w:val="20"/>
                <w:szCs w:val="20"/>
              </w:rPr>
            </w:pPr>
          </w:p>
        </w:tc>
        <w:tc>
          <w:tcPr>
            <w:tcW w:w="708" w:type="dxa"/>
          </w:tcPr>
          <w:p w14:paraId="01C93EE3" w14:textId="77777777" w:rsidR="00413DCA" w:rsidRPr="008852C0" w:rsidRDefault="00413DCA" w:rsidP="00413DCA">
            <w:pPr>
              <w:spacing w:line="240" w:lineRule="auto"/>
              <w:jc w:val="right"/>
              <w:rPr>
                <w:rFonts w:ascii="Browallia New" w:hAnsi="Browallia New" w:cs="Browallia New"/>
                <w:sz w:val="20"/>
                <w:szCs w:val="20"/>
              </w:rPr>
            </w:pPr>
          </w:p>
        </w:tc>
        <w:tc>
          <w:tcPr>
            <w:tcW w:w="709" w:type="dxa"/>
          </w:tcPr>
          <w:p w14:paraId="207E3B05" w14:textId="77777777" w:rsidR="00413DCA" w:rsidRPr="008852C0" w:rsidRDefault="00413DCA" w:rsidP="00413DCA">
            <w:pPr>
              <w:spacing w:line="240" w:lineRule="auto"/>
              <w:jc w:val="right"/>
              <w:rPr>
                <w:rFonts w:ascii="Browallia New" w:hAnsi="Browallia New" w:cs="Browallia New"/>
                <w:sz w:val="20"/>
                <w:szCs w:val="20"/>
              </w:rPr>
            </w:pPr>
          </w:p>
        </w:tc>
      </w:tr>
      <w:tr w:rsidR="001B7CDA" w:rsidRPr="008852C0" w14:paraId="56B275A7" w14:textId="77777777" w:rsidTr="000D0928">
        <w:tblPrEx>
          <w:tblBorders>
            <w:bottom w:val="single" w:sz="4" w:space="0" w:color="auto"/>
          </w:tblBorders>
        </w:tblPrEx>
        <w:tc>
          <w:tcPr>
            <w:tcW w:w="2409" w:type="dxa"/>
            <w:tcBorders>
              <w:bottom w:val="nil"/>
            </w:tcBorders>
          </w:tcPr>
          <w:p w14:paraId="2BC3115D" w14:textId="77777777" w:rsidR="001B7CDA" w:rsidRPr="008852C0" w:rsidRDefault="001B7CDA" w:rsidP="001B7CDA">
            <w:pPr>
              <w:spacing w:line="240" w:lineRule="auto"/>
              <w:ind w:right="-108"/>
              <w:rPr>
                <w:rFonts w:ascii="Browallia New" w:hAnsi="Browallia New" w:cs="Browallia New"/>
                <w:sz w:val="20"/>
                <w:szCs w:val="20"/>
                <w:highlight w:val="yellow"/>
                <w:cs/>
              </w:rPr>
            </w:pPr>
            <w:r w:rsidRPr="008852C0">
              <w:rPr>
                <w:rFonts w:ascii="Browallia New" w:hAnsi="Browallia New" w:cs="Browallia New"/>
                <w:sz w:val="20"/>
                <w:szCs w:val="20"/>
                <w:cs/>
              </w:rPr>
              <w:t>สินทรัพย์ของส่วนงาน</w:t>
            </w:r>
          </w:p>
        </w:tc>
        <w:tc>
          <w:tcPr>
            <w:tcW w:w="709" w:type="dxa"/>
            <w:tcBorders>
              <w:bottom w:val="nil"/>
            </w:tcBorders>
          </w:tcPr>
          <w:p w14:paraId="757DF9B1" w14:textId="77777777" w:rsidR="001B7CDA" w:rsidRPr="008852C0" w:rsidRDefault="001B7CDA" w:rsidP="001B7CDA">
            <w:pPr>
              <w:spacing w:line="240" w:lineRule="auto"/>
              <w:jc w:val="right"/>
              <w:rPr>
                <w:rFonts w:ascii="Browallia New" w:hAnsi="Browallia New" w:cs="Browallia New"/>
                <w:sz w:val="20"/>
                <w:szCs w:val="20"/>
              </w:rPr>
            </w:pPr>
          </w:p>
        </w:tc>
        <w:tc>
          <w:tcPr>
            <w:tcW w:w="728" w:type="dxa"/>
            <w:tcBorders>
              <w:bottom w:val="nil"/>
            </w:tcBorders>
          </w:tcPr>
          <w:p w14:paraId="7CE1047E" w14:textId="77777777" w:rsidR="001B7CDA" w:rsidRPr="008852C0" w:rsidRDefault="001B7CDA" w:rsidP="001B7CDA">
            <w:pPr>
              <w:spacing w:line="240" w:lineRule="auto"/>
              <w:jc w:val="right"/>
              <w:rPr>
                <w:rFonts w:ascii="Browallia New" w:hAnsi="Browallia New" w:cs="Browallia New"/>
                <w:sz w:val="20"/>
                <w:szCs w:val="20"/>
              </w:rPr>
            </w:pPr>
          </w:p>
        </w:tc>
        <w:tc>
          <w:tcPr>
            <w:tcW w:w="690" w:type="dxa"/>
            <w:tcBorders>
              <w:bottom w:val="nil"/>
            </w:tcBorders>
          </w:tcPr>
          <w:p w14:paraId="5F764617" w14:textId="77777777" w:rsidR="001B7CDA" w:rsidRPr="008852C0" w:rsidRDefault="001B7CDA" w:rsidP="001B7CDA">
            <w:pPr>
              <w:spacing w:line="240" w:lineRule="auto"/>
              <w:jc w:val="right"/>
              <w:rPr>
                <w:rFonts w:ascii="Browallia New" w:hAnsi="Browallia New" w:cs="Browallia New"/>
                <w:sz w:val="20"/>
                <w:szCs w:val="20"/>
              </w:rPr>
            </w:pPr>
          </w:p>
        </w:tc>
        <w:tc>
          <w:tcPr>
            <w:tcW w:w="722" w:type="dxa"/>
            <w:tcBorders>
              <w:bottom w:val="nil"/>
            </w:tcBorders>
          </w:tcPr>
          <w:p w14:paraId="576BC4FC" w14:textId="77777777" w:rsidR="001B7CDA" w:rsidRPr="008852C0" w:rsidRDefault="001B7CDA" w:rsidP="001B7CDA">
            <w:pPr>
              <w:spacing w:line="240" w:lineRule="auto"/>
              <w:jc w:val="right"/>
              <w:rPr>
                <w:rFonts w:ascii="Browallia New" w:hAnsi="Browallia New" w:cs="Browallia New"/>
                <w:sz w:val="20"/>
                <w:szCs w:val="20"/>
              </w:rPr>
            </w:pPr>
          </w:p>
        </w:tc>
        <w:tc>
          <w:tcPr>
            <w:tcW w:w="737" w:type="dxa"/>
            <w:tcBorders>
              <w:bottom w:val="nil"/>
            </w:tcBorders>
          </w:tcPr>
          <w:p w14:paraId="5C70CF36" w14:textId="77777777" w:rsidR="001B7CDA" w:rsidRPr="008852C0" w:rsidRDefault="001B7CDA" w:rsidP="001B7CDA">
            <w:pPr>
              <w:spacing w:line="240" w:lineRule="auto"/>
              <w:jc w:val="right"/>
              <w:rPr>
                <w:rFonts w:ascii="Browallia New" w:hAnsi="Browallia New" w:cs="Browallia New"/>
                <w:sz w:val="20"/>
                <w:szCs w:val="20"/>
              </w:rPr>
            </w:pPr>
          </w:p>
        </w:tc>
        <w:tc>
          <w:tcPr>
            <w:tcW w:w="720" w:type="dxa"/>
            <w:tcBorders>
              <w:bottom w:val="nil"/>
            </w:tcBorders>
          </w:tcPr>
          <w:p w14:paraId="6ECA3862" w14:textId="77777777" w:rsidR="001B7CDA" w:rsidRPr="008852C0" w:rsidRDefault="001B7CDA" w:rsidP="001B7CDA">
            <w:pPr>
              <w:spacing w:line="240" w:lineRule="auto"/>
              <w:jc w:val="right"/>
              <w:rPr>
                <w:rFonts w:ascii="Browallia New" w:hAnsi="Browallia New" w:cs="Browallia New"/>
                <w:sz w:val="20"/>
                <w:szCs w:val="20"/>
              </w:rPr>
            </w:pPr>
          </w:p>
        </w:tc>
        <w:tc>
          <w:tcPr>
            <w:tcW w:w="732" w:type="dxa"/>
            <w:tcBorders>
              <w:bottom w:val="nil"/>
            </w:tcBorders>
          </w:tcPr>
          <w:p w14:paraId="5EE20BC6" w14:textId="77777777" w:rsidR="001B7CDA" w:rsidRPr="008852C0" w:rsidRDefault="001B7CDA" w:rsidP="001B7CDA">
            <w:pPr>
              <w:spacing w:line="240" w:lineRule="auto"/>
              <w:jc w:val="right"/>
              <w:rPr>
                <w:rFonts w:ascii="Browallia New" w:hAnsi="Browallia New" w:cs="Browallia New"/>
                <w:sz w:val="20"/>
                <w:szCs w:val="20"/>
              </w:rPr>
            </w:pPr>
          </w:p>
        </w:tc>
        <w:tc>
          <w:tcPr>
            <w:tcW w:w="720" w:type="dxa"/>
            <w:tcBorders>
              <w:bottom w:val="nil"/>
            </w:tcBorders>
          </w:tcPr>
          <w:p w14:paraId="20EA94A8" w14:textId="77777777" w:rsidR="001B7CDA" w:rsidRPr="008852C0" w:rsidRDefault="001B7CDA" w:rsidP="001B7CDA">
            <w:pPr>
              <w:spacing w:line="240" w:lineRule="auto"/>
              <w:jc w:val="right"/>
              <w:rPr>
                <w:rFonts w:ascii="Browallia New" w:hAnsi="Browallia New" w:cs="Browallia New"/>
                <w:sz w:val="20"/>
                <w:szCs w:val="20"/>
              </w:rPr>
            </w:pPr>
          </w:p>
        </w:tc>
        <w:tc>
          <w:tcPr>
            <w:tcW w:w="771" w:type="dxa"/>
            <w:tcBorders>
              <w:bottom w:val="nil"/>
            </w:tcBorders>
          </w:tcPr>
          <w:p w14:paraId="6255AFD2" w14:textId="77777777" w:rsidR="001B7CDA" w:rsidRPr="008852C0" w:rsidRDefault="001B7CDA" w:rsidP="001B7CDA">
            <w:pPr>
              <w:spacing w:line="240" w:lineRule="auto"/>
              <w:jc w:val="right"/>
              <w:rPr>
                <w:rFonts w:ascii="Browallia New" w:hAnsi="Browallia New" w:cs="Browallia New"/>
                <w:sz w:val="20"/>
                <w:szCs w:val="20"/>
              </w:rPr>
            </w:pPr>
          </w:p>
        </w:tc>
        <w:tc>
          <w:tcPr>
            <w:tcW w:w="708" w:type="dxa"/>
            <w:tcBorders>
              <w:bottom w:val="nil"/>
            </w:tcBorders>
          </w:tcPr>
          <w:p w14:paraId="0C46ED60" w14:textId="77777777" w:rsidR="001B7CDA" w:rsidRPr="008852C0" w:rsidRDefault="001B7CDA" w:rsidP="001B7CDA">
            <w:pPr>
              <w:spacing w:line="240" w:lineRule="auto"/>
              <w:jc w:val="right"/>
              <w:rPr>
                <w:rFonts w:ascii="Browallia New" w:hAnsi="Browallia New" w:cs="Browallia New"/>
                <w:sz w:val="20"/>
                <w:szCs w:val="20"/>
              </w:rPr>
            </w:pPr>
          </w:p>
        </w:tc>
        <w:tc>
          <w:tcPr>
            <w:tcW w:w="701" w:type="dxa"/>
            <w:tcBorders>
              <w:bottom w:val="nil"/>
            </w:tcBorders>
          </w:tcPr>
          <w:p w14:paraId="180D2670" w14:textId="77777777" w:rsidR="001B7CDA" w:rsidRPr="008852C0" w:rsidRDefault="001B7CDA" w:rsidP="001B7CDA">
            <w:pPr>
              <w:spacing w:line="240" w:lineRule="auto"/>
              <w:jc w:val="right"/>
              <w:rPr>
                <w:rFonts w:ascii="Browallia New" w:hAnsi="Browallia New" w:cs="Browallia New"/>
                <w:sz w:val="20"/>
                <w:szCs w:val="20"/>
              </w:rPr>
            </w:pPr>
          </w:p>
        </w:tc>
        <w:tc>
          <w:tcPr>
            <w:tcW w:w="709" w:type="dxa"/>
            <w:tcBorders>
              <w:bottom w:val="nil"/>
            </w:tcBorders>
          </w:tcPr>
          <w:p w14:paraId="4B8850C2" w14:textId="77777777" w:rsidR="001B7CDA" w:rsidRPr="008852C0" w:rsidRDefault="001B7CDA" w:rsidP="001B7CDA">
            <w:pPr>
              <w:spacing w:line="240" w:lineRule="auto"/>
              <w:jc w:val="right"/>
              <w:rPr>
                <w:rFonts w:ascii="Browallia New" w:hAnsi="Browallia New" w:cs="Browallia New"/>
                <w:sz w:val="20"/>
                <w:szCs w:val="20"/>
              </w:rPr>
            </w:pPr>
          </w:p>
        </w:tc>
        <w:tc>
          <w:tcPr>
            <w:tcW w:w="709" w:type="dxa"/>
            <w:tcBorders>
              <w:bottom w:val="nil"/>
            </w:tcBorders>
          </w:tcPr>
          <w:p w14:paraId="478EF38D" w14:textId="77777777" w:rsidR="001B7CDA" w:rsidRPr="008852C0" w:rsidRDefault="001B7CDA" w:rsidP="001B7CDA">
            <w:pPr>
              <w:spacing w:line="240" w:lineRule="auto"/>
              <w:jc w:val="right"/>
              <w:rPr>
                <w:rFonts w:ascii="Browallia New" w:hAnsi="Browallia New" w:cs="Browallia New"/>
                <w:sz w:val="20"/>
                <w:szCs w:val="20"/>
              </w:rPr>
            </w:pPr>
          </w:p>
        </w:tc>
        <w:tc>
          <w:tcPr>
            <w:tcW w:w="709" w:type="dxa"/>
            <w:tcBorders>
              <w:bottom w:val="nil"/>
            </w:tcBorders>
          </w:tcPr>
          <w:p w14:paraId="5222303A" w14:textId="77777777" w:rsidR="001B7CDA" w:rsidRPr="008852C0" w:rsidRDefault="001B7CDA" w:rsidP="001B7CDA">
            <w:pPr>
              <w:spacing w:line="240" w:lineRule="auto"/>
              <w:jc w:val="right"/>
              <w:rPr>
                <w:rFonts w:ascii="Browallia New" w:hAnsi="Browallia New" w:cs="Browallia New"/>
                <w:sz w:val="20"/>
                <w:szCs w:val="20"/>
              </w:rPr>
            </w:pPr>
          </w:p>
        </w:tc>
        <w:tc>
          <w:tcPr>
            <w:tcW w:w="708" w:type="dxa"/>
            <w:tcBorders>
              <w:bottom w:val="nil"/>
            </w:tcBorders>
          </w:tcPr>
          <w:p w14:paraId="04A11045" w14:textId="5DC89F51" w:rsidR="001B7CDA" w:rsidRPr="008852C0" w:rsidRDefault="006F7F3F" w:rsidP="001B7CDA">
            <w:pPr>
              <w:spacing w:line="240" w:lineRule="auto"/>
              <w:jc w:val="right"/>
              <w:rPr>
                <w:rFonts w:ascii="Browallia New" w:hAnsi="Browallia New" w:cs="Browallia New"/>
                <w:sz w:val="20"/>
                <w:szCs w:val="20"/>
                <w:cs/>
              </w:rPr>
            </w:pPr>
            <w:r w:rsidRPr="008852C0">
              <w:rPr>
                <w:rFonts w:ascii="Browallia New" w:hAnsi="Browallia New" w:cs="Browallia New"/>
                <w:sz w:val="20"/>
                <w:szCs w:val="20"/>
              </w:rPr>
              <w:t>10,</w:t>
            </w:r>
            <w:r w:rsidR="002926B6" w:rsidRPr="008852C0">
              <w:rPr>
                <w:rFonts w:ascii="Browallia New" w:hAnsi="Browallia New" w:cs="Browallia New"/>
                <w:sz w:val="20"/>
                <w:szCs w:val="20"/>
              </w:rPr>
              <w:t>900</w:t>
            </w:r>
          </w:p>
        </w:tc>
        <w:tc>
          <w:tcPr>
            <w:tcW w:w="709" w:type="dxa"/>
            <w:tcBorders>
              <w:bottom w:val="nil"/>
            </w:tcBorders>
          </w:tcPr>
          <w:p w14:paraId="31F9C976" w14:textId="21821B92" w:rsidR="001B7CDA" w:rsidRPr="008852C0" w:rsidRDefault="006F7F3F" w:rsidP="001B7CDA">
            <w:pPr>
              <w:tabs>
                <w:tab w:val="clear" w:pos="227"/>
                <w:tab w:val="left" w:pos="20"/>
                <w:tab w:val="left" w:pos="360"/>
              </w:tabs>
              <w:spacing w:line="240" w:lineRule="auto"/>
              <w:jc w:val="right"/>
              <w:rPr>
                <w:rFonts w:ascii="Browallia New" w:hAnsi="Browallia New" w:cs="Browallia New"/>
                <w:sz w:val="20"/>
                <w:szCs w:val="20"/>
              </w:rPr>
            </w:pPr>
            <w:r w:rsidRPr="008852C0">
              <w:rPr>
                <w:rFonts w:ascii="Browallia New" w:hAnsi="Browallia New" w:cs="Browallia New"/>
                <w:sz w:val="20"/>
                <w:szCs w:val="20"/>
              </w:rPr>
              <w:t>10,758</w:t>
            </w:r>
          </w:p>
        </w:tc>
      </w:tr>
      <w:tr w:rsidR="001B7CDA" w:rsidRPr="008852C0" w14:paraId="06A65273" w14:textId="77777777" w:rsidTr="006F7F3F">
        <w:tblPrEx>
          <w:tblBorders>
            <w:bottom w:val="single" w:sz="4" w:space="0" w:color="auto"/>
          </w:tblBorders>
        </w:tblPrEx>
        <w:tc>
          <w:tcPr>
            <w:tcW w:w="2409" w:type="dxa"/>
            <w:tcBorders>
              <w:bottom w:val="nil"/>
            </w:tcBorders>
          </w:tcPr>
          <w:p w14:paraId="175873F1" w14:textId="1B12188F" w:rsidR="001B7CDA" w:rsidRPr="008852C0" w:rsidRDefault="001B7CDA" w:rsidP="001B7CDA">
            <w:pPr>
              <w:tabs>
                <w:tab w:val="clear" w:pos="680"/>
                <w:tab w:val="clear" w:pos="907"/>
              </w:tabs>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การเพิ่มขึ้น</w:t>
            </w:r>
            <w:r w:rsidR="00CC6DA8" w:rsidRPr="008852C0">
              <w:rPr>
                <w:rFonts w:ascii="Browallia New" w:hAnsi="Browallia New" w:cs="Browallia New"/>
                <w:sz w:val="20"/>
                <w:szCs w:val="20"/>
              </w:rPr>
              <w:t xml:space="preserve"> (</w:t>
            </w:r>
            <w:r w:rsidR="00CC6DA8" w:rsidRPr="008852C0">
              <w:rPr>
                <w:rFonts w:ascii="Browallia New" w:hAnsi="Browallia New" w:cs="Browallia New"/>
                <w:sz w:val="20"/>
                <w:szCs w:val="20"/>
                <w:cs/>
              </w:rPr>
              <w:t>ลดลง</w:t>
            </w:r>
            <w:r w:rsidR="00CC6DA8" w:rsidRPr="008852C0">
              <w:rPr>
                <w:rFonts w:ascii="Browallia New" w:hAnsi="Browallia New" w:cs="Browallia New"/>
                <w:sz w:val="20"/>
                <w:szCs w:val="20"/>
              </w:rPr>
              <w:t xml:space="preserve">) </w:t>
            </w:r>
            <w:r w:rsidRPr="008852C0">
              <w:rPr>
                <w:rFonts w:ascii="Browallia New" w:hAnsi="Browallia New" w:cs="Browallia New"/>
                <w:sz w:val="20"/>
                <w:szCs w:val="20"/>
                <w:cs/>
              </w:rPr>
              <w:t>ของสินทรัพย์</w:t>
            </w:r>
            <w:r w:rsidRPr="008852C0">
              <w:rPr>
                <w:rFonts w:ascii="Browallia New" w:hAnsi="Browallia New" w:cs="Browallia New"/>
                <w:sz w:val="20"/>
                <w:szCs w:val="20"/>
              </w:rPr>
              <w:br/>
              <w:t xml:space="preserve">    </w:t>
            </w:r>
            <w:r w:rsidRPr="008852C0">
              <w:rPr>
                <w:rFonts w:ascii="Browallia New" w:hAnsi="Browallia New" w:cs="Browallia New"/>
                <w:sz w:val="20"/>
                <w:szCs w:val="20"/>
                <w:cs/>
              </w:rPr>
              <w:t>ไม่หมุนเวียนของส่วนงาน</w:t>
            </w:r>
          </w:p>
        </w:tc>
        <w:tc>
          <w:tcPr>
            <w:tcW w:w="709" w:type="dxa"/>
            <w:tcBorders>
              <w:bottom w:val="nil"/>
            </w:tcBorders>
          </w:tcPr>
          <w:p w14:paraId="3764AA16" w14:textId="77777777" w:rsidR="001B7CDA" w:rsidRPr="008852C0" w:rsidRDefault="001B7CDA" w:rsidP="001B7CDA">
            <w:pPr>
              <w:spacing w:line="240" w:lineRule="auto"/>
              <w:jc w:val="right"/>
              <w:rPr>
                <w:rFonts w:ascii="Browallia New" w:hAnsi="Browallia New" w:cs="Browallia New"/>
                <w:sz w:val="20"/>
                <w:szCs w:val="20"/>
              </w:rPr>
            </w:pPr>
          </w:p>
        </w:tc>
        <w:tc>
          <w:tcPr>
            <w:tcW w:w="728" w:type="dxa"/>
            <w:tcBorders>
              <w:bottom w:val="nil"/>
            </w:tcBorders>
          </w:tcPr>
          <w:p w14:paraId="2BDDD70D" w14:textId="77777777" w:rsidR="001B7CDA" w:rsidRPr="008852C0" w:rsidRDefault="001B7CDA" w:rsidP="001B7CDA">
            <w:pPr>
              <w:spacing w:line="240" w:lineRule="auto"/>
              <w:jc w:val="right"/>
              <w:rPr>
                <w:rFonts w:ascii="Browallia New" w:hAnsi="Browallia New" w:cs="Browallia New"/>
                <w:sz w:val="20"/>
                <w:szCs w:val="20"/>
              </w:rPr>
            </w:pPr>
          </w:p>
        </w:tc>
        <w:tc>
          <w:tcPr>
            <w:tcW w:w="690" w:type="dxa"/>
            <w:tcBorders>
              <w:bottom w:val="nil"/>
            </w:tcBorders>
          </w:tcPr>
          <w:p w14:paraId="788FC504" w14:textId="77777777" w:rsidR="001B7CDA" w:rsidRPr="008852C0" w:rsidRDefault="001B7CDA" w:rsidP="001B7CDA">
            <w:pPr>
              <w:spacing w:line="240" w:lineRule="auto"/>
              <w:jc w:val="right"/>
              <w:rPr>
                <w:rFonts w:ascii="Browallia New" w:hAnsi="Browallia New" w:cs="Browallia New"/>
                <w:sz w:val="20"/>
                <w:szCs w:val="20"/>
              </w:rPr>
            </w:pPr>
          </w:p>
        </w:tc>
        <w:tc>
          <w:tcPr>
            <w:tcW w:w="722" w:type="dxa"/>
            <w:tcBorders>
              <w:bottom w:val="nil"/>
            </w:tcBorders>
          </w:tcPr>
          <w:p w14:paraId="3E862C9B" w14:textId="77777777" w:rsidR="001B7CDA" w:rsidRPr="008852C0" w:rsidRDefault="001B7CDA" w:rsidP="001B7CDA">
            <w:pPr>
              <w:spacing w:line="240" w:lineRule="auto"/>
              <w:jc w:val="right"/>
              <w:rPr>
                <w:rFonts w:ascii="Browallia New" w:hAnsi="Browallia New" w:cs="Browallia New"/>
                <w:sz w:val="20"/>
                <w:szCs w:val="20"/>
              </w:rPr>
            </w:pPr>
          </w:p>
        </w:tc>
        <w:tc>
          <w:tcPr>
            <w:tcW w:w="737" w:type="dxa"/>
            <w:tcBorders>
              <w:bottom w:val="nil"/>
            </w:tcBorders>
          </w:tcPr>
          <w:p w14:paraId="3C69FD6B" w14:textId="77777777" w:rsidR="001B7CDA" w:rsidRPr="008852C0" w:rsidRDefault="001B7CDA" w:rsidP="001B7CDA">
            <w:pPr>
              <w:spacing w:line="240" w:lineRule="auto"/>
              <w:jc w:val="right"/>
              <w:rPr>
                <w:rFonts w:ascii="Browallia New" w:hAnsi="Browallia New" w:cs="Browallia New"/>
                <w:sz w:val="20"/>
                <w:szCs w:val="20"/>
              </w:rPr>
            </w:pPr>
          </w:p>
        </w:tc>
        <w:tc>
          <w:tcPr>
            <w:tcW w:w="720" w:type="dxa"/>
            <w:tcBorders>
              <w:bottom w:val="nil"/>
            </w:tcBorders>
          </w:tcPr>
          <w:p w14:paraId="492BB3CF" w14:textId="77777777" w:rsidR="001B7CDA" w:rsidRPr="008852C0" w:rsidRDefault="001B7CDA" w:rsidP="001B7CDA">
            <w:pPr>
              <w:spacing w:line="240" w:lineRule="auto"/>
              <w:jc w:val="right"/>
              <w:rPr>
                <w:rFonts w:ascii="Browallia New" w:hAnsi="Browallia New" w:cs="Browallia New"/>
                <w:sz w:val="20"/>
                <w:szCs w:val="20"/>
              </w:rPr>
            </w:pPr>
          </w:p>
        </w:tc>
        <w:tc>
          <w:tcPr>
            <w:tcW w:w="732" w:type="dxa"/>
            <w:tcBorders>
              <w:bottom w:val="nil"/>
            </w:tcBorders>
          </w:tcPr>
          <w:p w14:paraId="2C9DE00C" w14:textId="77777777" w:rsidR="001B7CDA" w:rsidRPr="008852C0" w:rsidRDefault="001B7CDA" w:rsidP="001B7CDA">
            <w:pPr>
              <w:spacing w:line="240" w:lineRule="auto"/>
              <w:jc w:val="right"/>
              <w:rPr>
                <w:rFonts w:ascii="Browallia New" w:hAnsi="Browallia New" w:cs="Browallia New"/>
                <w:sz w:val="20"/>
                <w:szCs w:val="20"/>
              </w:rPr>
            </w:pPr>
          </w:p>
        </w:tc>
        <w:tc>
          <w:tcPr>
            <w:tcW w:w="720" w:type="dxa"/>
            <w:tcBorders>
              <w:bottom w:val="nil"/>
            </w:tcBorders>
          </w:tcPr>
          <w:p w14:paraId="3FA8E9A7" w14:textId="77777777" w:rsidR="001B7CDA" w:rsidRPr="008852C0" w:rsidRDefault="001B7CDA" w:rsidP="001B7CDA">
            <w:pPr>
              <w:spacing w:line="240" w:lineRule="auto"/>
              <w:jc w:val="right"/>
              <w:rPr>
                <w:rFonts w:ascii="Browallia New" w:hAnsi="Browallia New" w:cs="Browallia New"/>
                <w:sz w:val="20"/>
                <w:szCs w:val="20"/>
              </w:rPr>
            </w:pPr>
          </w:p>
        </w:tc>
        <w:tc>
          <w:tcPr>
            <w:tcW w:w="771" w:type="dxa"/>
            <w:tcBorders>
              <w:bottom w:val="nil"/>
            </w:tcBorders>
          </w:tcPr>
          <w:p w14:paraId="4E187579" w14:textId="77777777" w:rsidR="001B7CDA" w:rsidRPr="008852C0" w:rsidRDefault="001B7CDA" w:rsidP="001B7CDA">
            <w:pPr>
              <w:spacing w:line="240" w:lineRule="auto"/>
              <w:jc w:val="right"/>
              <w:rPr>
                <w:rFonts w:ascii="Browallia New" w:hAnsi="Browallia New" w:cs="Browallia New"/>
                <w:sz w:val="20"/>
                <w:szCs w:val="20"/>
              </w:rPr>
            </w:pPr>
          </w:p>
        </w:tc>
        <w:tc>
          <w:tcPr>
            <w:tcW w:w="708" w:type="dxa"/>
            <w:tcBorders>
              <w:bottom w:val="nil"/>
            </w:tcBorders>
          </w:tcPr>
          <w:p w14:paraId="1B5F7994" w14:textId="77777777" w:rsidR="001B7CDA" w:rsidRPr="008852C0" w:rsidRDefault="001B7CDA" w:rsidP="001B7CDA">
            <w:pPr>
              <w:spacing w:line="240" w:lineRule="auto"/>
              <w:jc w:val="right"/>
              <w:rPr>
                <w:rFonts w:ascii="Browallia New" w:hAnsi="Browallia New" w:cs="Browallia New"/>
                <w:sz w:val="20"/>
                <w:szCs w:val="20"/>
              </w:rPr>
            </w:pPr>
          </w:p>
        </w:tc>
        <w:tc>
          <w:tcPr>
            <w:tcW w:w="701" w:type="dxa"/>
            <w:tcBorders>
              <w:bottom w:val="nil"/>
            </w:tcBorders>
          </w:tcPr>
          <w:p w14:paraId="38C7D558" w14:textId="77777777" w:rsidR="001B7CDA" w:rsidRPr="008852C0" w:rsidRDefault="001B7CDA" w:rsidP="001B7CDA">
            <w:pPr>
              <w:spacing w:line="240" w:lineRule="auto"/>
              <w:jc w:val="right"/>
              <w:rPr>
                <w:rFonts w:ascii="Browallia New" w:hAnsi="Browallia New" w:cs="Browallia New"/>
                <w:sz w:val="20"/>
                <w:szCs w:val="20"/>
              </w:rPr>
            </w:pPr>
          </w:p>
        </w:tc>
        <w:tc>
          <w:tcPr>
            <w:tcW w:w="709" w:type="dxa"/>
            <w:tcBorders>
              <w:bottom w:val="nil"/>
            </w:tcBorders>
          </w:tcPr>
          <w:p w14:paraId="65505BBF" w14:textId="77777777" w:rsidR="001B7CDA" w:rsidRPr="008852C0" w:rsidRDefault="001B7CDA" w:rsidP="001B7CDA">
            <w:pPr>
              <w:spacing w:line="240" w:lineRule="auto"/>
              <w:jc w:val="right"/>
              <w:rPr>
                <w:rFonts w:ascii="Browallia New" w:hAnsi="Browallia New" w:cs="Browallia New"/>
                <w:sz w:val="20"/>
                <w:szCs w:val="20"/>
              </w:rPr>
            </w:pPr>
          </w:p>
        </w:tc>
        <w:tc>
          <w:tcPr>
            <w:tcW w:w="709" w:type="dxa"/>
            <w:tcBorders>
              <w:bottom w:val="nil"/>
            </w:tcBorders>
          </w:tcPr>
          <w:p w14:paraId="56DC92DD" w14:textId="77777777" w:rsidR="001B7CDA" w:rsidRPr="008852C0" w:rsidRDefault="001B7CDA" w:rsidP="001B7CDA">
            <w:pPr>
              <w:spacing w:line="240" w:lineRule="auto"/>
              <w:jc w:val="right"/>
              <w:rPr>
                <w:rFonts w:ascii="Browallia New" w:hAnsi="Browallia New" w:cs="Browallia New"/>
                <w:sz w:val="20"/>
                <w:szCs w:val="20"/>
              </w:rPr>
            </w:pPr>
          </w:p>
        </w:tc>
        <w:tc>
          <w:tcPr>
            <w:tcW w:w="709" w:type="dxa"/>
            <w:tcBorders>
              <w:bottom w:val="nil"/>
            </w:tcBorders>
          </w:tcPr>
          <w:p w14:paraId="66FB1860" w14:textId="77777777" w:rsidR="001B7CDA" w:rsidRPr="008852C0" w:rsidRDefault="001B7CDA" w:rsidP="001B7CDA">
            <w:pPr>
              <w:spacing w:line="240" w:lineRule="auto"/>
              <w:jc w:val="right"/>
              <w:rPr>
                <w:rFonts w:ascii="Browallia New" w:hAnsi="Browallia New" w:cs="Browallia New"/>
                <w:sz w:val="20"/>
                <w:szCs w:val="20"/>
              </w:rPr>
            </w:pPr>
          </w:p>
        </w:tc>
        <w:tc>
          <w:tcPr>
            <w:tcW w:w="708" w:type="dxa"/>
            <w:tcBorders>
              <w:bottom w:val="nil"/>
            </w:tcBorders>
            <w:vAlign w:val="bottom"/>
          </w:tcPr>
          <w:p w14:paraId="49E310E3" w14:textId="4710C48D" w:rsidR="001B7CDA" w:rsidRPr="008852C0" w:rsidRDefault="002926B6" w:rsidP="001B7CDA">
            <w:pPr>
              <w:spacing w:line="240" w:lineRule="auto"/>
              <w:jc w:val="right"/>
              <w:rPr>
                <w:rFonts w:ascii="Browallia New" w:hAnsi="Browallia New" w:cs="Browallia New"/>
                <w:sz w:val="20"/>
                <w:szCs w:val="20"/>
              </w:rPr>
            </w:pPr>
            <w:r w:rsidRPr="008852C0">
              <w:rPr>
                <w:rFonts w:ascii="Browallia New" w:hAnsi="Browallia New" w:cs="Browallia New"/>
                <w:sz w:val="20"/>
                <w:szCs w:val="20"/>
              </w:rPr>
              <w:t>98</w:t>
            </w:r>
          </w:p>
        </w:tc>
        <w:tc>
          <w:tcPr>
            <w:tcW w:w="709" w:type="dxa"/>
            <w:tcBorders>
              <w:bottom w:val="nil"/>
            </w:tcBorders>
            <w:vAlign w:val="bottom"/>
          </w:tcPr>
          <w:p w14:paraId="270BB187" w14:textId="524BFCC4" w:rsidR="001B7CDA" w:rsidRPr="008852C0" w:rsidRDefault="002926B6" w:rsidP="001B7CDA">
            <w:pPr>
              <w:spacing w:line="240" w:lineRule="auto"/>
              <w:jc w:val="right"/>
              <w:rPr>
                <w:rFonts w:ascii="Browallia New" w:hAnsi="Browallia New" w:cs="Browallia New"/>
                <w:sz w:val="20"/>
                <w:szCs w:val="20"/>
                <w:cs/>
              </w:rPr>
            </w:pPr>
            <w:r w:rsidRPr="008852C0">
              <w:rPr>
                <w:rFonts w:ascii="Browallia New" w:hAnsi="Browallia New" w:cs="Browallia New"/>
                <w:sz w:val="20"/>
                <w:szCs w:val="20"/>
              </w:rPr>
              <w:t>(191)</w:t>
            </w:r>
          </w:p>
        </w:tc>
      </w:tr>
      <w:tr w:rsidR="001B7CDA" w:rsidRPr="008852C0" w14:paraId="619CA3E7" w14:textId="77777777" w:rsidTr="000D0928">
        <w:tblPrEx>
          <w:tblBorders>
            <w:bottom w:val="single" w:sz="4" w:space="0" w:color="auto"/>
          </w:tblBorders>
        </w:tblPrEx>
        <w:tc>
          <w:tcPr>
            <w:tcW w:w="2409" w:type="dxa"/>
            <w:tcBorders>
              <w:top w:val="nil"/>
              <w:bottom w:val="nil"/>
            </w:tcBorders>
          </w:tcPr>
          <w:p w14:paraId="35B5C76A" w14:textId="77777777" w:rsidR="001B7CDA" w:rsidRPr="008852C0" w:rsidRDefault="001B7CDA" w:rsidP="001B7CDA">
            <w:pPr>
              <w:spacing w:line="240" w:lineRule="auto"/>
              <w:ind w:right="-108"/>
              <w:rPr>
                <w:rFonts w:ascii="Browallia New" w:hAnsi="Browallia New" w:cs="Browallia New"/>
                <w:sz w:val="20"/>
                <w:szCs w:val="20"/>
                <w:cs/>
              </w:rPr>
            </w:pPr>
            <w:r w:rsidRPr="008852C0">
              <w:rPr>
                <w:rFonts w:ascii="Browallia New" w:hAnsi="Browallia New" w:cs="Browallia New"/>
                <w:sz w:val="20"/>
                <w:szCs w:val="20"/>
                <w:cs/>
              </w:rPr>
              <w:t>หนี้สินของส่วนงาน</w:t>
            </w:r>
          </w:p>
        </w:tc>
        <w:tc>
          <w:tcPr>
            <w:tcW w:w="709" w:type="dxa"/>
            <w:tcBorders>
              <w:top w:val="nil"/>
              <w:bottom w:val="nil"/>
            </w:tcBorders>
          </w:tcPr>
          <w:p w14:paraId="19B00BD8" w14:textId="77777777" w:rsidR="001B7CDA" w:rsidRPr="008852C0" w:rsidRDefault="001B7CDA" w:rsidP="001B7CDA">
            <w:pPr>
              <w:spacing w:line="240" w:lineRule="auto"/>
              <w:jc w:val="right"/>
              <w:rPr>
                <w:rFonts w:ascii="Browallia New" w:hAnsi="Browallia New" w:cs="Browallia New"/>
                <w:sz w:val="20"/>
                <w:szCs w:val="20"/>
              </w:rPr>
            </w:pPr>
          </w:p>
        </w:tc>
        <w:tc>
          <w:tcPr>
            <w:tcW w:w="728" w:type="dxa"/>
            <w:tcBorders>
              <w:top w:val="nil"/>
              <w:bottom w:val="nil"/>
            </w:tcBorders>
          </w:tcPr>
          <w:p w14:paraId="11C32B3F" w14:textId="77777777" w:rsidR="001B7CDA" w:rsidRPr="008852C0" w:rsidRDefault="001B7CDA" w:rsidP="001B7CDA">
            <w:pPr>
              <w:spacing w:line="240" w:lineRule="auto"/>
              <w:jc w:val="right"/>
              <w:rPr>
                <w:rFonts w:ascii="Browallia New" w:hAnsi="Browallia New" w:cs="Browallia New"/>
                <w:sz w:val="20"/>
                <w:szCs w:val="20"/>
              </w:rPr>
            </w:pPr>
          </w:p>
        </w:tc>
        <w:tc>
          <w:tcPr>
            <w:tcW w:w="690" w:type="dxa"/>
            <w:tcBorders>
              <w:top w:val="nil"/>
              <w:bottom w:val="nil"/>
            </w:tcBorders>
          </w:tcPr>
          <w:p w14:paraId="075ED832" w14:textId="77777777" w:rsidR="001B7CDA" w:rsidRPr="008852C0" w:rsidRDefault="001B7CDA" w:rsidP="001B7CDA">
            <w:pPr>
              <w:spacing w:line="240" w:lineRule="auto"/>
              <w:jc w:val="right"/>
              <w:rPr>
                <w:rFonts w:ascii="Browallia New" w:hAnsi="Browallia New" w:cs="Browallia New"/>
                <w:sz w:val="20"/>
                <w:szCs w:val="20"/>
              </w:rPr>
            </w:pPr>
          </w:p>
        </w:tc>
        <w:tc>
          <w:tcPr>
            <w:tcW w:w="722" w:type="dxa"/>
            <w:tcBorders>
              <w:top w:val="nil"/>
              <w:bottom w:val="nil"/>
            </w:tcBorders>
          </w:tcPr>
          <w:p w14:paraId="5C98B481" w14:textId="77777777" w:rsidR="001B7CDA" w:rsidRPr="008852C0" w:rsidRDefault="001B7CDA" w:rsidP="001B7CDA">
            <w:pPr>
              <w:spacing w:line="240" w:lineRule="auto"/>
              <w:jc w:val="right"/>
              <w:rPr>
                <w:rFonts w:ascii="Browallia New" w:hAnsi="Browallia New" w:cs="Browallia New"/>
                <w:sz w:val="20"/>
                <w:szCs w:val="20"/>
              </w:rPr>
            </w:pPr>
          </w:p>
        </w:tc>
        <w:tc>
          <w:tcPr>
            <w:tcW w:w="737" w:type="dxa"/>
            <w:tcBorders>
              <w:top w:val="nil"/>
              <w:bottom w:val="nil"/>
            </w:tcBorders>
          </w:tcPr>
          <w:p w14:paraId="6951977F" w14:textId="77777777" w:rsidR="001B7CDA" w:rsidRPr="008852C0" w:rsidRDefault="001B7CDA" w:rsidP="001B7CDA">
            <w:pPr>
              <w:spacing w:line="240" w:lineRule="auto"/>
              <w:jc w:val="right"/>
              <w:rPr>
                <w:rFonts w:ascii="Browallia New" w:hAnsi="Browallia New" w:cs="Browallia New"/>
                <w:sz w:val="20"/>
                <w:szCs w:val="20"/>
              </w:rPr>
            </w:pPr>
          </w:p>
        </w:tc>
        <w:tc>
          <w:tcPr>
            <w:tcW w:w="720" w:type="dxa"/>
            <w:tcBorders>
              <w:top w:val="nil"/>
              <w:bottom w:val="nil"/>
            </w:tcBorders>
          </w:tcPr>
          <w:p w14:paraId="7A2DCCC8" w14:textId="77777777" w:rsidR="001B7CDA" w:rsidRPr="008852C0" w:rsidRDefault="001B7CDA" w:rsidP="001B7CDA">
            <w:pPr>
              <w:spacing w:line="240" w:lineRule="auto"/>
              <w:jc w:val="right"/>
              <w:rPr>
                <w:rFonts w:ascii="Browallia New" w:hAnsi="Browallia New" w:cs="Browallia New"/>
                <w:sz w:val="20"/>
                <w:szCs w:val="20"/>
              </w:rPr>
            </w:pPr>
          </w:p>
        </w:tc>
        <w:tc>
          <w:tcPr>
            <w:tcW w:w="732" w:type="dxa"/>
            <w:tcBorders>
              <w:top w:val="nil"/>
              <w:bottom w:val="nil"/>
            </w:tcBorders>
          </w:tcPr>
          <w:p w14:paraId="4A161934" w14:textId="77777777" w:rsidR="001B7CDA" w:rsidRPr="008852C0" w:rsidRDefault="001B7CDA" w:rsidP="001B7CDA">
            <w:pPr>
              <w:spacing w:line="240" w:lineRule="auto"/>
              <w:jc w:val="right"/>
              <w:rPr>
                <w:rFonts w:ascii="Browallia New" w:hAnsi="Browallia New" w:cs="Browallia New"/>
                <w:sz w:val="20"/>
                <w:szCs w:val="20"/>
              </w:rPr>
            </w:pPr>
          </w:p>
        </w:tc>
        <w:tc>
          <w:tcPr>
            <w:tcW w:w="720" w:type="dxa"/>
            <w:tcBorders>
              <w:top w:val="nil"/>
              <w:bottom w:val="nil"/>
            </w:tcBorders>
          </w:tcPr>
          <w:p w14:paraId="4CD1C62B" w14:textId="77777777" w:rsidR="001B7CDA" w:rsidRPr="008852C0" w:rsidRDefault="001B7CDA" w:rsidP="001B7CDA">
            <w:pPr>
              <w:spacing w:line="240" w:lineRule="auto"/>
              <w:jc w:val="right"/>
              <w:rPr>
                <w:rFonts w:ascii="Browallia New" w:hAnsi="Browallia New" w:cs="Browallia New"/>
                <w:sz w:val="20"/>
                <w:szCs w:val="20"/>
              </w:rPr>
            </w:pPr>
          </w:p>
        </w:tc>
        <w:tc>
          <w:tcPr>
            <w:tcW w:w="771" w:type="dxa"/>
            <w:tcBorders>
              <w:top w:val="nil"/>
              <w:bottom w:val="nil"/>
            </w:tcBorders>
          </w:tcPr>
          <w:p w14:paraId="26AC3724" w14:textId="77777777" w:rsidR="001B7CDA" w:rsidRPr="008852C0" w:rsidRDefault="001B7CDA" w:rsidP="001B7CDA">
            <w:pPr>
              <w:spacing w:line="240" w:lineRule="auto"/>
              <w:jc w:val="right"/>
              <w:rPr>
                <w:rFonts w:ascii="Browallia New" w:hAnsi="Browallia New" w:cs="Browallia New"/>
                <w:sz w:val="20"/>
                <w:szCs w:val="20"/>
              </w:rPr>
            </w:pPr>
          </w:p>
        </w:tc>
        <w:tc>
          <w:tcPr>
            <w:tcW w:w="708" w:type="dxa"/>
            <w:tcBorders>
              <w:top w:val="nil"/>
              <w:bottom w:val="nil"/>
            </w:tcBorders>
          </w:tcPr>
          <w:p w14:paraId="37CC198D" w14:textId="77777777" w:rsidR="001B7CDA" w:rsidRPr="008852C0" w:rsidRDefault="001B7CDA" w:rsidP="001B7CDA">
            <w:pPr>
              <w:spacing w:line="240" w:lineRule="auto"/>
              <w:jc w:val="right"/>
              <w:rPr>
                <w:rFonts w:ascii="Browallia New" w:hAnsi="Browallia New" w:cs="Browallia New"/>
                <w:sz w:val="20"/>
                <w:szCs w:val="20"/>
              </w:rPr>
            </w:pPr>
          </w:p>
        </w:tc>
        <w:tc>
          <w:tcPr>
            <w:tcW w:w="701" w:type="dxa"/>
            <w:tcBorders>
              <w:top w:val="nil"/>
              <w:bottom w:val="nil"/>
            </w:tcBorders>
          </w:tcPr>
          <w:p w14:paraId="2BFCF5EA" w14:textId="77777777" w:rsidR="001B7CDA" w:rsidRPr="008852C0" w:rsidRDefault="001B7CDA" w:rsidP="001B7CDA">
            <w:pPr>
              <w:spacing w:line="240" w:lineRule="auto"/>
              <w:jc w:val="right"/>
              <w:rPr>
                <w:rFonts w:ascii="Browallia New" w:hAnsi="Browallia New" w:cs="Browallia New"/>
                <w:sz w:val="20"/>
                <w:szCs w:val="20"/>
              </w:rPr>
            </w:pPr>
          </w:p>
        </w:tc>
        <w:tc>
          <w:tcPr>
            <w:tcW w:w="709" w:type="dxa"/>
            <w:tcBorders>
              <w:top w:val="nil"/>
              <w:bottom w:val="nil"/>
            </w:tcBorders>
          </w:tcPr>
          <w:p w14:paraId="2272D49F" w14:textId="77777777" w:rsidR="001B7CDA" w:rsidRPr="008852C0" w:rsidRDefault="001B7CDA" w:rsidP="001B7CDA">
            <w:pPr>
              <w:spacing w:line="240" w:lineRule="auto"/>
              <w:jc w:val="right"/>
              <w:rPr>
                <w:rFonts w:ascii="Browallia New" w:hAnsi="Browallia New" w:cs="Browallia New"/>
                <w:sz w:val="20"/>
                <w:szCs w:val="20"/>
              </w:rPr>
            </w:pPr>
          </w:p>
        </w:tc>
        <w:tc>
          <w:tcPr>
            <w:tcW w:w="709" w:type="dxa"/>
            <w:tcBorders>
              <w:top w:val="nil"/>
              <w:bottom w:val="nil"/>
            </w:tcBorders>
          </w:tcPr>
          <w:p w14:paraId="2A539D99" w14:textId="77777777" w:rsidR="001B7CDA" w:rsidRPr="008852C0" w:rsidRDefault="001B7CDA" w:rsidP="001B7CDA">
            <w:pPr>
              <w:spacing w:line="240" w:lineRule="auto"/>
              <w:jc w:val="right"/>
              <w:rPr>
                <w:rFonts w:ascii="Browallia New" w:hAnsi="Browallia New" w:cs="Browallia New"/>
                <w:sz w:val="20"/>
                <w:szCs w:val="20"/>
              </w:rPr>
            </w:pPr>
          </w:p>
        </w:tc>
        <w:tc>
          <w:tcPr>
            <w:tcW w:w="709" w:type="dxa"/>
            <w:tcBorders>
              <w:top w:val="nil"/>
              <w:bottom w:val="nil"/>
            </w:tcBorders>
          </w:tcPr>
          <w:p w14:paraId="64D1B525" w14:textId="77777777" w:rsidR="001B7CDA" w:rsidRPr="008852C0" w:rsidRDefault="001B7CDA" w:rsidP="001B7CDA">
            <w:pPr>
              <w:spacing w:line="240" w:lineRule="auto"/>
              <w:jc w:val="right"/>
              <w:rPr>
                <w:rFonts w:ascii="Browallia New" w:hAnsi="Browallia New" w:cs="Browallia New"/>
                <w:sz w:val="20"/>
                <w:szCs w:val="20"/>
              </w:rPr>
            </w:pPr>
          </w:p>
        </w:tc>
        <w:tc>
          <w:tcPr>
            <w:tcW w:w="708" w:type="dxa"/>
            <w:tcBorders>
              <w:top w:val="nil"/>
              <w:bottom w:val="nil"/>
            </w:tcBorders>
          </w:tcPr>
          <w:p w14:paraId="5C1F3FFB" w14:textId="452912DF" w:rsidR="001B7CDA" w:rsidRPr="008852C0" w:rsidRDefault="00717CB6" w:rsidP="001B7CDA">
            <w:pPr>
              <w:spacing w:line="240" w:lineRule="auto"/>
              <w:jc w:val="right"/>
              <w:rPr>
                <w:rFonts w:ascii="Browallia New" w:hAnsi="Browallia New" w:cs="Browallia New"/>
                <w:sz w:val="20"/>
                <w:szCs w:val="20"/>
              </w:rPr>
            </w:pPr>
            <w:r w:rsidRPr="008852C0">
              <w:rPr>
                <w:rFonts w:ascii="Browallia New" w:hAnsi="Browallia New" w:cs="Browallia New"/>
                <w:sz w:val="20"/>
                <w:szCs w:val="20"/>
              </w:rPr>
              <w:t>6,002</w:t>
            </w:r>
          </w:p>
        </w:tc>
        <w:tc>
          <w:tcPr>
            <w:tcW w:w="709" w:type="dxa"/>
            <w:tcBorders>
              <w:top w:val="nil"/>
              <w:bottom w:val="nil"/>
            </w:tcBorders>
          </w:tcPr>
          <w:p w14:paraId="35E65D78" w14:textId="7BF7F586" w:rsidR="001B7CDA" w:rsidRPr="008852C0" w:rsidRDefault="006F7F3F" w:rsidP="001B7CDA">
            <w:pPr>
              <w:spacing w:line="240" w:lineRule="auto"/>
              <w:jc w:val="right"/>
              <w:rPr>
                <w:rFonts w:ascii="Browallia New" w:hAnsi="Browallia New" w:cs="Browallia New"/>
                <w:sz w:val="20"/>
                <w:szCs w:val="20"/>
              </w:rPr>
            </w:pPr>
            <w:r w:rsidRPr="008852C0">
              <w:rPr>
                <w:rFonts w:ascii="Browallia New" w:hAnsi="Browallia New" w:cs="Browallia New"/>
                <w:sz w:val="20"/>
                <w:szCs w:val="20"/>
              </w:rPr>
              <w:t>5,909</w:t>
            </w:r>
          </w:p>
        </w:tc>
      </w:tr>
    </w:tbl>
    <w:p w14:paraId="67AA0420" w14:textId="742BB509" w:rsidR="0035560A" w:rsidRPr="008852C0" w:rsidRDefault="0035560A">
      <w:pPr>
        <w:rPr>
          <w:rFonts w:ascii="Browallia New" w:hAnsi="Browallia New" w:cs="Browallia New"/>
        </w:rPr>
      </w:pPr>
      <w:r w:rsidRPr="008852C0">
        <w:rPr>
          <w:rFonts w:ascii="Browallia New" w:hAnsi="Browallia New" w:cs="Browallia New"/>
        </w:rPr>
        <w:br w:type="page"/>
      </w:r>
    </w:p>
    <w:tbl>
      <w:tblPr>
        <w:tblW w:w="13891" w:type="dxa"/>
        <w:tblInd w:w="426" w:type="dxa"/>
        <w:tblLayout w:type="fixed"/>
        <w:tblLook w:val="0000" w:firstRow="0" w:lastRow="0" w:firstColumn="0" w:lastColumn="0" w:noHBand="0" w:noVBand="0"/>
      </w:tblPr>
      <w:tblGrid>
        <w:gridCol w:w="6945"/>
        <w:gridCol w:w="1134"/>
        <w:gridCol w:w="1134"/>
        <w:gridCol w:w="1134"/>
        <w:gridCol w:w="1134"/>
        <w:gridCol w:w="1134"/>
        <w:gridCol w:w="1276"/>
      </w:tblGrid>
      <w:tr w:rsidR="003319C6" w:rsidRPr="008852C0" w14:paraId="68E02394" w14:textId="77777777" w:rsidTr="00A51100">
        <w:tc>
          <w:tcPr>
            <w:tcW w:w="6945" w:type="dxa"/>
          </w:tcPr>
          <w:p w14:paraId="255908F8" w14:textId="1100D2F7" w:rsidR="003319C6" w:rsidRPr="008852C0" w:rsidRDefault="003319C6" w:rsidP="00DE6E0D">
            <w:pPr>
              <w:spacing w:line="240" w:lineRule="auto"/>
              <w:ind w:right="-108"/>
              <w:rPr>
                <w:rFonts w:ascii="Browallia New" w:hAnsi="Browallia New" w:cs="Browallia New"/>
                <w:sz w:val="24"/>
                <w:szCs w:val="24"/>
              </w:rPr>
            </w:pPr>
          </w:p>
        </w:tc>
        <w:tc>
          <w:tcPr>
            <w:tcW w:w="6946" w:type="dxa"/>
            <w:gridSpan w:val="6"/>
          </w:tcPr>
          <w:p w14:paraId="63B9C5A4" w14:textId="77777777" w:rsidR="003319C6" w:rsidRPr="008852C0" w:rsidRDefault="003319C6" w:rsidP="00DE6E0D">
            <w:pPr>
              <w:spacing w:line="240" w:lineRule="auto"/>
              <w:jc w:val="right"/>
              <w:rPr>
                <w:rFonts w:ascii="Browallia New" w:hAnsi="Browallia New" w:cs="Browallia New"/>
                <w:sz w:val="24"/>
                <w:szCs w:val="24"/>
              </w:rPr>
            </w:pPr>
            <w:r w:rsidRPr="008852C0">
              <w:rPr>
                <w:rFonts w:ascii="Browallia New" w:hAnsi="Browallia New" w:cs="Browallia New"/>
                <w:sz w:val="24"/>
                <w:szCs w:val="24"/>
                <w:cs/>
              </w:rPr>
              <w:t>(หน่วย : ล้านบาท)</w:t>
            </w:r>
          </w:p>
        </w:tc>
      </w:tr>
      <w:tr w:rsidR="003319C6" w:rsidRPr="008852C0" w14:paraId="7B5D3055" w14:textId="77777777" w:rsidTr="00A51100">
        <w:tc>
          <w:tcPr>
            <w:tcW w:w="6945" w:type="dxa"/>
          </w:tcPr>
          <w:p w14:paraId="79C1E065" w14:textId="77777777" w:rsidR="003319C6" w:rsidRPr="008852C0" w:rsidRDefault="003319C6" w:rsidP="00DE6E0D">
            <w:pPr>
              <w:spacing w:line="240" w:lineRule="auto"/>
              <w:ind w:right="-108"/>
              <w:rPr>
                <w:rFonts w:ascii="Browallia New" w:hAnsi="Browallia New" w:cs="Browallia New"/>
                <w:sz w:val="24"/>
                <w:szCs w:val="24"/>
              </w:rPr>
            </w:pPr>
          </w:p>
        </w:tc>
        <w:tc>
          <w:tcPr>
            <w:tcW w:w="6946" w:type="dxa"/>
            <w:gridSpan w:val="6"/>
          </w:tcPr>
          <w:p w14:paraId="1DCA77A8" w14:textId="2E6F7262" w:rsidR="003319C6" w:rsidRPr="008852C0" w:rsidRDefault="00C50C29" w:rsidP="00B55308">
            <w:pPr>
              <w:pBdr>
                <w:bottom w:val="single" w:sz="4" w:space="1" w:color="auto"/>
              </w:pBdr>
              <w:spacing w:line="240" w:lineRule="auto"/>
              <w:jc w:val="center"/>
              <w:rPr>
                <w:rFonts w:ascii="Browallia New" w:hAnsi="Browallia New" w:cs="Browallia New"/>
                <w:sz w:val="24"/>
                <w:szCs w:val="24"/>
                <w:cs/>
              </w:rPr>
            </w:pPr>
            <w:r w:rsidRPr="008852C0">
              <w:rPr>
                <w:rFonts w:ascii="Browallia New" w:hAnsi="Browallia New" w:cs="Browallia New"/>
                <w:sz w:val="24"/>
                <w:szCs w:val="24"/>
                <w:cs/>
              </w:rPr>
              <w:t>ข้อมูลทางการเงินเฉพาะบริษัท</w:t>
            </w:r>
          </w:p>
        </w:tc>
      </w:tr>
      <w:tr w:rsidR="003319C6" w:rsidRPr="008852C0" w14:paraId="55816D82" w14:textId="77777777" w:rsidTr="00A51100">
        <w:tc>
          <w:tcPr>
            <w:tcW w:w="6945" w:type="dxa"/>
          </w:tcPr>
          <w:p w14:paraId="411437F2" w14:textId="77777777" w:rsidR="003319C6" w:rsidRPr="008852C0" w:rsidRDefault="003319C6" w:rsidP="00DE6E0D">
            <w:pPr>
              <w:spacing w:line="240" w:lineRule="auto"/>
              <w:ind w:right="-108"/>
              <w:rPr>
                <w:rFonts w:ascii="Browallia New" w:hAnsi="Browallia New" w:cs="Browallia New"/>
                <w:sz w:val="24"/>
                <w:szCs w:val="24"/>
              </w:rPr>
            </w:pPr>
          </w:p>
        </w:tc>
        <w:tc>
          <w:tcPr>
            <w:tcW w:w="6946" w:type="dxa"/>
            <w:gridSpan w:val="6"/>
          </w:tcPr>
          <w:p w14:paraId="3FB31D8D" w14:textId="3F8F0404" w:rsidR="003319C6" w:rsidRPr="008852C0" w:rsidRDefault="003319C6" w:rsidP="00DE6E0D">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cs/>
              </w:rPr>
              <w:t xml:space="preserve">สำหรับงวดสามเดือนสิ้นสุดวันที่ </w:t>
            </w:r>
            <w:r w:rsidR="00513291" w:rsidRPr="008852C0">
              <w:rPr>
                <w:rFonts w:ascii="Browallia New" w:hAnsi="Browallia New" w:cs="Browallia New"/>
                <w:sz w:val="24"/>
                <w:szCs w:val="24"/>
              </w:rPr>
              <w:t>30</w:t>
            </w:r>
            <w:r w:rsidR="00513291" w:rsidRPr="008852C0">
              <w:rPr>
                <w:rFonts w:ascii="Browallia New" w:hAnsi="Browallia New" w:cs="Browallia New"/>
                <w:sz w:val="24"/>
                <w:szCs w:val="24"/>
                <w:cs/>
              </w:rPr>
              <w:t xml:space="preserve"> มิถุนายน</w:t>
            </w:r>
            <w:r w:rsidRPr="008852C0">
              <w:rPr>
                <w:rFonts w:ascii="Browallia New" w:hAnsi="Browallia New" w:cs="Browallia New"/>
                <w:sz w:val="24"/>
                <w:szCs w:val="24"/>
                <w:cs/>
              </w:rPr>
              <w:t xml:space="preserve"> </w:t>
            </w:r>
          </w:p>
        </w:tc>
      </w:tr>
      <w:tr w:rsidR="00A51100" w:rsidRPr="008852C0" w14:paraId="75561D92" w14:textId="77777777" w:rsidTr="00A51100">
        <w:tblPrEx>
          <w:tblBorders>
            <w:bottom w:val="single" w:sz="4" w:space="0" w:color="auto"/>
          </w:tblBorders>
        </w:tblPrEx>
        <w:trPr>
          <w:tblHeader/>
        </w:trPr>
        <w:tc>
          <w:tcPr>
            <w:tcW w:w="6945" w:type="dxa"/>
          </w:tcPr>
          <w:p w14:paraId="6152F269" w14:textId="77777777" w:rsidR="00A51100" w:rsidRPr="008852C0" w:rsidRDefault="00A51100" w:rsidP="00DE6E0D">
            <w:pPr>
              <w:pStyle w:val="Heading1"/>
              <w:numPr>
                <w:ilvl w:val="0"/>
                <w:numId w:val="0"/>
              </w:numPr>
              <w:spacing w:line="240" w:lineRule="auto"/>
              <w:rPr>
                <w:rFonts w:ascii="Browallia New" w:hAnsi="Browallia New" w:cs="Browallia New"/>
                <w:sz w:val="24"/>
                <w:szCs w:val="24"/>
                <w:cs/>
              </w:rPr>
            </w:pPr>
          </w:p>
        </w:tc>
        <w:tc>
          <w:tcPr>
            <w:tcW w:w="2268" w:type="dxa"/>
            <w:gridSpan w:val="2"/>
            <w:tcBorders>
              <w:top w:val="nil"/>
              <w:bottom w:val="nil"/>
            </w:tcBorders>
            <w:vAlign w:val="bottom"/>
          </w:tcPr>
          <w:p w14:paraId="462A8C59"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cs/>
              </w:rPr>
              <w:t>ธุรกิจขายและ</w:t>
            </w:r>
          </w:p>
          <w:p w14:paraId="695702E1"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cs/>
              </w:rPr>
            </w:pPr>
            <w:r w:rsidRPr="008852C0">
              <w:rPr>
                <w:rFonts w:ascii="Browallia New" w:hAnsi="Browallia New" w:cs="Browallia New"/>
                <w:sz w:val="24"/>
                <w:szCs w:val="24"/>
                <w:cs/>
              </w:rPr>
              <w:t>ให้เช่าซื้อ</w:t>
            </w:r>
          </w:p>
        </w:tc>
        <w:tc>
          <w:tcPr>
            <w:tcW w:w="2268" w:type="dxa"/>
            <w:gridSpan w:val="2"/>
            <w:tcBorders>
              <w:top w:val="nil"/>
              <w:bottom w:val="nil"/>
            </w:tcBorders>
            <w:vAlign w:val="bottom"/>
          </w:tcPr>
          <w:p w14:paraId="55E24CFA"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rPr>
            </w:pPr>
          </w:p>
          <w:p w14:paraId="65AFFF51"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cs/>
              </w:rPr>
            </w:pPr>
            <w:r w:rsidRPr="008852C0">
              <w:rPr>
                <w:rFonts w:ascii="Browallia New" w:hAnsi="Browallia New" w:cs="Browallia New"/>
                <w:sz w:val="24"/>
                <w:szCs w:val="24"/>
                <w:cs/>
              </w:rPr>
              <w:t>ธุรกิจโรงแรม</w:t>
            </w:r>
          </w:p>
        </w:tc>
        <w:tc>
          <w:tcPr>
            <w:tcW w:w="2410" w:type="dxa"/>
            <w:gridSpan w:val="2"/>
            <w:tcBorders>
              <w:top w:val="nil"/>
              <w:bottom w:val="nil"/>
            </w:tcBorders>
            <w:vAlign w:val="bottom"/>
          </w:tcPr>
          <w:p w14:paraId="6325F01F"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rPr>
            </w:pPr>
          </w:p>
          <w:p w14:paraId="4179B65E" w14:textId="00E23751" w:rsidR="00A51100" w:rsidRPr="008852C0" w:rsidRDefault="00A51100" w:rsidP="00DE6E0D">
            <w:pPr>
              <w:pBdr>
                <w:bottom w:val="single" w:sz="4" w:space="1" w:color="auto"/>
              </w:pBdr>
              <w:spacing w:line="240" w:lineRule="auto"/>
              <w:jc w:val="center"/>
              <w:rPr>
                <w:rFonts w:ascii="Browallia New" w:hAnsi="Browallia New" w:cs="Browallia New"/>
                <w:sz w:val="24"/>
                <w:szCs w:val="24"/>
                <w:cs/>
              </w:rPr>
            </w:pPr>
            <w:r w:rsidRPr="008852C0">
              <w:rPr>
                <w:rFonts w:ascii="Browallia New" w:hAnsi="Browallia New" w:cs="Browallia New"/>
                <w:sz w:val="24"/>
                <w:szCs w:val="24"/>
                <w:cs/>
              </w:rPr>
              <w:t>รวม</w:t>
            </w:r>
          </w:p>
        </w:tc>
      </w:tr>
      <w:tr w:rsidR="00A51100" w:rsidRPr="008852C0" w14:paraId="5CD28D3C" w14:textId="77777777" w:rsidTr="00A51100">
        <w:tblPrEx>
          <w:tblBorders>
            <w:bottom w:val="single" w:sz="4" w:space="0" w:color="auto"/>
          </w:tblBorders>
        </w:tblPrEx>
        <w:trPr>
          <w:tblHeader/>
        </w:trPr>
        <w:tc>
          <w:tcPr>
            <w:tcW w:w="6945" w:type="dxa"/>
          </w:tcPr>
          <w:p w14:paraId="03B959B0" w14:textId="77777777" w:rsidR="00A51100" w:rsidRPr="008852C0" w:rsidRDefault="00A51100" w:rsidP="00DE6E0D">
            <w:pPr>
              <w:spacing w:line="240" w:lineRule="auto"/>
              <w:rPr>
                <w:rFonts w:ascii="Browallia New" w:hAnsi="Browallia New" w:cs="Browallia New"/>
                <w:sz w:val="24"/>
                <w:szCs w:val="24"/>
                <w:cs/>
                <w:lang w:val="en-GB"/>
              </w:rPr>
            </w:pPr>
          </w:p>
        </w:tc>
        <w:tc>
          <w:tcPr>
            <w:tcW w:w="1134" w:type="dxa"/>
            <w:tcBorders>
              <w:top w:val="nil"/>
            </w:tcBorders>
          </w:tcPr>
          <w:p w14:paraId="78B25AEC"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2567</w:t>
            </w:r>
          </w:p>
        </w:tc>
        <w:tc>
          <w:tcPr>
            <w:tcW w:w="1134" w:type="dxa"/>
            <w:tcBorders>
              <w:top w:val="nil"/>
            </w:tcBorders>
          </w:tcPr>
          <w:p w14:paraId="6D571375"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2566</w:t>
            </w:r>
          </w:p>
        </w:tc>
        <w:tc>
          <w:tcPr>
            <w:tcW w:w="1134" w:type="dxa"/>
            <w:tcBorders>
              <w:top w:val="nil"/>
            </w:tcBorders>
          </w:tcPr>
          <w:p w14:paraId="57B67878"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2567</w:t>
            </w:r>
          </w:p>
        </w:tc>
        <w:tc>
          <w:tcPr>
            <w:tcW w:w="1134" w:type="dxa"/>
            <w:tcBorders>
              <w:top w:val="nil"/>
            </w:tcBorders>
          </w:tcPr>
          <w:p w14:paraId="0E387647"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2566</w:t>
            </w:r>
          </w:p>
        </w:tc>
        <w:tc>
          <w:tcPr>
            <w:tcW w:w="1134" w:type="dxa"/>
            <w:tcBorders>
              <w:top w:val="nil"/>
            </w:tcBorders>
          </w:tcPr>
          <w:p w14:paraId="2600ABB7"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2567</w:t>
            </w:r>
          </w:p>
        </w:tc>
        <w:tc>
          <w:tcPr>
            <w:tcW w:w="1276" w:type="dxa"/>
            <w:tcBorders>
              <w:top w:val="nil"/>
            </w:tcBorders>
          </w:tcPr>
          <w:p w14:paraId="02C864E0" w14:textId="77777777" w:rsidR="00A51100" w:rsidRPr="008852C0" w:rsidRDefault="00A51100" w:rsidP="00DE6E0D">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2566</w:t>
            </w:r>
          </w:p>
        </w:tc>
      </w:tr>
      <w:tr w:rsidR="00A51100" w:rsidRPr="008852C0" w14:paraId="7F05A561" w14:textId="77777777" w:rsidTr="00A51100">
        <w:tblPrEx>
          <w:tblBorders>
            <w:bottom w:val="single" w:sz="4" w:space="0" w:color="auto"/>
          </w:tblBorders>
        </w:tblPrEx>
        <w:tc>
          <w:tcPr>
            <w:tcW w:w="6945" w:type="dxa"/>
            <w:tcBorders>
              <w:bottom w:val="nil"/>
            </w:tcBorders>
          </w:tcPr>
          <w:p w14:paraId="148128EB" w14:textId="77777777" w:rsidR="00A51100" w:rsidRPr="008852C0" w:rsidRDefault="00A51100" w:rsidP="00DE6E0D">
            <w:pPr>
              <w:spacing w:line="240" w:lineRule="auto"/>
              <w:ind w:right="-108"/>
              <w:rPr>
                <w:rFonts w:ascii="Browallia New" w:hAnsi="Browallia New" w:cs="Browallia New"/>
                <w:sz w:val="24"/>
                <w:szCs w:val="24"/>
                <w:cs/>
              </w:rPr>
            </w:pPr>
          </w:p>
        </w:tc>
        <w:tc>
          <w:tcPr>
            <w:tcW w:w="1134" w:type="dxa"/>
          </w:tcPr>
          <w:p w14:paraId="3A0B7BFD" w14:textId="77777777" w:rsidR="00A51100" w:rsidRPr="008852C0" w:rsidRDefault="00A51100" w:rsidP="00DE6E0D">
            <w:pPr>
              <w:spacing w:line="240" w:lineRule="auto"/>
              <w:jc w:val="right"/>
              <w:rPr>
                <w:rFonts w:ascii="Browallia New" w:hAnsi="Browallia New" w:cs="Browallia New"/>
                <w:sz w:val="24"/>
                <w:szCs w:val="24"/>
                <w:cs/>
              </w:rPr>
            </w:pPr>
          </w:p>
        </w:tc>
        <w:tc>
          <w:tcPr>
            <w:tcW w:w="1134" w:type="dxa"/>
          </w:tcPr>
          <w:p w14:paraId="65A070B9" w14:textId="77777777" w:rsidR="00A51100" w:rsidRPr="008852C0" w:rsidRDefault="00A51100" w:rsidP="00DE6E0D">
            <w:pPr>
              <w:spacing w:line="240" w:lineRule="auto"/>
              <w:jc w:val="right"/>
              <w:rPr>
                <w:rFonts w:ascii="Browallia New" w:hAnsi="Browallia New" w:cs="Browallia New"/>
                <w:sz w:val="24"/>
                <w:szCs w:val="24"/>
                <w:cs/>
              </w:rPr>
            </w:pPr>
          </w:p>
        </w:tc>
        <w:tc>
          <w:tcPr>
            <w:tcW w:w="1134" w:type="dxa"/>
          </w:tcPr>
          <w:p w14:paraId="672903E0" w14:textId="77777777" w:rsidR="00A51100" w:rsidRPr="008852C0" w:rsidRDefault="00A51100" w:rsidP="00DE6E0D">
            <w:pPr>
              <w:spacing w:line="240" w:lineRule="auto"/>
              <w:jc w:val="right"/>
              <w:rPr>
                <w:rFonts w:ascii="Browallia New" w:hAnsi="Browallia New" w:cs="Browallia New"/>
                <w:sz w:val="24"/>
                <w:szCs w:val="24"/>
              </w:rPr>
            </w:pPr>
          </w:p>
        </w:tc>
        <w:tc>
          <w:tcPr>
            <w:tcW w:w="1134" w:type="dxa"/>
          </w:tcPr>
          <w:p w14:paraId="2B86867D" w14:textId="77777777" w:rsidR="00A51100" w:rsidRPr="008852C0" w:rsidRDefault="00A51100" w:rsidP="00DE6E0D">
            <w:pPr>
              <w:spacing w:line="240" w:lineRule="auto"/>
              <w:jc w:val="right"/>
              <w:rPr>
                <w:rFonts w:ascii="Browallia New" w:hAnsi="Browallia New" w:cs="Browallia New"/>
                <w:sz w:val="24"/>
                <w:szCs w:val="24"/>
                <w:cs/>
              </w:rPr>
            </w:pPr>
          </w:p>
        </w:tc>
        <w:tc>
          <w:tcPr>
            <w:tcW w:w="1134" w:type="dxa"/>
          </w:tcPr>
          <w:p w14:paraId="48AA18A1" w14:textId="77777777" w:rsidR="00A51100" w:rsidRPr="008852C0" w:rsidRDefault="00A51100" w:rsidP="00DE6E0D">
            <w:pPr>
              <w:tabs>
                <w:tab w:val="clear" w:pos="227"/>
                <w:tab w:val="decimal" w:pos="252"/>
              </w:tabs>
              <w:spacing w:line="240" w:lineRule="auto"/>
              <w:jc w:val="right"/>
              <w:rPr>
                <w:rFonts w:ascii="Browallia New" w:hAnsi="Browallia New" w:cs="Browallia New"/>
                <w:sz w:val="24"/>
                <w:szCs w:val="24"/>
              </w:rPr>
            </w:pPr>
          </w:p>
        </w:tc>
        <w:tc>
          <w:tcPr>
            <w:tcW w:w="1276" w:type="dxa"/>
          </w:tcPr>
          <w:p w14:paraId="407FB9BF" w14:textId="77777777" w:rsidR="00A51100" w:rsidRPr="008852C0" w:rsidRDefault="00A51100" w:rsidP="00DE6E0D">
            <w:pPr>
              <w:tabs>
                <w:tab w:val="clear" w:pos="227"/>
                <w:tab w:val="decimal" w:pos="252"/>
              </w:tabs>
              <w:spacing w:line="240" w:lineRule="auto"/>
              <w:jc w:val="right"/>
              <w:rPr>
                <w:rFonts w:ascii="Browallia New" w:hAnsi="Browallia New" w:cs="Browallia New"/>
                <w:sz w:val="24"/>
                <w:szCs w:val="24"/>
              </w:rPr>
            </w:pPr>
          </w:p>
        </w:tc>
      </w:tr>
      <w:tr w:rsidR="00A51100" w:rsidRPr="008852C0" w14:paraId="52F5BA9D" w14:textId="77777777" w:rsidTr="00A51100">
        <w:tblPrEx>
          <w:tblBorders>
            <w:bottom w:val="single" w:sz="4" w:space="0" w:color="auto"/>
          </w:tblBorders>
        </w:tblPrEx>
        <w:tc>
          <w:tcPr>
            <w:tcW w:w="6945" w:type="dxa"/>
          </w:tcPr>
          <w:p w14:paraId="3FC4E2DF" w14:textId="77777777" w:rsidR="00A51100" w:rsidRPr="008852C0" w:rsidRDefault="00A51100" w:rsidP="00DE6E0D">
            <w:pPr>
              <w:spacing w:line="240" w:lineRule="auto"/>
              <w:ind w:right="-108"/>
              <w:rPr>
                <w:rFonts w:ascii="Browallia New" w:hAnsi="Browallia New" w:cs="Browallia New"/>
                <w:sz w:val="24"/>
                <w:szCs w:val="24"/>
                <w:cs/>
              </w:rPr>
            </w:pPr>
            <w:r w:rsidRPr="008852C0">
              <w:rPr>
                <w:rFonts w:ascii="Browallia New" w:hAnsi="Browallia New" w:cs="Browallia New"/>
                <w:sz w:val="24"/>
                <w:szCs w:val="24"/>
                <w:cs/>
              </w:rPr>
              <w:t>รายได้แยกตามการรับรู้รายได้</w:t>
            </w:r>
          </w:p>
        </w:tc>
        <w:tc>
          <w:tcPr>
            <w:tcW w:w="1134" w:type="dxa"/>
            <w:vAlign w:val="bottom"/>
          </w:tcPr>
          <w:p w14:paraId="7F406969" w14:textId="77777777" w:rsidR="00A51100" w:rsidRPr="008852C0" w:rsidRDefault="00A51100" w:rsidP="00DE6E0D">
            <w:pPr>
              <w:spacing w:line="240" w:lineRule="auto"/>
              <w:jc w:val="right"/>
              <w:rPr>
                <w:rFonts w:ascii="Browallia New" w:hAnsi="Browallia New" w:cs="Browallia New"/>
                <w:sz w:val="24"/>
                <w:szCs w:val="24"/>
              </w:rPr>
            </w:pPr>
          </w:p>
        </w:tc>
        <w:tc>
          <w:tcPr>
            <w:tcW w:w="1134" w:type="dxa"/>
            <w:vAlign w:val="bottom"/>
          </w:tcPr>
          <w:p w14:paraId="6518F0A1" w14:textId="77777777" w:rsidR="00A51100" w:rsidRPr="008852C0" w:rsidRDefault="00A51100" w:rsidP="00DE6E0D">
            <w:pPr>
              <w:spacing w:line="240" w:lineRule="auto"/>
              <w:jc w:val="right"/>
              <w:rPr>
                <w:rFonts w:ascii="Browallia New" w:hAnsi="Browallia New" w:cs="Browallia New"/>
                <w:sz w:val="24"/>
                <w:szCs w:val="24"/>
              </w:rPr>
            </w:pPr>
          </w:p>
        </w:tc>
        <w:tc>
          <w:tcPr>
            <w:tcW w:w="1134" w:type="dxa"/>
            <w:vAlign w:val="bottom"/>
          </w:tcPr>
          <w:p w14:paraId="37287D98" w14:textId="77777777" w:rsidR="00A51100" w:rsidRPr="008852C0" w:rsidRDefault="00A51100" w:rsidP="00DE6E0D">
            <w:pPr>
              <w:spacing w:line="240" w:lineRule="auto"/>
              <w:jc w:val="right"/>
              <w:rPr>
                <w:rFonts w:ascii="Browallia New" w:hAnsi="Browallia New" w:cs="Browallia New"/>
                <w:sz w:val="24"/>
                <w:szCs w:val="24"/>
              </w:rPr>
            </w:pPr>
          </w:p>
        </w:tc>
        <w:tc>
          <w:tcPr>
            <w:tcW w:w="1134" w:type="dxa"/>
            <w:vAlign w:val="bottom"/>
          </w:tcPr>
          <w:p w14:paraId="276706D6" w14:textId="77777777" w:rsidR="00A51100" w:rsidRPr="008852C0" w:rsidRDefault="00A51100" w:rsidP="00DE6E0D">
            <w:pPr>
              <w:spacing w:line="240" w:lineRule="auto"/>
              <w:jc w:val="right"/>
              <w:rPr>
                <w:rFonts w:ascii="Browallia New" w:hAnsi="Browallia New" w:cs="Browallia New"/>
                <w:sz w:val="24"/>
                <w:szCs w:val="24"/>
              </w:rPr>
            </w:pPr>
          </w:p>
        </w:tc>
        <w:tc>
          <w:tcPr>
            <w:tcW w:w="1134" w:type="dxa"/>
            <w:shd w:val="clear" w:color="auto" w:fill="auto"/>
          </w:tcPr>
          <w:p w14:paraId="40EDA157" w14:textId="77777777" w:rsidR="00A51100" w:rsidRPr="008852C0" w:rsidRDefault="00A51100" w:rsidP="00DE6E0D">
            <w:pPr>
              <w:spacing w:line="240" w:lineRule="auto"/>
              <w:jc w:val="right"/>
              <w:rPr>
                <w:rFonts w:ascii="Browallia New" w:hAnsi="Browallia New" w:cs="Browallia New"/>
                <w:sz w:val="24"/>
                <w:szCs w:val="24"/>
              </w:rPr>
            </w:pPr>
          </w:p>
        </w:tc>
        <w:tc>
          <w:tcPr>
            <w:tcW w:w="1276" w:type="dxa"/>
          </w:tcPr>
          <w:p w14:paraId="77535521" w14:textId="77777777" w:rsidR="00A51100" w:rsidRPr="008852C0" w:rsidRDefault="00A51100" w:rsidP="00DE6E0D">
            <w:pPr>
              <w:spacing w:line="240" w:lineRule="auto"/>
              <w:jc w:val="right"/>
              <w:rPr>
                <w:rFonts w:ascii="Browallia New" w:hAnsi="Browallia New" w:cs="Browallia New"/>
                <w:sz w:val="24"/>
                <w:szCs w:val="24"/>
              </w:rPr>
            </w:pPr>
          </w:p>
        </w:tc>
      </w:tr>
      <w:tr w:rsidR="00A51100" w:rsidRPr="008852C0" w14:paraId="1D7A120E" w14:textId="77777777" w:rsidTr="00A51100">
        <w:tblPrEx>
          <w:tblBorders>
            <w:bottom w:val="single" w:sz="4" w:space="0" w:color="auto"/>
          </w:tblBorders>
        </w:tblPrEx>
        <w:tc>
          <w:tcPr>
            <w:tcW w:w="6945" w:type="dxa"/>
          </w:tcPr>
          <w:p w14:paraId="3804FAF8" w14:textId="3403A6E2" w:rsidR="00A51100" w:rsidRPr="008852C0" w:rsidRDefault="00A51100" w:rsidP="00DA07AB">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8852C0">
              <w:rPr>
                <w:rFonts w:ascii="Browallia New" w:hAnsi="Browallia New" w:cs="Browallia New"/>
                <w:sz w:val="24"/>
                <w:szCs w:val="24"/>
                <w:cs/>
              </w:rPr>
              <w:t>ณ เวลาใดเวลาหนึ่ง</w:t>
            </w:r>
          </w:p>
        </w:tc>
        <w:tc>
          <w:tcPr>
            <w:tcW w:w="1134" w:type="dxa"/>
          </w:tcPr>
          <w:p w14:paraId="321CBF15" w14:textId="520AEAC6" w:rsidR="00A51100" w:rsidRPr="008852C0" w:rsidRDefault="00722DA0" w:rsidP="00DA07AB">
            <w:pPr>
              <w:spacing w:line="240" w:lineRule="auto"/>
              <w:jc w:val="right"/>
              <w:rPr>
                <w:rFonts w:ascii="Browallia New" w:hAnsi="Browallia New" w:cs="Browallia New"/>
                <w:sz w:val="24"/>
                <w:szCs w:val="24"/>
              </w:rPr>
            </w:pPr>
            <w:r w:rsidRPr="008852C0">
              <w:rPr>
                <w:rFonts w:ascii="Browallia New" w:hAnsi="Browallia New" w:cs="Browallia New"/>
                <w:sz w:val="24"/>
                <w:szCs w:val="24"/>
              </w:rPr>
              <w:t>-</w:t>
            </w:r>
          </w:p>
        </w:tc>
        <w:tc>
          <w:tcPr>
            <w:tcW w:w="1134" w:type="dxa"/>
          </w:tcPr>
          <w:p w14:paraId="13DB4AF2" w14:textId="16614172" w:rsidR="00A51100" w:rsidRPr="008852C0" w:rsidRDefault="00F2354E" w:rsidP="00DA07AB">
            <w:pPr>
              <w:spacing w:line="240" w:lineRule="auto"/>
              <w:jc w:val="right"/>
              <w:rPr>
                <w:rFonts w:ascii="Browallia New" w:hAnsi="Browallia New" w:cs="Browallia New"/>
                <w:sz w:val="24"/>
                <w:szCs w:val="24"/>
              </w:rPr>
            </w:pPr>
            <w:r w:rsidRPr="008852C0">
              <w:rPr>
                <w:rFonts w:ascii="Browallia New" w:hAnsi="Browallia New" w:cs="Browallia New"/>
                <w:sz w:val="24"/>
                <w:szCs w:val="24"/>
              </w:rPr>
              <w:t>-</w:t>
            </w:r>
          </w:p>
        </w:tc>
        <w:tc>
          <w:tcPr>
            <w:tcW w:w="1134" w:type="dxa"/>
          </w:tcPr>
          <w:p w14:paraId="5BB18846" w14:textId="17C90266" w:rsidR="00A51100" w:rsidRPr="008852C0" w:rsidRDefault="00D0757E" w:rsidP="00DA07AB">
            <w:pPr>
              <w:spacing w:line="240" w:lineRule="auto"/>
              <w:jc w:val="right"/>
              <w:rPr>
                <w:rFonts w:ascii="Browallia New" w:hAnsi="Browallia New" w:cs="Browallia New"/>
                <w:sz w:val="24"/>
                <w:szCs w:val="24"/>
              </w:rPr>
            </w:pPr>
            <w:r w:rsidRPr="008852C0">
              <w:rPr>
                <w:rFonts w:ascii="Browallia New" w:hAnsi="Browallia New" w:cs="Browallia New"/>
                <w:sz w:val="24"/>
                <w:szCs w:val="24"/>
              </w:rPr>
              <w:t>31</w:t>
            </w:r>
          </w:p>
        </w:tc>
        <w:tc>
          <w:tcPr>
            <w:tcW w:w="1134" w:type="dxa"/>
          </w:tcPr>
          <w:p w14:paraId="44C5D0F4" w14:textId="1BC4F49E" w:rsidR="00A51100" w:rsidRPr="008852C0" w:rsidRDefault="00F2354E" w:rsidP="00DA07AB">
            <w:pPr>
              <w:spacing w:line="240" w:lineRule="auto"/>
              <w:jc w:val="right"/>
              <w:rPr>
                <w:rFonts w:ascii="Browallia New" w:hAnsi="Browallia New" w:cs="Browallia New"/>
                <w:sz w:val="24"/>
                <w:szCs w:val="24"/>
              </w:rPr>
            </w:pPr>
            <w:r w:rsidRPr="008852C0">
              <w:rPr>
                <w:rFonts w:ascii="Browallia New" w:hAnsi="Browallia New" w:cs="Browallia New"/>
                <w:sz w:val="24"/>
                <w:szCs w:val="24"/>
              </w:rPr>
              <w:t>29</w:t>
            </w:r>
          </w:p>
        </w:tc>
        <w:tc>
          <w:tcPr>
            <w:tcW w:w="1134" w:type="dxa"/>
            <w:shd w:val="clear" w:color="auto" w:fill="auto"/>
          </w:tcPr>
          <w:p w14:paraId="303CABF7" w14:textId="6CA140F4" w:rsidR="00A51100" w:rsidRPr="008852C0" w:rsidRDefault="005F6045" w:rsidP="00DA07AB">
            <w:pPr>
              <w:spacing w:line="240" w:lineRule="auto"/>
              <w:jc w:val="right"/>
              <w:rPr>
                <w:rFonts w:ascii="Browallia New" w:hAnsi="Browallia New" w:cs="Browallia New"/>
                <w:sz w:val="24"/>
                <w:szCs w:val="24"/>
              </w:rPr>
            </w:pPr>
            <w:r w:rsidRPr="008852C0">
              <w:rPr>
                <w:rFonts w:ascii="Browallia New" w:hAnsi="Browallia New" w:cs="Browallia New"/>
                <w:sz w:val="24"/>
                <w:szCs w:val="24"/>
              </w:rPr>
              <w:t>31</w:t>
            </w:r>
          </w:p>
        </w:tc>
        <w:tc>
          <w:tcPr>
            <w:tcW w:w="1276" w:type="dxa"/>
          </w:tcPr>
          <w:p w14:paraId="229DDED3" w14:textId="66E1A34D" w:rsidR="00A51100" w:rsidRPr="008852C0" w:rsidRDefault="00F2354E" w:rsidP="00DA07AB">
            <w:pPr>
              <w:spacing w:line="240" w:lineRule="auto"/>
              <w:jc w:val="right"/>
              <w:rPr>
                <w:rFonts w:ascii="Browallia New" w:hAnsi="Browallia New" w:cs="Browallia New"/>
                <w:sz w:val="24"/>
                <w:szCs w:val="24"/>
              </w:rPr>
            </w:pPr>
            <w:r w:rsidRPr="008852C0">
              <w:rPr>
                <w:rFonts w:ascii="Browallia New" w:hAnsi="Browallia New" w:cs="Browallia New"/>
                <w:sz w:val="24"/>
                <w:szCs w:val="24"/>
              </w:rPr>
              <w:t>29</w:t>
            </w:r>
          </w:p>
        </w:tc>
      </w:tr>
      <w:tr w:rsidR="00A51100" w:rsidRPr="008852C0" w14:paraId="0B838D5A" w14:textId="77777777" w:rsidTr="00A51100">
        <w:tblPrEx>
          <w:tblBorders>
            <w:bottom w:val="single" w:sz="4" w:space="0" w:color="auto"/>
          </w:tblBorders>
        </w:tblPrEx>
        <w:tc>
          <w:tcPr>
            <w:tcW w:w="6945" w:type="dxa"/>
            <w:tcBorders>
              <w:bottom w:val="nil"/>
            </w:tcBorders>
          </w:tcPr>
          <w:p w14:paraId="6F136EE9" w14:textId="77777777" w:rsidR="00A51100" w:rsidRPr="008852C0" w:rsidRDefault="00A51100" w:rsidP="00DA07AB">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8852C0">
              <w:rPr>
                <w:rFonts w:ascii="Browallia New" w:hAnsi="Browallia New" w:cs="Browallia New"/>
                <w:sz w:val="24"/>
                <w:szCs w:val="24"/>
                <w:cs/>
              </w:rPr>
              <w:t>ตลอดช่วงเวลาหนึ่ง</w:t>
            </w:r>
          </w:p>
        </w:tc>
        <w:tc>
          <w:tcPr>
            <w:tcW w:w="1134" w:type="dxa"/>
            <w:tcBorders>
              <w:bottom w:val="nil"/>
            </w:tcBorders>
          </w:tcPr>
          <w:p w14:paraId="5792D9F4" w14:textId="206E59FB" w:rsidR="00A51100" w:rsidRPr="008852C0" w:rsidRDefault="00722DA0" w:rsidP="00DA07AB">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10</w:t>
            </w:r>
            <w:r w:rsidR="002625AF" w:rsidRPr="008852C0">
              <w:rPr>
                <w:rFonts w:ascii="Browallia New" w:hAnsi="Browallia New" w:cs="Browallia New"/>
                <w:sz w:val="24"/>
                <w:szCs w:val="24"/>
              </w:rPr>
              <w:t>1</w:t>
            </w:r>
          </w:p>
        </w:tc>
        <w:tc>
          <w:tcPr>
            <w:tcW w:w="1134" w:type="dxa"/>
            <w:tcBorders>
              <w:bottom w:val="nil"/>
            </w:tcBorders>
          </w:tcPr>
          <w:p w14:paraId="37C0427A" w14:textId="7E51CBB7" w:rsidR="00A51100" w:rsidRPr="008852C0" w:rsidRDefault="00F2354E" w:rsidP="00DA07AB">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1</w:t>
            </w:r>
            <w:r w:rsidR="009E7AEB" w:rsidRPr="008852C0">
              <w:rPr>
                <w:rFonts w:ascii="Browallia New" w:hAnsi="Browallia New" w:cs="Browallia New"/>
                <w:sz w:val="24"/>
                <w:szCs w:val="24"/>
              </w:rPr>
              <w:t>40</w:t>
            </w:r>
          </w:p>
        </w:tc>
        <w:tc>
          <w:tcPr>
            <w:tcW w:w="1134" w:type="dxa"/>
            <w:tcBorders>
              <w:bottom w:val="nil"/>
            </w:tcBorders>
            <w:vAlign w:val="bottom"/>
          </w:tcPr>
          <w:p w14:paraId="38D4191D" w14:textId="543D0EFE" w:rsidR="00A51100" w:rsidRPr="008852C0" w:rsidRDefault="00D0757E" w:rsidP="00DA07AB">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2</w:t>
            </w:r>
          </w:p>
        </w:tc>
        <w:tc>
          <w:tcPr>
            <w:tcW w:w="1134" w:type="dxa"/>
            <w:tcBorders>
              <w:bottom w:val="nil"/>
            </w:tcBorders>
            <w:vAlign w:val="bottom"/>
          </w:tcPr>
          <w:p w14:paraId="3BD445E0" w14:textId="6DE90BC4" w:rsidR="00A51100" w:rsidRPr="008852C0" w:rsidRDefault="00F2354E" w:rsidP="00DA07AB">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2</w:t>
            </w:r>
          </w:p>
        </w:tc>
        <w:tc>
          <w:tcPr>
            <w:tcW w:w="1134" w:type="dxa"/>
            <w:tcBorders>
              <w:bottom w:val="nil"/>
            </w:tcBorders>
            <w:shd w:val="clear" w:color="auto" w:fill="auto"/>
          </w:tcPr>
          <w:p w14:paraId="250D1C5C" w14:textId="0A03194D" w:rsidR="00A51100" w:rsidRPr="008852C0" w:rsidRDefault="005F6045" w:rsidP="00DA07AB">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10</w:t>
            </w:r>
            <w:r w:rsidR="00057195" w:rsidRPr="008852C0">
              <w:rPr>
                <w:rFonts w:ascii="Browallia New" w:hAnsi="Browallia New" w:cs="Browallia New"/>
                <w:sz w:val="24"/>
                <w:szCs w:val="24"/>
              </w:rPr>
              <w:t>3</w:t>
            </w:r>
          </w:p>
        </w:tc>
        <w:tc>
          <w:tcPr>
            <w:tcW w:w="1276" w:type="dxa"/>
            <w:tcBorders>
              <w:bottom w:val="nil"/>
            </w:tcBorders>
          </w:tcPr>
          <w:p w14:paraId="0305AB26" w14:textId="40FD44A2" w:rsidR="00A51100" w:rsidRPr="008852C0" w:rsidRDefault="00F2354E" w:rsidP="00DA07AB">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14</w:t>
            </w:r>
            <w:r w:rsidR="0053562D" w:rsidRPr="008852C0">
              <w:rPr>
                <w:rFonts w:ascii="Browallia New" w:hAnsi="Browallia New" w:cs="Browallia New"/>
                <w:sz w:val="24"/>
                <w:szCs w:val="24"/>
              </w:rPr>
              <w:t>2</w:t>
            </w:r>
          </w:p>
        </w:tc>
      </w:tr>
      <w:tr w:rsidR="00A51100" w:rsidRPr="008852C0" w14:paraId="7FC31FB0" w14:textId="77777777" w:rsidTr="00A51100">
        <w:tblPrEx>
          <w:tblBorders>
            <w:bottom w:val="single" w:sz="4" w:space="0" w:color="auto"/>
          </w:tblBorders>
        </w:tblPrEx>
        <w:tc>
          <w:tcPr>
            <w:tcW w:w="6945" w:type="dxa"/>
            <w:tcBorders>
              <w:bottom w:val="nil"/>
            </w:tcBorders>
          </w:tcPr>
          <w:p w14:paraId="50D2602E" w14:textId="77777777" w:rsidR="00A51100" w:rsidRPr="008852C0" w:rsidRDefault="00A51100" w:rsidP="00DA07AB">
            <w:pPr>
              <w:spacing w:line="240" w:lineRule="auto"/>
              <w:ind w:right="-108"/>
              <w:rPr>
                <w:rFonts w:ascii="Browallia New" w:hAnsi="Browallia New" w:cs="Browallia New"/>
                <w:sz w:val="24"/>
                <w:szCs w:val="24"/>
                <w:cs/>
              </w:rPr>
            </w:pPr>
            <w:r w:rsidRPr="008852C0">
              <w:rPr>
                <w:rFonts w:ascii="Browallia New" w:hAnsi="Browallia New" w:cs="Browallia New"/>
                <w:sz w:val="24"/>
                <w:szCs w:val="24"/>
                <w:cs/>
              </w:rPr>
              <w:t>รวม</w:t>
            </w:r>
          </w:p>
        </w:tc>
        <w:tc>
          <w:tcPr>
            <w:tcW w:w="1134" w:type="dxa"/>
            <w:tcBorders>
              <w:bottom w:val="nil"/>
            </w:tcBorders>
          </w:tcPr>
          <w:p w14:paraId="31C0B52C" w14:textId="4C46B7CE" w:rsidR="00A51100" w:rsidRPr="008852C0" w:rsidRDefault="00722DA0" w:rsidP="00DA07AB">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10</w:t>
            </w:r>
            <w:r w:rsidR="002625AF" w:rsidRPr="008852C0">
              <w:rPr>
                <w:rFonts w:ascii="Browallia New" w:hAnsi="Browallia New" w:cs="Browallia New"/>
                <w:sz w:val="24"/>
                <w:szCs w:val="24"/>
              </w:rPr>
              <w:t>1</w:t>
            </w:r>
          </w:p>
        </w:tc>
        <w:tc>
          <w:tcPr>
            <w:tcW w:w="1134" w:type="dxa"/>
            <w:tcBorders>
              <w:bottom w:val="nil"/>
            </w:tcBorders>
          </w:tcPr>
          <w:p w14:paraId="48F315D3" w14:textId="64AAD511" w:rsidR="00A51100" w:rsidRPr="008852C0" w:rsidRDefault="00F2354E" w:rsidP="00DA07AB">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1</w:t>
            </w:r>
            <w:r w:rsidR="009E7AEB" w:rsidRPr="008852C0">
              <w:rPr>
                <w:rFonts w:ascii="Browallia New" w:hAnsi="Browallia New" w:cs="Browallia New"/>
                <w:sz w:val="24"/>
                <w:szCs w:val="24"/>
              </w:rPr>
              <w:t>40</w:t>
            </w:r>
          </w:p>
        </w:tc>
        <w:tc>
          <w:tcPr>
            <w:tcW w:w="1134" w:type="dxa"/>
            <w:tcBorders>
              <w:bottom w:val="nil"/>
            </w:tcBorders>
          </w:tcPr>
          <w:p w14:paraId="0E2DD341" w14:textId="34BD4845" w:rsidR="00A51100" w:rsidRPr="008852C0" w:rsidRDefault="00D0757E" w:rsidP="00DA07AB">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33</w:t>
            </w:r>
          </w:p>
        </w:tc>
        <w:tc>
          <w:tcPr>
            <w:tcW w:w="1134" w:type="dxa"/>
            <w:tcBorders>
              <w:bottom w:val="nil"/>
            </w:tcBorders>
          </w:tcPr>
          <w:p w14:paraId="0F0E1E3D" w14:textId="4ED0CED7" w:rsidR="00A51100" w:rsidRPr="008852C0" w:rsidRDefault="00F2354E" w:rsidP="00DA07AB">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31</w:t>
            </w:r>
          </w:p>
        </w:tc>
        <w:tc>
          <w:tcPr>
            <w:tcW w:w="1134" w:type="dxa"/>
            <w:tcBorders>
              <w:bottom w:val="nil"/>
            </w:tcBorders>
            <w:shd w:val="clear" w:color="auto" w:fill="auto"/>
          </w:tcPr>
          <w:p w14:paraId="1BF23EE4" w14:textId="58CF7818" w:rsidR="00A51100" w:rsidRPr="008852C0" w:rsidRDefault="005F6045" w:rsidP="00DA07AB">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13</w:t>
            </w:r>
            <w:r w:rsidR="00057195" w:rsidRPr="008852C0">
              <w:rPr>
                <w:rFonts w:ascii="Browallia New" w:hAnsi="Browallia New" w:cs="Browallia New"/>
                <w:sz w:val="24"/>
                <w:szCs w:val="24"/>
              </w:rPr>
              <w:t>4</w:t>
            </w:r>
          </w:p>
        </w:tc>
        <w:tc>
          <w:tcPr>
            <w:tcW w:w="1276" w:type="dxa"/>
            <w:tcBorders>
              <w:bottom w:val="nil"/>
            </w:tcBorders>
          </w:tcPr>
          <w:p w14:paraId="376383C6" w14:textId="7B89B24C" w:rsidR="00A51100" w:rsidRPr="008852C0" w:rsidRDefault="00F2354E" w:rsidP="00DA07AB">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1</w:t>
            </w:r>
            <w:r w:rsidR="00BF7F3F" w:rsidRPr="008852C0">
              <w:rPr>
                <w:rFonts w:ascii="Browallia New" w:hAnsi="Browallia New" w:cs="Browallia New"/>
                <w:sz w:val="24"/>
                <w:szCs w:val="24"/>
              </w:rPr>
              <w:t>71</w:t>
            </w:r>
          </w:p>
        </w:tc>
      </w:tr>
    </w:tbl>
    <w:p w14:paraId="3014A1FB" w14:textId="77777777" w:rsidR="003319C6" w:rsidRPr="008852C0" w:rsidRDefault="003319C6" w:rsidP="00A76E34">
      <w:pPr>
        <w:rPr>
          <w:rFonts w:ascii="Browallia New" w:hAnsi="Browallia New" w:cs="Browallia New"/>
          <w:sz w:val="16"/>
          <w:szCs w:val="16"/>
        </w:rPr>
      </w:pPr>
    </w:p>
    <w:p w14:paraId="12956D71" w14:textId="77777777" w:rsidR="00513291" w:rsidRPr="008852C0" w:rsidRDefault="00513291" w:rsidP="00A76E34">
      <w:pPr>
        <w:rPr>
          <w:rFonts w:ascii="Browallia New" w:hAnsi="Browallia New" w:cs="Browallia New"/>
          <w:sz w:val="16"/>
          <w:szCs w:val="16"/>
        </w:rPr>
      </w:pPr>
    </w:p>
    <w:tbl>
      <w:tblPr>
        <w:tblW w:w="13891" w:type="dxa"/>
        <w:tblInd w:w="426" w:type="dxa"/>
        <w:tblLayout w:type="fixed"/>
        <w:tblLook w:val="0000" w:firstRow="0" w:lastRow="0" w:firstColumn="0" w:lastColumn="0" w:noHBand="0" w:noVBand="0"/>
      </w:tblPr>
      <w:tblGrid>
        <w:gridCol w:w="6945"/>
        <w:gridCol w:w="1134"/>
        <w:gridCol w:w="1134"/>
        <w:gridCol w:w="1134"/>
        <w:gridCol w:w="1134"/>
        <w:gridCol w:w="1134"/>
        <w:gridCol w:w="1276"/>
      </w:tblGrid>
      <w:tr w:rsidR="00513291" w:rsidRPr="008852C0" w14:paraId="280D876A" w14:textId="77777777" w:rsidTr="000D0928">
        <w:tc>
          <w:tcPr>
            <w:tcW w:w="6945" w:type="dxa"/>
          </w:tcPr>
          <w:p w14:paraId="09945275" w14:textId="77777777" w:rsidR="00513291" w:rsidRPr="008852C0" w:rsidRDefault="00513291" w:rsidP="000D0928">
            <w:pPr>
              <w:spacing w:line="240" w:lineRule="auto"/>
              <w:ind w:right="-108"/>
              <w:rPr>
                <w:rFonts w:ascii="Browallia New" w:hAnsi="Browallia New" w:cs="Browallia New"/>
                <w:sz w:val="24"/>
                <w:szCs w:val="24"/>
              </w:rPr>
            </w:pPr>
          </w:p>
        </w:tc>
        <w:tc>
          <w:tcPr>
            <w:tcW w:w="6946" w:type="dxa"/>
            <w:gridSpan w:val="6"/>
          </w:tcPr>
          <w:p w14:paraId="1A2C1425" w14:textId="77777777" w:rsidR="00513291" w:rsidRPr="008852C0" w:rsidRDefault="00513291" w:rsidP="000D0928">
            <w:pPr>
              <w:spacing w:line="240" w:lineRule="auto"/>
              <w:jc w:val="right"/>
              <w:rPr>
                <w:rFonts w:ascii="Browallia New" w:hAnsi="Browallia New" w:cs="Browallia New"/>
                <w:sz w:val="24"/>
                <w:szCs w:val="24"/>
              </w:rPr>
            </w:pPr>
            <w:r w:rsidRPr="008852C0">
              <w:rPr>
                <w:rFonts w:ascii="Browallia New" w:hAnsi="Browallia New" w:cs="Browallia New"/>
                <w:sz w:val="24"/>
                <w:szCs w:val="24"/>
                <w:cs/>
              </w:rPr>
              <w:t>(หน่วย : ล้านบาท)</w:t>
            </w:r>
          </w:p>
        </w:tc>
      </w:tr>
      <w:tr w:rsidR="00513291" w:rsidRPr="008852C0" w14:paraId="5E4C2E5B" w14:textId="77777777" w:rsidTr="000D0928">
        <w:tc>
          <w:tcPr>
            <w:tcW w:w="6945" w:type="dxa"/>
          </w:tcPr>
          <w:p w14:paraId="2A10BB49" w14:textId="77777777" w:rsidR="00513291" w:rsidRPr="008852C0" w:rsidRDefault="00513291" w:rsidP="000D0928">
            <w:pPr>
              <w:spacing w:line="240" w:lineRule="auto"/>
              <w:ind w:right="-108"/>
              <w:rPr>
                <w:rFonts w:ascii="Browallia New" w:hAnsi="Browallia New" w:cs="Browallia New"/>
                <w:sz w:val="24"/>
                <w:szCs w:val="24"/>
              </w:rPr>
            </w:pPr>
          </w:p>
        </w:tc>
        <w:tc>
          <w:tcPr>
            <w:tcW w:w="6946" w:type="dxa"/>
            <w:gridSpan w:val="6"/>
          </w:tcPr>
          <w:p w14:paraId="5EEDA7D3"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cs/>
              </w:rPr>
            </w:pPr>
            <w:r w:rsidRPr="008852C0">
              <w:rPr>
                <w:rFonts w:ascii="Browallia New" w:hAnsi="Browallia New" w:cs="Browallia New"/>
                <w:sz w:val="24"/>
                <w:szCs w:val="24"/>
                <w:cs/>
              </w:rPr>
              <w:t>ข้อมูลทางการเงินเฉพาะบริษัท</w:t>
            </w:r>
          </w:p>
        </w:tc>
      </w:tr>
      <w:tr w:rsidR="00513291" w:rsidRPr="008852C0" w14:paraId="3077CA77" w14:textId="77777777" w:rsidTr="000D0928">
        <w:tc>
          <w:tcPr>
            <w:tcW w:w="6945" w:type="dxa"/>
          </w:tcPr>
          <w:p w14:paraId="2B9B37B2" w14:textId="77777777" w:rsidR="00513291" w:rsidRPr="008852C0" w:rsidRDefault="00513291" w:rsidP="000D0928">
            <w:pPr>
              <w:spacing w:line="240" w:lineRule="auto"/>
              <w:ind w:right="-108"/>
              <w:rPr>
                <w:rFonts w:ascii="Browallia New" w:hAnsi="Browallia New" w:cs="Browallia New"/>
                <w:sz w:val="24"/>
                <w:szCs w:val="24"/>
              </w:rPr>
            </w:pPr>
          </w:p>
        </w:tc>
        <w:tc>
          <w:tcPr>
            <w:tcW w:w="6946" w:type="dxa"/>
            <w:gridSpan w:val="6"/>
          </w:tcPr>
          <w:p w14:paraId="7CB46AF2" w14:textId="7A566DD2" w:rsidR="00513291" w:rsidRPr="008852C0" w:rsidRDefault="00513291" w:rsidP="000D0928">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cs/>
              </w:rPr>
              <w:t>สำหรับงวด</w:t>
            </w:r>
            <w:r w:rsidR="00EB7B5E" w:rsidRPr="008852C0">
              <w:rPr>
                <w:rFonts w:ascii="Browallia New" w:hAnsi="Browallia New" w:cs="Browallia New"/>
                <w:sz w:val="24"/>
                <w:szCs w:val="24"/>
                <w:cs/>
              </w:rPr>
              <w:t>หก</w:t>
            </w:r>
            <w:r w:rsidRPr="008852C0">
              <w:rPr>
                <w:rFonts w:ascii="Browallia New" w:hAnsi="Browallia New" w:cs="Browallia New"/>
                <w:sz w:val="24"/>
                <w:szCs w:val="24"/>
                <w:cs/>
              </w:rPr>
              <w:t xml:space="preserve">เดือนสิ้นสุดวันที่ </w:t>
            </w:r>
            <w:r w:rsidRPr="008852C0">
              <w:rPr>
                <w:rFonts w:ascii="Browallia New" w:hAnsi="Browallia New" w:cs="Browallia New"/>
                <w:sz w:val="24"/>
                <w:szCs w:val="24"/>
              </w:rPr>
              <w:t>30</w:t>
            </w:r>
            <w:r w:rsidRPr="008852C0">
              <w:rPr>
                <w:rFonts w:ascii="Browallia New" w:hAnsi="Browallia New" w:cs="Browallia New"/>
                <w:sz w:val="24"/>
                <w:szCs w:val="24"/>
                <w:cs/>
              </w:rPr>
              <w:t xml:space="preserve"> มิถุนายน</w:t>
            </w:r>
          </w:p>
        </w:tc>
      </w:tr>
      <w:tr w:rsidR="00513291" w:rsidRPr="008852C0" w14:paraId="4B116A7D" w14:textId="77777777" w:rsidTr="000D0928">
        <w:tblPrEx>
          <w:tblBorders>
            <w:bottom w:val="single" w:sz="4" w:space="0" w:color="auto"/>
          </w:tblBorders>
        </w:tblPrEx>
        <w:trPr>
          <w:tblHeader/>
        </w:trPr>
        <w:tc>
          <w:tcPr>
            <w:tcW w:w="6945" w:type="dxa"/>
          </w:tcPr>
          <w:p w14:paraId="7E9EF724" w14:textId="77777777" w:rsidR="00513291" w:rsidRPr="008852C0" w:rsidRDefault="00513291" w:rsidP="000D0928">
            <w:pPr>
              <w:pStyle w:val="Heading1"/>
              <w:numPr>
                <w:ilvl w:val="0"/>
                <w:numId w:val="0"/>
              </w:numPr>
              <w:spacing w:line="240" w:lineRule="auto"/>
              <w:rPr>
                <w:rFonts w:ascii="Browallia New" w:hAnsi="Browallia New" w:cs="Browallia New"/>
                <w:sz w:val="24"/>
                <w:szCs w:val="24"/>
                <w:cs/>
              </w:rPr>
            </w:pPr>
          </w:p>
        </w:tc>
        <w:tc>
          <w:tcPr>
            <w:tcW w:w="2268" w:type="dxa"/>
            <w:gridSpan w:val="2"/>
            <w:tcBorders>
              <w:top w:val="nil"/>
              <w:bottom w:val="nil"/>
            </w:tcBorders>
            <w:vAlign w:val="bottom"/>
          </w:tcPr>
          <w:p w14:paraId="337C1DF5"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cs/>
              </w:rPr>
              <w:t>ธุรกิจขายและ</w:t>
            </w:r>
          </w:p>
          <w:p w14:paraId="3B961FD6"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cs/>
              </w:rPr>
            </w:pPr>
            <w:r w:rsidRPr="008852C0">
              <w:rPr>
                <w:rFonts w:ascii="Browallia New" w:hAnsi="Browallia New" w:cs="Browallia New"/>
                <w:sz w:val="24"/>
                <w:szCs w:val="24"/>
                <w:cs/>
              </w:rPr>
              <w:t>ให้เช่าซื้อ</w:t>
            </w:r>
          </w:p>
        </w:tc>
        <w:tc>
          <w:tcPr>
            <w:tcW w:w="2268" w:type="dxa"/>
            <w:gridSpan w:val="2"/>
            <w:tcBorders>
              <w:top w:val="nil"/>
              <w:bottom w:val="nil"/>
            </w:tcBorders>
            <w:vAlign w:val="bottom"/>
          </w:tcPr>
          <w:p w14:paraId="09503ACC"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rPr>
            </w:pPr>
          </w:p>
          <w:p w14:paraId="65EC66B8"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cs/>
              </w:rPr>
            </w:pPr>
            <w:r w:rsidRPr="008852C0">
              <w:rPr>
                <w:rFonts w:ascii="Browallia New" w:hAnsi="Browallia New" w:cs="Browallia New"/>
                <w:sz w:val="24"/>
                <w:szCs w:val="24"/>
                <w:cs/>
              </w:rPr>
              <w:t>ธุรกิจโรงแรม</w:t>
            </w:r>
          </w:p>
        </w:tc>
        <w:tc>
          <w:tcPr>
            <w:tcW w:w="2410" w:type="dxa"/>
            <w:gridSpan w:val="2"/>
            <w:tcBorders>
              <w:top w:val="nil"/>
              <w:bottom w:val="nil"/>
            </w:tcBorders>
            <w:vAlign w:val="bottom"/>
          </w:tcPr>
          <w:p w14:paraId="392D8D0A"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rPr>
            </w:pPr>
          </w:p>
          <w:p w14:paraId="23889D90"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cs/>
              </w:rPr>
            </w:pPr>
            <w:r w:rsidRPr="008852C0">
              <w:rPr>
                <w:rFonts w:ascii="Browallia New" w:hAnsi="Browallia New" w:cs="Browallia New"/>
                <w:sz w:val="24"/>
                <w:szCs w:val="24"/>
                <w:cs/>
              </w:rPr>
              <w:t>รวม</w:t>
            </w:r>
          </w:p>
        </w:tc>
      </w:tr>
      <w:tr w:rsidR="00513291" w:rsidRPr="008852C0" w14:paraId="70CAE831" w14:textId="77777777" w:rsidTr="000D0928">
        <w:tblPrEx>
          <w:tblBorders>
            <w:bottom w:val="single" w:sz="4" w:space="0" w:color="auto"/>
          </w:tblBorders>
        </w:tblPrEx>
        <w:trPr>
          <w:tblHeader/>
        </w:trPr>
        <w:tc>
          <w:tcPr>
            <w:tcW w:w="6945" w:type="dxa"/>
          </w:tcPr>
          <w:p w14:paraId="762F1AB1" w14:textId="77777777" w:rsidR="00513291" w:rsidRPr="008852C0" w:rsidRDefault="00513291" w:rsidP="000D0928">
            <w:pPr>
              <w:spacing w:line="240" w:lineRule="auto"/>
              <w:rPr>
                <w:rFonts w:ascii="Browallia New" w:hAnsi="Browallia New" w:cs="Browallia New"/>
                <w:sz w:val="24"/>
                <w:szCs w:val="24"/>
                <w:cs/>
                <w:lang w:val="en-GB"/>
              </w:rPr>
            </w:pPr>
          </w:p>
        </w:tc>
        <w:tc>
          <w:tcPr>
            <w:tcW w:w="1134" w:type="dxa"/>
            <w:tcBorders>
              <w:top w:val="nil"/>
            </w:tcBorders>
          </w:tcPr>
          <w:p w14:paraId="081FFDFA"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2567</w:t>
            </w:r>
          </w:p>
        </w:tc>
        <w:tc>
          <w:tcPr>
            <w:tcW w:w="1134" w:type="dxa"/>
            <w:tcBorders>
              <w:top w:val="nil"/>
            </w:tcBorders>
          </w:tcPr>
          <w:p w14:paraId="4E5F1518"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2566</w:t>
            </w:r>
          </w:p>
        </w:tc>
        <w:tc>
          <w:tcPr>
            <w:tcW w:w="1134" w:type="dxa"/>
            <w:tcBorders>
              <w:top w:val="nil"/>
            </w:tcBorders>
          </w:tcPr>
          <w:p w14:paraId="30B9192E"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2567</w:t>
            </w:r>
          </w:p>
        </w:tc>
        <w:tc>
          <w:tcPr>
            <w:tcW w:w="1134" w:type="dxa"/>
            <w:tcBorders>
              <w:top w:val="nil"/>
            </w:tcBorders>
          </w:tcPr>
          <w:p w14:paraId="4807BCEC"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2566</w:t>
            </w:r>
          </w:p>
        </w:tc>
        <w:tc>
          <w:tcPr>
            <w:tcW w:w="1134" w:type="dxa"/>
            <w:tcBorders>
              <w:top w:val="nil"/>
            </w:tcBorders>
          </w:tcPr>
          <w:p w14:paraId="6BE780F3"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2567</w:t>
            </w:r>
          </w:p>
        </w:tc>
        <w:tc>
          <w:tcPr>
            <w:tcW w:w="1276" w:type="dxa"/>
            <w:tcBorders>
              <w:top w:val="nil"/>
            </w:tcBorders>
          </w:tcPr>
          <w:p w14:paraId="2B4AD49A" w14:textId="77777777" w:rsidR="00513291" w:rsidRPr="008852C0" w:rsidRDefault="00513291" w:rsidP="000D0928">
            <w:pPr>
              <w:pBdr>
                <w:bottom w:val="single" w:sz="4" w:space="1" w:color="auto"/>
              </w:pBdr>
              <w:spacing w:line="240" w:lineRule="auto"/>
              <w:jc w:val="center"/>
              <w:rPr>
                <w:rFonts w:ascii="Browallia New" w:hAnsi="Browallia New" w:cs="Browallia New"/>
                <w:sz w:val="24"/>
                <w:szCs w:val="24"/>
              </w:rPr>
            </w:pPr>
            <w:r w:rsidRPr="008852C0">
              <w:rPr>
                <w:rFonts w:ascii="Browallia New" w:hAnsi="Browallia New" w:cs="Browallia New"/>
                <w:sz w:val="24"/>
                <w:szCs w:val="24"/>
              </w:rPr>
              <w:t>2566</w:t>
            </w:r>
          </w:p>
        </w:tc>
      </w:tr>
      <w:tr w:rsidR="00513291" w:rsidRPr="008852C0" w14:paraId="47460605" w14:textId="77777777" w:rsidTr="000D0928">
        <w:tblPrEx>
          <w:tblBorders>
            <w:bottom w:val="single" w:sz="4" w:space="0" w:color="auto"/>
          </w:tblBorders>
        </w:tblPrEx>
        <w:tc>
          <w:tcPr>
            <w:tcW w:w="6945" w:type="dxa"/>
            <w:tcBorders>
              <w:bottom w:val="nil"/>
            </w:tcBorders>
          </w:tcPr>
          <w:p w14:paraId="333A8E3F" w14:textId="77777777" w:rsidR="00513291" w:rsidRPr="008852C0" w:rsidRDefault="00513291" w:rsidP="000D0928">
            <w:pPr>
              <w:spacing w:line="240" w:lineRule="auto"/>
              <w:ind w:right="-108"/>
              <w:rPr>
                <w:rFonts w:ascii="Browallia New" w:hAnsi="Browallia New" w:cs="Browallia New"/>
                <w:sz w:val="24"/>
                <w:szCs w:val="24"/>
                <w:cs/>
              </w:rPr>
            </w:pPr>
          </w:p>
        </w:tc>
        <w:tc>
          <w:tcPr>
            <w:tcW w:w="1134" w:type="dxa"/>
          </w:tcPr>
          <w:p w14:paraId="686FD6D5" w14:textId="77777777" w:rsidR="00513291" w:rsidRPr="008852C0" w:rsidRDefault="00513291" w:rsidP="000D0928">
            <w:pPr>
              <w:spacing w:line="240" w:lineRule="auto"/>
              <w:jc w:val="right"/>
              <w:rPr>
                <w:rFonts w:ascii="Browallia New" w:hAnsi="Browallia New" w:cs="Browallia New"/>
                <w:sz w:val="24"/>
                <w:szCs w:val="24"/>
                <w:cs/>
              </w:rPr>
            </w:pPr>
          </w:p>
        </w:tc>
        <w:tc>
          <w:tcPr>
            <w:tcW w:w="1134" w:type="dxa"/>
          </w:tcPr>
          <w:p w14:paraId="2591A251" w14:textId="77777777" w:rsidR="00513291" w:rsidRPr="008852C0" w:rsidRDefault="00513291" w:rsidP="000D0928">
            <w:pPr>
              <w:spacing w:line="240" w:lineRule="auto"/>
              <w:jc w:val="right"/>
              <w:rPr>
                <w:rFonts w:ascii="Browallia New" w:hAnsi="Browallia New" w:cs="Browallia New"/>
                <w:sz w:val="24"/>
                <w:szCs w:val="24"/>
                <w:cs/>
              </w:rPr>
            </w:pPr>
          </w:p>
        </w:tc>
        <w:tc>
          <w:tcPr>
            <w:tcW w:w="1134" w:type="dxa"/>
          </w:tcPr>
          <w:p w14:paraId="5F0CB758" w14:textId="77777777" w:rsidR="00513291" w:rsidRPr="008852C0" w:rsidRDefault="00513291" w:rsidP="000D0928">
            <w:pPr>
              <w:spacing w:line="240" w:lineRule="auto"/>
              <w:jc w:val="right"/>
              <w:rPr>
                <w:rFonts w:ascii="Browallia New" w:hAnsi="Browallia New" w:cs="Browallia New"/>
                <w:sz w:val="24"/>
                <w:szCs w:val="24"/>
              </w:rPr>
            </w:pPr>
          </w:p>
        </w:tc>
        <w:tc>
          <w:tcPr>
            <w:tcW w:w="1134" w:type="dxa"/>
          </w:tcPr>
          <w:p w14:paraId="05E29479" w14:textId="77777777" w:rsidR="00513291" w:rsidRPr="008852C0" w:rsidRDefault="00513291" w:rsidP="000D0928">
            <w:pPr>
              <w:spacing w:line="240" w:lineRule="auto"/>
              <w:jc w:val="right"/>
              <w:rPr>
                <w:rFonts w:ascii="Browallia New" w:hAnsi="Browallia New" w:cs="Browallia New"/>
                <w:sz w:val="24"/>
                <w:szCs w:val="24"/>
                <w:cs/>
              </w:rPr>
            </w:pPr>
          </w:p>
        </w:tc>
        <w:tc>
          <w:tcPr>
            <w:tcW w:w="1134" w:type="dxa"/>
          </w:tcPr>
          <w:p w14:paraId="60668FD7" w14:textId="77777777" w:rsidR="00513291" w:rsidRPr="008852C0" w:rsidRDefault="00513291" w:rsidP="000D0928">
            <w:pPr>
              <w:tabs>
                <w:tab w:val="clear" w:pos="227"/>
                <w:tab w:val="decimal" w:pos="252"/>
              </w:tabs>
              <w:spacing w:line="240" w:lineRule="auto"/>
              <w:jc w:val="right"/>
              <w:rPr>
                <w:rFonts w:ascii="Browallia New" w:hAnsi="Browallia New" w:cs="Browallia New"/>
                <w:sz w:val="24"/>
                <w:szCs w:val="24"/>
              </w:rPr>
            </w:pPr>
          </w:p>
        </w:tc>
        <w:tc>
          <w:tcPr>
            <w:tcW w:w="1276" w:type="dxa"/>
          </w:tcPr>
          <w:p w14:paraId="59A9198C" w14:textId="77777777" w:rsidR="00513291" w:rsidRPr="008852C0" w:rsidRDefault="00513291" w:rsidP="000D0928">
            <w:pPr>
              <w:tabs>
                <w:tab w:val="clear" w:pos="227"/>
                <w:tab w:val="decimal" w:pos="252"/>
              </w:tabs>
              <w:spacing w:line="240" w:lineRule="auto"/>
              <w:jc w:val="right"/>
              <w:rPr>
                <w:rFonts w:ascii="Browallia New" w:hAnsi="Browallia New" w:cs="Browallia New"/>
                <w:sz w:val="24"/>
                <w:szCs w:val="24"/>
              </w:rPr>
            </w:pPr>
          </w:p>
        </w:tc>
      </w:tr>
      <w:tr w:rsidR="00513291" w:rsidRPr="008852C0" w14:paraId="23981594" w14:textId="77777777" w:rsidTr="000D0928">
        <w:tblPrEx>
          <w:tblBorders>
            <w:bottom w:val="single" w:sz="4" w:space="0" w:color="auto"/>
          </w:tblBorders>
        </w:tblPrEx>
        <w:tc>
          <w:tcPr>
            <w:tcW w:w="6945" w:type="dxa"/>
          </w:tcPr>
          <w:p w14:paraId="6461D8D0" w14:textId="77777777" w:rsidR="00513291" w:rsidRPr="008852C0" w:rsidRDefault="00513291" w:rsidP="000D0928">
            <w:pPr>
              <w:spacing w:line="240" w:lineRule="auto"/>
              <w:ind w:right="-108"/>
              <w:rPr>
                <w:rFonts w:ascii="Browallia New" w:hAnsi="Browallia New" w:cs="Browallia New"/>
                <w:sz w:val="24"/>
                <w:szCs w:val="24"/>
                <w:cs/>
              </w:rPr>
            </w:pPr>
            <w:r w:rsidRPr="008852C0">
              <w:rPr>
                <w:rFonts w:ascii="Browallia New" w:hAnsi="Browallia New" w:cs="Browallia New"/>
                <w:sz w:val="24"/>
                <w:szCs w:val="24"/>
                <w:cs/>
              </w:rPr>
              <w:t>รายได้แยกตามการรับรู้รายได้</w:t>
            </w:r>
          </w:p>
        </w:tc>
        <w:tc>
          <w:tcPr>
            <w:tcW w:w="1134" w:type="dxa"/>
            <w:vAlign w:val="bottom"/>
          </w:tcPr>
          <w:p w14:paraId="18C78C17" w14:textId="77777777" w:rsidR="00513291" w:rsidRPr="008852C0" w:rsidRDefault="00513291" w:rsidP="000D0928">
            <w:pPr>
              <w:spacing w:line="240" w:lineRule="auto"/>
              <w:jc w:val="right"/>
              <w:rPr>
                <w:rFonts w:ascii="Browallia New" w:hAnsi="Browallia New" w:cs="Browallia New"/>
                <w:sz w:val="24"/>
                <w:szCs w:val="24"/>
              </w:rPr>
            </w:pPr>
          </w:p>
        </w:tc>
        <w:tc>
          <w:tcPr>
            <w:tcW w:w="1134" w:type="dxa"/>
            <w:vAlign w:val="bottom"/>
          </w:tcPr>
          <w:p w14:paraId="3A5610BE" w14:textId="77777777" w:rsidR="00513291" w:rsidRPr="008852C0" w:rsidRDefault="00513291" w:rsidP="000D0928">
            <w:pPr>
              <w:spacing w:line="240" w:lineRule="auto"/>
              <w:jc w:val="right"/>
              <w:rPr>
                <w:rFonts w:ascii="Browallia New" w:hAnsi="Browallia New" w:cs="Browallia New"/>
                <w:sz w:val="24"/>
                <w:szCs w:val="24"/>
              </w:rPr>
            </w:pPr>
          </w:p>
        </w:tc>
        <w:tc>
          <w:tcPr>
            <w:tcW w:w="1134" w:type="dxa"/>
            <w:vAlign w:val="bottom"/>
          </w:tcPr>
          <w:p w14:paraId="12CD2051" w14:textId="77777777" w:rsidR="00513291" w:rsidRPr="008852C0" w:rsidRDefault="00513291" w:rsidP="000D0928">
            <w:pPr>
              <w:spacing w:line="240" w:lineRule="auto"/>
              <w:jc w:val="right"/>
              <w:rPr>
                <w:rFonts w:ascii="Browallia New" w:hAnsi="Browallia New" w:cs="Browallia New"/>
                <w:sz w:val="24"/>
                <w:szCs w:val="24"/>
              </w:rPr>
            </w:pPr>
          </w:p>
        </w:tc>
        <w:tc>
          <w:tcPr>
            <w:tcW w:w="1134" w:type="dxa"/>
            <w:vAlign w:val="bottom"/>
          </w:tcPr>
          <w:p w14:paraId="625D8E5A" w14:textId="77777777" w:rsidR="00513291" w:rsidRPr="008852C0" w:rsidRDefault="00513291" w:rsidP="000D0928">
            <w:pPr>
              <w:spacing w:line="240" w:lineRule="auto"/>
              <w:jc w:val="right"/>
              <w:rPr>
                <w:rFonts w:ascii="Browallia New" w:hAnsi="Browallia New" w:cs="Browallia New"/>
                <w:sz w:val="24"/>
                <w:szCs w:val="24"/>
              </w:rPr>
            </w:pPr>
          </w:p>
        </w:tc>
        <w:tc>
          <w:tcPr>
            <w:tcW w:w="1134" w:type="dxa"/>
            <w:shd w:val="clear" w:color="auto" w:fill="auto"/>
          </w:tcPr>
          <w:p w14:paraId="3A2B051D" w14:textId="77777777" w:rsidR="00513291" w:rsidRPr="008852C0" w:rsidRDefault="00513291" w:rsidP="000D0928">
            <w:pPr>
              <w:spacing w:line="240" w:lineRule="auto"/>
              <w:jc w:val="right"/>
              <w:rPr>
                <w:rFonts w:ascii="Browallia New" w:hAnsi="Browallia New" w:cs="Browallia New"/>
                <w:sz w:val="24"/>
                <w:szCs w:val="24"/>
              </w:rPr>
            </w:pPr>
          </w:p>
        </w:tc>
        <w:tc>
          <w:tcPr>
            <w:tcW w:w="1276" w:type="dxa"/>
          </w:tcPr>
          <w:p w14:paraId="1F6FEB06" w14:textId="77777777" w:rsidR="00513291" w:rsidRPr="008852C0" w:rsidRDefault="00513291" w:rsidP="000D0928">
            <w:pPr>
              <w:spacing w:line="240" w:lineRule="auto"/>
              <w:jc w:val="right"/>
              <w:rPr>
                <w:rFonts w:ascii="Browallia New" w:hAnsi="Browallia New" w:cs="Browallia New"/>
                <w:sz w:val="24"/>
                <w:szCs w:val="24"/>
              </w:rPr>
            </w:pPr>
          </w:p>
        </w:tc>
      </w:tr>
      <w:tr w:rsidR="00513291" w:rsidRPr="008852C0" w14:paraId="10E6640C" w14:textId="77777777" w:rsidTr="000D0928">
        <w:tblPrEx>
          <w:tblBorders>
            <w:bottom w:val="single" w:sz="4" w:space="0" w:color="auto"/>
          </w:tblBorders>
        </w:tblPrEx>
        <w:tc>
          <w:tcPr>
            <w:tcW w:w="6945" w:type="dxa"/>
          </w:tcPr>
          <w:p w14:paraId="1C80A4C9" w14:textId="77777777" w:rsidR="00513291" w:rsidRPr="008852C0" w:rsidRDefault="00513291" w:rsidP="000D0928">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8852C0">
              <w:rPr>
                <w:rFonts w:ascii="Browallia New" w:hAnsi="Browallia New" w:cs="Browallia New"/>
                <w:sz w:val="24"/>
                <w:szCs w:val="24"/>
                <w:cs/>
              </w:rPr>
              <w:t>ณ เวลาใดเวลาหนึ่ง</w:t>
            </w:r>
          </w:p>
        </w:tc>
        <w:tc>
          <w:tcPr>
            <w:tcW w:w="1134" w:type="dxa"/>
          </w:tcPr>
          <w:p w14:paraId="0E3E7A94" w14:textId="47535214" w:rsidR="00513291" w:rsidRPr="008852C0" w:rsidRDefault="00B511D2" w:rsidP="000D0928">
            <w:pPr>
              <w:spacing w:line="240" w:lineRule="auto"/>
              <w:jc w:val="right"/>
              <w:rPr>
                <w:rFonts w:ascii="Browallia New" w:hAnsi="Browallia New" w:cs="Browallia New"/>
                <w:sz w:val="24"/>
                <w:szCs w:val="24"/>
              </w:rPr>
            </w:pPr>
            <w:r w:rsidRPr="008852C0">
              <w:rPr>
                <w:rFonts w:ascii="Browallia New" w:hAnsi="Browallia New" w:cs="Browallia New"/>
                <w:sz w:val="24"/>
                <w:szCs w:val="24"/>
              </w:rPr>
              <w:t>-</w:t>
            </w:r>
          </w:p>
        </w:tc>
        <w:tc>
          <w:tcPr>
            <w:tcW w:w="1134" w:type="dxa"/>
          </w:tcPr>
          <w:p w14:paraId="0DF14527" w14:textId="6F6A5B32" w:rsidR="00513291" w:rsidRPr="008852C0" w:rsidRDefault="00442404" w:rsidP="000D0928">
            <w:pPr>
              <w:spacing w:line="240" w:lineRule="auto"/>
              <w:jc w:val="right"/>
              <w:rPr>
                <w:rFonts w:ascii="Browallia New" w:hAnsi="Browallia New" w:cs="Browallia New"/>
                <w:sz w:val="24"/>
                <w:szCs w:val="24"/>
              </w:rPr>
            </w:pPr>
            <w:r w:rsidRPr="008852C0">
              <w:rPr>
                <w:rFonts w:ascii="Browallia New" w:hAnsi="Browallia New" w:cs="Browallia New"/>
                <w:sz w:val="24"/>
                <w:szCs w:val="24"/>
              </w:rPr>
              <w:t>-</w:t>
            </w:r>
          </w:p>
        </w:tc>
        <w:tc>
          <w:tcPr>
            <w:tcW w:w="1134" w:type="dxa"/>
          </w:tcPr>
          <w:p w14:paraId="7BF6A448" w14:textId="6D87EE07" w:rsidR="00513291" w:rsidRPr="008852C0" w:rsidRDefault="00A23434" w:rsidP="000D0928">
            <w:pPr>
              <w:spacing w:line="240" w:lineRule="auto"/>
              <w:jc w:val="right"/>
              <w:rPr>
                <w:rFonts w:ascii="Browallia New" w:hAnsi="Browallia New" w:cs="Browallia New"/>
                <w:sz w:val="24"/>
                <w:szCs w:val="24"/>
              </w:rPr>
            </w:pPr>
            <w:r w:rsidRPr="008852C0">
              <w:rPr>
                <w:rFonts w:ascii="Browallia New" w:hAnsi="Browallia New" w:cs="Browallia New"/>
                <w:sz w:val="24"/>
                <w:szCs w:val="24"/>
              </w:rPr>
              <w:t>62</w:t>
            </w:r>
          </w:p>
        </w:tc>
        <w:tc>
          <w:tcPr>
            <w:tcW w:w="1134" w:type="dxa"/>
          </w:tcPr>
          <w:p w14:paraId="40096A6C" w14:textId="7BA08556" w:rsidR="00513291" w:rsidRPr="008852C0" w:rsidRDefault="00442404" w:rsidP="000D0928">
            <w:pPr>
              <w:spacing w:line="240" w:lineRule="auto"/>
              <w:jc w:val="right"/>
              <w:rPr>
                <w:rFonts w:ascii="Browallia New" w:hAnsi="Browallia New" w:cs="Browallia New"/>
                <w:sz w:val="24"/>
                <w:szCs w:val="24"/>
              </w:rPr>
            </w:pPr>
            <w:r w:rsidRPr="008852C0">
              <w:rPr>
                <w:rFonts w:ascii="Browallia New" w:hAnsi="Browallia New" w:cs="Browallia New"/>
                <w:sz w:val="24"/>
                <w:szCs w:val="24"/>
              </w:rPr>
              <w:t>49</w:t>
            </w:r>
          </w:p>
        </w:tc>
        <w:tc>
          <w:tcPr>
            <w:tcW w:w="1134" w:type="dxa"/>
            <w:shd w:val="clear" w:color="auto" w:fill="auto"/>
          </w:tcPr>
          <w:p w14:paraId="44448C46" w14:textId="686D2CA3" w:rsidR="00513291" w:rsidRPr="008852C0" w:rsidRDefault="00722DA0" w:rsidP="000D0928">
            <w:pPr>
              <w:spacing w:line="240" w:lineRule="auto"/>
              <w:jc w:val="right"/>
              <w:rPr>
                <w:rFonts w:ascii="Browallia New" w:hAnsi="Browallia New" w:cs="Browallia New"/>
                <w:sz w:val="24"/>
                <w:szCs w:val="24"/>
              </w:rPr>
            </w:pPr>
            <w:r w:rsidRPr="008852C0">
              <w:rPr>
                <w:rFonts w:ascii="Browallia New" w:hAnsi="Browallia New" w:cs="Browallia New"/>
                <w:sz w:val="24"/>
                <w:szCs w:val="24"/>
              </w:rPr>
              <w:t>62</w:t>
            </w:r>
          </w:p>
        </w:tc>
        <w:tc>
          <w:tcPr>
            <w:tcW w:w="1276" w:type="dxa"/>
          </w:tcPr>
          <w:p w14:paraId="14C62782" w14:textId="1B0A66CC" w:rsidR="00513291" w:rsidRPr="008852C0" w:rsidRDefault="00442404" w:rsidP="000D0928">
            <w:pPr>
              <w:spacing w:line="240" w:lineRule="auto"/>
              <w:jc w:val="right"/>
              <w:rPr>
                <w:rFonts w:ascii="Browallia New" w:hAnsi="Browallia New" w:cs="Browallia New"/>
                <w:sz w:val="24"/>
                <w:szCs w:val="24"/>
              </w:rPr>
            </w:pPr>
            <w:r w:rsidRPr="008852C0">
              <w:rPr>
                <w:rFonts w:ascii="Browallia New" w:hAnsi="Browallia New" w:cs="Browallia New"/>
                <w:sz w:val="24"/>
                <w:szCs w:val="24"/>
              </w:rPr>
              <w:t>49</w:t>
            </w:r>
          </w:p>
        </w:tc>
      </w:tr>
      <w:tr w:rsidR="00513291" w:rsidRPr="008852C0" w14:paraId="50A731A2" w14:textId="77777777" w:rsidTr="000D0928">
        <w:tblPrEx>
          <w:tblBorders>
            <w:bottom w:val="single" w:sz="4" w:space="0" w:color="auto"/>
          </w:tblBorders>
        </w:tblPrEx>
        <w:tc>
          <w:tcPr>
            <w:tcW w:w="6945" w:type="dxa"/>
            <w:tcBorders>
              <w:bottom w:val="nil"/>
            </w:tcBorders>
          </w:tcPr>
          <w:p w14:paraId="7198CE36" w14:textId="77777777" w:rsidR="00513291" w:rsidRPr="008852C0" w:rsidRDefault="00513291" w:rsidP="000D0928">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8852C0">
              <w:rPr>
                <w:rFonts w:ascii="Browallia New" w:hAnsi="Browallia New" w:cs="Browallia New"/>
                <w:sz w:val="24"/>
                <w:szCs w:val="24"/>
                <w:cs/>
              </w:rPr>
              <w:t>ตลอดช่วงเวลาหนึ่ง</w:t>
            </w:r>
          </w:p>
        </w:tc>
        <w:tc>
          <w:tcPr>
            <w:tcW w:w="1134" w:type="dxa"/>
            <w:tcBorders>
              <w:bottom w:val="nil"/>
            </w:tcBorders>
          </w:tcPr>
          <w:p w14:paraId="0E2BF41E" w14:textId="3C4A7EA4" w:rsidR="00513291" w:rsidRPr="008852C0" w:rsidRDefault="00B511D2" w:rsidP="000D0928">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218</w:t>
            </w:r>
          </w:p>
        </w:tc>
        <w:tc>
          <w:tcPr>
            <w:tcW w:w="1134" w:type="dxa"/>
            <w:tcBorders>
              <w:bottom w:val="nil"/>
            </w:tcBorders>
          </w:tcPr>
          <w:p w14:paraId="4740D82C" w14:textId="0C8BC9F5" w:rsidR="00513291" w:rsidRPr="008852C0" w:rsidRDefault="00442404" w:rsidP="000D0928">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294</w:t>
            </w:r>
          </w:p>
        </w:tc>
        <w:tc>
          <w:tcPr>
            <w:tcW w:w="1134" w:type="dxa"/>
            <w:tcBorders>
              <w:bottom w:val="nil"/>
            </w:tcBorders>
            <w:vAlign w:val="bottom"/>
          </w:tcPr>
          <w:p w14:paraId="1DB1EF72" w14:textId="07BC5C37" w:rsidR="00513291" w:rsidRPr="008852C0" w:rsidRDefault="00A23434" w:rsidP="000D0928">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4</w:t>
            </w:r>
          </w:p>
        </w:tc>
        <w:tc>
          <w:tcPr>
            <w:tcW w:w="1134" w:type="dxa"/>
            <w:tcBorders>
              <w:bottom w:val="nil"/>
            </w:tcBorders>
            <w:vAlign w:val="bottom"/>
          </w:tcPr>
          <w:p w14:paraId="4E3BABA0" w14:textId="58282708" w:rsidR="00513291" w:rsidRPr="008852C0" w:rsidRDefault="00442404" w:rsidP="000D0928">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4</w:t>
            </w:r>
          </w:p>
        </w:tc>
        <w:tc>
          <w:tcPr>
            <w:tcW w:w="1134" w:type="dxa"/>
            <w:tcBorders>
              <w:bottom w:val="nil"/>
            </w:tcBorders>
            <w:shd w:val="clear" w:color="auto" w:fill="auto"/>
          </w:tcPr>
          <w:p w14:paraId="6233F057" w14:textId="17EA9A93" w:rsidR="00513291" w:rsidRPr="008852C0" w:rsidRDefault="00722DA0" w:rsidP="000D0928">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222</w:t>
            </w:r>
          </w:p>
        </w:tc>
        <w:tc>
          <w:tcPr>
            <w:tcW w:w="1276" w:type="dxa"/>
            <w:tcBorders>
              <w:bottom w:val="nil"/>
            </w:tcBorders>
          </w:tcPr>
          <w:p w14:paraId="7D9823ED" w14:textId="7FC20FCC" w:rsidR="00513291" w:rsidRPr="008852C0" w:rsidRDefault="00442404" w:rsidP="000D0928">
            <w:pPr>
              <w:pBdr>
                <w:bottom w:val="single" w:sz="4"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298</w:t>
            </w:r>
          </w:p>
        </w:tc>
      </w:tr>
      <w:tr w:rsidR="00513291" w:rsidRPr="008852C0" w14:paraId="015495C8" w14:textId="77777777" w:rsidTr="000D0928">
        <w:tblPrEx>
          <w:tblBorders>
            <w:bottom w:val="single" w:sz="4" w:space="0" w:color="auto"/>
          </w:tblBorders>
        </w:tblPrEx>
        <w:tc>
          <w:tcPr>
            <w:tcW w:w="6945" w:type="dxa"/>
            <w:tcBorders>
              <w:bottom w:val="nil"/>
            </w:tcBorders>
          </w:tcPr>
          <w:p w14:paraId="3927FB7A" w14:textId="77777777" w:rsidR="00513291" w:rsidRPr="008852C0" w:rsidRDefault="00513291" w:rsidP="000D0928">
            <w:pPr>
              <w:spacing w:line="240" w:lineRule="auto"/>
              <w:ind w:right="-108"/>
              <w:rPr>
                <w:rFonts w:ascii="Browallia New" w:hAnsi="Browallia New" w:cs="Browallia New"/>
                <w:sz w:val="24"/>
                <w:szCs w:val="24"/>
                <w:cs/>
              </w:rPr>
            </w:pPr>
            <w:r w:rsidRPr="008852C0">
              <w:rPr>
                <w:rFonts w:ascii="Browallia New" w:hAnsi="Browallia New" w:cs="Browallia New"/>
                <w:sz w:val="24"/>
                <w:szCs w:val="24"/>
                <w:cs/>
              </w:rPr>
              <w:t>รวม</w:t>
            </w:r>
          </w:p>
        </w:tc>
        <w:tc>
          <w:tcPr>
            <w:tcW w:w="1134" w:type="dxa"/>
            <w:tcBorders>
              <w:bottom w:val="nil"/>
            </w:tcBorders>
          </w:tcPr>
          <w:p w14:paraId="4DE7592D" w14:textId="5E1E5944" w:rsidR="00513291" w:rsidRPr="008852C0" w:rsidRDefault="00B511D2" w:rsidP="000D0928">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218</w:t>
            </w:r>
          </w:p>
        </w:tc>
        <w:tc>
          <w:tcPr>
            <w:tcW w:w="1134" w:type="dxa"/>
            <w:tcBorders>
              <w:bottom w:val="nil"/>
            </w:tcBorders>
          </w:tcPr>
          <w:p w14:paraId="3F54F5BB" w14:textId="5A36E129" w:rsidR="00513291" w:rsidRPr="008852C0" w:rsidRDefault="00442404" w:rsidP="000D0928">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294</w:t>
            </w:r>
          </w:p>
        </w:tc>
        <w:tc>
          <w:tcPr>
            <w:tcW w:w="1134" w:type="dxa"/>
            <w:tcBorders>
              <w:bottom w:val="nil"/>
            </w:tcBorders>
          </w:tcPr>
          <w:p w14:paraId="3963CD5E" w14:textId="564A0C6A" w:rsidR="00513291" w:rsidRPr="008852C0" w:rsidRDefault="00A23434" w:rsidP="000D0928">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66</w:t>
            </w:r>
          </w:p>
        </w:tc>
        <w:tc>
          <w:tcPr>
            <w:tcW w:w="1134" w:type="dxa"/>
            <w:tcBorders>
              <w:bottom w:val="nil"/>
            </w:tcBorders>
          </w:tcPr>
          <w:p w14:paraId="44CA5F19" w14:textId="7BEFD9F3" w:rsidR="00513291" w:rsidRPr="008852C0" w:rsidRDefault="00442404" w:rsidP="000D0928">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53</w:t>
            </w:r>
          </w:p>
        </w:tc>
        <w:tc>
          <w:tcPr>
            <w:tcW w:w="1134" w:type="dxa"/>
            <w:tcBorders>
              <w:bottom w:val="nil"/>
            </w:tcBorders>
            <w:shd w:val="clear" w:color="auto" w:fill="auto"/>
          </w:tcPr>
          <w:p w14:paraId="22AF14A8" w14:textId="5FD5622A" w:rsidR="00513291" w:rsidRPr="008852C0" w:rsidRDefault="00722DA0" w:rsidP="000D0928">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284</w:t>
            </w:r>
          </w:p>
        </w:tc>
        <w:tc>
          <w:tcPr>
            <w:tcW w:w="1276" w:type="dxa"/>
            <w:tcBorders>
              <w:bottom w:val="nil"/>
            </w:tcBorders>
          </w:tcPr>
          <w:p w14:paraId="31B82AF4" w14:textId="6296AC11" w:rsidR="00513291" w:rsidRPr="008852C0" w:rsidRDefault="00442404" w:rsidP="000D0928">
            <w:pPr>
              <w:pBdr>
                <w:bottom w:val="single" w:sz="12" w:space="1" w:color="auto"/>
              </w:pBdr>
              <w:spacing w:line="240" w:lineRule="auto"/>
              <w:jc w:val="right"/>
              <w:rPr>
                <w:rFonts w:ascii="Browallia New" w:hAnsi="Browallia New" w:cs="Browallia New"/>
                <w:sz w:val="24"/>
                <w:szCs w:val="24"/>
              </w:rPr>
            </w:pPr>
            <w:r w:rsidRPr="008852C0">
              <w:rPr>
                <w:rFonts w:ascii="Browallia New" w:hAnsi="Browallia New" w:cs="Browallia New"/>
                <w:sz w:val="24"/>
                <w:szCs w:val="24"/>
              </w:rPr>
              <w:t>3</w:t>
            </w:r>
            <w:r w:rsidR="00464703" w:rsidRPr="008852C0">
              <w:rPr>
                <w:rFonts w:ascii="Browallia New" w:hAnsi="Browallia New" w:cs="Browallia New"/>
                <w:sz w:val="24"/>
                <w:szCs w:val="24"/>
              </w:rPr>
              <w:t>4</w:t>
            </w:r>
            <w:r w:rsidRPr="008852C0">
              <w:rPr>
                <w:rFonts w:ascii="Browallia New" w:hAnsi="Browallia New" w:cs="Browallia New"/>
                <w:sz w:val="24"/>
                <w:szCs w:val="24"/>
              </w:rPr>
              <w:t>7</w:t>
            </w:r>
          </w:p>
        </w:tc>
      </w:tr>
    </w:tbl>
    <w:p w14:paraId="0A4EB479" w14:textId="790352CA" w:rsidR="00513291" w:rsidRPr="008852C0" w:rsidRDefault="00513291" w:rsidP="00A76E34">
      <w:pPr>
        <w:rPr>
          <w:rFonts w:ascii="Browallia New" w:hAnsi="Browallia New" w:cs="Browallia New"/>
          <w:sz w:val="28"/>
          <w:szCs w:val="28"/>
          <w:cs/>
        </w:rPr>
        <w:sectPr w:rsidR="00513291" w:rsidRPr="008852C0" w:rsidSect="002077F6">
          <w:headerReference w:type="default" r:id="rId13"/>
          <w:footerReference w:type="default" r:id="rId14"/>
          <w:pgSz w:w="16834" w:h="11909" w:orient="landscape" w:code="9"/>
          <w:pgMar w:top="2790" w:right="958" w:bottom="1080" w:left="1418" w:header="1140" w:footer="131" w:gutter="0"/>
          <w:cols w:space="720"/>
          <w:docGrid w:linePitch="245"/>
        </w:sectPr>
      </w:pPr>
    </w:p>
    <w:p w14:paraId="667541B6" w14:textId="6D1FB256" w:rsidR="006971B8" w:rsidRPr="008852C0" w:rsidRDefault="006971B8" w:rsidP="001329A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lastRenderedPageBreak/>
        <w:t>ภาระผูกพัน</w:t>
      </w:r>
      <w:r w:rsidR="00D622DB" w:rsidRPr="008852C0">
        <w:rPr>
          <w:rFonts w:ascii="Browallia New" w:hAnsi="Browallia New" w:cs="Browallia New"/>
          <w:b/>
          <w:bCs/>
          <w:sz w:val="28"/>
          <w:szCs w:val="28"/>
          <w:cs/>
          <w:lang w:val="en-GB"/>
        </w:rPr>
        <w:t>และ</w:t>
      </w:r>
      <w:r w:rsidR="00B331E2" w:rsidRPr="008852C0">
        <w:rPr>
          <w:rFonts w:ascii="Browallia New" w:hAnsi="Browallia New" w:cs="Browallia New"/>
          <w:b/>
          <w:bCs/>
          <w:sz w:val="28"/>
          <w:szCs w:val="28"/>
          <w:cs/>
          <w:lang w:val="en-GB"/>
        </w:rPr>
        <w:t>หนี้สินที่อาจเกิดขึ้น</w:t>
      </w:r>
    </w:p>
    <w:p w14:paraId="3B66D310" w14:textId="77777777" w:rsidR="006971B8" w:rsidRPr="008852C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0A1E3DB7" w:rsidR="00D7321C" w:rsidRPr="008852C0" w:rsidRDefault="00C23DF3" w:rsidP="00A7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8852C0">
        <w:rPr>
          <w:rFonts w:ascii="Browallia New" w:hAnsi="Browallia New" w:cs="Browallia New"/>
          <w:spacing w:val="-2"/>
          <w:sz w:val="28"/>
          <w:szCs w:val="28"/>
          <w:cs/>
        </w:rPr>
        <w:t xml:space="preserve">ณ </w:t>
      </w:r>
      <w:r w:rsidRPr="008852C0">
        <w:rPr>
          <w:rFonts w:ascii="Browallia New" w:hAnsi="Browallia New" w:cs="Browallia New"/>
          <w:sz w:val="28"/>
          <w:szCs w:val="28"/>
          <w:cs/>
          <w:lang w:val="en-GB"/>
        </w:rPr>
        <w:t>วันที่</w:t>
      </w:r>
      <w:r w:rsidRPr="008852C0">
        <w:rPr>
          <w:rFonts w:ascii="Browallia New" w:hAnsi="Browallia New" w:cs="Browallia New"/>
          <w:spacing w:val="-2"/>
          <w:sz w:val="28"/>
          <w:szCs w:val="28"/>
          <w:cs/>
        </w:rPr>
        <w:t xml:space="preserve"> </w:t>
      </w:r>
      <w:r w:rsidR="00513291" w:rsidRPr="008852C0">
        <w:rPr>
          <w:rFonts w:ascii="Browallia New" w:hAnsi="Browallia New" w:cs="Browallia New"/>
          <w:sz w:val="27"/>
          <w:szCs w:val="27"/>
          <w:lang w:val="en-GB"/>
        </w:rPr>
        <w:t>30</w:t>
      </w:r>
      <w:r w:rsidR="00513291" w:rsidRPr="008852C0">
        <w:rPr>
          <w:rFonts w:ascii="Browallia New" w:hAnsi="Browallia New" w:cs="Browallia New"/>
          <w:sz w:val="27"/>
          <w:szCs w:val="27"/>
          <w:cs/>
          <w:lang w:val="en-GB"/>
        </w:rPr>
        <w:t xml:space="preserve"> มิถุนายน</w:t>
      </w:r>
      <w:r w:rsidR="00AB2874" w:rsidRPr="008852C0">
        <w:rPr>
          <w:rFonts w:ascii="Browallia New" w:hAnsi="Browallia New" w:cs="Browallia New"/>
          <w:sz w:val="28"/>
          <w:szCs w:val="28"/>
          <w:cs/>
        </w:rPr>
        <w:t xml:space="preserve"> </w:t>
      </w:r>
      <w:r w:rsidR="00AB2874" w:rsidRPr="008852C0">
        <w:rPr>
          <w:rFonts w:ascii="Browallia New" w:hAnsi="Browallia New" w:cs="Browallia New"/>
          <w:sz w:val="28"/>
          <w:szCs w:val="28"/>
        </w:rPr>
        <w:t>2567</w:t>
      </w:r>
      <w:r w:rsidR="008C31AE" w:rsidRPr="008852C0">
        <w:rPr>
          <w:rFonts w:ascii="Browallia New" w:hAnsi="Browallia New" w:cs="Browallia New"/>
          <w:sz w:val="28"/>
          <w:szCs w:val="28"/>
          <w:cs/>
        </w:rPr>
        <w:t xml:space="preserve"> </w:t>
      </w:r>
      <w:r w:rsidR="005A6482" w:rsidRPr="008852C0">
        <w:rPr>
          <w:rFonts w:ascii="Browallia New" w:hAnsi="Browallia New" w:cs="Browallia New"/>
          <w:sz w:val="28"/>
          <w:szCs w:val="28"/>
          <w:cs/>
        </w:rPr>
        <w:t>ภาระผูกพันและหนี้สินที่อาจจะเกิดขึ้น</w:t>
      </w:r>
      <w:r w:rsidR="00BE7433" w:rsidRPr="008852C0">
        <w:rPr>
          <w:rFonts w:ascii="Browallia New" w:hAnsi="Browallia New" w:cs="Browallia New"/>
          <w:sz w:val="28"/>
          <w:szCs w:val="28"/>
          <w:cs/>
        </w:rPr>
        <w:t>ของ</w:t>
      </w:r>
      <w:r w:rsidR="002E3DCE" w:rsidRPr="008852C0">
        <w:rPr>
          <w:rFonts w:ascii="Browallia New" w:hAnsi="Browallia New" w:cs="Browallia New"/>
          <w:sz w:val="28"/>
          <w:szCs w:val="28"/>
          <w:cs/>
        </w:rPr>
        <w:t>กลุ่มบริษัท</w:t>
      </w:r>
      <w:r w:rsidR="005A6482" w:rsidRPr="008852C0">
        <w:rPr>
          <w:rFonts w:ascii="Browallia New" w:hAnsi="Browallia New" w:cs="Browallia New"/>
          <w:sz w:val="28"/>
          <w:szCs w:val="28"/>
          <w:cs/>
        </w:rPr>
        <w:t xml:space="preserve"> </w:t>
      </w:r>
      <w:r w:rsidR="00EE6B51" w:rsidRPr="008852C0">
        <w:rPr>
          <w:rFonts w:ascii="Browallia New" w:hAnsi="Browallia New" w:cs="Browallia New"/>
          <w:sz w:val="28"/>
          <w:szCs w:val="28"/>
          <w:cs/>
        </w:rPr>
        <w:t>มีดังต่อไปนี้</w:t>
      </w:r>
    </w:p>
    <w:p w14:paraId="1BA83157" w14:textId="77777777" w:rsidR="00402B3C" w:rsidRPr="008852C0"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70F3F045"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3FAF2533"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63277C93"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28D99384"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2CF14052"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504CD564"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44F5D066"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712C0B0D"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394704FD"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658DD196"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191AB15B"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59D2E581"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53307898"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6372BBC6"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19C3211E" w14:textId="77777777" w:rsidR="00F12CCA" w:rsidRPr="008852C0"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0BC8542A" w14:textId="0BBB50C8" w:rsidR="008F1940" w:rsidRPr="008852C0" w:rsidRDefault="006971B8"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pacing w:val="-4"/>
          <w:sz w:val="28"/>
          <w:szCs w:val="28"/>
        </w:rPr>
      </w:pPr>
      <w:r w:rsidRPr="008852C0">
        <w:rPr>
          <w:rFonts w:ascii="Browallia New" w:hAnsi="Browallia New" w:cs="Browallia New"/>
          <w:spacing w:val="-4"/>
          <w:sz w:val="28"/>
          <w:szCs w:val="28"/>
          <w:cs/>
        </w:rPr>
        <w:t>ภาระผูกพันเกี่ยวกับสัญญาก่อสร้างระยะยาวคงเหลือ</w:t>
      </w:r>
      <w:r w:rsidR="00A1555A" w:rsidRPr="008852C0">
        <w:rPr>
          <w:rFonts w:ascii="Browallia New" w:hAnsi="Browallia New" w:cs="Browallia New"/>
          <w:spacing w:val="-4"/>
          <w:sz w:val="28"/>
          <w:szCs w:val="28"/>
          <w:cs/>
        </w:rPr>
        <w:t xml:space="preserve">จำนวน </w:t>
      </w:r>
      <w:r w:rsidR="003D685A" w:rsidRPr="008852C0">
        <w:rPr>
          <w:rFonts w:ascii="Browallia New" w:hAnsi="Browallia New" w:cs="Browallia New"/>
          <w:spacing w:val="-4"/>
          <w:sz w:val="28"/>
          <w:szCs w:val="28"/>
        </w:rPr>
        <w:t>389.06</w:t>
      </w:r>
      <w:r w:rsidR="00B943BE" w:rsidRPr="008852C0">
        <w:rPr>
          <w:rFonts w:ascii="Browallia New" w:hAnsi="Browallia New" w:cs="Browallia New"/>
          <w:spacing w:val="-4"/>
          <w:sz w:val="28"/>
          <w:szCs w:val="28"/>
          <w:cs/>
        </w:rPr>
        <w:t xml:space="preserve"> </w:t>
      </w:r>
      <w:r w:rsidR="00A1555A" w:rsidRPr="008852C0">
        <w:rPr>
          <w:rFonts w:ascii="Browallia New" w:hAnsi="Browallia New" w:cs="Browallia New"/>
          <w:spacing w:val="-4"/>
          <w:sz w:val="28"/>
          <w:szCs w:val="28"/>
          <w:cs/>
        </w:rPr>
        <w:t>ล้านบาท</w:t>
      </w:r>
    </w:p>
    <w:p w14:paraId="13B8477E" w14:textId="77777777" w:rsidR="008F1940" w:rsidRPr="008852C0"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8"/>
          <w:szCs w:val="28"/>
        </w:rPr>
      </w:pPr>
    </w:p>
    <w:p w14:paraId="39B247E8" w14:textId="4CB98AF8" w:rsidR="003B2E08" w:rsidRPr="008852C0" w:rsidRDefault="007406F0"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8852C0">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การจ่ายชำระเงินให้กับเจ้าหนี้และค้ำประกันไฟฟ้าและอื่นๆ</w:t>
      </w:r>
      <w:r w:rsidRPr="008852C0">
        <w:rPr>
          <w:rFonts w:ascii="Browallia New" w:hAnsi="Browallia New" w:cs="Browallia New"/>
          <w:spacing w:val="-4"/>
          <w:sz w:val="28"/>
          <w:szCs w:val="28"/>
        </w:rPr>
        <w:t xml:space="preserve"> </w:t>
      </w:r>
      <w:r w:rsidRPr="008852C0">
        <w:rPr>
          <w:rFonts w:ascii="Browallia New" w:hAnsi="Browallia New" w:cs="Browallia New"/>
          <w:spacing w:val="-4"/>
          <w:sz w:val="28"/>
          <w:szCs w:val="28"/>
          <w:cs/>
        </w:rPr>
        <w:t>ดังนี้</w:t>
      </w:r>
    </w:p>
    <w:p w14:paraId="0ABD7D39" w14:textId="77777777" w:rsidR="007406F0" w:rsidRPr="008852C0"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8852C0" w14:paraId="54139DA1" w14:textId="77777777" w:rsidTr="00522CB4">
        <w:trPr>
          <w:trHeight w:val="20"/>
        </w:trPr>
        <w:tc>
          <w:tcPr>
            <w:tcW w:w="2835" w:type="dxa"/>
          </w:tcPr>
          <w:p w14:paraId="40DAC989" w14:textId="77777777" w:rsidR="007406F0" w:rsidRPr="008852C0"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8852C0">
              <w:rPr>
                <w:rFonts w:ascii="Browallia New" w:hAnsi="Browallia New" w:cs="Browallia New"/>
                <w:sz w:val="28"/>
                <w:szCs w:val="28"/>
                <w:cs/>
              </w:rPr>
              <w:br w:type="page"/>
            </w:r>
            <w:r w:rsidRPr="008852C0">
              <w:rPr>
                <w:rFonts w:ascii="Browallia New" w:hAnsi="Browallia New" w:cs="Browallia New"/>
                <w:sz w:val="28"/>
                <w:szCs w:val="28"/>
              </w:rPr>
              <w:br w:type="page"/>
            </w:r>
          </w:p>
        </w:tc>
        <w:tc>
          <w:tcPr>
            <w:tcW w:w="5528" w:type="dxa"/>
            <w:gridSpan w:val="7"/>
          </w:tcPr>
          <w:p w14:paraId="2472682F" w14:textId="2DBB384F" w:rsidR="007406F0" w:rsidRPr="008852C0"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rPr>
              <w:t xml:space="preserve">: </w:t>
            </w:r>
            <w:r w:rsidR="0008172F" w:rsidRPr="008852C0">
              <w:rPr>
                <w:rFonts w:ascii="Browallia New" w:hAnsi="Browallia New" w:cs="Browallia New"/>
                <w:sz w:val="28"/>
                <w:szCs w:val="28"/>
                <w:cs/>
              </w:rPr>
              <w:t>ล้าน</w:t>
            </w:r>
            <w:r w:rsidRPr="008852C0">
              <w:rPr>
                <w:rFonts w:ascii="Browallia New" w:hAnsi="Browallia New" w:cs="Browallia New"/>
                <w:sz w:val="28"/>
                <w:szCs w:val="28"/>
                <w:cs/>
              </w:rPr>
              <w:t>บาท)</w:t>
            </w:r>
          </w:p>
        </w:tc>
      </w:tr>
      <w:tr w:rsidR="007406F0" w:rsidRPr="008852C0" w14:paraId="661D90B9" w14:textId="77777777" w:rsidTr="00522CB4">
        <w:trPr>
          <w:trHeight w:val="20"/>
        </w:trPr>
        <w:tc>
          <w:tcPr>
            <w:tcW w:w="2835" w:type="dxa"/>
          </w:tcPr>
          <w:p w14:paraId="0F92F911" w14:textId="77777777" w:rsidR="007406F0" w:rsidRPr="008852C0"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1F077460" w:rsidR="007406F0" w:rsidRPr="008852C0"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8852C0">
              <w:rPr>
                <w:rFonts w:ascii="Browallia New" w:hAnsi="Browallia New" w:cs="Browallia New"/>
                <w:sz w:val="28"/>
                <w:szCs w:val="28"/>
                <w:cs/>
              </w:rPr>
              <w:t>ข้อมูลทาง</w:t>
            </w:r>
            <w:r w:rsidR="007406F0" w:rsidRPr="008852C0">
              <w:rPr>
                <w:rFonts w:ascii="Browallia New" w:hAnsi="Browallia New" w:cs="Browallia New"/>
                <w:sz w:val="28"/>
                <w:szCs w:val="28"/>
                <w:cs/>
              </w:rPr>
              <w:t>การเงินรวม</w:t>
            </w:r>
          </w:p>
        </w:tc>
        <w:tc>
          <w:tcPr>
            <w:tcW w:w="236" w:type="dxa"/>
          </w:tcPr>
          <w:p w14:paraId="35B482CF" w14:textId="77777777" w:rsidR="007406F0" w:rsidRPr="008852C0"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42113E67" w:rsidR="007406F0" w:rsidRPr="008852C0"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8852C0">
              <w:rPr>
                <w:rFonts w:ascii="Browallia New" w:hAnsi="Browallia New" w:cs="Browallia New"/>
                <w:sz w:val="28"/>
                <w:szCs w:val="28"/>
                <w:cs/>
              </w:rPr>
              <w:t>ข้อมูลทาง</w:t>
            </w:r>
            <w:r w:rsidR="007406F0" w:rsidRPr="008852C0">
              <w:rPr>
                <w:rFonts w:ascii="Browallia New" w:hAnsi="Browallia New" w:cs="Browallia New"/>
                <w:sz w:val="28"/>
                <w:szCs w:val="28"/>
                <w:cs/>
              </w:rPr>
              <w:t>การเงินเฉพาะบริษัท</w:t>
            </w:r>
          </w:p>
        </w:tc>
      </w:tr>
      <w:tr w:rsidR="006846E4" w:rsidRPr="008852C0" w14:paraId="14221E34" w14:textId="77777777">
        <w:trPr>
          <w:trHeight w:val="20"/>
        </w:trPr>
        <w:tc>
          <w:tcPr>
            <w:tcW w:w="2835" w:type="dxa"/>
          </w:tcPr>
          <w:p w14:paraId="1745EB97" w14:textId="77777777" w:rsidR="006846E4" w:rsidRPr="008852C0" w:rsidRDefault="006846E4" w:rsidP="006846E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706BC649" w14:textId="50D4CBE8" w:rsidR="006846E4" w:rsidRPr="008852C0" w:rsidRDefault="00513291"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8852C0">
              <w:rPr>
                <w:rFonts w:ascii="Browallia New" w:hAnsi="Browallia New" w:cs="Browallia New"/>
                <w:sz w:val="27"/>
                <w:szCs w:val="27"/>
                <w:lang w:val="en-GB"/>
              </w:rPr>
              <w:t>30</w:t>
            </w:r>
            <w:r w:rsidRPr="008852C0">
              <w:rPr>
                <w:rFonts w:ascii="Browallia New" w:hAnsi="Browallia New" w:cs="Browallia New"/>
                <w:sz w:val="27"/>
                <w:szCs w:val="27"/>
                <w:cs/>
                <w:lang w:val="en-GB"/>
              </w:rPr>
              <w:t xml:space="preserve"> มิถุนายน</w:t>
            </w:r>
            <w:r w:rsidR="006846E4" w:rsidRPr="008852C0">
              <w:rPr>
                <w:rFonts w:ascii="Browallia New" w:hAnsi="Browallia New" w:cs="Browallia New"/>
                <w:sz w:val="28"/>
                <w:szCs w:val="28"/>
              </w:rPr>
              <w:t>2567</w:t>
            </w:r>
          </w:p>
        </w:tc>
        <w:tc>
          <w:tcPr>
            <w:tcW w:w="273" w:type="dxa"/>
            <w:tcBorders>
              <w:top w:val="single" w:sz="4" w:space="0" w:color="auto"/>
            </w:tcBorders>
            <w:vAlign w:val="bottom"/>
          </w:tcPr>
          <w:p w14:paraId="71A2D4D4" w14:textId="77777777" w:rsidR="006846E4" w:rsidRPr="008852C0"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0ECBC207" w14:textId="11F3A190" w:rsidR="006846E4" w:rsidRPr="008852C0"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c>
          <w:tcPr>
            <w:tcW w:w="236" w:type="dxa"/>
          </w:tcPr>
          <w:p w14:paraId="39DF4782" w14:textId="77777777" w:rsidR="006846E4" w:rsidRPr="008852C0"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45C70C36" w14:textId="160E7A0B" w:rsidR="006846E4" w:rsidRPr="008852C0" w:rsidRDefault="00513291"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8852C0">
              <w:rPr>
                <w:rFonts w:ascii="Browallia New" w:hAnsi="Browallia New" w:cs="Browallia New"/>
                <w:sz w:val="27"/>
                <w:szCs w:val="27"/>
                <w:lang w:val="en-GB"/>
              </w:rPr>
              <w:t>30</w:t>
            </w:r>
            <w:r w:rsidRPr="008852C0">
              <w:rPr>
                <w:rFonts w:ascii="Browallia New" w:hAnsi="Browallia New" w:cs="Browallia New"/>
                <w:sz w:val="27"/>
                <w:szCs w:val="27"/>
                <w:cs/>
                <w:lang w:val="en-GB"/>
              </w:rPr>
              <w:t xml:space="preserve"> มิถุนายน</w:t>
            </w:r>
            <w:r w:rsidR="006846E4" w:rsidRPr="008852C0">
              <w:rPr>
                <w:rFonts w:ascii="Browallia New" w:hAnsi="Browallia New" w:cs="Browallia New"/>
                <w:sz w:val="28"/>
                <w:szCs w:val="28"/>
              </w:rPr>
              <w:t>2567</w:t>
            </w:r>
          </w:p>
        </w:tc>
        <w:tc>
          <w:tcPr>
            <w:tcW w:w="236" w:type="dxa"/>
            <w:vAlign w:val="bottom"/>
          </w:tcPr>
          <w:p w14:paraId="002C4020" w14:textId="77777777" w:rsidR="006846E4" w:rsidRPr="008852C0"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3CA4AA32" w14:textId="442AEE47" w:rsidR="006846E4" w:rsidRPr="008852C0"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r>
      <w:tr w:rsidR="007406F0" w:rsidRPr="008852C0" w14:paraId="32D67320" w14:textId="77777777" w:rsidTr="00522CB4">
        <w:trPr>
          <w:trHeight w:val="257"/>
        </w:trPr>
        <w:tc>
          <w:tcPr>
            <w:tcW w:w="2835" w:type="dxa"/>
          </w:tcPr>
          <w:p w14:paraId="7BED712D" w14:textId="77777777" w:rsidR="007406F0" w:rsidRPr="008852C0"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8852C0"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8852C0"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8852C0"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8852C0"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8852C0"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8852C0"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8852C0" w:rsidRDefault="007406F0" w:rsidP="00522CB4">
            <w:pPr>
              <w:tabs>
                <w:tab w:val="left" w:pos="360"/>
              </w:tabs>
              <w:spacing w:line="240" w:lineRule="auto"/>
              <w:ind w:right="912"/>
              <w:jc w:val="right"/>
              <w:rPr>
                <w:rFonts w:ascii="Browallia New" w:hAnsi="Browallia New" w:cs="Browallia New"/>
                <w:sz w:val="28"/>
                <w:szCs w:val="28"/>
              </w:rPr>
            </w:pPr>
          </w:p>
        </w:tc>
      </w:tr>
      <w:tr w:rsidR="006E016B" w:rsidRPr="008852C0" w14:paraId="0DB52CD8" w14:textId="77777777" w:rsidTr="00E14CA7">
        <w:trPr>
          <w:trHeight w:val="195"/>
        </w:trPr>
        <w:tc>
          <w:tcPr>
            <w:tcW w:w="2835" w:type="dxa"/>
          </w:tcPr>
          <w:p w14:paraId="680B68DE" w14:textId="3182B429" w:rsidR="006E016B" w:rsidRPr="008852C0" w:rsidRDefault="006E016B" w:rsidP="006E016B">
            <w:pPr>
              <w:spacing w:line="240" w:lineRule="auto"/>
              <w:ind w:left="169" w:hanging="142"/>
              <w:rPr>
                <w:rFonts w:ascii="Browallia New" w:hAnsi="Browallia New" w:cs="Browallia New"/>
                <w:sz w:val="28"/>
                <w:szCs w:val="28"/>
              </w:rPr>
            </w:pPr>
            <w:r w:rsidRPr="008852C0">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780DEA18" w:rsidR="006E016B" w:rsidRPr="008852C0" w:rsidRDefault="009E6453"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8852C0">
              <w:rPr>
                <w:rFonts w:ascii="Browallia New" w:hAnsi="Browallia New" w:cs="Browallia New"/>
                <w:sz w:val="28"/>
                <w:szCs w:val="28"/>
                <w:lang w:val="en-GB"/>
              </w:rPr>
              <w:t>230</w:t>
            </w:r>
          </w:p>
        </w:tc>
        <w:tc>
          <w:tcPr>
            <w:tcW w:w="273" w:type="dxa"/>
          </w:tcPr>
          <w:p w14:paraId="0875B68F" w14:textId="77777777" w:rsidR="006E016B" w:rsidRPr="008852C0"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537A1FFB" w:rsidR="006E016B" w:rsidRPr="008852C0" w:rsidRDefault="002B6DC9"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8852C0">
              <w:rPr>
                <w:rFonts w:ascii="Browallia New" w:hAnsi="Browallia New" w:cs="Browallia New"/>
                <w:sz w:val="28"/>
                <w:szCs w:val="28"/>
                <w:lang w:val="en-GB"/>
              </w:rPr>
              <w:t>232</w:t>
            </w:r>
          </w:p>
        </w:tc>
        <w:tc>
          <w:tcPr>
            <w:tcW w:w="236" w:type="dxa"/>
          </w:tcPr>
          <w:p w14:paraId="5E835B23" w14:textId="77777777" w:rsidR="006E016B" w:rsidRPr="008852C0"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725442C6" w:rsidR="006E016B" w:rsidRPr="008852C0" w:rsidRDefault="007F1B40" w:rsidP="006E016B">
            <w:pPr>
              <w:tabs>
                <w:tab w:val="clear" w:pos="680"/>
                <w:tab w:val="clear" w:pos="907"/>
                <w:tab w:val="left" w:pos="360"/>
              </w:tabs>
              <w:spacing w:line="240" w:lineRule="auto"/>
              <w:ind w:right="15"/>
              <w:jc w:val="right"/>
              <w:rPr>
                <w:rFonts w:ascii="Browallia New" w:hAnsi="Browallia New" w:cs="Browallia New"/>
                <w:sz w:val="28"/>
                <w:szCs w:val="28"/>
              </w:rPr>
            </w:pPr>
            <w:r w:rsidRPr="008852C0">
              <w:rPr>
                <w:rFonts w:ascii="Browallia New" w:hAnsi="Browallia New" w:cs="Browallia New"/>
                <w:sz w:val="28"/>
                <w:szCs w:val="28"/>
              </w:rPr>
              <w:t>24</w:t>
            </w:r>
          </w:p>
        </w:tc>
        <w:tc>
          <w:tcPr>
            <w:tcW w:w="236" w:type="dxa"/>
          </w:tcPr>
          <w:p w14:paraId="37004874" w14:textId="77777777" w:rsidR="006E016B" w:rsidRPr="008852C0"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shd w:val="clear" w:color="auto" w:fill="auto"/>
          </w:tcPr>
          <w:p w14:paraId="20E85FF0" w14:textId="695CFCCA" w:rsidR="006E016B" w:rsidRPr="008852C0" w:rsidRDefault="00E14CA7" w:rsidP="006E016B">
            <w:pPr>
              <w:tabs>
                <w:tab w:val="clear" w:pos="680"/>
                <w:tab w:val="clear" w:pos="907"/>
                <w:tab w:val="left" w:pos="360"/>
              </w:tabs>
              <w:spacing w:line="240" w:lineRule="auto"/>
              <w:ind w:right="15"/>
              <w:jc w:val="right"/>
              <w:rPr>
                <w:rFonts w:ascii="Browallia New" w:hAnsi="Browallia New" w:cs="Browallia New"/>
                <w:sz w:val="28"/>
                <w:szCs w:val="28"/>
              </w:rPr>
            </w:pPr>
            <w:r w:rsidRPr="008852C0">
              <w:rPr>
                <w:rFonts w:ascii="Browallia New" w:hAnsi="Browallia New" w:cs="Browallia New"/>
                <w:sz w:val="28"/>
                <w:szCs w:val="28"/>
                <w:lang w:val="en-GB"/>
              </w:rPr>
              <w:t>2</w:t>
            </w:r>
            <w:r w:rsidR="000B5F28" w:rsidRPr="008852C0">
              <w:rPr>
                <w:rFonts w:ascii="Browallia New" w:hAnsi="Browallia New" w:cs="Browallia New"/>
                <w:sz w:val="28"/>
                <w:szCs w:val="28"/>
                <w:lang w:val="en-GB"/>
              </w:rPr>
              <w:t>4</w:t>
            </w:r>
          </w:p>
        </w:tc>
      </w:tr>
    </w:tbl>
    <w:p w14:paraId="077D5977" w14:textId="77777777" w:rsidR="003B2E08" w:rsidRPr="008852C0" w:rsidRDefault="003B2E08" w:rsidP="003B2E08">
      <w:pPr>
        <w:pStyle w:val="ListParagraph"/>
        <w:rPr>
          <w:rFonts w:ascii="Browallia New" w:hAnsi="Browallia New" w:cs="Browallia New"/>
          <w:sz w:val="24"/>
          <w:szCs w:val="24"/>
          <w:cs/>
        </w:rPr>
      </w:pPr>
    </w:p>
    <w:p w14:paraId="3BB9CA9F" w14:textId="0809CD78" w:rsidR="006F6AAC" w:rsidRPr="008852C0" w:rsidRDefault="006F6AAC"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8852C0">
        <w:rPr>
          <w:rFonts w:ascii="Browallia New" w:hAnsi="Browallia New" w:cs="Browallia New"/>
          <w:sz w:val="28"/>
          <w:szCs w:val="28"/>
          <w:cs/>
        </w:rPr>
        <w:t>กลุ่มบริษัทมีวงเงินกู้ยืมดังนี้</w:t>
      </w:r>
    </w:p>
    <w:p w14:paraId="619EFFF0" w14:textId="01B950E9" w:rsidR="006F6AAC" w:rsidRPr="008852C0"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8852C0" w14:paraId="65C96F07" w14:textId="77777777" w:rsidTr="008729A2">
        <w:trPr>
          <w:trHeight w:val="20"/>
        </w:trPr>
        <w:tc>
          <w:tcPr>
            <w:tcW w:w="2835" w:type="dxa"/>
          </w:tcPr>
          <w:p w14:paraId="3D84658D" w14:textId="77777777" w:rsidR="000713AA" w:rsidRPr="008852C0"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8852C0">
              <w:rPr>
                <w:rFonts w:ascii="Browallia New" w:hAnsi="Browallia New" w:cs="Browallia New"/>
                <w:sz w:val="28"/>
                <w:szCs w:val="28"/>
                <w:cs/>
              </w:rPr>
              <w:br w:type="page"/>
            </w:r>
            <w:r w:rsidRPr="008852C0">
              <w:rPr>
                <w:rFonts w:ascii="Browallia New" w:hAnsi="Browallia New" w:cs="Browallia New"/>
                <w:sz w:val="28"/>
                <w:szCs w:val="28"/>
              </w:rPr>
              <w:br w:type="page"/>
            </w:r>
          </w:p>
        </w:tc>
        <w:tc>
          <w:tcPr>
            <w:tcW w:w="5528" w:type="dxa"/>
            <w:gridSpan w:val="7"/>
          </w:tcPr>
          <w:p w14:paraId="1B389C1B" w14:textId="658698F0" w:rsidR="000713AA" w:rsidRPr="008852C0"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8852C0">
              <w:rPr>
                <w:rFonts w:ascii="Browallia New" w:hAnsi="Browallia New" w:cs="Browallia New"/>
                <w:sz w:val="28"/>
                <w:szCs w:val="28"/>
                <w:cs/>
              </w:rPr>
              <w:t xml:space="preserve">(หน่วย </w:t>
            </w:r>
            <w:r w:rsidRPr="008852C0">
              <w:rPr>
                <w:rFonts w:ascii="Browallia New" w:hAnsi="Browallia New" w:cs="Browallia New"/>
                <w:sz w:val="28"/>
                <w:szCs w:val="28"/>
              </w:rPr>
              <w:t xml:space="preserve">: </w:t>
            </w:r>
            <w:r w:rsidR="00B87A37" w:rsidRPr="008852C0">
              <w:rPr>
                <w:rFonts w:ascii="Browallia New" w:hAnsi="Browallia New" w:cs="Browallia New"/>
                <w:sz w:val="28"/>
                <w:szCs w:val="28"/>
                <w:cs/>
              </w:rPr>
              <w:t>ล้าน</w:t>
            </w:r>
            <w:r w:rsidRPr="008852C0">
              <w:rPr>
                <w:rFonts w:ascii="Browallia New" w:hAnsi="Browallia New" w:cs="Browallia New"/>
                <w:sz w:val="28"/>
                <w:szCs w:val="28"/>
                <w:cs/>
              </w:rPr>
              <w:t>บาท)</w:t>
            </w:r>
          </w:p>
        </w:tc>
      </w:tr>
      <w:tr w:rsidR="000713AA" w:rsidRPr="008852C0" w14:paraId="0A7E3EAC" w14:textId="77777777" w:rsidTr="008729A2">
        <w:trPr>
          <w:trHeight w:val="20"/>
        </w:trPr>
        <w:tc>
          <w:tcPr>
            <w:tcW w:w="2835" w:type="dxa"/>
          </w:tcPr>
          <w:p w14:paraId="7BB55AB9" w14:textId="77777777" w:rsidR="000713AA" w:rsidRPr="008852C0"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6DA6CBE0" w:rsidR="000713AA" w:rsidRPr="008852C0"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8852C0">
              <w:rPr>
                <w:rFonts w:ascii="Browallia New" w:hAnsi="Browallia New" w:cs="Browallia New"/>
                <w:sz w:val="28"/>
                <w:szCs w:val="28"/>
                <w:cs/>
              </w:rPr>
              <w:t>ข้อมูลทาง</w:t>
            </w:r>
            <w:r w:rsidR="000713AA" w:rsidRPr="008852C0">
              <w:rPr>
                <w:rFonts w:ascii="Browallia New" w:hAnsi="Browallia New" w:cs="Browallia New"/>
                <w:sz w:val="28"/>
                <w:szCs w:val="28"/>
                <w:cs/>
              </w:rPr>
              <w:t>การเงินรวม</w:t>
            </w:r>
          </w:p>
        </w:tc>
        <w:tc>
          <w:tcPr>
            <w:tcW w:w="236" w:type="dxa"/>
          </w:tcPr>
          <w:p w14:paraId="2D00063E" w14:textId="77777777" w:rsidR="000713AA" w:rsidRPr="008852C0"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4FDC8580" w:rsidR="000713AA" w:rsidRPr="008852C0"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8852C0">
              <w:rPr>
                <w:rFonts w:ascii="Browallia New" w:hAnsi="Browallia New" w:cs="Browallia New"/>
                <w:sz w:val="28"/>
                <w:szCs w:val="28"/>
                <w:cs/>
              </w:rPr>
              <w:t>ข้อมูลทาง</w:t>
            </w:r>
            <w:r w:rsidR="000713AA" w:rsidRPr="008852C0">
              <w:rPr>
                <w:rFonts w:ascii="Browallia New" w:hAnsi="Browallia New" w:cs="Browallia New"/>
                <w:sz w:val="28"/>
                <w:szCs w:val="28"/>
                <w:cs/>
              </w:rPr>
              <w:t>การเงินเฉพาะบริษัท</w:t>
            </w:r>
          </w:p>
        </w:tc>
      </w:tr>
      <w:tr w:rsidR="006846E4" w:rsidRPr="008852C0" w14:paraId="49D37725" w14:textId="77777777">
        <w:trPr>
          <w:trHeight w:val="20"/>
        </w:trPr>
        <w:tc>
          <w:tcPr>
            <w:tcW w:w="2835" w:type="dxa"/>
          </w:tcPr>
          <w:p w14:paraId="28371458" w14:textId="77777777" w:rsidR="006846E4" w:rsidRPr="008852C0" w:rsidRDefault="006846E4" w:rsidP="006846E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64142EDC" w14:textId="7664824A" w:rsidR="006846E4" w:rsidRPr="008852C0" w:rsidRDefault="00513291"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8852C0">
              <w:rPr>
                <w:rFonts w:ascii="Browallia New" w:hAnsi="Browallia New" w:cs="Browallia New"/>
                <w:sz w:val="27"/>
                <w:szCs w:val="27"/>
                <w:lang w:val="en-GB"/>
              </w:rPr>
              <w:t>30</w:t>
            </w:r>
            <w:r w:rsidRPr="008852C0">
              <w:rPr>
                <w:rFonts w:ascii="Browallia New" w:hAnsi="Browallia New" w:cs="Browallia New"/>
                <w:sz w:val="27"/>
                <w:szCs w:val="27"/>
                <w:cs/>
                <w:lang w:val="en-GB"/>
              </w:rPr>
              <w:t xml:space="preserve"> มิถุนายน</w:t>
            </w:r>
            <w:r w:rsidR="006846E4" w:rsidRPr="008852C0">
              <w:rPr>
                <w:rFonts w:ascii="Browallia New" w:hAnsi="Browallia New" w:cs="Browallia New"/>
                <w:sz w:val="28"/>
                <w:szCs w:val="28"/>
              </w:rPr>
              <w:t>2567</w:t>
            </w:r>
          </w:p>
        </w:tc>
        <w:tc>
          <w:tcPr>
            <w:tcW w:w="273" w:type="dxa"/>
            <w:tcBorders>
              <w:top w:val="single" w:sz="4" w:space="0" w:color="auto"/>
            </w:tcBorders>
            <w:vAlign w:val="bottom"/>
          </w:tcPr>
          <w:p w14:paraId="7556A548" w14:textId="77777777" w:rsidR="006846E4" w:rsidRPr="008852C0"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180FA28F" w14:textId="785C2E15" w:rsidR="006846E4" w:rsidRPr="008852C0"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c>
          <w:tcPr>
            <w:tcW w:w="236" w:type="dxa"/>
          </w:tcPr>
          <w:p w14:paraId="2ADC14E7" w14:textId="77777777" w:rsidR="006846E4" w:rsidRPr="008852C0"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581AAA4C" w14:textId="2A304C92" w:rsidR="006846E4" w:rsidRPr="008852C0" w:rsidRDefault="00513291"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8852C0">
              <w:rPr>
                <w:rFonts w:ascii="Browallia New" w:hAnsi="Browallia New" w:cs="Browallia New"/>
                <w:sz w:val="27"/>
                <w:szCs w:val="27"/>
                <w:lang w:val="en-GB"/>
              </w:rPr>
              <w:t>30</w:t>
            </w:r>
            <w:r w:rsidRPr="008852C0">
              <w:rPr>
                <w:rFonts w:ascii="Browallia New" w:hAnsi="Browallia New" w:cs="Browallia New"/>
                <w:sz w:val="27"/>
                <w:szCs w:val="27"/>
                <w:cs/>
                <w:lang w:val="en-GB"/>
              </w:rPr>
              <w:t xml:space="preserve"> มิถุนายน</w:t>
            </w:r>
            <w:r w:rsidR="006846E4" w:rsidRPr="008852C0">
              <w:rPr>
                <w:rFonts w:ascii="Browallia New" w:hAnsi="Browallia New" w:cs="Browallia New"/>
                <w:sz w:val="28"/>
                <w:szCs w:val="28"/>
              </w:rPr>
              <w:t>2567</w:t>
            </w:r>
          </w:p>
        </w:tc>
        <w:tc>
          <w:tcPr>
            <w:tcW w:w="236" w:type="dxa"/>
            <w:vAlign w:val="bottom"/>
          </w:tcPr>
          <w:p w14:paraId="12041149" w14:textId="77777777" w:rsidR="006846E4" w:rsidRPr="008852C0"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4117D1AB" w14:textId="35A7DB75" w:rsidR="006846E4" w:rsidRPr="008852C0"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8852C0">
              <w:rPr>
                <w:rFonts w:ascii="Browallia New" w:eastAsia="SimSun" w:hAnsi="Browallia New" w:cs="Browallia New"/>
                <w:sz w:val="28"/>
                <w:szCs w:val="28"/>
                <w:lang w:val="en-GB"/>
              </w:rPr>
              <w:t xml:space="preserve">31 </w:t>
            </w:r>
            <w:r w:rsidRPr="008852C0">
              <w:rPr>
                <w:rFonts w:ascii="Browallia New" w:eastAsia="SimSun" w:hAnsi="Browallia New" w:cs="Browallia New"/>
                <w:sz w:val="28"/>
                <w:szCs w:val="28"/>
                <w:cs/>
                <w:lang w:val="en-GB"/>
              </w:rPr>
              <w:t xml:space="preserve">ธันวาคม </w:t>
            </w:r>
            <w:r w:rsidRPr="008852C0">
              <w:rPr>
                <w:rFonts w:ascii="Browallia New" w:hAnsi="Browallia New" w:cs="Browallia New"/>
                <w:sz w:val="28"/>
                <w:szCs w:val="28"/>
              </w:rPr>
              <w:t>2566</w:t>
            </w:r>
          </w:p>
        </w:tc>
      </w:tr>
      <w:tr w:rsidR="000713AA" w:rsidRPr="008852C0" w14:paraId="60DF3BC7" w14:textId="77777777" w:rsidTr="008729A2">
        <w:trPr>
          <w:trHeight w:val="257"/>
        </w:trPr>
        <w:tc>
          <w:tcPr>
            <w:tcW w:w="2835" w:type="dxa"/>
          </w:tcPr>
          <w:p w14:paraId="508EA11B" w14:textId="77777777" w:rsidR="000713AA" w:rsidRPr="008852C0"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8852C0"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8852C0"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8852C0"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8852C0"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8852C0"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8852C0"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8852C0" w:rsidRDefault="000713AA" w:rsidP="008729A2">
            <w:pPr>
              <w:tabs>
                <w:tab w:val="left" w:pos="360"/>
              </w:tabs>
              <w:spacing w:line="240" w:lineRule="auto"/>
              <w:ind w:right="912"/>
              <w:jc w:val="right"/>
              <w:rPr>
                <w:rFonts w:ascii="Browallia New" w:hAnsi="Browallia New" w:cs="Browallia New"/>
                <w:sz w:val="28"/>
                <w:szCs w:val="28"/>
              </w:rPr>
            </w:pPr>
          </w:p>
        </w:tc>
      </w:tr>
      <w:tr w:rsidR="000F303D" w:rsidRPr="008852C0" w14:paraId="46A29DD2" w14:textId="77777777" w:rsidTr="001206CC">
        <w:trPr>
          <w:trHeight w:val="195"/>
        </w:trPr>
        <w:tc>
          <w:tcPr>
            <w:tcW w:w="2835" w:type="dxa"/>
          </w:tcPr>
          <w:p w14:paraId="6F052000" w14:textId="70260AA5" w:rsidR="000F303D" w:rsidRPr="008852C0" w:rsidRDefault="000F303D" w:rsidP="000F303D">
            <w:pPr>
              <w:spacing w:line="240" w:lineRule="auto"/>
              <w:ind w:left="169" w:hanging="142"/>
              <w:rPr>
                <w:rFonts w:ascii="Browallia New" w:hAnsi="Browallia New" w:cs="Browallia New"/>
                <w:sz w:val="28"/>
                <w:szCs w:val="28"/>
              </w:rPr>
            </w:pPr>
            <w:r w:rsidRPr="008852C0">
              <w:rPr>
                <w:rFonts w:ascii="Browallia New" w:hAnsi="Browallia New" w:cs="Browallia New"/>
                <w:sz w:val="28"/>
                <w:szCs w:val="28"/>
                <w:cs/>
              </w:rPr>
              <w:t>วงเงินเบิกเกินบัญชีและเงินกู้ยืม</w:t>
            </w:r>
            <w:r w:rsidR="005E728E" w:rsidRPr="008852C0">
              <w:rPr>
                <w:rFonts w:ascii="Browallia New" w:hAnsi="Browallia New" w:cs="Browallia New"/>
                <w:sz w:val="28"/>
                <w:szCs w:val="28"/>
              </w:rPr>
              <w:br/>
            </w:r>
            <w:r w:rsidR="001E3B49" w:rsidRPr="008852C0">
              <w:rPr>
                <w:rFonts w:ascii="Browallia New" w:hAnsi="Browallia New" w:cs="Browallia New"/>
                <w:sz w:val="28"/>
                <w:szCs w:val="28"/>
              </w:rPr>
              <w:t xml:space="preserve"> </w:t>
            </w:r>
            <w:r w:rsidRPr="008852C0">
              <w:rPr>
                <w:rFonts w:ascii="Browallia New" w:hAnsi="Browallia New" w:cs="Browallia New"/>
                <w:sz w:val="28"/>
                <w:szCs w:val="28"/>
                <w:cs/>
              </w:rPr>
              <w:t>ระยะสั้นจากสถาบันการเงิน</w:t>
            </w:r>
          </w:p>
        </w:tc>
        <w:tc>
          <w:tcPr>
            <w:tcW w:w="1235" w:type="dxa"/>
            <w:tcBorders>
              <w:bottom w:val="single" w:sz="12" w:space="0" w:color="auto"/>
            </w:tcBorders>
            <w:vAlign w:val="bottom"/>
          </w:tcPr>
          <w:p w14:paraId="32A9909E" w14:textId="722EC409" w:rsidR="00CD2F3D" w:rsidRPr="008852C0" w:rsidRDefault="00B3443D" w:rsidP="000F303D">
            <w:pPr>
              <w:tabs>
                <w:tab w:val="clear" w:pos="680"/>
                <w:tab w:val="clear" w:pos="907"/>
                <w:tab w:val="left" w:pos="360"/>
              </w:tabs>
              <w:spacing w:line="240" w:lineRule="auto"/>
              <w:ind w:right="15"/>
              <w:jc w:val="right"/>
              <w:rPr>
                <w:rFonts w:ascii="Browallia New" w:hAnsi="Browallia New" w:cs="Browallia New"/>
                <w:sz w:val="28"/>
                <w:szCs w:val="28"/>
              </w:rPr>
            </w:pPr>
            <w:r w:rsidRPr="008852C0">
              <w:rPr>
                <w:rFonts w:ascii="Browallia New" w:hAnsi="Browallia New" w:cs="Browallia New"/>
                <w:sz w:val="28"/>
                <w:szCs w:val="28"/>
              </w:rPr>
              <w:t>1,115</w:t>
            </w:r>
          </w:p>
        </w:tc>
        <w:tc>
          <w:tcPr>
            <w:tcW w:w="273" w:type="dxa"/>
          </w:tcPr>
          <w:p w14:paraId="2E1DD78A" w14:textId="77777777" w:rsidR="000F303D" w:rsidRPr="008852C0"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5ED03E21" w:rsidR="000F303D" w:rsidRPr="008852C0" w:rsidRDefault="00516606"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8852C0">
              <w:rPr>
                <w:rFonts w:ascii="Browallia New" w:hAnsi="Browallia New" w:cs="Browallia New"/>
                <w:sz w:val="28"/>
                <w:szCs w:val="28"/>
                <w:lang w:val="en-GB"/>
              </w:rPr>
              <w:t>936</w:t>
            </w:r>
          </w:p>
        </w:tc>
        <w:tc>
          <w:tcPr>
            <w:tcW w:w="236" w:type="dxa"/>
          </w:tcPr>
          <w:p w14:paraId="13C73C56" w14:textId="77777777" w:rsidR="000F303D" w:rsidRPr="008852C0"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vAlign w:val="bottom"/>
          </w:tcPr>
          <w:p w14:paraId="5D62589A" w14:textId="564EDDC4" w:rsidR="00336FF9" w:rsidRPr="008852C0" w:rsidRDefault="00EE03A5" w:rsidP="000F303D">
            <w:pPr>
              <w:tabs>
                <w:tab w:val="clear" w:pos="680"/>
                <w:tab w:val="clear" w:pos="907"/>
                <w:tab w:val="left" w:pos="360"/>
              </w:tabs>
              <w:spacing w:line="240" w:lineRule="auto"/>
              <w:ind w:right="15"/>
              <w:jc w:val="right"/>
              <w:rPr>
                <w:rFonts w:ascii="Browallia New" w:hAnsi="Browallia New" w:cs="Browallia New"/>
                <w:sz w:val="28"/>
                <w:szCs w:val="28"/>
              </w:rPr>
            </w:pPr>
            <w:r w:rsidRPr="008852C0">
              <w:rPr>
                <w:rFonts w:ascii="Browallia New" w:hAnsi="Browallia New" w:cs="Browallia New"/>
                <w:sz w:val="28"/>
                <w:szCs w:val="28"/>
              </w:rPr>
              <w:t>375</w:t>
            </w:r>
          </w:p>
        </w:tc>
        <w:tc>
          <w:tcPr>
            <w:tcW w:w="236" w:type="dxa"/>
          </w:tcPr>
          <w:p w14:paraId="20EDEFFA" w14:textId="77777777" w:rsidR="000F303D" w:rsidRPr="008852C0"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3303B7BD" w:rsidR="000F303D" w:rsidRPr="008852C0" w:rsidRDefault="00B10851"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8852C0">
              <w:rPr>
                <w:rFonts w:ascii="Browallia New" w:hAnsi="Browallia New" w:cs="Browallia New"/>
                <w:sz w:val="28"/>
                <w:szCs w:val="28"/>
                <w:lang w:val="en-GB"/>
              </w:rPr>
              <w:t>375</w:t>
            </w:r>
          </w:p>
        </w:tc>
      </w:tr>
    </w:tbl>
    <w:p w14:paraId="33F0F219" w14:textId="77777777" w:rsidR="000713AA" w:rsidRPr="008852C0" w:rsidRDefault="000713AA" w:rsidP="006F6AAC">
      <w:pPr>
        <w:tabs>
          <w:tab w:val="left" w:pos="993"/>
        </w:tabs>
        <w:ind w:firstLine="360"/>
        <w:jc w:val="thaiDistribute"/>
        <w:rPr>
          <w:rFonts w:ascii="Browallia New" w:hAnsi="Browallia New" w:cs="Browallia New"/>
          <w:sz w:val="24"/>
          <w:szCs w:val="24"/>
        </w:rPr>
      </w:pPr>
    </w:p>
    <w:p w14:paraId="030F7859" w14:textId="39491A0B" w:rsidR="00C37E6B" w:rsidRPr="008852C0" w:rsidRDefault="00D32B33" w:rsidP="00256A5E">
      <w:pPr>
        <w:tabs>
          <w:tab w:val="clear" w:pos="907"/>
          <w:tab w:val="left" w:pos="1260"/>
        </w:tabs>
        <w:ind w:left="1080"/>
        <w:jc w:val="thaiDistribute"/>
        <w:rPr>
          <w:rFonts w:ascii="Browallia New" w:hAnsi="Browallia New" w:cs="Browallia New"/>
          <w:sz w:val="28"/>
          <w:szCs w:val="28"/>
        </w:rPr>
      </w:pPr>
      <w:r w:rsidRPr="008852C0">
        <w:rPr>
          <w:rFonts w:ascii="Browallia New" w:hAnsi="Browallia New" w:cs="Browallia New"/>
          <w:sz w:val="28"/>
          <w:szCs w:val="28"/>
          <w:cs/>
        </w:rPr>
        <w:t>วงเงินเบิกเกินบัญชีและเงินกู้ยืมระยะสั้นจากสถาบันการเงิน</w:t>
      </w:r>
      <w:r w:rsidR="006F6AAC" w:rsidRPr="008852C0">
        <w:rPr>
          <w:rFonts w:ascii="Browallia New" w:hAnsi="Browallia New" w:cs="Browallia New"/>
          <w:sz w:val="28"/>
          <w:szCs w:val="28"/>
          <w:cs/>
        </w:rPr>
        <w:t>ข้างต้น</w:t>
      </w:r>
      <w:r w:rsidR="00972535" w:rsidRPr="008852C0">
        <w:rPr>
          <w:rFonts w:ascii="Browallia New" w:hAnsi="Browallia New" w:cs="Browallia New"/>
          <w:sz w:val="28"/>
          <w:szCs w:val="28"/>
          <w:cs/>
        </w:rPr>
        <w:t>ค้ำประกันโดย</w:t>
      </w:r>
      <w:r w:rsidR="009E7B6B" w:rsidRPr="008852C0">
        <w:rPr>
          <w:rFonts w:ascii="Browallia New" w:hAnsi="Browallia New" w:cs="Browallia New"/>
          <w:sz w:val="28"/>
          <w:szCs w:val="28"/>
          <w:cs/>
        </w:rPr>
        <w:t>บริษัท</w:t>
      </w:r>
      <w:r w:rsidR="00135D7F" w:rsidRPr="008852C0">
        <w:rPr>
          <w:rFonts w:ascii="Browallia New" w:hAnsi="Browallia New" w:cs="Browallia New"/>
          <w:sz w:val="28"/>
          <w:szCs w:val="28"/>
          <w:cs/>
        </w:rPr>
        <w:t xml:space="preserve"> </w:t>
      </w:r>
      <w:r w:rsidR="00972535" w:rsidRPr="008852C0">
        <w:rPr>
          <w:rFonts w:ascii="Browallia New" w:hAnsi="Browallia New" w:cs="Browallia New"/>
          <w:sz w:val="28"/>
          <w:szCs w:val="28"/>
          <w:cs/>
        </w:rPr>
        <w:t>กรรมการของบริษัทและบริษัทย่อย</w:t>
      </w:r>
      <w:r w:rsidR="00972535" w:rsidRPr="008852C0">
        <w:rPr>
          <w:rFonts w:ascii="Browallia New" w:hAnsi="Browallia New" w:cs="Browallia New"/>
          <w:sz w:val="12"/>
          <w:szCs w:val="12"/>
          <w:cs/>
        </w:rPr>
        <w:t xml:space="preserve"> </w:t>
      </w:r>
      <w:r w:rsidR="00972535" w:rsidRPr="008852C0">
        <w:rPr>
          <w:rFonts w:ascii="Browallia New" w:hAnsi="Browallia New" w:cs="Browallia New"/>
          <w:sz w:val="28"/>
          <w:szCs w:val="28"/>
          <w:cs/>
        </w:rPr>
        <w:t>และจำนองโดยที่ดินและสิ่งปลูกสร้างของ</w:t>
      </w:r>
      <w:r w:rsidR="00B25A68" w:rsidRPr="008852C0">
        <w:rPr>
          <w:rFonts w:ascii="Browallia New" w:hAnsi="Browallia New" w:cs="Browallia New"/>
          <w:sz w:val="28"/>
          <w:szCs w:val="28"/>
          <w:cs/>
        </w:rPr>
        <w:t>กลุ่มบริษัท</w:t>
      </w:r>
    </w:p>
    <w:p w14:paraId="5ED83375" w14:textId="273B048B" w:rsidR="00D56A1E" w:rsidRPr="008852C0" w:rsidRDefault="00D56A1E" w:rsidP="005E728E">
      <w:pPr>
        <w:tabs>
          <w:tab w:val="clear" w:pos="907"/>
          <w:tab w:val="left" w:pos="1260"/>
        </w:tabs>
        <w:ind w:left="369"/>
        <w:jc w:val="thaiDistribute"/>
        <w:rPr>
          <w:rFonts w:ascii="Browallia New" w:hAnsi="Browallia New" w:cs="Browallia New"/>
          <w:sz w:val="28"/>
          <w:szCs w:val="28"/>
        </w:rPr>
      </w:pPr>
    </w:p>
    <w:p w14:paraId="6414A38E" w14:textId="77777777" w:rsidR="00B10851" w:rsidRPr="008852C0" w:rsidRDefault="00B10851" w:rsidP="005E728E">
      <w:pPr>
        <w:tabs>
          <w:tab w:val="clear" w:pos="907"/>
          <w:tab w:val="left" w:pos="1260"/>
        </w:tabs>
        <w:ind w:left="369"/>
        <w:jc w:val="thaiDistribute"/>
        <w:rPr>
          <w:rFonts w:ascii="Browallia New" w:hAnsi="Browallia New" w:cs="Browallia New"/>
          <w:sz w:val="28"/>
          <w:szCs w:val="28"/>
        </w:rPr>
      </w:pPr>
    </w:p>
    <w:p w14:paraId="79BF880B" w14:textId="77777777" w:rsidR="00B10851" w:rsidRPr="008852C0" w:rsidRDefault="00B10851" w:rsidP="005E728E">
      <w:pPr>
        <w:tabs>
          <w:tab w:val="clear" w:pos="907"/>
          <w:tab w:val="left" w:pos="1260"/>
        </w:tabs>
        <w:ind w:left="369"/>
        <w:jc w:val="thaiDistribute"/>
        <w:rPr>
          <w:rFonts w:ascii="Browallia New" w:hAnsi="Browallia New" w:cs="Browallia New"/>
          <w:sz w:val="28"/>
          <w:szCs w:val="28"/>
        </w:rPr>
      </w:pPr>
    </w:p>
    <w:p w14:paraId="1383E450" w14:textId="77777777" w:rsidR="00B10851" w:rsidRPr="008852C0" w:rsidRDefault="00B10851" w:rsidP="005E728E">
      <w:pPr>
        <w:tabs>
          <w:tab w:val="clear" w:pos="907"/>
          <w:tab w:val="left" w:pos="1260"/>
        </w:tabs>
        <w:ind w:left="369"/>
        <w:jc w:val="thaiDistribute"/>
        <w:rPr>
          <w:rFonts w:ascii="Browallia New" w:hAnsi="Browallia New" w:cs="Browallia New"/>
          <w:sz w:val="28"/>
          <w:szCs w:val="28"/>
        </w:rPr>
      </w:pPr>
    </w:p>
    <w:p w14:paraId="6D9C76F6" w14:textId="77777777" w:rsidR="00B10851" w:rsidRPr="008852C0" w:rsidRDefault="00B10851" w:rsidP="005E728E">
      <w:pPr>
        <w:tabs>
          <w:tab w:val="clear" w:pos="907"/>
          <w:tab w:val="left" w:pos="1260"/>
        </w:tabs>
        <w:ind w:left="369"/>
        <w:jc w:val="thaiDistribute"/>
        <w:rPr>
          <w:rFonts w:ascii="Browallia New" w:hAnsi="Browallia New" w:cs="Browallia New"/>
          <w:sz w:val="28"/>
          <w:szCs w:val="28"/>
        </w:rPr>
      </w:pPr>
    </w:p>
    <w:p w14:paraId="76513191" w14:textId="77777777" w:rsidR="00D8229E" w:rsidRPr="008852C0" w:rsidRDefault="00D8229E" w:rsidP="00AC7FD7">
      <w:pPr>
        <w:jc w:val="thaiDistribute"/>
        <w:rPr>
          <w:rFonts w:ascii="Browallia New" w:hAnsi="Browallia New" w:cs="Browallia New"/>
          <w:sz w:val="28"/>
          <w:szCs w:val="28"/>
        </w:rPr>
      </w:pPr>
    </w:p>
    <w:p w14:paraId="340A1DF6" w14:textId="77777777" w:rsidR="002F79EA" w:rsidRPr="008852C0" w:rsidRDefault="002F79EA" w:rsidP="00AC7FD7">
      <w:pPr>
        <w:jc w:val="thaiDistribute"/>
        <w:rPr>
          <w:rFonts w:ascii="Browallia New" w:hAnsi="Browallia New" w:cs="Browallia New"/>
          <w:sz w:val="28"/>
          <w:szCs w:val="28"/>
        </w:rPr>
      </w:pPr>
    </w:p>
    <w:p w14:paraId="11A86583" w14:textId="77777777" w:rsidR="00FD38E9" w:rsidRPr="008852C0" w:rsidRDefault="00FD38E9" w:rsidP="00AC7FD7">
      <w:pPr>
        <w:jc w:val="thaiDistribute"/>
        <w:rPr>
          <w:rFonts w:ascii="Browallia New" w:hAnsi="Browallia New" w:cs="Browallia New"/>
          <w:sz w:val="28"/>
          <w:szCs w:val="28"/>
        </w:rPr>
      </w:pPr>
    </w:p>
    <w:p w14:paraId="5110A2A6" w14:textId="5E5A66CF" w:rsidR="005A22FC" w:rsidRPr="008852C0" w:rsidRDefault="005A22FC" w:rsidP="0069129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852C0">
        <w:rPr>
          <w:rFonts w:ascii="Browallia New" w:hAnsi="Browallia New" w:cs="Browallia New"/>
          <w:b/>
          <w:bCs/>
          <w:sz w:val="28"/>
          <w:szCs w:val="28"/>
          <w:cs/>
          <w:lang w:val="en-GB"/>
        </w:rPr>
        <w:lastRenderedPageBreak/>
        <w:t>เหตุการณ์ภายหลังรอบระยะเวลารายงาน</w:t>
      </w:r>
    </w:p>
    <w:p w14:paraId="063C9B91" w14:textId="77777777" w:rsidR="005A22FC" w:rsidRPr="008852C0" w:rsidRDefault="005A22FC" w:rsidP="005A22FC">
      <w:pPr>
        <w:spacing w:line="240" w:lineRule="auto"/>
        <w:ind w:left="426"/>
        <w:jc w:val="thaiDistribute"/>
        <w:rPr>
          <w:rFonts w:ascii="Browallia New" w:hAnsi="Browallia New" w:cs="Browallia New"/>
          <w:sz w:val="28"/>
          <w:szCs w:val="28"/>
          <w:lang w:val="en-GB"/>
        </w:rPr>
      </w:pPr>
    </w:p>
    <w:p w14:paraId="15374D49" w14:textId="3B9AF7A4" w:rsidR="00022553" w:rsidRPr="008852C0" w:rsidRDefault="00E12784" w:rsidP="00CD2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852C0">
        <w:rPr>
          <w:rFonts w:ascii="Browallia New" w:hAnsi="Browallia New" w:cs="Browallia New"/>
          <w:sz w:val="28"/>
          <w:szCs w:val="28"/>
          <w:cs/>
        </w:rPr>
        <w:t xml:space="preserve">เมื่อวันที่ </w:t>
      </w:r>
      <w:r w:rsidRPr="008852C0">
        <w:rPr>
          <w:rFonts w:ascii="Browallia New" w:hAnsi="Browallia New" w:cs="Browallia New"/>
          <w:sz w:val="28"/>
          <w:szCs w:val="28"/>
        </w:rPr>
        <w:t xml:space="preserve">25 </w:t>
      </w:r>
      <w:r w:rsidRPr="008852C0">
        <w:rPr>
          <w:rFonts w:ascii="Browallia New" w:hAnsi="Browallia New" w:cs="Browallia New"/>
          <w:sz w:val="28"/>
          <w:szCs w:val="28"/>
          <w:cs/>
        </w:rPr>
        <w:t xml:space="preserve">กรกฎาคม </w:t>
      </w:r>
      <w:r w:rsidRPr="008852C0">
        <w:rPr>
          <w:rFonts w:ascii="Browallia New" w:hAnsi="Browallia New" w:cs="Browallia New"/>
          <w:sz w:val="28"/>
          <w:szCs w:val="28"/>
        </w:rPr>
        <w:t xml:space="preserve">2567 </w:t>
      </w:r>
      <w:r w:rsidRPr="008852C0">
        <w:rPr>
          <w:rFonts w:ascii="Browallia New" w:hAnsi="Browallia New" w:cs="Browallia New"/>
          <w:sz w:val="28"/>
          <w:szCs w:val="28"/>
          <w:cs/>
        </w:rPr>
        <w:t xml:space="preserve">ที่ประชุมคณะกรรมการบริษัท ครั้งที่ </w:t>
      </w:r>
      <w:r w:rsidRPr="008852C0">
        <w:rPr>
          <w:rFonts w:ascii="Browallia New" w:hAnsi="Browallia New" w:cs="Browallia New"/>
          <w:sz w:val="28"/>
          <w:szCs w:val="28"/>
        </w:rPr>
        <w:t>13/2567</w:t>
      </w:r>
      <w:r w:rsidRPr="008852C0">
        <w:rPr>
          <w:rFonts w:ascii="Browallia New" w:hAnsi="Browallia New" w:cs="Browallia New"/>
          <w:sz w:val="28"/>
          <w:szCs w:val="28"/>
          <w:cs/>
        </w:rPr>
        <w:t xml:space="preserve"> </w:t>
      </w:r>
      <w:r w:rsidR="00116BEC" w:rsidRPr="008852C0">
        <w:rPr>
          <w:rFonts w:ascii="Browallia New" w:hAnsi="Browallia New" w:cs="Browallia New"/>
          <w:sz w:val="28"/>
          <w:szCs w:val="28"/>
          <w:cs/>
        </w:rPr>
        <w:t>มีมติอนุมัติ</w:t>
      </w:r>
      <w:r w:rsidR="00D37374" w:rsidRPr="008852C0">
        <w:rPr>
          <w:rFonts w:ascii="Browallia New" w:hAnsi="Browallia New" w:cs="Browallia New"/>
          <w:sz w:val="28"/>
          <w:szCs w:val="28"/>
          <w:cs/>
        </w:rPr>
        <w:t xml:space="preserve">ดังนี้ </w:t>
      </w:r>
    </w:p>
    <w:p w14:paraId="63653E23" w14:textId="77777777" w:rsidR="00022553" w:rsidRPr="008852C0" w:rsidRDefault="00022553" w:rsidP="00CD2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6146B68" w14:textId="47FB23D6" w:rsidR="00965C1E" w:rsidRPr="008852C0" w:rsidRDefault="00116BEC" w:rsidP="000225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 xml:space="preserve">จำหน่ายเงินลงทุนในบริษัท </w:t>
      </w:r>
      <w:r w:rsidR="0069640E" w:rsidRPr="008852C0">
        <w:rPr>
          <w:rFonts w:ascii="Browallia New" w:hAnsi="Browallia New" w:cs="Browallia New"/>
          <w:sz w:val="28"/>
          <w:szCs w:val="28"/>
          <w:cs/>
        </w:rPr>
        <w:t xml:space="preserve">อิเล็กทริคแมน </w:t>
      </w:r>
      <w:r w:rsidRPr="008852C0">
        <w:rPr>
          <w:rFonts w:ascii="Browallia New" w:hAnsi="Browallia New" w:cs="Browallia New"/>
          <w:sz w:val="28"/>
          <w:szCs w:val="28"/>
          <w:cs/>
        </w:rPr>
        <w:t xml:space="preserve">จำกัด ซึ่งบริษัทถือหุ้นในอัตราส่วนร้อยละ </w:t>
      </w:r>
      <w:r w:rsidRPr="008852C0">
        <w:rPr>
          <w:rFonts w:ascii="Browallia New" w:hAnsi="Browallia New" w:cs="Browallia New"/>
          <w:sz w:val="28"/>
          <w:szCs w:val="28"/>
        </w:rPr>
        <w:t xml:space="preserve">99.99  </w:t>
      </w:r>
      <w:r w:rsidRPr="008852C0">
        <w:rPr>
          <w:rFonts w:ascii="Browallia New" w:hAnsi="Browallia New" w:cs="Browallia New"/>
          <w:sz w:val="28"/>
          <w:szCs w:val="28"/>
          <w:cs/>
        </w:rPr>
        <w:t>ให้แก่</w:t>
      </w:r>
      <w:r w:rsidR="0045285D" w:rsidRPr="008852C0">
        <w:rPr>
          <w:rFonts w:ascii="Browallia New" w:hAnsi="Browallia New" w:cs="Browallia New"/>
          <w:sz w:val="28"/>
          <w:szCs w:val="28"/>
          <w:cs/>
        </w:rPr>
        <w:t xml:space="preserve"> นายธนดล เอี้ยว</w:t>
      </w:r>
      <w:proofErr w:type="spellStart"/>
      <w:r w:rsidR="00806312" w:rsidRPr="008852C0">
        <w:rPr>
          <w:rFonts w:ascii="Browallia New" w:hAnsi="Browallia New" w:cs="Browallia New"/>
          <w:sz w:val="28"/>
          <w:szCs w:val="28"/>
          <w:cs/>
        </w:rPr>
        <w:t>ศิ</w:t>
      </w:r>
      <w:proofErr w:type="spellEnd"/>
      <w:r w:rsidR="00806312" w:rsidRPr="008852C0">
        <w:rPr>
          <w:rFonts w:ascii="Browallia New" w:hAnsi="Browallia New" w:cs="Browallia New"/>
          <w:sz w:val="28"/>
          <w:szCs w:val="28"/>
          <w:cs/>
        </w:rPr>
        <w:t xml:space="preserve">วิกูล </w:t>
      </w:r>
      <w:r w:rsidR="00FB2B9B" w:rsidRPr="008852C0">
        <w:rPr>
          <w:rFonts w:ascii="Browallia New" w:hAnsi="Browallia New" w:cs="Browallia New"/>
          <w:sz w:val="28"/>
          <w:szCs w:val="28"/>
          <w:cs/>
        </w:rPr>
        <w:t xml:space="preserve">โดยมีสัดส่วนการถือหุ้นร้อยละ </w:t>
      </w:r>
      <w:r w:rsidR="00FB2B9B" w:rsidRPr="008852C0">
        <w:rPr>
          <w:rFonts w:ascii="Browallia New" w:hAnsi="Browallia New" w:cs="Browallia New"/>
          <w:sz w:val="28"/>
          <w:szCs w:val="28"/>
        </w:rPr>
        <w:t xml:space="preserve">2.10 </w:t>
      </w:r>
      <w:r w:rsidR="00FB2B9B" w:rsidRPr="008852C0">
        <w:rPr>
          <w:rFonts w:ascii="Browallia New" w:hAnsi="Browallia New" w:cs="Browallia New"/>
          <w:sz w:val="28"/>
          <w:szCs w:val="28"/>
          <w:cs/>
        </w:rPr>
        <w:t>(รวมการถือหุ้นของนายวิสูตร เอี้ยว</w:t>
      </w:r>
      <w:proofErr w:type="spellStart"/>
      <w:r w:rsidR="00FB2B9B" w:rsidRPr="008852C0">
        <w:rPr>
          <w:rFonts w:ascii="Browallia New" w:hAnsi="Browallia New" w:cs="Browallia New"/>
          <w:sz w:val="28"/>
          <w:szCs w:val="28"/>
          <w:cs/>
        </w:rPr>
        <w:t>ศิ</w:t>
      </w:r>
      <w:proofErr w:type="spellEnd"/>
      <w:r w:rsidR="00FB2B9B" w:rsidRPr="008852C0">
        <w:rPr>
          <w:rFonts w:ascii="Browallia New" w:hAnsi="Browallia New" w:cs="Browallia New"/>
          <w:sz w:val="28"/>
          <w:szCs w:val="28"/>
          <w:cs/>
        </w:rPr>
        <w:t xml:space="preserve">วิกูล) </w:t>
      </w:r>
      <w:r w:rsidRPr="008852C0">
        <w:rPr>
          <w:rFonts w:ascii="Browallia New" w:hAnsi="Browallia New" w:cs="Browallia New"/>
          <w:sz w:val="28"/>
          <w:szCs w:val="28"/>
          <w:cs/>
        </w:rPr>
        <w:t xml:space="preserve">ในอัตราหุ้นละ </w:t>
      </w:r>
      <w:r w:rsidR="00FB2B9B" w:rsidRPr="008852C0">
        <w:rPr>
          <w:rFonts w:ascii="Browallia New" w:hAnsi="Browallia New" w:cs="Browallia New"/>
          <w:sz w:val="28"/>
          <w:szCs w:val="28"/>
        </w:rPr>
        <w:t>0.31</w:t>
      </w:r>
      <w:r w:rsidRPr="008852C0">
        <w:rPr>
          <w:rFonts w:ascii="Browallia New" w:hAnsi="Browallia New" w:cs="Browallia New"/>
          <w:sz w:val="28"/>
          <w:szCs w:val="28"/>
        </w:rPr>
        <w:t xml:space="preserve"> </w:t>
      </w:r>
      <w:r w:rsidRPr="008852C0">
        <w:rPr>
          <w:rFonts w:ascii="Browallia New" w:hAnsi="Browallia New" w:cs="Browallia New"/>
          <w:sz w:val="28"/>
          <w:szCs w:val="28"/>
          <w:cs/>
        </w:rPr>
        <w:t xml:space="preserve">บาท รวมเป็นจำนวนเงิน </w:t>
      </w:r>
      <w:r w:rsidR="004A5BCB" w:rsidRPr="008852C0">
        <w:rPr>
          <w:rFonts w:ascii="Browallia New" w:hAnsi="Browallia New" w:cs="Browallia New"/>
          <w:sz w:val="28"/>
          <w:szCs w:val="28"/>
        </w:rPr>
        <w:t>0.48</w:t>
      </w:r>
      <w:r w:rsidRPr="008852C0">
        <w:rPr>
          <w:rFonts w:ascii="Browallia New" w:hAnsi="Browallia New" w:cs="Browallia New"/>
          <w:sz w:val="28"/>
          <w:szCs w:val="28"/>
        </w:rPr>
        <w:t xml:space="preserve"> </w:t>
      </w:r>
      <w:r w:rsidRPr="008852C0">
        <w:rPr>
          <w:rFonts w:ascii="Browallia New" w:hAnsi="Browallia New" w:cs="Browallia New"/>
          <w:sz w:val="28"/>
          <w:szCs w:val="28"/>
          <w:cs/>
        </w:rPr>
        <w:t>ล้านบาท</w:t>
      </w:r>
    </w:p>
    <w:p w14:paraId="018B019D" w14:textId="77777777" w:rsidR="0096662D" w:rsidRPr="008852C0" w:rsidRDefault="0096662D" w:rsidP="00D37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7FA9CAD" w14:textId="21705181" w:rsidR="006D2276" w:rsidRPr="008852C0" w:rsidRDefault="00A32DFD" w:rsidP="000225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เพิ่ม</w:t>
      </w:r>
      <w:r w:rsidR="003D3F83" w:rsidRPr="008852C0">
        <w:rPr>
          <w:rFonts w:ascii="Browallia New" w:hAnsi="Browallia New" w:cs="Browallia New"/>
          <w:sz w:val="28"/>
          <w:szCs w:val="28"/>
          <w:cs/>
        </w:rPr>
        <w:t xml:space="preserve">ทุนจดทะเบียนของบริษัท อีสาน ไก่ย่าง จำกัด </w:t>
      </w:r>
      <w:r w:rsidR="00995B24" w:rsidRPr="008852C0">
        <w:rPr>
          <w:rFonts w:ascii="Browallia New" w:hAnsi="Browallia New" w:cs="Browallia New"/>
          <w:sz w:val="28"/>
          <w:szCs w:val="28"/>
          <w:cs/>
        </w:rPr>
        <w:t>จากเดิม</w:t>
      </w:r>
      <w:r w:rsidR="00147B70" w:rsidRPr="008852C0">
        <w:rPr>
          <w:rFonts w:ascii="Browallia New" w:hAnsi="Browallia New" w:cs="Browallia New"/>
          <w:sz w:val="28"/>
          <w:szCs w:val="28"/>
          <w:cs/>
        </w:rPr>
        <w:t xml:space="preserve"> จำนวน</w:t>
      </w:r>
      <w:r w:rsidR="006627B4" w:rsidRPr="008852C0">
        <w:rPr>
          <w:rFonts w:ascii="Browallia New" w:hAnsi="Browallia New" w:cs="Browallia New"/>
          <w:sz w:val="28"/>
          <w:szCs w:val="28"/>
          <w:cs/>
        </w:rPr>
        <w:t xml:space="preserve"> </w:t>
      </w:r>
      <w:r w:rsidR="006627B4" w:rsidRPr="008852C0">
        <w:rPr>
          <w:rFonts w:ascii="Browallia New" w:hAnsi="Browallia New" w:cs="Browallia New"/>
          <w:sz w:val="28"/>
          <w:szCs w:val="28"/>
        </w:rPr>
        <w:t xml:space="preserve">500,000 </w:t>
      </w:r>
      <w:r w:rsidR="006627B4" w:rsidRPr="008852C0">
        <w:rPr>
          <w:rFonts w:ascii="Browallia New" w:hAnsi="Browallia New" w:cs="Browallia New"/>
          <w:sz w:val="28"/>
          <w:szCs w:val="28"/>
          <w:cs/>
        </w:rPr>
        <w:t xml:space="preserve">หุ้น มูลค่าหุ้นละ </w:t>
      </w:r>
      <w:r w:rsidR="006627B4" w:rsidRPr="008852C0">
        <w:rPr>
          <w:rFonts w:ascii="Browallia New" w:hAnsi="Browallia New" w:cs="Browallia New"/>
          <w:sz w:val="28"/>
          <w:szCs w:val="28"/>
        </w:rPr>
        <w:t xml:space="preserve">10 </w:t>
      </w:r>
      <w:r w:rsidR="006627B4" w:rsidRPr="008852C0">
        <w:rPr>
          <w:rFonts w:ascii="Browallia New" w:hAnsi="Browallia New" w:cs="Browallia New"/>
          <w:sz w:val="28"/>
          <w:szCs w:val="28"/>
          <w:cs/>
        </w:rPr>
        <w:t xml:space="preserve">บาท </w:t>
      </w:r>
      <w:r w:rsidR="001155E2" w:rsidRPr="008852C0">
        <w:rPr>
          <w:rFonts w:ascii="Browallia New" w:hAnsi="Browallia New" w:cs="Browallia New"/>
          <w:sz w:val="28"/>
          <w:szCs w:val="28"/>
          <w:cs/>
        </w:rPr>
        <w:t xml:space="preserve">จำนวนเงินรวม </w:t>
      </w:r>
      <w:r w:rsidR="00D21685" w:rsidRPr="008852C0">
        <w:rPr>
          <w:rFonts w:ascii="Browallia New" w:hAnsi="Browallia New" w:cs="Browallia New"/>
          <w:sz w:val="28"/>
          <w:szCs w:val="28"/>
        </w:rPr>
        <w:t xml:space="preserve">5 </w:t>
      </w:r>
      <w:r w:rsidR="00D21685" w:rsidRPr="008852C0">
        <w:rPr>
          <w:rFonts w:ascii="Browallia New" w:hAnsi="Browallia New" w:cs="Browallia New"/>
          <w:sz w:val="28"/>
          <w:szCs w:val="28"/>
          <w:cs/>
        </w:rPr>
        <w:t>ล้านบาท</w:t>
      </w:r>
      <w:r w:rsidR="00D21685" w:rsidRPr="008852C0">
        <w:rPr>
          <w:rFonts w:ascii="Browallia New" w:hAnsi="Browallia New" w:cs="Browallia New"/>
          <w:sz w:val="28"/>
          <w:szCs w:val="28"/>
        </w:rPr>
        <w:t xml:space="preserve"> </w:t>
      </w:r>
      <w:r w:rsidR="00D21685" w:rsidRPr="008852C0">
        <w:rPr>
          <w:rFonts w:ascii="Browallia New" w:hAnsi="Browallia New" w:cs="Browallia New"/>
          <w:sz w:val="28"/>
          <w:szCs w:val="28"/>
          <w:cs/>
        </w:rPr>
        <w:t xml:space="preserve">เป็นจำนวน </w:t>
      </w:r>
      <w:r w:rsidR="00857D13" w:rsidRPr="008852C0">
        <w:rPr>
          <w:rFonts w:ascii="Browallia New" w:hAnsi="Browallia New" w:cs="Browallia New"/>
          <w:sz w:val="28"/>
          <w:szCs w:val="28"/>
        </w:rPr>
        <w:t>1,125,</w:t>
      </w:r>
      <w:r w:rsidR="00A25458" w:rsidRPr="008852C0">
        <w:rPr>
          <w:rFonts w:ascii="Browallia New" w:hAnsi="Browallia New" w:cs="Browallia New"/>
          <w:sz w:val="28"/>
          <w:szCs w:val="28"/>
        </w:rPr>
        <w:t xml:space="preserve">000 </w:t>
      </w:r>
      <w:r w:rsidR="00A25458" w:rsidRPr="008852C0">
        <w:rPr>
          <w:rFonts w:ascii="Browallia New" w:hAnsi="Browallia New" w:cs="Browallia New"/>
          <w:sz w:val="28"/>
          <w:szCs w:val="28"/>
          <w:cs/>
        </w:rPr>
        <w:t xml:space="preserve">หุ้น มูลค่าหุ้นละ </w:t>
      </w:r>
      <w:r w:rsidR="00A25458" w:rsidRPr="008852C0">
        <w:rPr>
          <w:rFonts w:ascii="Browallia New" w:hAnsi="Browallia New" w:cs="Browallia New"/>
          <w:sz w:val="28"/>
          <w:szCs w:val="28"/>
        </w:rPr>
        <w:t xml:space="preserve">10 </w:t>
      </w:r>
      <w:r w:rsidR="00A25458" w:rsidRPr="008852C0">
        <w:rPr>
          <w:rFonts w:ascii="Browallia New" w:hAnsi="Browallia New" w:cs="Browallia New"/>
          <w:sz w:val="28"/>
          <w:szCs w:val="28"/>
          <w:cs/>
        </w:rPr>
        <w:t xml:space="preserve">บาท จำนวนเงินรวม </w:t>
      </w:r>
      <w:r w:rsidR="00A25458" w:rsidRPr="008852C0">
        <w:rPr>
          <w:rFonts w:ascii="Browallia New" w:hAnsi="Browallia New" w:cs="Browallia New"/>
          <w:sz w:val="28"/>
          <w:szCs w:val="28"/>
        </w:rPr>
        <w:t>11</w:t>
      </w:r>
      <w:r w:rsidR="007B3EA0" w:rsidRPr="008852C0">
        <w:rPr>
          <w:rFonts w:ascii="Browallia New" w:hAnsi="Browallia New" w:cs="Browallia New"/>
          <w:sz w:val="28"/>
          <w:szCs w:val="28"/>
        </w:rPr>
        <w:t xml:space="preserve">.25 </w:t>
      </w:r>
      <w:r w:rsidR="007B3EA0" w:rsidRPr="008852C0">
        <w:rPr>
          <w:rFonts w:ascii="Browallia New" w:hAnsi="Browallia New" w:cs="Browallia New"/>
          <w:sz w:val="28"/>
          <w:szCs w:val="28"/>
          <w:cs/>
        </w:rPr>
        <w:t>ล้านบาท บริษัทชำระค่าหุ้นเต็มจำนวนแล้ว</w:t>
      </w:r>
      <w:r w:rsidR="00022553" w:rsidRPr="008852C0">
        <w:rPr>
          <w:rFonts w:ascii="Browallia New" w:hAnsi="Browallia New" w:cs="Browallia New"/>
          <w:sz w:val="28"/>
          <w:szCs w:val="28"/>
        </w:rPr>
        <w:t xml:space="preserve"> </w:t>
      </w:r>
      <w:r w:rsidR="007D3F1D" w:rsidRPr="008852C0">
        <w:rPr>
          <w:rFonts w:ascii="Browallia New" w:hAnsi="Browallia New" w:cs="Browallia New"/>
          <w:sz w:val="28"/>
          <w:szCs w:val="28"/>
          <w:cs/>
        </w:rPr>
        <w:t xml:space="preserve">และได้จดทะเบียนกับกรมพัฒนาธุรกิจการค้าเมื่อวันที่ </w:t>
      </w:r>
      <w:r w:rsidR="007D3F1D" w:rsidRPr="008852C0">
        <w:rPr>
          <w:rFonts w:ascii="Browallia New" w:hAnsi="Browallia New" w:cs="Browallia New"/>
          <w:sz w:val="28"/>
          <w:szCs w:val="28"/>
        </w:rPr>
        <w:t xml:space="preserve">30 </w:t>
      </w:r>
      <w:r w:rsidR="007D3F1D" w:rsidRPr="008852C0">
        <w:rPr>
          <w:rFonts w:ascii="Browallia New" w:hAnsi="Browallia New" w:cs="Browallia New"/>
          <w:sz w:val="28"/>
          <w:szCs w:val="28"/>
          <w:cs/>
        </w:rPr>
        <w:t xml:space="preserve">กรกฎาคม </w:t>
      </w:r>
      <w:r w:rsidR="007D3F1D" w:rsidRPr="008852C0">
        <w:rPr>
          <w:rFonts w:ascii="Browallia New" w:hAnsi="Browallia New" w:cs="Browallia New"/>
          <w:sz w:val="28"/>
          <w:szCs w:val="28"/>
        </w:rPr>
        <w:t>2567</w:t>
      </w:r>
      <w:r w:rsidR="00147B70" w:rsidRPr="008852C0">
        <w:rPr>
          <w:rFonts w:ascii="Browallia New" w:hAnsi="Browallia New" w:cs="Browallia New"/>
          <w:sz w:val="28"/>
          <w:szCs w:val="28"/>
          <w:cs/>
        </w:rPr>
        <w:t xml:space="preserve"> </w:t>
      </w:r>
    </w:p>
    <w:p w14:paraId="58F02078" w14:textId="77777777" w:rsidR="006D2276" w:rsidRPr="008852C0" w:rsidRDefault="006D2276"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051592" w14:textId="1854F571" w:rsidR="00B91FE3" w:rsidRPr="008852C0" w:rsidRDefault="00B91FE3" w:rsidP="000225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8852C0">
        <w:rPr>
          <w:rFonts w:ascii="Browallia New" w:hAnsi="Browallia New" w:cs="Browallia New"/>
          <w:sz w:val="28"/>
          <w:szCs w:val="28"/>
          <w:cs/>
        </w:rPr>
        <w:t>เพิ่มทุนจดทะเบียนของบริษัท เลิศรส</w:t>
      </w:r>
      <w:r w:rsidRPr="008852C0">
        <w:rPr>
          <w:rFonts w:ascii="Browallia New" w:hAnsi="Browallia New" w:cs="Browallia New"/>
          <w:sz w:val="28"/>
          <w:szCs w:val="28"/>
        </w:rPr>
        <w:t xml:space="preserve"> </w:t>
      </w:r>
      <w:r w:rsidRPr="008852C0">
        <w:rPr>
          <w:rFonts w:ascii="Browallia New" w:hAnsi="Browallia New" w:cs="Browallia New"/>
          <w:sz w:val="28"/>
          <w:szCs w:val="28"/>
          <w:cs/>
        </w:rPr>
        <w:t xml:space="preserve">จำกัด จากเดิม จำนวน </w:t>
      </w:r>
      <w:r w:rsidR="007615B0" w:rsidRPr="008852C0">
        <w:rPr>
          <w:rFonts w:ascii="Browallia New" w:hAnsi="Browallia New" w:cs="Browallia New"/>
          <w:sz w:val="28"/>
          <w:szCs w:val="28"/>
        </w:rPr>
        <w:t>1,1</w:t>
      </w:r>
      <w:r w:rsidRPr="008852C0">
        <w:rPr>
          <w:rFonts w:ascii="Browallia New" w:hAnsi="Browallia New" w:cs="Browallia New"/>
          <w:sz w:val="28"/>
          <w:szCs w:val="28"/>
        </w:rPr>
        <w:t xml:space="preserve">00,000 </w:t>
      </w:r>
      <w:r w:rsidRPr="008852C0">
        <w:rPr>
          <w:rFonts w:ascii="Browallia New" w:hAnsi="Browallia New" w:cs="Browallia New"/>
          <w:sz w:val="28"/>
          <w:szCs w:val="28"/>
          <w:cs/>
        </w:rPr>
        <w:t xml:space="preserve">หุ้น มูลค่าหุ้นละ </w:t>
      </w:r>
      <w:r w:rsidRPr="008852C0">
        <w:rPr>
          <w:rFonts w:ascii="Browallia New" w:hAnsi="Browallia New" w:cs="Browallia New"/>
          <w:sz w:val="28"/>
          <w:szCs w:val="28"/>
        </w:rPr>
        <w:t xml:space="preserve">10 </w:t>
      </w:r>
      <w:r w:rsidRPr="008852C0">
        <w:rPr>
          <w:rFonts w:ascii="Browallia New" w:hAnsi="Browallia New" w:cs="Browallia New"/>
          <w:sz w:val="28"/>
          <w:szCs w:val="28"/>
          <w:cs/>
        </w:rPr>
        <w:t xml:space="preserve">บาท จำนวนเงินรวม </w:t>
      </w:r>
      <w:r w:rsidR="007615B0" w:rsidRPr="008852C0">
        <w:rPr>
          <w:rFonts w:ascii="Browallia New" w:hAnsi="Browallia New" w:cs="Browallia New"/>
          <w:sz w:val="28"/>
          <w:szCs w:val="28"/>
        </w:rPr>
        <w:t>11</w:t>
      </w:r>
      <w:r w:rsidRPr="008852C0">
        <w:rPr>
          <w:rFonts w:ascii="Browallia New" w:hAnsi="Browallia New" w:cs="Browallia New"/>
          <w:sz w:val="28"/>
          <w:szCs w:val="28"/>
        </w:rPr>
        <w:t xml:space="preserve"> </w:t>
      </w:r>
      <w:r w:rsidRPr="008852C0">
        <w:rPr>
          <w:rFonts w:ascii="Browallia New" w:hAnsi="Browallia New" w:cs="Browallia New"/>
          <w:sz w:val="28"/>
          <w:szCs w:val="28"/>
          <w:cs/>
        </w:rPr>
        <w:t>ล้านบาท</w:t>
      </w:r>
      <w:r w:rsidRPr="008852C0">
        <w:rPr>
          <w:rFonts w:ascii="Browallia New" w:hAnsi="Browallia New" w:cs="Browallia New"/>
          <w:sz w:val="28"/>
          <w:szCs w:val="28"/>
        </w:rPr>
        <w:t xml:space="preserve"> </w:t>
      </w:r>
      <w:r w:rsidRPr="008852C0">
        <w:rPr>
          <w:rFonts w:ascii="Browallia New" w:hAnsi="Browallia New" w:cs="Browallia New"/>
          <w:sz w:val="28"/>
          <w:szCs w:val="28"/>
          <w:cs/>
        </w:rPr>
        <w:t xml:space="preserve">เป็นจำนวน </w:t>
      </w:r>
      <w:r w:rsidRPr="008852C0">
        <w:rPr>
          <w:rFonts w:ascii="Browallia New" w:hAnsi="Browallia New" w:cs="Browallia New"/>
          <w:sz w:val="28"/>
          <w:szCs w:val="28"/>
        </w:rPr>
        <w:t>1,</w:t>
      </w:r>
      <w:r w:rsidR="007E484C" w:rsidRPr="008852C0">
        <w:rPr>
          <w:rFonts w:ascii="Browallia New" w:hAnsi="Browallia New" w:cs="Browallia New"/>
          <w:sz w:val="28"/>
          <w:szCs w:val="28"/>
        </w:rPr>
        <w:t>520</w:t>
      </w:r>
      <w:r w:rsidRPr="008852C0">
        <w:rPr>
          <w:rFonts w:ascii="Browallia New" w:hAnsi="Browallia New" w:cs="Browallia New"/>
          <w:sz w:val="28"/>
          <w:szCs w:val="28"/>
        </w:rPr>
        <w:t xml:space="preserve">,000 </w:t>
      </w:r>
      <w:r w:rsidRPr="008852C0">
        <w:rPr>
          <w:rFonts w:ascii="Browallia New" w:hAnsi="Browallia New" w:cs="Browallia New"/>
          <w:sz w:val="28"/>
          <w:szCs w:val="28"/>
          <w:cs/>
        </w:rPr>
        <w:t xml:space="preserve">หุ้น มูลค่าหุ้นละ </w:t>
      </w:r>
      <w:r w:rsidRPr="008852C0">
        <w:rPr>
          <w:rFonts w:ascii="Browallia New" w:hAnsi="Browallia New" w:cs="Browallia New"/>
          <w:sz w:val="28"/>
          <w:szCs w:val="28"/>
        </w:rPr>
        <w:t xml:space="preserve">10 </w:t>
      </w:r>
      <w:r w:rsidRPr="008852C0">
        <w:rPr>
          <w:rFonts w:ascii="Browallia New" w:hAnsi="Browallia New" w:cs="Browallia New"/>
          <w:sz w:val="28"/>
          <w:szCs w:val="28"/>
          <w:cs/>
        </w:rPr>
        <w:t xml:space="preserve">บาท จำนวนเงินรวม </w:t>
      </w:r>
      <w:r w:rsidRPr="008852C0">
        <w:rPr>
          <w:rFonts w:ascii="Browallia New" w:hAnsi="Browallia New" w:cs="Browallia New"/>
          <w:sz w:val="28"/>
          <w:szCs w:val="28"/>
        </w:rPr>
        <w:t>1</w:t>
      </w:r>
      <w:r w:rsidR="007E484C" w:rsidRPr="008852C0">
        <w:rPr>
          <w:rFonts w:ascii="Browallia New" w:hAnsi="Browallia New" w:cs="Browallia New"/>
          <w:sz w:val="28"/>
          <w:szCs w:val="28"/>
        </w:rPr>
        <w:t>5</w:t>
      </w:r>
      <w:r w:rsidRPr="008852C0">
        <w:rPr>
          <w:rFonts w:ascii="Browallia New" w:hAnsi="Browallia New" w:cs="Browallia New"/>
          <w:sz w:val="28"/>
          <w:szCs w:val="28"/>
        </w:rPr>
        <w:t>.2</w:t>
      </w:r>
      <w:r w:rsidR="007E484C" w:rsidRPr="008852C0">
        <w:rPr>
          <w:rFonts w:ascii="Browallia New" w:hAnsi="Browallia New" w:cs="Browallia New"/>
          <w:sz w:val="28"/>
          <w:szCs w:val="28"/>
        </w:rPr>
        <w:t>0</w:t>
      </w:r>
      <w:r w:rsidRPr="008852C0">
        <w:rPr>
          <w:rFonts w:ascii="Browallia New" w:hAnsi="Browallia New" w:cs="Browallia New"/>
          <w:sz w:val="28"/>
          <w:szCs w:val="28"/>
        </w:rPr>
        <w:t xml:space="preserve"> </w:t>
      </w:r>
      <w:r w:rsidRPr="008852C0">
        <w:rPr>
          <w:rFonts w:ascii="Browallia New" w:hAnsi="Browallia New" w:cs="Browallia New"/>
          <w:sz w:val="28"/>
          <w:szCs w:val="28"/>
          <w:cs/>
        </w:rPr>
        <w:t>ล้านบาท บริษัทชำระค่าหุ้นเต็มจำนวนแล้ว</w:t>
      </w:r>
      <w:r w:rsidR="00022553" w:rsidRPr="008852C0">
        <w:rPr>
          <w:rFonts w:ascii="Browallia New" w:hAnsi="Browallia New" w:cs="Browallia New"/>
          <w:sz w:val="28"/>
          <w:szCs w:val="28"/>
        </w:rPr>
        <w:t xml:space="preserve"> </w:t>
      </w:r>
      <w:r w:rsidRPr="008852C0">
        <w:rPr>
          <w:rFonts w:ascii="Browallia New" w:hAnsi="Browallia New" w:cs="Browallia New"/>
          <w:sz w:val="28"/>
          <w:szCs w:val="28"/>
          <w:cs/>
        </w:rPr>
        <w:t xml:space="preserve">และได้จดทะเบียนกับกรมพัฒนาธุรกิจการค้าเมื่อวันที่ </w:t>
      </w:r>
      <w:r w:rsidRPr="008852C0">
        <w:rPr>
          <w:rFonts w:ascii="Browallia New" w:hAnsi="Browallia New" w:cs="Browallia New"/>
          <w:sz w:val="28"/>
          <w:szCs w:val="28"/>
        </w:rPr>
        <w:t xml:space="preserve">30 </w:t>
      </w:r>
      <w:r w:rsidRPr="008852C0">
        <w:rPr>
          <w:rFonts w:ascii="Browallia New" w:hAnsi="Browallia New" w:cs="Browallia New"/>
          <w:sz w:val="28"/>
          <w:szCs w:val="28"/>
          <w:cs/>
        </w:rPr>
        <w:t xml:space="preserve">กรกฎาคม </w:t>
      </w:r>
      <w:r w:rsidRPr="008852C0">
        <w:rPr>
          <w:rFonts w:ascii="Browallia New" w:hAnsi="Browallia New" w:cs="Browallia New"/>
          <w:sz w:val="28"/>
          <w:szCs w:val="28"/>
        </w:rPr>
        <w:t>2567</w:t>
      </w:r>
      <w:r w:rsidRPr="008852C0">
        <w:rPr>
          <w:rFonts w:ascii="Browallia New" w:hAnsi="Browallia New" w:cs="Browallia New"/>
          <w:sz w:val="28"/>
          <w:szCs w:val="28"/>
          <w:cs/>
        </w:rPr>
        <w:t xml:space="preserve"> </w:t>
      </w:r>
    </w:p>
    <w:p w14:paraId="0566FE4C" w14:textId="77777777" w:rsidR="004E4322" w:rsidRPr="008852C0" w:rsidRDefault="004E4322"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1D4D18" w14:textId="77777777" w:rsidR="00B91FE3" w:rsidRPr="008852C0" w:rsidRDefault="00B91FE3"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10256A0" w14:textId="77777777" w:rsidR="004E4322" w:rsidRPr="008852C0" w:rsidRDefault="004E4322"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B420EA" w14:textId="77777777" w:rsidR="00A833D5" w:rsidRPr="008852C0" w:rsidRDefault="00A833D5"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A833D5" w:rsidRPr="008852C0" w:rsidSect="002077F6">
      <w:headerReference w:type="default" r:id="rId15"/>
      <w:footerReference w:type="default" r:id="rId16"/>
      <w:pgSz w:w="11909" w:h="16834" w:code="9"/>
      <w:pgMar w:top="288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6306D" w14:textId="77777777" w:rsidR="00A66553" w:rsidRDefault="00A66553">
      <w:r>
        <w:separator/>
      </w:r>
    </w:p>
  </w:endnote>
  <w:endnote w:type="continuationSeparator" w:id="0">
    <w:p w14:paraId="7EB5BCA7" w14:textId="77777777" w:rsidR="00A66553" w:rsidRDefault="00A66553">
      <w:r>
        <w:continuationSeparator/>
      </w:r>
    </w:p>
  </w:endnote>
  <w:endnote w:type="continuationNotice" w:id="1">
    <w:p w14:paraId="094807CC" w14:textId="77777777" w:rsidR="00A66553" w:rsidRDefault="00A665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97" w:type="dxa"/>
      <w:tblInd w:w="90" w:type="dxa"/>
      <w:tblLook w:val="0000" w:firstRow="0" w:lastRow="0" w:firstColumn="0" w:lastColumn="0" w:noHBand="0" w:noVBand="0"/>
    </w:tblPr>
    <w:tblGrid>
      <w:gridCol w:w="4446"/>
      <w:gridCol w:w="4284"/>
      <w:gridCol w:w="567"/>
    </w:tblGrid>
    <w:tr w:rsidR="00E749CD" w:rsidRPr="00CF6530"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F6530" w:rsidRDefault="00E749CD">
          <w:pPr>
            <w:pStyle w:val="Footer"/>
            <w:ind w:left="137" w:right="-108"/>
            <w:jc w:val="right"/>
            <w:rPr>
              <w:rFonts w:ascii="Browallia New" w:hAnsi="Browallia New" w:cs="Browallia New"/>
              <w:sz w:val="28"/>
              <w:szCs w:val="28"/>
            </w:rPr>
          </w:pPr>
          <w:r w:rsidRPr="00CF6530">
            <w:rPr>
              <w:rStyle w:val="PageNumber"/>
              <w:rFonts w:ascii="Browallia New" w:hAnsi="Browallia New" w:cs="Browallia New"/>
              <w:sz w:val="28"/>
              <w:szCs w:val="28"/>
            </w:rPr>
            <w:fldChar w:fldCharType="begin"/>
          </w:r>
          <w:r w:rsidRPr="00CF6530">
            <w:rPr>
              <w:rStyle w:val="PageNumber"/>
              <w:rFonts w:ascii="Browallia New" w:hAnsi="Browallia New" w:cs="Browallia New"/>
              <w:sz w:val="28"/>
              <w:szCs w:val="28"/>
            </w:rPr>
            <w:instrText xml:space="preserve"> PAGE </w:instrText>
          </w:r>
          <w:r w:rsidRPr="00CF6530">
            <w:rPr>
              <w:rStyle w:val="PageNumber"/>
              <w:rFonts w:ascii="Browallia New" w:hAnsi="Browallia New" w:cs="Browallia New"/>
              <w:sz w:val="28"/>
              <w:szCs w:val="28"/>
            </w:rPr>
            <w:fldChar w:fldCharType="separate"/>
          </w:r>
          <w:r w:rsidRPr="00CF6530">
            <w:rPr>
              <w:rStyle w:val="PageNumber"/>
              <w:rFonts w:ascii="Browallia New" w:hAnsi="Browallia New" w:cs="Browallia New"/>
              <w:noProof/>
              <w:sz w:val="28"/>
              <w:szCs w:val="28"/>
            </w:rPr>
            <w:t>33</w:t>
          </w:r>
          <w:r w:rsidRPr="00CF6530">
            <w:rPr>
              <w:rStyle w:val="PageNumber"/>
              <w:rFonts w:ascii="Browallia New" w:hAnsi="Browallia New" w:cs="Browallia New"/>
              <w:sz w:val="28"/>
              <w:szCs w:val="28"/>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6828E" w14:textId="77777777" w:rsidR="00A66553" w:rsidRDefault="00A66553">
      <w:r>
        <w:separator/>
      </w:r>
    </w:p>
  </w:footnote>
  <w:footnote w:type="continuationSeparator" w:id="0">
    <w:p w14:paraId="1AF93010" w14:textId="77777777" w:rsidR="00A66553" w:rsidRDefault="00A66553">
      <w:r>
        <w:continuationSeparator/>
      </w:r>
    </w:p>
  </w:footnote>
  <w:footnote w:type="continuationNotice" w:id="1">
    <w:p w14:paraId="28293677" w14:textId="77777777" w:rsidR="00A66553" w:rsidRDefault="00A665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63F20" w14:textId="77777777" w:rsidR="00C9028A" w:rsidRPr="00367094" w:rsidRDefault="00C9028A"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5640682B" w14:textId="5A8A0227" w:rsidR="00C9028A" w:rsidRPr="00367094" w:rsidRDefault="00C9028A"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sidR="007427B8">
      <w:rPr>
        <w:rFonts w:ascii="Browallia New" w:hAnsi="Browallia New" w:cs="Browallia New"/>
        <w:b/>
        <w:bCs/>
        <w:sz w:val="28"/>
        <w:szCs w:val="28"/>
      </w:rPr>
      <w:t xml:space="preserve"> </w:t>
    </w:r>
    <w:r w:rsidR="007427B8" w:rsidRPr="00367094">
      <w:rPr>
        <w:rFonts w:ascii="Browallia New" w:hAnsi="Browallia New" w:cs="Browallia New"/>
        <w:b/>
        <w:bCs/>
        <w:sz w:val="28"/>
        <w:szCs w:val="28"/>
      </w:rPr>
      <w:t>(</w:t>
    </w:r>
    <w:r w:rsidR="007427B8" w:rsidRPr="00367094">
      <w:rPr>
        <w:rFonts w:ascii="Browallia New" w:hAnsi="Browallia New" w:cs="Browallia New"/>
        <w:b/>
        <w:bCs/>
        <w:sz w:val="28"/>
        <w:szCs w:val="28"/>
        <w:cs/>
      </w:rPr>
      <w:t>ยังไม่ได้ตรวจสอบ แต่สอบทานแล้ว</w:t>
    </w:r>
    <w:r w:rsidR="007427B8" w:rsidRPr="00367094">
      <w:rPr>
        <w:rFonts w:ascii="Browallia New" w:hAnsi="Browallia New" w:cs="Browallia New"/>
        <w:b/>
        <w:bCs/>
        <w:sz w:val="28"/>
        <w:szCs w:val="28"/>
      </w:rPr>
      <w:t>)</w:t>
    </w:r>
  </w:p>
  <w:p w14:paraId="25965CAA" w14:textId="5BE780BF" w:rsidR="007427B8" w:rsidRPr="007427B8" w:rsidRDefault="00C9028A" w:rsidP="00C9028A">
    <w:pPr>
      <w:pStyle w:val="Header"/>
      <w:rPr>
        <w:rFonts w:ascii="Browallia New" w:hAnsi="Browallia New" w:cs="Browallia New"/>
        <w:b/>
        <w:bCs/>
        <w:sz w:val="28"/>
        <w:szCs w:val="28"/>
        <w:lang w:val="en-GB"/>
      </w:rPr>
    </w:pPr>
    <w:r w:rsidRPr="00367094">
      <w:rPr>
        <w:rFonts w:ascii="Browallia New" w:hAnsi="Browallia New" w:cs="Browallia New"/>
        <w:b/>
        <w:bCs/>
        <w:sz w:val="28"/>
        <w:szCs w:val="28"/>
        <w:cs/>
      </w:rPr>
      <w:t>สำหรับงวดสามเดือน</w:t>
    </w:r>
    <w:r w:rsidR="006758C6">
      <w:rPr>
        <w:rFonts w:ascii="Browallia New" w:hAnsi="Browallia New" w:cs="Browallia New" w:hint="cs"/>
        <w:b/>
        <w:bCs/>
        <w:sz w:val="28"/>
        <w:szCs w:val="28"/>
        <w:cs/>
      </w:rPr>
      <w:t>และหกเดือน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lang w:val="en-GB"/>
      </w:rPr>
      <w:t>3</w:t>
    </w:r>
    <w:r w:rsidR="006758C6">
      <w:rPr>
        <w:rFonts w:ascii="Browallia New" w:hAnsi="Browallia New" w:cs="Browallia New"/>
        <w:b/>
        <w:bCs/>
        <w:sz w:val="28"/>
        <w:szCs w:val="28"/>
      </w:rPr>
      <w:t>0</w:t>
    </w:r>
    <w:r w:rsidR="006758C6">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lang w:val="en-GB"/>
      </w:rPr>
      <w:t xml:space="preserve"> </w:t>
    </w:r>
    <w:r>
      <w:rPr>
        <w:rFonts w:ascii="Browallia New" w:hAnsi="Browallia New" w:cs="Browallia New"/>
        <w:b/>
        <w:bCs/>
        <w:sz w:val="28"/>
        <w:szCs w:val="28"/>
      </w:rPr>
      <w:t>2567</w:t>
    </w:r>
  </w:p>
  <w:p w14:paraId="5CD08C4B" w14:textId="6E494F61" w:rsidR="00C9028A" w:rsidRDefault="006C025E" w:rsidP="00C9028A">
    <w:pPr>
      <w:pStyle w:val="Header"/>
    </w:pPr>
    <w:r>
      <w:rPr>
        <w:noProof/>
      </w:rPr>
      <mc:AlternateContent>
        <mc:Choice Requires="wps">
          <w:drawing>
            <wp:anchor distT="0" distB="0" distL="114300" distR="114300" simplePos="0" relativeHeight="251658240" behindDoc="0" locked="0" layoutInCell="1" allowOverlap="1" wp14:anchorId="0D772A9D" wp14:editId="54FD0E34">
              <wp:simplePos x="0" y="0"/>
              <wp:positionH relativeFrom="column">
                <wp:posOffset>7620</wp:posOffset>
              </wp:positionH>
              <wp:positionV relativeFrom="paragraph">
                <wp:posOffset>92710</wp:posOffset>
              </wp:positionV>
              <wp:extent cx="59400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4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E7068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7.3pt" to="468.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C0B3F" w14:textId="77777777" w:rsidR="00D839E1" w:rsidRPr="00367094" w:rsidRDefault="00D839E1"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3D284BC0" w14:textId="4B9365B8" w:rsidR="00D839E1" w:rsidRPr="00367094" w:rsidRDefault="00D839E1"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w:t>
    </w:r>
    <w:r w:rsidR="00A71A78" w:rsidRPr="00367094">
      <w:rPr>
        <w:rFonts w:ascii="Browallia New" w:hAnsi="Browallia New" w:cs="Browallia New"/>
        <w:b/>
        <w:bCs/>
        <w:sz w:val="28"/>
        <w:szCs w:val="28"/>
        <w:cs/>
      </w:rPr>
      <w:t>ประกอบงบการเงินระหว่างกาลแบบย่อ</w:t>
    </w:r>
    <w:r w:rsidR="00A71A78">
      <w:rPr>
        <w:rFonts w:ascii="Browallia New" w:hAnsi="Browallia New" w:cs="Browallia New"/>
        <w:b/>
        <w:bCs/>
        <w:sz w:val="28"/>
        <w:szCs w:val="28"/>
      </w:rPr>
      <w:t xml:space="preserve"> </w:t>
    </w:r>
    <w:r w:rsidR="00A71A78" w:rsidRPr="00367094">
      <w:rPr>
        <w:rFonts w:ascii="Browallia New" w:hAnsi="Browallia New" w:cs="Browallia New"/>
        <w:b/>
        <w:bCs/>
        <w:sz w:val="28"/>
        <w:szCs w:val="28"/>
      </w:rPr>
      <w:t>(</w:t>
    </w:r>
    <w:r w:rsidR="00A71A78" w:rsidRPr="00367094">
      <w:rPr>
        <w:rFonts w:ascii="Browallia New" w:hAnsi="Browallia New" w:cs="Browallia New"/>
        <w:b/>
        <w:bCs/>
        <w:sz w:val="28"/>
        <w:szCs w:val="28"/>
        <w:cs/>
      </w:rPr>
      <w:t>ยังไม่ได้ตรวจสอบ แต่สอบทานแล้ว</w:t>
    </w:r>
    <w:r w:rsidR="00A71A78" w:rsidRPr="00367094">
      <w:rPr>
        <w:rFonts w:ascii="Browallia New" w:hAnsi="Browallia New" w:cs="Browallia New"/>
        <w:b/>
        <w:bCs/>
        <w:sz w:val="28"/>
        <w:szCs w:val="28"/>
      </w:rPr>
      <w:t>)</w:t>
    </w:r>
  </w:p>
  <w:p w14:paraId="4DEED2C0" w14:textId="4FD3F46D" w:rsidR="00D839E1" w:rsidRDefault="00D839E1" w:rsidP="00C9028A">
    <w:pPr>
      <w:pStyle w:val="Header"/>
      <w:rPr>
        <w:rFonts w:ascii="Browallia New" w:hAnsi="Browallia New" w:cs="Browallia New"/>
        <w:b/>
        <w:bCs/>
        <w:sz w:val="28"/>
        <w:szCs w:val="28"/>
      </w:rPr>
    </w:pPr>
    <w:r w:rsidRPr="00367094">
      <w:rPr>
        <w:rFonts w:ascii="Browallia New" w:hAnsi="Browallia New" w:cs="Browallia New"/>
        <w:b/>
        <w:bCs/>
        <w:sz w:val="28"/>
        <w:szCs w:val="28"/>
        <w:cs/>
      </w:rPr>
      <w:t>สำหรับงวดสามเดือน</w:t>
    </w:r>
    <w:r w:rsidR="00982ECD">
      <w:rPr>
        <w:rFonts w:ascii="Browallia New" w:hAnsi="Browallia New" w:cs="Browallia New" w:hint="cs"/>
        <w:b/>
        <w:bCs/>
        <w:sz w:val="28"/>
        <w:szCs w:val="28"/>
        <w:cs/>
      </w:rPr>
      <w:t>และหกเดือน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lang w:val="en-GB"/>
      </w:rPr>
      <w:t>3</w:t>
    </w:r>
    <w:r w:rsidR="00982ECD">
      <w:rPr>
        <w:rFonts w:ascii="Browallia New" w:hAnsi="Browallia New" w:cs="Browallia New"/>
        <w:b/>
        <w:bCs/>
        <w:sz w:val="28"/>
        <w:szCs w:val="28"/>
      </w:rPr>
      <w:t>0</w:t>
    </w:r>
    <w:r w:rsidR="00982ECD">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lang w:val="en-GB"/>
      </w:rPr>
      <w:t xml:space="preserve"> </w:t>
    </w:r>
    <w:r>
      <w:rPr>
        <w:rFonts w:ascii="Browallia New" w:hAnsi="Browallia New" w:cs="Browallia New"/>
        <w:b/>
        <w:bCs/>
        <w:sz w:val="28"/>
        <w:szCs w:val="28"/>
      </w:rPr>
      <w:t>2567</w:t>
    </w:r>
  </w:p>
  <w:p w14:paraId="5E17ECF6" w14:textId="77777777" w:rsidR="00D839E1" w:rsidRDefault="00D839E1" w:rsidP="00C9028A">
    <w:pPr>
      <w:pStyle w:val="Header"/>
    </w:pPr>
    <w:r>
      <w:rPr>
        <w:noProof/>
      </w:rPr>
      <mc:AlternateContent>
        <mc:Choice Requires="wps">
          <w:drawing>
            <wp:anchor distT="0" distB="0" distL="114300" distR="114300" simplePos="0" relativeHeight="251658241" behindDoc="0" locked="0" layoutInCell="1" allowOverlap="1" wp14:anchorId="56EA71B5" wp14:editId="65CB8D7A">
              <wp:simplePos x="0" y="0"/>
              <wp:positionH relativeFrom="column">
                <wp:posOffset>6350</wp:posOffset>
              </wp:positionH>
              <wp:positionV relativeFrom="paragraph">
                <wp:posOffset>88900</wp:posOffset>
              </wp:positionV>
              <wp:extent cx="9072000" cy="0"/>
              <wp:effectExtent l="0" t="0" r="0" b="0"/>
              <wp:wrapNone/>
              <wp:docPr id="633275804" name="Straight Connector 1"/>
              <wp:cNvGraphicFramePr/>
              <a:graphic xmlns:a="http://schemas.openxmlformats.org/drawingml/2006/main">
                <a:graphicData uri="http://schemas.microsoft.com/office/word/2010/wordprocessingShape">
                  <wps:wsp>
                    <wps:cNvCnPr/>
                    <wps:spPr>
                      <a:xfrm>
                        <a:off x="0" y="0"/>
                        <a:ext cx="907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F96F47E"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pt" to="714.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FD434" w14:textId="77777777" w:rsidR="00D839E1" w:rsidRPr="00367094" w:rsidRDefault="00D839E1"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13AC9361" w14:textId="6A32A6A1" w:rsidR="00D839E1" w:rsidRPr="00367094" w:rsidRDefault="00D839E1"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w:t>
    </w:r>
    <w:r w:rsidR="00C059AE" w:rsidRPr="00367094">
      <w:rPr>
        <w:rFonts w:ascii="Browallia New" w:hAnsi="Browallia New" w:cs="Browallia New"/>
        <w:b/>
        <w:bCs/>
        <w:sz w:val="28"/>
        <w:szCs w:val="28"/>
        <w:cs/>
      </w:rPr>
      <w:t>ประกอบงบการเงินระหว่างกาลแบบย่อ</w:t>
    </w:r>
    <w:r w:rsidR="00C059AE">
      <w:rPr>
        <w:rFonts w:ascii="Browallia New" w:hAnsi="Browallia New" w:cs="Browallia New"/>
        <w:b/>
        <w:bCs/>
        <w:sz w:val="28"/>
        <w:szCs w:val="28"/>
      </w:rPr>
      <w:t xml:space="preserve"> </w:t>
    </w:r>
    <w:r w:rsidR="00C059AE" w:rsidRPr="00367094">
      <w:rPr>
        <w:rFonts w:ascii="Browallia New" w:hAnsi="Browallia New" w:cs="Browallia New"/>
        <w:b/>
        <w:bCs/>
        <w:sz w:val="28"/>
        <w:szCs w:val="28"/>
      </w:rPr>
      <w:t>(</w:t>
    </w:r>
    <w:r w:rsidR="00C059AE" w:rsidRPr="00367094">
      <w:rPr>
        <w:rFonts w:ascii="Browallia New" w:hAnsi="Browallia New" w:cs="Browallia New"/>
        <w:b/>
        <w:bCs/>
        <w:sz w:val="28"/>
        <w:szCs w:val="28"/>
        <w:cs/>
      </w:rPr>
      <w:t>ยังไม่ได้ตรวจสอบ แต่สอบทานแล้ว</w:t>
    </w:r>
    <w:r w:rsidR="00C059AE" w:rsidRPr="00367094">
      <w:rPr>
        <w:rFonts w:ascii="Browallia New" w:hAnsi="Browallia New" w:cs="Browallia New"/>
        <w:b/>
        <w:bCs/>
        <w:sz w:val="28"/>
        <w:szCs w:val="28"/>
      </w:rPr>
      <w:t>)</w:t>
    </w:r>
  </w:p>
  <w:p w14:paraId="5E9EA476" w14:textId="62AE8DCA" w:rsidR="00D839E1" w:rsidRDefault="00D839E1" w:rsidP="00C9028A">
    <w:pPr>
      <w:pStyle w:val="Header"/>
      <w:rPr>
        <w:rFonts w:ascii="Browallia New" w:hAnsi="Browallia New" w:cs="Browallia New"/>
        <w:b/>
        <w:bCs/>
        <w:sz w:val="28"/>
        <w:szCs w:val="28"/>
      </w:rPr>
    </w:pPr>
    <w:r w:rsidRPr="00367094">
      <w:rPr>
        <w:rFonts w:ascii="Browallia New" w:hAnsi="Browallia New" w:cs="Browallia New"/>
        <w:b/>
        <w:bCs/>
        <w:sz w:val="28"/>
        <w:szCs w:val="28"/>
        <w:cs/>
      </w:rPr>
      <w:t>สำหรับงวดสามเดือน</w:t>
    </w:r>
    <w:r w:rsidR="00513291">
      <w:rPr>
        <w:rFonts w:ascii="Browallia New" w:hAnsi="Browallia New" w:cs="Browallia New" w:hint="cs"/>
        <w:b/>
        <w:bCs/>
        <w:sz w:val="28"/>
        <w:szCs w:val="28"/>
        <w:cs/>
      </w:rPr>
      <w:t>และหกเดือน</w:t>
    </w:r>
    <w:r w:rsidR="00513291" w:rsidRPr="00B737D5">
      <w:rPr>
        <w:rFonts w:ascii="Browallia New" w:hAnsi="Browallia New" w:cs="Browallia New" w:hint="cs"/>
        <w:b/>
        <w:bCs/>
        <w:sz w:val="28"/>
        <w:szCs w:val="28"/>
        <w:cs/>
      </w:rPr>
      <w:t>สิ้น</w:t>
    </w:r>
    <w:r w:rsidR="00513291" w:rsidRPr="00B737D5">
      <w:rPr>
        <w:rFonts w:ascii="Browallia New" w:hAnsi="Browallia New" w:cs="Browallia New"/>
        <w:b/>
        <w:bCs/>
        <w:sz w:val="28"/>
        <w:szCs w:val="28"/>
        <w:cs/>
      </w:rPr>
      <w:t xml:space="preserve">สุดวันที่ </w:t>
    </w:r>
    <w:r w:rsidR="00513291">
      <w:rPr>
        <w:rFonts w:ascii="Browallia New" w:hAnsi="Browallia New" w:cs="Browallia New"/>
        <w:b/>
        <w:bCs/>
        <w:sz w:val="28"/>
        <w:szCs w:val="28"/>
        <w:lang w:val="en-GB"/>
      </w:rPr>
      <w:t>3</w:t>
    </w:r>
    <w:r w:rsidR="00513291">
      <w:rPr>
        <w:rFonts w:ascii="Browallia New" w:hAnsi="Browallia New" w:cs="Browallia New"/>
        <w:b/>
        <w:bCs/>
        <w:sz w:val="28"/>
        <w:szCs w:val="28"/>
      </w:rPr>
      <w:t>0</w:t>
    </w:r>
    <w:r w:rsidR="00513291">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lang w:val="en-GB"/>
      </w:rPr>
      <w:t xml:space="preserve"> </w:t>
    </w:r>
    <w:r>
      <w:rPr>
        <w:rFonts w:ascii="Browallia New" w:hAnsi="Browallia New" w:cs="Browallia New"/>
        <w:b/>
        <w:bCs/>
        <w:sz w:val="28"/>
        <w:szCs w:val="28"/>
      </w:rPr>
      <w:t>2567</w:t>
    </w:r>
    <w:r w:rsidRPr="00367094">
      <w:rPr>
        <w:rFonts w:ascii="Browallia New" w:hAnsi="Browallia New" w:cs="Browallia New"/>
        <w:b/>
        <w:bCs/>
        <w:sz w:val="28"/>
        <w:szCs w:val="28"/>
        <w:lang w:val="en-GB"/>
      </w:rPr>
      <w:t xml:space="preserve"> </w:t>
    </w:r>
  </w:p>
  <w:p w14:paraId="071833DD" w14:textId="77777777" w:rsidR="00D839E1" w:rsidRDefault="00D839E1" w:rsidP="00C9028A">
    <w:pPr>
      <w:pStyle w:val="Header"/>
    </w:pPr>
    <w:r>
      <w:rPr>
        <w:noProof/>
      </w:rPr>
      <mc:AlternateContent>
        <mc:Choice Requires="wps">
          <w:drawing>
            <wp:anchor distT="0" distB="0" distL="114300" distR="114300" simplePos="0" relativeHeight="251658242" behindDoc="0" locked="0" layoutInCell="1" allowOverlap="1" wp14:anchorId="468A5577" wp14:editId="1F074EB2">
              <wp:simplePos x="0" y="0"/>
              <wp:positionH relativeFrom="column">
                <wp:posOffset>7620</wp:posOffset>
              </wp:positionH>
              <wp:positionV relativeFrom="paragraph">
                <wp:posOffset>92710</wp:posOffset>
              </wp:positionV>
              <wp:extent cx="5905500" cy="0"/>
              <wp:effectExtent l="0" t="0" r="0" b="0"/>
              <wp:wrapNone/>
              <wp:docPr id="83967362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E4031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6pt,7.3pt" to="465.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2"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3" w15:restartNumberingAfterBreak="0">
    <w:nsid w:val="20982002"/>
    <w:multiLevelType w:val="multilevel"/>
    <w:tmpl w:val="3EB0763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27343B0"/>
    <w:multiLevelType w:val="hybridMultilevel"/>
    <w:tmpl w:val="F9FAADC0"/>
    <w:lvl w:ilvl="0" w:tplc="E35CE444">
      <w:start w:val="1"/>
      <w:numFmt w:val="decimal"/>
      <w:lvlText w:val="3.2.%1"/>
      <w:lvlJc w:val="left"/>
      <w:pPr>
        <w:ind w:left="1656" w:hanging="360"/>
      </w:pPr>
      <w:rPr>
        <w:rFonts w:hint="default"/>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5"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6"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9D27C90"/>
    <w:multiLevelType w:val="hybridMultilevel"/>
    <w:tmpl w:val="460495A6"/>
    <w:lvl w:ilvl="0" w:tplc="87FA0C7A">
      <w:start w:val="1"/>
      <w:numFmt w:val="thaiLetters"/>
      <w:lvlText w:val="%1)"/>
      <w:lvlJc w:val="left"/>
      <w:pPr>
        <w:ind w:left="720" w:hanging="360"/>
      </w:pPr>
      <w:rPr>
        <w:rFonts w:eastAsia="Times New Roman"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1" w15:restartNumberingAfterBreak="0">
    <w:nsid w:val="3C7F276A"/>
    <w:multiLevelType w:val="multilevel"/>
    <w:tmpl w:val="AD90F76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3CED0200"/>
    <w:multiLevelType w:val="hybridMultilevel"/>
    <w:tmpl w:val="9BEAE0E2"/>
    <w:lvl w:ilvl="0" w:tplc="BA30491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5"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6" w15:restartNumberingAfterBreak="0">
    <w:nsid w:val="554F0524"/>
    <w:multiLevelType w:val="multilevel"/>
    <w:tmpl w:val="1818A096"/>
    <w:lvl w:ilvl="0">
      <w:start w:val="1"/>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1425"/>
        </w:tabs>
        <w:ind w:left="1425"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CF272EF"/>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FF75DD0"/>
    <w:multiLevelType w:val="hybridMultilevel"/>
    <w:tmpl w:val="AD2AC34A"/>
    <w:lvl w:ilvl="0" w:tplc="635087C4">
      <w:start w:val="1"/>
      <w:numFmt w:val="thaiLetters"/>
      <w:lvlText w:val="%1)"/>
      <w:lvlJc w:val="left"/>
      <w:pPr>
        <w:ind w:left="1908" w:hanging="360"/>
      </w:pPr>
      <w:rPr>
        <w:rFonts w:eastAsia="Times New Roman" w:hint="default"/>
        <w:b/>
        <w:bCs/>
      </w:rPr>
    </w:lvl>
    <w:lvl w:ilvl="1" w:tplc="08090019" w:tentative="1">
      <w:start w:val="1"/>
      <w:numFmt w:val="lowerLetter"/>
      <w:lvlText w:val="%2."/>
      <w:lvlJc w:val="left"/>
      <w:pPr>
        <w:ind w:left="2628" w:hanging="360"/>
      </w:pPr>
    </w:lvl>
    <w:lvl w:ilvl="2" w:tplc="0809001B" w:tentative="1">
      <w:start w:val="1"/>
      <w:numFmt w:val="lowerRoman"/>
      <w:lvlText w:val="%3."/>
      <w:lvlJc w:val="right"/>
      <w:pPr>
        <w:ind w:left="3348" w:hanging="180"/>
      </w:pPr>
    </w:lvl>
    <w:lvl w:ilvl="3" w:tplc="0809000F" w:tentative="1">
      <w:start w:val="1"/>
      <w:numFmt w:val="decimal"/>
      <w:lvlText w:val="%4."/>
      <w:lvlJc w:val="left"/>
      <w:pPr>
        <w:ind w:left="4068" w:hanging="360"/>
      </w:pPr>
    </w:lvl>
    <w:lvl w:ilvl="4" w:tplc="08090019" w:tentative="1">
      <w:start w:val="1"/>
      <w:numFmt w:val="lowerLetter"/>
      <w:lvlText w:val="%5."/>
      <w:lvlJc w:val="left"/>
      <w:pPr>
        <w:ind w:left="4788" w:hanging="360"/>
      </w:pPr>
    </w:lvl>
    <w:lvl w:ilvl="5" w:tplc="0809001B" w:tentative="1">
      <w:start w:val="1"/>
      <w:numFmt w:val="lowerRoman"/>
      <w:lvlText w:val="%6."/>
      <w:lvlJc w:val="right"/>
      <w:pPr>
        <w:ind w:left="5508" w:hanging="180"/>
      </w:pPr>
    </w:lvl>
    <w:lvl w:ilvl="6" w:tplc="0809000F" w:tentative="1">
      <w:start w:val="1"/>
      <w:numFmt w:val="decimal"/>
      <w:lvlText w:val="%7."/>
      <w:lvlJc w:val="left"/>
      <w:pPr>
        <w:ind w:left="6228" w:hanging="360"/>
      </w:pPr>
    </w:lvl>
    <w:lvl w:ilvl="7" w:tplc="08090019" w:tentative="1">
      <w:start w:val="1"/>
      <w:numFmt w:val="lowerLetter"/>
      <w:lvlText w:val="%8."/>
      <w:lvlJc w:val="left"/>
      <w:pPr>
        <w:ind w:left="6948" w:hanging="360"/>
      </w:pPr>
    </w:lvl>
    <w:lvl w:ilvl="8" w:tplc="0809001B" w:tentative="1">
      <w:start w:val="1"/>
      <w:numFmt w:val="lowerRoman"/>
      <w:lvlText w:val="%9."/>
      <w:lvlJc w:val="right"/>
      <w:pPr>
        <w:ind w:left="7668" w:hanging="180"/>
      </w:pPr>
    </w:lvl>
  </w:abstractNum>
  <w:abstractNum w:abstractNumId="29"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0" w15:restartNumberingAfterBreak="0">
    <w:nsid w:val="64B25E2B"/>
    <w:multiLevelType w:val="hybridMultilevel"/>
    <w:tmpl w:val="AC84C66C"/>
    <w:lvl w:ilvl="0" w:tplc="A148D082">
      <w:start w:val="99"/>
      <w:numFmt w:val="bullet"/>
      <w:lvlText w:val="﷐"/>
      <w:lvlJc w:val="left"/>
      <w:pPr>
        <w:ind w:left="855" w:hanging="49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2"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33"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4"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20"/>
  </w:num>
  <w:num w:numId="12" w16cid:durableId="66075868">
    <w:abstractNumId w:val="15"/>
  </w:num>
  <w:num w:numId="13" w16cid:durableId="1731222459">
    <w:abstractNumId w:val="31"/>
  </w:num>
  <w:num w:numId="14" w16cid:durableId="513422838">
    <w:abstractNumId w:val="17"/>
  </w:num>
  <w:num w:numId="15" w16cid:durableId="118761582">
    <w:abstractNumId w:val="23"/>
  </w:num>
  <w:num w:numId="16" w16cid:durableId="678510378">
    <w:abstractNumId w:val="16"/>
  </w:num>
  <w:num w:numId="17" w16cid:durableId="8412383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9773173">
    <w:abstractNumId w:val="25"/>
  </w:num>
  <w:num w:numId="19" w16cid:durableId="1629967485">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29"/>
  </w:num>
  <w:num w:numId="21" w16cid:durableId="1456018862">
    <w:abstractNumId w:val="34"/>
  </w:num>
  <w:num w:numId="22" w16cid:durableId="1574654502">
    <w:abstractNumId w:val="24"/>
  </w:num>
  <w:num w:numId="23" w16cid:durableId="1133913349">
    <w:abstractNumId w:val="32"/>
  </w:num>
  <w:num w:numId="24" w16cid:durableId="709457716">
    <w:abstractNumId w:val="18"/>
  </w:num>
  <w:num w:numId="25" w16cid:durableId="996419523">
    <w:abstractNumId w:val="26"/>
  </w:num>
  <w:num w:numId="26" w16cid:durableId="370690656">
    <w:abstractNumId w:val="11"/>
  </w:num>
  <w:num w:numId="27" w16cid:durableId="1866555498">
    <w:abstractNumId w:val="10"/>
  </w:num>
  <w:num w:numId="28" w16cid:durableId="1704742955">
    <w:abstractNumId w:val="12"/>
  </w:num>
  <w:num w:numId="29" w16cid:durableId="281814656">
    <w:abstractNumId w:val="27"/>
  </w:num>
  <w:num w:numId="30" w16cid:durableId="1281650699">
    <w:abstractNumId w:val="19"/>
  </w:num>
  <w:num w:numId="31" w16cid:durableId="262886939">
    <w:abstractNumId w:val="14"/>
  </w:num>
  <w:num w:numId="32" w16cid:durableId="1593395294">
    <w:abstractNumId w:val="28"/>
  </w:num>
  <w:num w:numId="33" w16cid:durableId="1310937844">
    <w:abstractNumId w:val="22"/>
  </w:num>
  <w:num w:numId="34" w16cid:durableId="1487552202">
    <w:abstractNumId w:val="13"/>
  </w:num>
  <w:num w:numId="35" w16cid:durableId="177236179">
    <w:abstractNumId w:val="21"/>
  </w:num>
  <w:num w:numId="36" w16cid:durableId="93050946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30"/>
    <w:rsid w:val="00000279"/>
    <w:rsid w:val="0000034D"/>
    <w:rsid w:val="00000394"/>
    <w:rsid w:val="00000407"/>
    <w:rsid w:val="000004DC"/>
    <w:rsid w:val="000004F1"/>
    <w:rsid w:val="000005B8"/>
    <w:rsid w:val="000005D3"/>
    <w:rsid w:val="000006F9"/>
    <w:rsid w:val="000007B6"/>
    <w:rsid w:val="000008D2"/>
    <w:rsid w:val="0000090D"/>
    <w:rsid w:val="000009CE"/>
    <w:rsid w:val="000009DD"/>
    <w:rsid w:val="00000BD8"/>
    <w:rsid w:val="00000D08"/>
    <w:rsid w:val="00000DD4"/>
    <w:rsid w:val="00000EBD"/>
    <w:rsid w:val="00000F0B"/>
    <w:rsid w:val="000010B5"/>
    <w:rsid w:val="00001158"/>
    <w:rsid w:val="00001170"/>
    <w:rsid w:val="00001174"/>
    <w:rsid w:val="0000117D"/>
    <w:rsid w:val="000013CB"/>
    <w:rsid w:val="000014BE"/>
    <w:rsid w:val="00001645"/>
    <w:rsid w:val="000016DC"/>
    <w:rsid w:val="00001763"/>
    <w:rsid w:val="000018F8"/>
    <w:rsid w:val="00001CD4"/>
    <w:rsid w:val="00001D78"/>
    <w:rsid w:val="00001F4D"/>
    <w:rsid w:val="00001F4F"/>
    <w:rsid w:val="00001F64"/>
    <w:rsid w:val="00001FEB"/>
    <w:rsid w:val="00002050"/>
    <w:rsid w:val="00002185"/>
    <w:rsid w:val="000021D5"/>
    <w:rsid w:val="00002511"/>
    <w:rsid w:val="00002553"/>
    <w:rsid w:val="00002572"/>
    <w:rsid w:val="00002593"/>
    <w:rsid w:val="000025FE"/>
    <w:rsid w:val="0000271B"/>
    <w:rsid w:val="0000279E"/>
    <w:rsid w:val="000028F8"/>
    <w:rsid w:val="0000295E"/>
    <w:rsid w:val="00002BE9"/>
    <w:rsid w:val="00002E10"/>
    <w:rsid w:val="00002F1E"/>
    <w:rsid w:val="0000303F"/>
    <w:rsid w:val="00003227"/>
    <w:rsid w:val="00003367"/>
    <w:rsid w:val="0000348D"/>
    <w:rsid w:val="000036BA"/>
    <w:rsid w:val="00003723"/>
    <w:rsid w:val="00003752"/>
    <w:rsid w:val="000038AD"/>
    <w:rsid w:val="000038C4"/>
    <w:rsid w:val="000038C8"/>
    <w:rsid w:val="00003ABC"/>
    <w:rsid w:val="00003BFA"/>
    <w:rsid w:val="00003C11"/>
    <w:rsid w:val="00003C3A"/>
    <w:rsid w:val="00003D82"/>
    <w:rsid w:val="00004072"/>
    <w:rsid w:val="000040DF"/>
    <w:rsid w:val="00004178"/>
    <w:rsid w:val="00004262"/>
    <w:rsid w:val="000042F6"/>
    <w:rsid w:val="00004484"/>
    <w:rsid w:val="000044C1"/>
    <w:rsid w:val="000044E9"/>
    <w:rsid w:val="00004642"/>
    <w:rsid w:val="0000472F"/>
    <w:rsid w:val="000047DE"/>
    <w:rsid w:val="0000487B"/>
    <w:rsid w:val="000048CA"/>
    <w:rsid w:val="00004ACD"/>
    <w:rsid w:val="00004BF5"/>
    <w:rsid w:val="00004D1B"/>
    <w:rsid w:val="00004D44"/>
    <w:rsid w:val="00004EA1"/>
    <w:rsid w:val="00004FDB"/>
    <w:rsid w:val="000051E4"/>
    <w:rsid w:val="00005368"/>
    <w:rsid w:val="00005490"/>
    <w:rsid w:val="00005636"/>
    <w:rsid w:val="0000567E"/>
    <w:rsid w:val="00005864"/>
    <w:rsid w:val="00005876"/>
    <w:rsid w:val="0000588D"/>
    <w:rsid w:val="00005895"/>
    <w:rsid w:val="00005A19"/>
    <w:rsid w:val="00005BA7"/>
    <w:rsid w:val="00005BAF"/>
    <w:rsid w:val="00005BEB"/>
    <w:rsid w:val="00005CAD"/>
    <w:rsid w:val="00005CBD"/>
    <w:rsid w:val="00005F13"/>
    <w:rsid w:val="00005F69"/>
    <w:rsid w:val="00005F6E"/>
    <w:rsid w:val="00005FB8"/>
    <w:rsid w:val="00006012"/>
    <w:rsid w:val="000060E8"/>
    <w:rsid w:val="00006370"/>
    <w:rsid w:val="000064DA"/>
    <w:rsid w:val="00006530"/>
    <w:rsid w:val="00006580"/>
    <w:rsid w:val="000065EB"/>
    <w:rsid w:val="000067AE"/>
    <w:rsid w:val="000067B7"/>
    <w:rsid w:val="000069A8"/>
    <w:rsid w:val="00006A09"/>
    <w:rsid w:val="00006D98"/>
    <w:rsid w:val="00006E38"/>
    <w:rsid w:val="00006E43"/>
    <w:rsid w:val="00006F39"/>
    <w:rsid w:val="0000733C"/>
    <w:rsid w:val="0000761A"/>
    <w:rsid w:val="0000766E"/>
    <w:rsid w:val="0000771F"/>
    <w:rsid w:val="0000773B"/>
    <w:rsid w:val="00007782"/>
    <w:rsid w:val="000079C8"/>
    <w:rsid w:val="00007B24"/>
    <w:rsid w:val="00007B32"/>
    <w:rsid w:val="00007BB4"/>
    <w:rsid w:val="00007BDD"/>
    <w:rsid w:val="00007C52"/>
    <w:rsid w:val="00007CEA"/>
    <w:rsid w:val="00007D06"/>
    <w:rsid w:val="00007D24"/>
    <w:rsid w:val="00007D9E"/>
    <w:rsid w:val="0001010C"/>
    <w:rsid w:val="0001010F"/>
    <w:rsid w:val="00010313"/>
    <w:rsid w:val="000103B6"/>
    <w:rsid w:val="0001041D"/>
    <w:rsid w:val="00010492"/>
    <w:rsid w:val="00010560"/>
    <w:rsid w:val="000108C0"/>
    <w:rsid w:val="00010A3E"/>
    <w:rsid w:val="00010BA1"/>
    <w:rsid w:val="00010C5E"/>
    <w:rsid w:val="00010CEC"/>
    <w:rsid w:val="000110FF"/>
    <w:rsid w:val="00011115"/>
    <w:rsid w:val="000111F8"/>
    <w:rsid w:val="00011293"/>
    <w:rsid w:val="00011496"/>
    <w:rsid w:val="000114C6"/>
    <w:rsid w:val="000115EC"/>
    <w:rsid w:val="000115FA"/>
    <w:rsid w:val="00011699"/>
    <w:rsid w:val="0001173B"/>
    <w:rsid w:val="0001176E"/>
    <w:rsid w:val="00011797"/>
    <w:rsid w:val="00011844"/>
    <w:rsid w:val="000118AB"/>
    <w:rsid w:val="000118D0"/>
    <w:rsid w:val="000119A6"/>
    <w:rsid w:val="00011DC5"/>
    <w:rsid w:val="00011DD8"/>
    <w:rsid w:val="00011E1E"/>
    <w:rsid w:val="00011E5E"/>
    <w:rsid w:val="00012116"/>
    <w:rsid w:val="00012123"/>
    <w:rsid w:val="000121C6"/>
    <w:rsid w:val="00012217"/>
    <w:rsid w:val="0001239B"/>
    <w:rsid w:val="000123BD"/>
    <w:rsid w:val="00012502"/>
    <w:rsid w:val="00012644"/>
    <w:rsid w:val="0001268D"/>
    <w:rsid w:val="00012812"/>
    <w:rsid w:val="00012824"/>
    <w:rsid w:val="000128A6"/>
    <w:rsid w:val="00012A37"/>
    <w:rsid w:val="00012C33"/>
    <w:rsid w:val="0001316C"/>
    <w:rsid w:val="00013207"/>
    <w:rsid w:val="00013311"/>
    <w:rsid w:val="000133FC"/>
    <w:rsid w:val="0001357E"/>
    <w:rsid w:val="000136A7"/>
    <w:rsid w:val="00013A8D"/>
    <w:rsid w:val="00013CA2"/>
    <w:rsid w:val="00013CFB"/>
    <w:rsid w:val="00013EAA"/>
    <w:rsid w:val="00013EF2"/>
    <w:rsid w:val="00013F1A"/>
    <w:rsid w:val="00014186"/>
    <w:rsid w:val="0001418F"/>
    <w:rsid w:val="000144EE"/>
    <w:rsid w:val="000146A4"/>
    <w:rsid w:val="00014977"/>
    <w:rsid w:val="00014A02"/>
    <w:rsid w:val="00014A2C"/>
    <w:rsid w:val="00014C74"/>
    <w:rsid w:val="00015052"/>
    <w:rsid w:val="000151BA"/>
    <w:rsid w:val="000151F5"/>
    <w:rsid w:val="000152D1"/>
    <w:rsid w:val="000152E1"/>
    <w:rsid w:val="0001542D"/>
    <w:rsid w:val="0001555D"/>
    <w:rsid w:val="0001561E"/>
    <w:rsid w:val="000156B7"/>
    <w:rsid w:val="00015748"/>
    <w:rsid w:val="00015806"/>
    <w:rsid w:val="0001581B"/>
    <w:rsid w:val="00015941"/>
    <w:rsid w:val="0001595F"/>
    <w:rsid w:val="00015AD6"/>
    <w:rsid w:val="00015B69"/>
    <w:rsid w:val="00015C6B"/>
    <w:rsid w:val="00015C80"/>
    <w:rsid w:val="00015D80"/>
    <w:rsid w:val="00015FA5"/>
    <w:rsid w:val="00016078"/>
    <w:rsid w:val="0001607F"/>
    <w:rsid w:val="00016145"/>
    <w:rsid w:val="0001614E"/>
    <w:rsid w:val="000161AD"/>
    <w:rsid w:val="0001623A"/>
    <w:rsid w:val="00016273"/>
    <w:rsid w:val="0001641C"/>
    <w:rsid w:val="00016488"/>
    <w:rsid w:val="00016A08"/>
    <w:rsid w:val="00016AC2"/>
    <w:rsid w:val="00016AF6"/>
    <w:rsid w:val="00016B50"/>
    <w:rsid w:val="00016B57"/>
    <w:rsid w:val="00016BE7"/>
    <w:rsid w:val="00016C30"/>
    <w:rsid w:val="00016FD1"/>
    <w:rsid w:val="000173C9"/>
    <w:rsid w:val="000173F0"/>
    <w:rsid w:val="00017475"/>
    <w:rsid w:val="00017537"/>
    <w:rsid w:val="00017608"/>
    <w:rsid w:val="000176DC"/>
    <w:rsid w:val="000177CA"/>
    <w:rsid w:val="00017A10"/>
    <w:rsid w:val="00017DC0"/>
    <w:rsid w:val="0002006D"/>
    <w:rsid w:val="000200A5"/>
    <w:rsid w:val="000201D4"/>
    <w:rsid w:val="00020208"/>
    <w:rsid w:val="000202B3"/>
    <w:rsid w:val="000202EF"/>
    <w:rsid w:val="00020442"/>
    <w:rsid w:val="00020467"/>
    <w:rsid w:val="00020526"/>
    <w:rsid w:val="00020643"/>
    <w:rsid w:val="00020676"/>
    <w:rsid w:val="000207A7"/>
    <w:rsid w:val="000208E9"/>
    <w:rsid w:val="00020915"/>
    <w:rsid w:val="00020943"/>
    <w:rsid w:val="00020ABF"/>
    <w:rsid w:val="00020AC2"/>
    <w:rsid w:val="00020BE2"/>
    <w:rsid w:val="00020C3A"/>
    <w:rsid w:val="00020E59"/>
    <w:rsid w:val="00021150"/>
    <w:rsid w:val="0002129B"/>
    <w:rsid w:val="000212AE"/>
    <w:rsid w:val="00021309"/>
    <w:rsid w:val="0002132E"/>
    <w:rsid w:val="000214A8"/>
    <w:rsid w:val="000216A0"/>
    <w:rsid w:val="00021726"/>
    <w:rsid w:val="000217B1"/>
    <w:rsid w:val="000218C8"/>
    <w:rsid w:val="00021A28"/>
    <w:rsid w:val="00021C57"/>
    <w:rsid w:val="00021C59"/>
    <w:rsid w:val="00021C83"/>
    <w:rsid w:val="00021D1E"/>
    <w:rsid w:val="00021D2B"/>
    <w:rsid w:val="00021EAD"/>
    <w:rsid w:val="0002207E"/>
    <w:rsid w:val="000220FF"/>
    <w:rsid w:val="00022116"/>
    <w:rsid w:val="00022276"/>
    <w:rsid w:val="000223AA"/>
    <w:rsid w:val="00022537"/>
    <w:rsid w:val="00022553"/>
    <w:rsid w:val="00022659"/>
    <w:rsid w:val="00022670"/>
    <w:rsid w:val="00022697"/>
    <w:rsid w:val="00022751"/>
    <w:rsid w:val="00022774"/>
    <w:rsid w:val="00022792"/>
    <w:rsid w:val="00022B5A"/>
    <w:rsid w:val="00022B69"/>
    <w:rsid w:val="00022B8A"/>
    <w:rsid w:val="00022C08"/>
    <w:rsid w:val="00022C69"/>
    <w:rsid w:val="00022D10"/>
    <w:rsid w:val="00022F56"/>
    <w:rsid w:val="00022FBB"/>
    <w:rsid w:val="000230EF"/>
    <w:rsid w:val="0002316A"/>
    <w:rsid w:val="00023341"/>
    <w:rsid w:val="00023378"/>
    <w:rsid w:val="000233A8"/>
    <w:rsid w:val="000233E2"/>
    <w:rsid w:val="00023508"/>
    <w:rsid w:val="00023546"/>
    <w:rsid w:val="00023709"/>
    <w:rsid w:val="000237B1"/>
    <w:rsid w:val="00023845"/>
    <w:rsid w:val="00023A52"/>
    <w:rsid w:val="00023B2D"/>
    <w:rsid w:val="00023B7A"/>
    <w:rsid w:val="00023BA8"/>
    <w:rsid w:val="00023D26"/>
    <w:rsid w:val="00023D82"/>
    <w:rsid w:val="00023FE4"/>
    <w:rsid w:val="00024196"/>
    <w:rsid w:val="00024433"/>
    <w:rsid w:val="0002449E"/>
    <w:rsid w:val="000246AB"/>
    <w:rsid w:val="000247E6"/>
    <w:rsid w:val="00024819"/>
    <w:rsid w:val="00024935"/>
    <w:rsid w:val="00024941"/>
    <w:rsid w:val="00024A42"/>
    <w:rsid w:val="00024BCC"/>
    <w:rsid w:val="00024C44"/>
    <w:rsid w:val="00024CEF"/>
    <w:rsid w:val="00024D95"/>
    <w:rsid w:val="00024D9A"/>
    <w:rsid w:val="00024DF9"/>
    <w:rsid w:val="00024E56"/>
    <w:rsid w:val="00024F07"/>
    <w:rsid w:val="00024FED"/>
    <w:rsid w:val="00025093"/>
    <w:rsid w:val="000250CF"/>
    <w:rsid w:val="0002515A"/>
    <w:rsid w:val="000251A8"/>
    <w:rsid w:val="00025231"/>
    <w:rsid w:val="000252AC"/>
    <w:rsid w:val="000252D7"/>
    <w:rsid w:val="0002530C"/>
    <w:rsid w:val="0002532E"/>
    <w:rsid w:val="000253D9"/>
    <w:rsid w:val="00025562"/>
    <w:rsid w:val="000257E8"/>
    <w:rsid w:val="00025A40"/>
    <w:rsid w:val="00025A82"/>
    <w:rsid w:val="00025A91"/>
    <w:rsid w:val="00025ABF"/>
    <w:rsid w:val="00025AC2"/>
    <w:rsid w:val="00025B31"/>
    <w:rsid w:val="00025C03"/>
    <w:rsid w:val="00025CC4"/>
    <w:rsid w:val="00025D90"/>
    <w:rsid w:val="00025E57"/>
    <w:rsid w:val="00025F93"/>
    <w:rsid w:val="00026064"/>
    <w:rsid w:val="00026118"/>
    <w:rsid w:val="0002645C"/>
    <w:rsid w:val="0002648A"/>
    <w:rsid w:val="000268A3"/>
    <w:rsid w:val="000269F5"/>
    <w:rsid w:val="00026AE9"/>
    <w:rsid w:val="00026B27"/>
    <w:rsid w:val="00026DDC"/>
    <w:rsid w:val="00026E41"/>
    <w:rsid w:val="00026E82"/>
    <w:rsid w:val="00026E98"/>
    <w:rsid w:val="00027043"/>
    <w:rsid w:val="00027101"/>
    <w:rsid w:val="000271A9"/>
    <w:rsid w:val="000271B1"/>
    <w:rsid w:val="000272D8"/>
    <w:rsid w:val="000272FD"/>
    <w:rsid w:val="00027314"/>
    <w:rsid w:val="000274AC"/>
    <w:rsid w:val="0002751B"/>
    <w:rsid w:val="000275F9"/>
    <w:rsid w:val="00027643"/>
    <w:rsid w:val="0002764E"/>
    <w:rsid w:val="000277C9"/>
    <w:rsid w:val="0002785F"/>
    <w:rsid w:val="00027907"/>
    <w:rsid w:val="00027916"/>
    <w:rsid w:val="00027B74"/>
    <w:rsid w:val="00027C1D"/>
    <w:rsid w:val="00027C72"/>
    <w:rsid w:val="00027D01"/>
    <w:rsid w:val="00027E0D"/>
    <w:rsid w:val="00027EB9"/>
    <w:rsid w:val="00027F0C"/>
    <w:rsid w:val="00027FFE"/>
    <w:rsid w:val="00030178"/>
    <w:rsid w:val="0003039F"/>
    <w:rsid w:val="000303B2"/>
    <w:rsid w:val="0003057B"/>
    <w:rsid w:val="000305A3"/>
    <w:rsid w:val="000306C8"/>
    <w:rsid w:val="000306DA"/>
    <w:rsid w:val="000307D3"/>
    <w:rsid w:val="00030A2C"/>
    <w:rsid w:val="00030A3C"/>
    <w:rsid w:val="00030A75"/>
    <w:rsid w:val="00030ADC"/>
    <w:rsid w:val="00030B42"/>
    <w:rsid w:val="00030C27"/>
    <w:rsid w:val="00030C3C"/>
    <w:rsid w:val="00030ED2"/>
    <w:rsid w:val="00030FEF"/>
    <w:rsid w:val="00031099"/>
    <w:rsid w:val="00031225"/>
    <w:rsid w:val="00031229"/>
    <w:rsid w:val="0003143E"/>
    <w:rsid w:val="000316BE"/>
    <w:rsid w:val="0003180D"/>
    <w:rsid w:val="00031865"/>
    <w:rsid w:val="00031902"/>
    <w:rsid w:val="00031A92"/>
    <w:rsid w:val="00031B41"/>
    <w:rsid w:val="00031B7C"/>
    <w:rsid w:val="00031B88"/>
    <w:rsid w:val="00031D1D"/>
    <w:rsid w:val="00031D2A"/>
    <w:rsid w:val="00031E1A"/>
    <w:rsid w:val="00031E21"/>
    <w:rsid w:val="00031EC7"/>
    <w:rsid w:val="0003238E"/>
    <w:rsid w:val="000324F0"/>
    <w:rsid w:val="0003267D"/>
    <w:rsid w:val="00032699"/>
    <w:rsid w:val="00032769"/>
    <w:rsid w:val="000327B1"/>
    <w:rsid w:val="000327B3"/>
    <w:rsid w:val="000328B3"/>
    <w:rsid w:val="0003299B"/>
    <w:rsid w:val="00032A92"/>
    <w:rsid w:val="00032AE1"/>
    <w:rsid w:val="00032CE2"/>
    <w:rsid w:val="00032D41"/>
    <w:rsid w:val="00032D4B"/>
    <w:rsid w:val="00032D64"/>
    <w:rsid w:val="00032E59"/>
    <w:rsid w:val="00032ECE"/>
    <w:rsid w:val="00032F86"/>
    <w:rsid w:val="00032FB2"/>
    <w:rsid w:val="000330FF"/>
    <w:rsid w:val="00033126"/>
    <w:rsid w:val="00033304"/>
    <w:rsid w:val="00033380"/>
    <w:rsid w:val="0003339E"/>
    <w:rsid w:val="000334E1"/>
    <w:rsid w:val="000336D6"/>
    <w:rsid w:val="00033B32"/>
    <w:rsid w:val="00033BDE"/>
    <w:rsid w:val="00033C3F"/>
    <w:rsid w:val="00033C65"/>
    <w:rsid w:val="00033D31"/>
    <w:rsid w:val="00033D41"/>
    <w:rsid w:val="00033DD6"/>
    <w:rsid w:val="0003430F"/>
    <w:rsid w:val="000343B7"/>
    <w:rsid w:val="00034461"/>
    <w:rsid w:val="000344AC"/>
    <w:rsid w:val="000344FA"/>
    <w:rsid w:val="00034507"/>
    <w:rsid w:val="000347B2"/>
    <w:rsid w:val="000347DE"/>
    <w:rsid w:val="00034828"/>
    <w:rsid w:val="000348BE"/>
    <w:rsid w:val="0003493E"/>
    <w:rsid w:val="00034983"/>
    <w:rsid w:val="000349EB"/>
    <w:rsid w:val="00034A40"/>
    <w:rsid w:val="00034AAB"/>
    <w:rsid w:val="00034AEA"/>
    <w:rsid w:val="00034C21"/>
    <w:rsid w:val="00034C2B"/>
    <w:rsid w:val="00034C4F"/>
    <w:rsid w:val="00034D02"/>
    <w:rsid w:val="00034DAD"/>
    <w:rsid w:val="00034E7D"/>
    <w:rsid w:val="00034E7E"/>
    <w:rsid w:val="00034F98"/>
    <w:rsid w:val="00035022"/>
    <w:rsid w:val="00035093"/>
    <w:rsid w:val="000351C4"/>
    <w:rsid w:val="00035229"/>
    <w:rsid w:val="0003527C"/>
    <w:rsid w:val="000353BD"/>
    <w:rsid w:val="0003570E"/>
    <w:rsid w:val="00035884"/>
    <w:rsid w:val="0003595D"/>
    <w:rsid w:val="00035984"/>
    <w:rsid w:val="000359D5"/>
    <w:rsid w:val="00035A39"/>
    <w:rsid w:val="00035ACC"/>
    <w:rsid w:val="00035AFE"/>
    <w:rsid w:val="00035BEA"/>
    <w:rsid w:val="00035C98"/>
    <w:rsid w:val="00035CEC"/>
    <w:rsid w:val="00035DB9"/>
    <w:rsid w:val="00035DF0"/>
    <w:rsid w:val="00035E67"/>
    <w:rsid w:val="00035EAB"/>
    <w:rsid w:val="0003605F"/>
    <w:rsid w:val="00036301"/>
    <w:rsid w:val="00036318"/>
    <w:rsid w:val="000364B3"/>
    <w:rsid w:val="00036563"/>
    <w:rsid w:val="0003669A"/>
    <w:rsid w:val="000366C2"/>
    <w:rsid w:val="00036794"/>
    <w:rsid w:val="000369FF"/>
    <w:rsid w:val="00036AAD"/>
    <w:rsid w:val="00036CCE"/>
    <w:rsid w:val="00036D30"/>
    <w:rsid w:val="00036D3F"/>
    <w:rsid w:val="00036DB1"/>
    <w:rsid w:val="00036EC4"/>
    <w:rsid w:val="00036F05"/>
    <w:rsid w:val="00036F0A"/>
    <w:rsid w:val="000370A2"/>
    <w:rsid w:val="00037147"/>
    <w:rsid w:val="00037456"/>
    <w:rsid w:val="000374FC"/>
    <w:rsid w:val="000375E6"/>
    <w:rsid w:val="000376E0"/>
    <w:rsid w:val="000379F6"/>
    <w:rsid w:val="00037A1D"/>
    <w:rsid w:val="00037A28"/>
    <w:rsid w:val="00037B69"/>
    <w:rsid w:val="00037BF2"/>
    <w:rsid w:val="00037C1B"/>
    <w:rsid w:val="00037ED4"/>
    <w:rsid w:val="00037EF0"/>
    <w:rsid w:val="000400A1"/>
    <w:rsid w:val="000400FE"/>
    <w:rsid w:val="00040171"/>
    <w:rsid w:val="000402A0"/>
    <w:rsid w:val="00040385"/>
    <w:rsid w:val="00040530"/>
    <w:rsid w:val="0004054B"/>
    <w:rsid w:val="00040556"/>
    <w:rsid w:val="0004067C"/>
    <w:rsid w:val="000407ED"/>
    <w:rsid w:val="00040835"/>
    <w:rsid w:val="000408A9"/>
    <w:rsid w:val="000408D5"/>
    <w:rsid w:val="0004090D"/>
    <w:rsid w:val="000409B6"/>
    <w:rsid w:val="00040A86"/>
    <w:rsid w:val="00040B5A"/>
    <w:rsid w:val="00040BA7"/>
    <w:rsid w:val="00040BF6"/>
    <w:rsid w:val="00040CAC"/>
    <w:rsid w:val="00040DAC"/>
    <w:rsid w:val="00040F3B"/>
    <w:rsid w:val="00040FA5"/>
    <w:rsid w:val="00041073"/>
    <w:rsid w:val="00041192"/>
    <w:rsid w:val="000413A7"/>
    <w:rsid w:val="000414D8"/>
    <w:rsid w:val="0004154A"/>
    <w:rsid w:val="00041572"/>
    <w:rsid w:val="000417B8"/>
    <w:rsid w:val="000417F9"/>
    <w:rsid w:val="0004189B"/>
    <w:rsid w:val="000418A6"/>
    <w:rsid w:val="000418D6"/>
    <w:rsid w:val="00041AB5"/>
    <w:rsid w:val="00041C10"/>
    <w:rsid w:val="00041C65"/>
    <w:rsid w:val="0004205E"/>
    <w:rsid w:val="0004243E"/>
    <w:rsid w:val="000424CE"/>
    <w:rsid w:val="0004255A"/>
    <w:rsid w:val="000426E8"/>
    <w:rsid w:val="00042A45"/>
    <w:rsid w:val="00042AF7"/>
    <w:rsid w:val="00042CC9"/>
    <w:rsid w:val="00042D25"/>
    <w:rsid w:val="00042DA7"/>
    <w:rsid w:val="00042DAB"/>
    <w:rsid w:val="00042E56"/>
    <w:rsid w:val="00042FE3"/>
    <w:rsid w:val="00043074"/>
    <w:rsid w:val="000430A2"/>
    <w:rsid w:val="000430C3"/>
    <w:rsid w:val="000430C9"/>
    <w:rsid w:val="0004323B"/>
    <w:rsid w:val="00043294"/>
    <w:rsid w:val="000432D5"/>
    <w:rsid w:val="00043548"/>
    <w:rsid w:val="000435DB"/>
    <w:rsid w:val="00043626"/>
    <w:rsid w:val="0004388A"/>
    <w:rsid w:val="00043892"/>
    <w:rsid w:val="000439A6"/>
    <w:rsid w:val="000439BC"/>
    <w:rsid w:val="000439BE"/>
    <w:rsid w:val="00043AE3"/>
    <w:rsid w:val="00043C69"/>
    <w:rsid w:val="00043F77"/>
    <w:rsid w:val="00044001"/>
    <w:rsid w:val="000440E6"/>
    <w:rsid w:val="00044346"/>
    <w:rsid w:val="000443D5"/>
    <w:rsid w:val="0004462C"/>
    <w:rsid w:val="00044905"/>
    <w:rsid w:val="00044C3F"/>
    <w:rsid w:val="00044E1A"/>
    <w:rsid w:val="00044E94"/>
    <w:rsid w:val="00045016"/>
    <w:rsid w:val="0004506E"/>
    <w:rsid w:val="000451B3"/>
    <w:rsid w:val="000452CE"/>
    <w:rsid w:val="0004541D"/>
    <w:rsid w:val="00045497"/>
    <w:rsid w:val="00045504"/>
    <w:rsid w:val="0004565D"/>
    <w:rsid w:val="000456D7"/>
    <w:rsid w:val="000457D8"/>
    <w:rsid w:val="00045853"/>
    <w:rsid w:val="00045873"/>
    <w:rsid w:val="000459AF"/>
    <w:rsid w:val="00045C08"/>
    <w:rsid w:val="00045DB6"/>
    <w:rsid w:val="00045DB7"/>
    <w:rsid w:val="00045E74"/>
    <w:rsid w:val="00045F29"/>
    <w:rsid w:val="000461E1"/>
    <w:rsid w:val="000462C7"/>
    <w:rsid w:val="00046312"/>
    <w:rsid w:val="0004645D"/>
    <w:rsid w:val="00046517"/>
    <w:rsid w:val="0004663F"/>
    <w:rsid w:val="0004669D"/>
    <w:rsid w:val="000466F2"/>
    <w:rsid w:val="00046947"/>
    <w:rsid w:val="000469A3"/>
    <w:rsid w:val="00046B59"/>
    <w:rsid w:val="00046B61"/>
    <w:rsid w:val="00046D12"/>
    <w:rsid w:val="00046D64"/>
    <w:rsid w:val="00046E6A"/>
    <w:rsid w:val="00046E7F"/>
    <w:rsid w:val="00046ED8"/>
    <w:rsid w:val="00046FE1"/>
    <w:rsid w:val="00047057"/>
    <w:rsid w:val="000471FD"/>
    <w:rsid w:val="00047430"/>
    <w:rsid w:val="00047621"/>
    <w:rsid w:val="00047808"/>
    <w:rsid w:val="000478DC"/>
    <w:rsid w:val="000479DF"/>
    <w:rsid w:val="00047A3E"/>
    <w:rsid w:val="00047C35"/>
    <w:rsid w:val="00047D92"/>
    <w:rsid w:val="00047DA1"/>
    <w:rsid w:val="00047DB4"/>
    <w:rsid w:val="00050044"/>
    <w:rsid w:val="000500AD"/>
    <w:rsid w:val="00050164"/>
    <w:rsid w:val="0005016C"/>
    <w:rsid w:val="00050269"/>
    <w:rsid w:val="00050294"/>
    <w:rsid w:val="00050301"/>
    <w:rsid w:val="00050380"/>
    <w:rsid w:val="00050411"/>
    <w:rsid w:val="000505B4"/>
    <w:rsid w:val="000506D7"/>
    <w:rsid w:val="0005077D"/>
    <w:rsid w:val="000509A9"/>
    <w:rsid w:val="000509D1"/>
    <w:rsid w:val="00050A2B"/>
    <w:rsid w:val="00050B0D"/>
    <w:rsid w:val="00050B3F"/>
    <w:rsid w:val="00050DB5"/>
    <w:rsid w:val="00050DCB"/>
    <w:rsid w:val="00050F87"/>
    <w:rsid w:val="00050F99"/>
    <w:rsid w:val="00050FD0"/>
    <w:rsid w:val="000511A3"/>
    <w:rsid w:val="000511B5"/>
    <w:rsid w:val="00051395"/>
    <w:rsid w:val="00051473"/>
    <w:rsid w:val="0005159A"/>
    <w:rsid w:val="000517AF"/>
    <w:rsid w:val="00051913"/>
    <w:rsid w:val="000519B2"/>
    <w:rsid w:val="00051AAF"/>
    <w:rsid w:val="00051ABF"/>
    <w:rsid w:val="00051AF6"/>
    <w:rsid w:val="00051B06"/>
    <w:rsid w:val="00051B3D"/>
    <w:rsid w:val="00051B9B"/>
    <w:rsid w:val="00051BE4"/>
    <w:rsid w:val="00051DF9"/>
    <w:rsid w:val="00051EED"/>
    <w:rsid w:val="00051F38"/>
    <w:rsid w:val="00052018"/>
    <w:rsid w:val="000520F1"/>
    <w:rsid w:val="00052151"/>
    <w:rsid w:val="000521EB"/>
    <w:rsid w:val="000522D7"/>
    <w:rsid w:val="00052453"/>
    <w:rsid w:val="0005248E"/>
    <w:rsid w:val="00052730"/>
    <w:rsid w:val="00052801"/>
    <w:rsid w:val="0005285B"/>
    <w:rsid w:val="00052BAA"/>
    <w:rsid w:val="00052D62"/>
    <w:rsid w:val="00052DE4"/>
    <w:rsid w:val="00053001"/>
    <w:rsid w:val="000530AA"/>
    <w:rsid w:val="00053322"/>
    <w:rsid w:val="00053435"/>
    <w:rsid w:val="00053517"/>
    <w:rsid w:val="00053681"/>
    <w:rsid w:val="00053758"/>
    <w:rsid w:val="0005387C"/>
    <w:rsid w:val="00053955"/>
    <w:rsid w:val="00053A45"/>
    <w:rsid w:val="00053ADA"/>
    <w:rsid w:val="00053D9E"/>
    <w:rsid w:val="00053DD3"/>
    <w:rsid w:val="00053F20"/>
    <w:rsid w:val="00054008"/>
    <w:rsid w:val="00054048"/>
    <w:rsid w:val="00054221"/>
    <w:rsid w:val="0005427A"/>
    <w:rsid w:val="000542AD"/>
    <w:rsid w:val="00054325"/>
    <w:rsid w:val="000543A8"/>
    <w:rsid w:val="000543FC"/>
    <w:rsid w:val="0005441C"/>
    <w:rsid w:val="00054497"/>
    <w:rsid w:val="00054511"/>
    <w:rsid w:val="00054763"/>
    <w:rsid w:val="00054882"/>
    <w:rsid w:val="00054AAA"/>
    <w:rsid w:val="00054B47"/>
    <w:rsid w:val="00054C34"/>
    <w:rsid w:val="00054E90"/>
    <w:rsid w:val="000550B8"/>
    <w:rsid w:val="00055258"/>
    <w:rsid w:val="00055367"/>
    <w:rsid w:val="0005539A"/>
    <w:rsid w:val="00055416"/>
    <w:rsid w:val="00055426"/>
    <w:rsid w:val="00055478"/>
    <w:rsid w:val="00055612"/>
    <w:rsid w:val="0005568A"/>
    <w:rsid w:val="000556C5"/>
    <w:rsid w:val="000556C6"/>
    <w:rsid w:val="00055717"/>
    <w:rsid w:val="000557E3"/>
    <w:rsid w:val="00055889"/>
    <w:rsid w:val="000558F0"/>
    <w:rsid w:val="00055AD8"/>
    <w:rsid w:val="00055AE3"/>
    <w:rsid w:val="00055B23"/>
    <w:rsid w:val="00055B26"/>
    <w:rsid w:val="00055B2D"/>
    <w:rsid w:val="00055DA5"/>
    <w:rsid w:val="00055DD6"/>
    <w:rsid w:val="00055EB1"/>
    <w:rsid w:val="000561AE"/>
    <w:rsid w:val="000561BC"/>
    <w:rsid w:val="000562EF"/>
    <w:rsid w:val="000563B3"/>
    <w:rsid w:val="00056458"/>
    <w:rsid w:val="000564C6"/>
    <w:rsid w:val="0005674D"/>
    <w:rsid w:val="000568EB"/>
    <w:rsid w:val="000568FC"/>
    <w:rsid w:val="00056987"/>
    <w:rsid w:val="00056C12"/>
    <w:rsid w:val="00056C76"/>
    <w:rsid w:val="00056CF3"/>
    <w:rsid w:val="00056E88"/>
    <w:rsid w:val="00056F4F"/>
    <w:rsid w:val="0005705C"/>
    <w:rsid w:val="000570E1"/>
    <w:rsid w:val="0005711F"/>
    <w:rsid w:val="00057195"/>
    <w:rsid w:val="00057255"/>
    <w:rsid w:val="00057463"/>
    <w:rsid w:val="000575E5"/>
    <w:rsid w:val="000576DB"/>
    <w:rsid w:val="00057900"/>
    <w:rsid w:val="00057979"/>
    <w:rsid w:val="00057A1A"/>
    <w:rsid w:val="00057C7F"/>
    <w:rsid w:val="00057DBE"/>
    <w:rsid w:val="00057FA5"/>
    <w:rsid w:val="000600E0"/>
    <w:rsid w:val="0006069E"/>
    <w:rsid w:val="000606BA"/>
    <w:rsid w:val="00060801"/>
    <w:rsid w:val="0006085B"/>
    <w:rsid w:val="000609A5"/>
    <w:rsid w:val="00060A89"/>
    <w:rsid w:val="00060AE5"/>
    <w:rsid w:val="00060B26"/>
    <w:rsid w:val="00060BAF"/>
    <w:rsid w:val="00060C3F"/>
    <w:rsid w:val="00060CAA"/>
    <w:rsid w:val="00060D3D"/>
    <w:rsid w:val="00060D4D"/>
    <w:rsid w:val="00060D72"/>
    <w:rsid w:val="00060E84"/>
    <w:rsid w:val="00060EBC"/>
    <w:rsid w:val="00060F10"/>
    <w:rsid w:val="000610CD"/>
    <w:rsid w:val="000613D1"/>
    <w:rsid w:val="00061500"/>
    <w:rsid w:val="000616D4"/>
    <w:rsid w:val="0006197E"/>
    <w:rsid w:val="000619EF"/>
    <w:rsid w:val="00061B60"/>
    <w:rsid w:val="00061BC5"/>
    <w:rsid w:val="00061BF2"/>
    <w:rsid w:val="00061C77"/>
    <w:rsid w:val="00061CA1"/>
    <w:rsid w:val="00061D2C"/>
    <w:rsid w:val="00061DF8"/>
    <w:rsid w:val="00061E3B"/>
    <w:rsid w:val="00061E5D"/>
    <w:rsid w:val="00062109"/>
    <w:rsid w:val="0006225B"/>
    <w:rsid w:val="0006230E"/>
    <w:rsid w:val="000623C9"/>
    <w:rsid w:val="000623D1"/>
    <w:rsid w:val="0006257B"/>
    <w:rsid w:val="00062647"/>
    <w:rsid w:val="000626C4"/>
    <w:rsid w:val="00062A53"/>
    <w:rsid w:val="00062ABF"/>
    <w:rsid w:val="00062B66"/>
    <w:rsid w:val="00062BC9"/>
    <w:rsid w:val="00062BD7"/>
    <w:rsid w:val="00062C16"/>
    <w:rsid w:val="00062C46"/>
    <w:rsid w:val="00062CB9"/>
    <w:rsid w:val="00062DD9"/>
    <w:rsid w:val="00062F4A"/>
    <w:rsid w:val="0006302F"/>
    <w:rsid w:val="0006315B"/>
    <w:rsid w:val="0006321F"/>
    <w:rsid w:val="00063264"/>
    <w:rsid w:val="00063311"/>
    <w:rsid w:val="00063711"/>
    <w:rsid w:val="0006382D"/>
    <w:rsid w:val="000638C2"/>
    <w:rsid w:val="00063A9D"/>
    <w:rsid w:val="00063DD3"/>
    <w:rsid w:val="00063E38"/>
    <w:rsid w:val="00063F96"/>
    <w:rsid w:val="00064090"/>
    <w:rsid w:val="000640D6"/>
    <w:rsid w:val="0006440D"/>
    <w:rsid w:val="000644BE"/>
    <w:rsid w:val="0006458D"/>
    <w:rsid w:val="00064705"/>
    <w:rsid w:val="0006473B"/>
    <w:rsid w:val="0006475C"/>
    <w:rsid w:val="000647A2"/>
    <w:rsid w:val="000647BA"/>
    <w:rsid w:val="000649BA"/>
    <w:rsid w:val="00064A2A"/>
    <w:rsid w:val="00064A6D"/>
    <w:rsid w:val="00064B1D"/>
    <w:rsid w:val="00064C97"/>
    <w:rsid w:val="00064D74"/>
    <w:rsid w:val="00064FCA"/>
    <w:rsid w:val="0006506B"/>
    <w:rsid w:val="000650C0"/>
    <w:rsid w:val="000650C9"/>
    <w:rsid w:val="00065232"/>
    <w:rsid w:val="00065261"/>
    <w:rsid w:val="0006550A"/>
    <w:rsid w:val="0006552F"/>
    <w:rsid w:val="000657FF"/>
    <w:rsid w:val="000658A8"/>
    <w:rsid w:val="00065A6D"/>
    <w:rsid w:val="00065A7B"/>
    <w:rsid w:val="00065F70"/>
    <w:rsid w:val="000661B7"/>
    <w:rsid w:val="000662A8"/>
    <w:rsid w:val="00066381"/>
    <w:rsid w:val="00066478"/>
    <w:rsid w:val="00066591"/>
    <w:rsid w:val="00066625"/>
    <w:rsid w:val="000666D9"/>
    <w:rsid w:val="000666E6"/>
    <w:rsid w:val="00066823"/>
    <w:rsid w:val="00066855"/>
    <w:rsid w:val="00066899"/>
    <w:rsid w:val="00066B33"/>
    <w:rsid w:val="00066B51"/>
    <w:rsid w:val="00066B57"/>
    <w:rsid w:val="00066D2F"/>
    <w:rsid w:val="00066D78"/>
    <w:rsid w:val="00066D8D"/>
    <w:rsid w:val="00066FBF"/>
    <w:rsid w:val="00067040"/>
    <w:rsid w:val="0006734C"/>
    <w:rsid w:val="000673A9"/>
    <w:rsid w:val="0006747A"/>
    <w:rsid w:val="0006766B"/>
    <w:rsid w:val="0006772A"/>
    <w:rsid w:val="000678A5"/>
    <w:rsid w:val="00067A3C"/>
    <w:rsid w:val="00067A4D"/>
    <w:rsid w:val="00067DB5"/>
    <w:rsid w:val="00067E11"/>
    <w:rsid w:val="00067E7C"/>
    <w:rsid w:val="00067EBC"/>
    <w:rsid w:val="00067F11"/>
    <w:rsid w:val="00067F77"/>
    <w:rsid w:val="00070019"/>
    <w:rsid w:val="000701B0"/>
    <w:rsid w:val="00070281"/>
    <w:rsid w:val="0007029B"/>
    <w:rsid w:val="000702C8"/>
    <w:rsid w:val="0007044D"/>
    <w:rsid w:val="00070502"/>
    <w:rsid w:val="00070616"/>
    <w:rsid w:val="000706A2"/>
    <w:rsid w:val="000706BB"/>
    <w:rsid w:val="00070716"/>
    <w:rsid w:val="00070784"/>
    <w:rsid w:val="000707DA"/>
    <w:rsid w:val="0007086E"/>
    <w:rsid w:val="00070872"/>
    <w:rsid w:val="00070878"/>
    <w:rsid w:val="000708FD"/>
    <w:rsid w:val="00070A91"/>
    <w:rsid w:val="00070AA8"/>
    <w:rsid w:val="00070B9D"/>
    <w:rsid w:val="00070BE0"/>
    <w:rsid w:val="00070D0A"/>
    <w:rsid w:val="00070EC4"/>
    <w:rsid w:val="00070EE9"/>
    <w:rsid w:val="0007103C"/>
    <w:rsid w:val="00071340"/>
    <w:rsid w:val="000713AA"/>
    <w:rsid w:val="00071597"/>
    <w:rsid w:val="00071598"/>
    <w:rsid w:val="000715D4"/>
    <w:rsid w:val="000715F2"/>
    <w:rsid w:val="000716AB"/>
    <w:rsid w:val="000717D0"/>
    <w:rsid w:val="0007198F"/>
    <w:rsid w:val="00071A9E"/>
    <w:rsid w:val="00071B92"/>
    <w:rsid w:val="00071D95"/>
    <w:rsid w:val="00071E27"/>
    <w:rsid w:val="00071F2A"/>
    <w:rsid w:val="00072424"/>
    <w:rsid w:val="00072868"/>
    <w:rsid w:val="000728A1"/>
    <w:rsid w:val="00072997"/>
    <w:rsid w:val="000729AE"/>
    <w:rsid w:val="00072A09"/>
    <w:rsid w:val="00072A8B"/>
    <w:rsid w:val="00072C1B"/>
    <w:rsid w:val="00072CC2"/>
    <w:rsid w:val="00072D66"/>
    <w:rsid w:val="00072E16"/>
    <w:rsid w:val="00072E61"/>
    <w:rsid w:val="0007301E"/>
    <w:rsid w:val="00073040"/>
    <w:rsid w:val="0007305D"/>
    <w:rsid w:val="000730BF"/>
    <w:rsid w:val="0007317C"/>
    <w:rsid w:val="000731A8"/>
    <w:rsid w:val="000731B3"/>
    <w:rsid w:val="000731ED"/>
    <w:rsid w:val="0007330E"/>
    <w:rsid w:val="00073395"/>
    <w:rsid w:val="000733FA"/>
    <w:rsid w:val="00073426"/>
    <w:rsid w:val="000734B2"/>
    <w:rsid w:val="000736C0"/>
    <w:rsid w:val="000736DC"/>
    <w:rsid w:val="000736EE"/>
    <w:rsid w:val="00073700"/>
    <w:rsid w:val="00073726"/>
    <w:rsid w:val="0007374F"/>
    <w:rsid w:val="00073796"/>
    <w:rsid w:val="0007385D"/>
    <w:rsid w:val="00073AA5"/>
    <w:rsid w:val="00073AFB"/>
    <w:rsid w:val="00073BC6"/>
    <w:rsid w:val="00073CEA"/>
    <w:rsid w:val="00073DA5"/>
    <w:rsid w:val="00073DD4"/>
    <w:rsid w:val="00073E41"/>
    <w:rsid w:val="00073F6D"/>
    <w:rsid w:val="00074025"/>
    <w:rsid w:val="00074054"/>
    <w:rsid w:val="000740CE"/>
    <w:rsid w:val="0007411B"/>
    <w:rsid w:val="000742D2"/>
    <w:rsid w:val="0007442C"/>
    <w:rsid w:val="00074525"/>
    <w:rsid w:val="000746F8"/>
    <w:rsid w:val="00074745"/>
    <w:rsid w:val="00074773"/>
    <w:rsid w:val="000747D4"/>
    <w:rsid w:val="00074903"/>
    <w:rsid w:val="00074B6A"/>
    <w:rsid w:val="00074B7A"/>
    <w:rsid w:val="00074BFA"/>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A48"/>
    <w:rsid w:val="00075B7F"/>
    <w:rsid w:val="00075BD1"/>
    <w:rsid w:val="00075C1F"/>
    <w:rsid w:val="00075C2E"/>
    <w:rsid w:val="00075D54"/>
    <w:rsid w:val="00075EDD"/>
    <w:rsid w:val="00075F1F"/>
    <w:rsid w:val="00075FC4"/>
    <w:rsid w:val="00076208"/>
    <w:rsid w:val="0007629D"/>
    <w:rsid w:val="00076492"/>
    <w:rsid w:val="000764D5"/>
    <w:rsid w:val="00076597"/>
    <w:rsid w:val="00076635"/>
    <w:rsid w:val="0007670A"/>
    <w:rsid w:val="0007683D"/>
    <w:rsid w:val="000769E6"/>
    <w:rsid w:val="00076CD1"/>
    <w:rsid w:val="00076DA7"/>
    <w:rsid w:val="00076DAA"/>
    <w:rsid w:val="00076DDE"/>
    <w:rsid w:val="00076ED0"/>
    <w:rsid w:val="00076FC0"/>
    <w:rsid w:val="00077232"/>
    <w:rsid w:val="0007750E"/>
    <w:rsid w:val="00077522"/>
    <w:rsid w:val="000776C2"/>
    <w:rsid w:val="000776DC"/>
    <w:rsid w:val="0007778F"/>
    <w:rsid w:val="000777B2"/>
    <w:rsid w:val="000779D5"/>
    <w:rsid w:val="00077B75"/>
    <w:rsid w:val="00077C68"/>
    <w:rsid w:val="00077C80"/>
    <w:rsid w:val="00077E0F"/>
    <w:rsid w:val="00077E10"/>
    <w:rsid w:val="00077ED8"/>
    <w:rsid w:val="00080064"/>
    <w:rsid w:val="00080257"/>
    <w:rsid w:val="000802FA"/>
    <w:rsid w:val="00080356"/>
    <w:rsid w:val="00080432"/>
    <w:rsid w:val="000804A5"/>
    <w:rsid w:val="00080605"/>
    <w:rsid w:val="00080638"/>
    <w:rsid w:val="00080686"/>
    <w:rsid w:val="00080B6E"/>
    <w:rsid w:val="00080C38"/>
    <w:rsid w:val="00080C80"/>
    <w:rsid w:val="00080C9A"/>
    <w:rsid w:val="00080D0C"/>
    <w:rsid w:val="00080E13"/>
    <w:rsid w:val="00080F99"/>
    <w:rsid w:val="00081015"/>
    <w:rsid w:val="00081091"/>
    <w:rsid w:val="00081135"/>
    <w:rsid w:val="000811C4"/>
    <w:rsid w:val="000812ED"/>
    <w:rsid w:val="000812F0"/>
    <w:rsid w:val="00081589"/>
    <w:rsid w:val="00081653"/>
    <w:rsid w:val="000816A2"/>
    <w:rsid w:val="0008172F"/>
    <w:rsid w:val="00081827"/>
    <w:rsid w:val="000818B0"/>
    <w:rsid w:val="00081912"/>
    <w:rsid w:val="00081954"/>
    <w:rsid w:val="00081A56"/>
    <w:rsid w:val="00081B5B"/>
    <w:rsid w:val="00081BAE"/>
    <w:rsid w:val="00081D96"/>
    <w:rsid w:val="00081E7C"/>
    <w:rsid w:val="00082025"/>
    <w:rsid w:val="000821B4"/>
    <w:rsid w:val="000821E1"/>
    <w:rsid w:val="0008233D"/>
    <w:rsid w:val="00082444"/>
    <w:rsid w:val="0008252B"/>
    <w:rsid w:val="000825FE"/>
    <w:rsid w:val="0008261F"/>
    <w:rsid w:val="0008272A"/>
    <w:rsid w:val="00082780"/>
    <w:rsid w:val="0008290B"/>
    <w:rsid w:val="00082911"/>
    <w:rsid w:val="00082AAE"/>
    <w:rsid w:val="00082ACB"/>
    <w:rsid w:val="00082CE8"/>
    <w:rsid w:val="00082D17"/>
    <w:rsid w:val="00082D5A"/>
    <w:rsid w:val="000831FE"/>
    <w:rsid w:val="000832DC"/>
    <w:rsid w:val="000833C0"/>
    <w:rsid w:val="0008341A"/>
    <w:rsid w:val="000835A3"/>
    <w:rsid w:val="000835CB"/>
    <w:rsid w:val="0008384A"/>
    <w:rsid w:val="000839A6"/>
    <w:rsid w:val="00083A15"/>
    <w:rsid w:val="00083B3E"/>
    <w:rsid w:val="00083D05"/>
    <w:rsid w:val="00083D61"/>
    <w:rsid w:val="00083F8B"/>
    <w:rsid w:val="00083F92"/>
    <w:rsid w:val="00083FF2"/>
    <w:rsid w:val="00084120"/>
    <w:rsid w:val="00084589"/>
    <w:rsid w:val="00084621"/>
    <w:rsid w:val="0008465F"/>
    <w:rsid w:val="0008471F"/>
    <w:rsid w:val="0008479E"/>
    <w:rsid w:val="0008483E"/>
    <w:rsid w:val="00084950"/>
    <w:rsid w:val="00084A08"/>
    <w:rsid w:val="00084AEA"/>
    <w:rsid w:val="00084B49"/>
    <w:rsid w:val="00084BAC"/>
    <w:rsid w:val="00084D08"/>
    <w:rsid w:val="00084D62"/>
    <w:rsid w:val="00084D7A"/>
    <w:rsid w:val="00084D83"/>
    <w:rsid w:val="00084E48"/>
    <w:rsid w:val="00084EF6"/>
    <w:rsid w:val="00084F3E"/>
    <w:rsid w:val="00085248"/>
    <w:rsid w:val="00085308"/>
    <w:rsid w:val="00085314"/>
    <w:rsid w:val="0008531B"/>
    <w:rsid w:val="00085459"/>
    <w:rsid w:val="000855C6"/>
    <w:rsid w:val="0008569A"/>
    <w:rsid w:val="000856C5"/>
    <w:rsid w:val="00085803"/>
    <w:rsid w:val="00085938"/>
    <w:rsid w:val="000859B6"/>
    <w:rsid w:val="00085D9F"/>
    <w:rsid w:val="00085DAC"/>
    <w:rsid w:val="00085F6B"/>
    <w:rsid w:val="0008606A"/>
    <w:rsid w:val="00086096"/>
    <w:rsid w:val="00086109"/>
    <w:rsid w:val="0008612A"/>
    <w:rsid w:val="000861C3"/>
    <w:rsid w:val="00086213"/>
    <w:rsid w:val="00086215"/>
    <w:rsid w:val="00086240"/>
    <w:rsid w:val="0008624F"/>
    <w:rsid w:val="000862AD"/>
    <w:rsid w:val="000862BB"/>
    <w:rsid w:val="00086328"/>
    <w:rsid w:val="0008636B"/>
    <w:rsid w:val="00086482"/>
    <w:rsid w:val="000864D6"/>
    <w:rsid w:val="000865DA"/>
    <w:rsid w:val="000866D2"/>
    <w:rsid w:val="00086760"/>
    <w:rsid w:val="00086793"/>
    <w:rsid w:val="00086823"/>
    <w:rsid w:val="00086972"/>
    <w:rsid w:val="000869CB"/>
    <w:rsid w:val="00086AFB"/>
    <w:rsid w:val="00086B87"/>
    <w:rsid w:val="00086C44"/>
    <w:rsid w:val="00086D1E"/>
    <w:rsid w:val="00086E1F"/>
    <w:rsid w:val="00086EE8"/>
    <w:rsid w:val="00086F04"/>
    <w:rsid w:val="00086FC6"/>
    <w:rsid w:val="00087033"/>
    <w:rsid w:val="00087213"/>
    <w:rsid w:val="00087288"/>
    <w:rsid w:val="00087340"/>
    <w:rsid w:val="000873D3"/>
    <w:rsid w:val="000873EF"/>
    <w:rsid w:val="00087410"/>
    <w:rsid w:val="0008748E"/>
    <w:rsid w:val="000876F1"/>
    <w:rsid w:val="00087A0F"/>
    <w:rsid w:val="00087A39"/>
    <w:rsid w:val="00087BF1"/>
    <w:rsid w:val="00087C35"/>
    <w:rsid w:val="00087F21"/>
    <w:rsid w:val="0009009A"/>
    <w:rsid w:val="000900DB"/>
    <w:rsid w:val="00090118"/>
    <w:rsid w:val="0009015B"/>
    <w:rsid w:val="0009016D"/>
    <w:rsid w:val="00090218"/>
    <w:rsid w:val="0009027D"/>
    <w:rsid w:val="0009038D"/>
    <w:rsid w:val="00090492"/>
    <w:rsid w:val="00090578"/>
    <w:rsid w:val="000905A6"/>
    <w:rsid w:val="00090718"/>
    <w:rsid w:val="0009075F"/>
    <w:rsid w:val="00090996"/>
    <w:rsid w:val="00090A8E"/>
    <w:rsid w:val="00090DA9"/>
    <w:rsid w:val="00090E65"/>
    <w:rsid w:val="00090FB6"/>
    <w:rsid w:val="00090FD9"/>
    <w:rsid w:val="0009121B"/>
    <w:rsid w:val="000912AF"/>
    <w:rsid w:val="00091470"/>
    <w:rsid w:val="00091575"/>
    <w:rsid w:val="000915B6"/>
    <w:rsid w:val="0009183F"/>
    <w:rsid w:val="000919CD"/>
    <w:rsid w:val="00091BD7"/>
    <w:rsid w:val="00091C29"/>
    <w:rsid w:val="00091DA4"/>
    <w:rsid w:val="00091E4C"/>
    <w:rsid w:val="00091EBB"/>
    <w:rsid w:val="00092321"/>
    <w:rsid w:val="0009238A"/>
    <w:rsid w:val="000924CF"/>
    <w:rsid w:val="00092646"/>
    <w:rsid w:val="00092687"/>
    <w:rsid w:val="000926D9"/>
    <w:rsid w:val="000927AD"/>
    <w:rsid w:val="0009295F"/>
    <w:rsid w:val="00092BD6"/>
    <w:rsid w:val="00092D92"/>
    <w:rsid w:val="00093102"/>
    <w:rsid w:val="00093105"/>
    <w:rsid w:val="000931FB"/>
    <w:rsid w:val="0009326C"/>
    <w:rsid w:val="000933BA"/>
    <w:rsid w:val="000933FD"/>
    <w:rsid w:val="00093585"/>
    <w:rsid w:val="00093649"/>
    <w:rsid w:val="00093667"/>
    <w:rsid w:val="000936B6"/>
    <w:rsid w:val="000936F1"/>
    <w:rsid w:val="00093909"/>
    <w:rsid w:val="0009393E"/>
    <w:rsid w:val="00093A8D"/>
    <w:rsid w:val="00093CD2"/>
    <w:rsid w:val="00093DDF"/>
    <w:rsid w:val="00093E5C"/>
    <w:rsid w:val="00093E60"/>
    <w:rsid w:val="00094057"/>
    <w:rsid w:val="000944BA"/>
    <w:rsid w:val="00094532"/>
    <w:rsid w:val="00094572"/>
    <w:rsid w:val="00094577"/>
    <w:rsid w:val="000946AD"/>
    <w:rsid w:val="000947E9"/>
    <w:rsid w:val="0009489C"/>
    <w:rsid w:val="000949AD"/>
    <w:rsid w:val="00094A17"/>
    <w:rsid w:val="00094A79"/>
    <w:rsid w:val="00094ABA"/>
    <w:rsid w:val="00094AF6"/>
    <w:rsid w:val="00094B1B"/>
    <w:rsid w:val="00094C03"/>
    <w:rsid w:val="00094C18"/>
    <w:rsid w:val="00094F89"/>
    <w:rsid w:val="00095023"/>
    <w:rsid w:val="000950DD"/>
    <w:rsid w:val="00095138"/>
    <w:rsid w:val="0009515A"/>
    <w:rsid w:val="0009516D"/>
    <w:rsid w:val="00095292"/>
    <w:rsid w:val="00095346"/>
    <w:rsid w:val="00095376"/>
    <w:rsid w:val="000953BA"/>
    <w:rsid w:val="00095444"/>
    <w:rsid w:val="0009561E"/>
    <w:rsid w:val="000957C7"/>
    <w:rsid w:val="00095B3E"/>
    <w:rsid w:val="00095B4C"/>
    <w:rsid w:val="00095BCD"/>
    <w:rsid w:val="00095D07"/>
    <w:rsid w:val="00095DF8"/>
    <w:rsid w:val="00095E18"/>
    <w:rsid w:val="0009605D"/>
    <w:rsid w:val="0009627D"/>
    <w:rsid w:val="000962C8"/>
    <w:rsid w:val="0009639D"/>
    <w:rsid w:val="00096441"/>
    <w:rsid w:val="00096637"/>
    <w:rsid w:val="000966A1"/>
    <w:rsid w:val="00096D3A"/>
    <w:rsid w:val="00096D3C"/>
    <w:rsid w:val="00096EE6"/>
    <w:rsid w:val="0009700A"/>
    <w:rsid w:val="0009704B"/>
    <w:rsid w:val="0009718D"/>
    <w:rsid w:val="000971B7"/>
    <w:rsid w:val="0009730E"/>
    <w:rsid w:val="0009742A"/>
    <w:rsid w:val="00097528"/>
    <w:rsid w:val="0009782F"/>
    <w:rsid w:val="00097A3E"/>
    <w:rsid w:val="00097C05"/>
    <w:rsid w:val="00097C2D"/>
    <w:rsid w:val="00097D8B"/>
    <w:rsid w:val="00097E1A"/>
    <w:rsid w:val="00097E7E"/>
    <w:rsid w:val="000A0036"/>
    <w:rsid w:val="000A037C"/>
    <w:rsid w:val="000A03EA"/>
    <w:rsid w:val="000A0435"/>
    <w:rsid w:val="000A04D7"/>
    <w:rsid w:val="000A04FB"/>
    <w:rsid w:val="000A05D9"/>
    <w:rsid w:val="000A0600"/>
    <w:rsid w:val="000A0611"/>
    <w:rsid w:val="000A0628"/>
    <w:rsid w:val="000A067D"/>
    <w:rsid w:val="000A082A"/>
    <w:rsid w:val="000A083B"/>
    <w:rsid w:val="000A0874"/>
    <w:rsid w:val="000A0CF8"/>
    <w:rsid w:val="000A0D01"/>
    <w:rsid w:val="000A0E39"/>
    <w:rsid w:val="000A0E7E"/>
    <w:rsid w:val="000A0E8C"/>
    <w:rsid w:val="000A0F2E"/>
    <w:rsid w:val="000A105B"/>
    <w:rsid w:val="000A118D"/>
    <w:rsid w:val="000A12EA"/>
    <w:rsid w:val="000A15E2"/>
    <w:rsid w:val="000A17A2"/>
    <w:rsid w:val="000A17F9"/>
    <w:rsid w:val="000A1A76"/>
    <w:rsid w:val="000A1A8B"/>
    <w:rsid w:val="000A1CFE"/>
    <w:rsid w:val="000A1E8B"/>
    <w:rsid w:val="000A1F72"/>
    <w:rsid w:val="000A2030"/>
    <w:rsid w:val="000A2034"/>
    <w:rsid w:val="000A2076"/>
    <w:rsid w:val="000A2081"/>
    <w:rsid w:val="000A20C3"/>
    <w:rsid w:val="000A20D6"/>
    <w:rsid w:val="000A23D3"/>
    <w:rsid w:val="000A248E"/>
    <w:rsid w:val="000A25FC"/>
    <w:rsid w:val="000A272B"/>
    <w:rsid w:val="000A2761"/>
    <w:rsid w:val="000A281D"/>
    <w:rsid w:val="000A299F"/>
    <w:rsid w:val="000A2EA1"/>
    <w:rsid w:val="000A2EAE"/>
    <w:rsid w:val="000A2F91"/>
    <w:rsid w:val="000A3115"/>
    <w:rsid w:val="000A33D5"/>
    <w:rsid w:val="000A3452"/>
    <w:rsid w:val="000A34AB"/>
    <w:rsid w:val="000A34BD"/>
    <w:rsid w:val="000A36C3"/>
    <w:rsid w:val="000A36C8"/>
    <w:rsid w:val="000A37C8"/>
    <w:rsid w:val="000A38F0"/>
    <w:rsid w:val="000A390E"/>
    <w:rsid w:val="000A3A13"/>
    <w:rsid w:val="000A3A68"/>
    <w:rsid w:val="000A3B31"/>
    <w:rsid w:val="000A3B5F"/>
    <w:rsid w:val="000A3C1D"/>
    <w:rsid w:val="000A3CA7"/>
    <w:rsid w:val="000A3DD7"/>
    <w:rsid w:val="000A3F73"/>
    <w:rsid w:val="000A3F7C"/>
    <w:rsid w:val="000A4756"/>
    <w:rsid w:val="000A47DC"/>
    <w:rsid w:val="000A4830"/>
    <w:rsid w:val="000A48D7"/>
    <w:rsid w:val="000A48EA"/>
    <w:rsid w:val="000A4A68"/>
    <w:rsid w:val="000A4AC9"/>
    <w:rsid w:val="000A4AE8"/>
    <w:rsid w:val="000A4CC4"/>
    <w:rsid w:val="000A4D59"/>
    <w:rsid w:val="000A4E07"/>
    <w:rsid w:val="000A4EE7"/>
    <w:rsid w:val="000A50F4"/>
    <w:rsid w:val="000A5157"/>
    <w:rsid w:val="000A529C"/>
    <w:rsid w:val="000A52FF"/>
    <w:rsid w:val="000A5350"/>
    <w:rsid w:val="000A5393"/>
    <w:rsid w:val="000A5443"/>
    <w:rsid w:val="000A54A9"/>
    <w:rsid w:val="000A54FA"/>
    <w:rsid w:val="000A55A9"/>
    <w:rsid w:val="000A578F"/>
    <w:rsid w:val="000A584F"/>
    <w:rsid w:val="000A5D57"/>
    <w:rsid w:val="000A5E59"/>
    <w:rsid w:val="000A6054"/>
    <w:rsid w:val="000A6101"/>
    <w:rsid w:val="000A61AA"/>
    <w:rsid w:val="000A631A"/>
    <w:rsid w:val="000A6400"/>
    <w:rsid w:val="000A64D0"/>
    <w:rsid w:val="000A64D2"/>
    <w:rsid w:val="000A683D"/>
    <w:rsid w:val="000A68E3"/>
    <w:rsid w:val="000A69A1"/>
    <w:rsid w:val="000A6A01"/>
    <w:rsid w:val="000A6A5D"/>
    <w:rsid w:val="000A6BEA"/>
    <w:rsid w:val="000A6E38"/>
    <w:rsid w:val="000A6EDA"/>
    <w:rsid w:val="000A6EFD"/>
    <w:rsid w:val="000A6FFE"/>
    <w:rsid w:val="000A7032"/>
    <w:rsid w:val="000A72D4"/>
    <w:rsid w:val="000A72D9"/>
    <w:rsid w:val="000A7332"/>
    <w:rsid w:val="000A739C"/>
    <w:rsid w:val="000A73FE"/>
    <w:rsid w:val="000A7458"/>
    <w:rsid w:val="000A74EB"/>
    <w:rsid w:val="000A7501"/>
    <w:rsid w:val="000A754D"/>
    <w:rsid w:val="000A77AD"/>
    <w:rsid w:val="000A7A9F"/>
    <w:rsid w:val="000A7B39"/>
    <w:rsid w:val="000A7B99"/>
    <w:rsid w:val="000A7C2B"/>
    <w:rsid w:val="000A7CE4"/>
    <w:rsid w:val="000A7F94"/>
    <w:rsid w:val="000A7FE5"/>
    <w:rsid w:val="000B0227"/>
    <w:rsid w:val="000B0279"/>
    <w:rsid w:val="000B034F"/>
    <w:rsid w:val="000B03DF"/>
    <w:rsid w:val="000B03E5"/>
    <w:rsid w:val="000B0404"/>
    <w:rsid w:val="000B0762"/>
    <w:rsid w:val="000B081F"/>
    <w:rsid w:val="000B08EC"/>
    <w:rsid w:val="000B0BDE"/>
    <w:rsid w:val="000B0C5E"/>
    <w:rsid w:val="000B0E49"/>
    <w:rsid w:val="000B0EA6"/>
    <w:rsid w:val="000B0F56"/>
    <w:rsid w:val="000B0FA7"/>
    <w:rsid w:val="000B1046"/>
    <w:rsid w:val="000B1154"/>
    <w:rsid w:val="000B1284"/>
    <w:rsid w:val="000B12D5"/>
    <w:rsid w:val="000B13D4"/>
    <w:rsid w:val="000B13E6"/>
    <w:rsid w:val="000B1722"/>
    <w:rsid w:val="000B1735"/>
    <w:rsid w:val="000B182E"/>
    <w:rsid w:val="000B19E6"/>
    <w:rsid w:val="000B1B00"/>
    <w:rsid w:val="000B1BB8"/>
    <w:rsid w:val="000B1C39"/>
    <w:rsid w:val="000B1D75"/>
    <w:rsid w:val="000B1DAE"/>
    <w:rsid w:val="000B1E1C"/>
    <w:rsid w:val="000B1E4D"/>
    <w:rsid w:val="000B1EBC"/>
    <w:rsid w:val="000B1EC4"/>
    <w:rsid w:val="000B2103"/>
    <w:rsid w:val="000B211B"/>
    <w:rsid w:val="000B21C7"/>
    <w:rsid w:val="000B22DB"/>
    <w:rsid w:val="000B2381"/>
    <w:rsid w:val="000B2383"/>
    <w:rsid w:val="000B2565"/>
    <w:rsid w:val="000B2585"/>
    <w:rsid w:val="000B25F4"/>
    <w:rsid w:val="000B25FF"/>
    <w:rsid w:val="000B27F0"/>
    <w:rsid w:val="000B286F"/>
    <w:rsid w:val="000B290A"/>
    <w:rsid w:val="000B29C0"/>
    <w:rsid w:val="000B29C3"/>
    <w:rsid w:val="000B2A2D"/>
    <w:rsid w:val="000B2AD1"/>
    <w:rsid w:val="000B2D14"/>
    <w:rsid w:val="000B2E0F"/>
    <w:rsid w:val="000B2F60"/>
    <w:rsid w:val="000B2FD2"/>
    <w:rsid w:val="000B303C"/>
    <w:rsid w:val="000B3051"/>
    <w:rsid w:val="000B3164"/>
    <w:rsid w:val="000B31DF"/>
    <w:rsid w:val="000B32A1"/>
    <w:rsid w:val="000B338C"/>
    <w:rsid w:val="000B33D1"/>
    <w:rsid w:val="000B37FD"/>
    <w:rsid w:val="000B3993"/>
    <w:rsid w:val="000B3B9A"/>
    <w:rsid w:val="000B3D07"/>
    <w:rsid w:val="000B3D4E"/>
    <w:rsid w:val="000B3DA7"/>
    <w:rsid w:val="000B40D9"/>
    <w:rsid w:val="000B40F4"/>
    <w:rsid w:val="000B41BE"/>
    <w:rsid w:val="000B44DD"/>
    <w:rsid w:val="000B458E"/>
    <w:rsid w:val="000B4623"/>
    <w:rsid w:val="000B4696"/>
    <w:rsid w:val="000B489B"/>
    <w:rsid w:val="000B4906"/>
    <w:rsid w:val="000B4934"/>
    <w:rsid w:val="000B4A2C"/>
    <w:rsid w:val="000B4B85"/>
    <w:rsid w:val="000B4F41"/>
    <w:rsid w:val="000B4FB7"/>
    <w:rsid w:val="000B507B"/>
    <w:rsid w:val="000B5260"/>
    <w:rsid w:val="000B5279"/>
    <w:rsid w:val="000B52DF"/>
    <w:rsid w:val="000B53E4"/>
    <w:rsid w:val="000B5436"/>
    <w:rsid w:val="000B545C"/>
    <w:rsid w:val="000B5728"/>
    <w:rsid w:val="000B57B3"/>
    <w:rsid w:val="000B57D4"/>
    <w:rsid w:val="000B5C04"/>
    <w:rsid w:val="000B5F28"/>
    <w:rsid w:val="000B6041"/>
    <w:rsid w:val="000B605A"/>
    <w:rsid w:val="000B60B2"/>
    <w:rsid w:val="000B627C"/>
    <w:rsid w:val="000B633E"/>
    <w:rsid w:val="000B6386"/>
    <w:rsid w:val="000B6466"/>
    <w:rsid w:val="000B6496"/>
    <w:rsid w:val="000B64E7"/>
    <w:rsid w:val="000B66FA"/>
    <w:rsid w:val="000B6804"/>
    <w:rsid w:val="000B685F"/>
    <w:rsid w:val="000B68FF"/>
    <w:rsid w:val="000B6B8B"/>
    <w:rsid w:val="000B6C3A"/>
    <w:rsid w:val="000B6CD7"/>
    <w:rsid w:val="000B6EB9"/>
    <w:rsid w:val="000B6EE1"/>
    <w:rsid w:val="000B6F14"/>
    <w:rsid w:val="000B7040"/>
    <w:rsid w:val="000B7208"/>
    <w:rsid w:val="000B7331"/>
    <w:rsid w:val="000B7425"/>
    <w:rsid w:val="000B751B"/>
    <w:rsid w:val="000B7655"/>
    <w:rsid w:val="000B775F"/>
    <w:rsid w:val="000B77B2"/>
    <w:rsid w:val="000B7B68"/>
    <w:rsid w:val="000B7BC8"/>
    <w:rsid w:val="000B7C43"/>
    <w:rsid w:val="000B7C74"/>
    <w:rsid w:val="000B7CCA"/>
    <w:rsid w:val="000B7D27"/>
    <w:rsid w:val="000B7DFD"/>
    <w:rsid w:val="000C03D9"/>
    <w:rsid w:val="000C0538"/>
    <w:rsid w:val="000C08A9"/>
    <w:rsid w:val="000C08BF"/>
    <w:rsid w:val="000C096B"/>
    <w:rsid w:val="000C09A9"/>
    <w:rsid w:val="000C0A81"/>
    <w:rsid w:val="000C0AAC"/>
    <w:rsid w:val="000C0B3F"/>
    <w:rsid w:val="000C0EC1"/>
    <w:rsid w:val="000C0EFB"/>
    <w:rsid w:val="000C1066"/>
    <w:rsid w:val="000C118D"/>
    <w:rsid w:val="000C1580"/>
    <w:rsid w:val="000C15C9"/>
    <w:rsid w:val="000C16E4"/>
    <w:rsid w:val="000C17A2"/>
    <w:rsid w:val="000C187D"/>
    <w:rsid w:val="000C1896"/>
    <w:rsid w:val="000C1944"/>
    <w:rsid w:val="000C1A03"/>
    <w:rsid w:val="000C1A04"/>
    <w:rsid w:val="000C1A3D"/>
    <w:rsid w:val="000C1A6D"/>
    <w:rsid w:val="000C1DC5"/>
    <w:rsid w:val="000C1E35"/>
    <w:rsid w:val="000C1F48"/>
    <w:rsid w:val="000C1FDF"/>
    <w:rsid w:val="000C2227"/>
    <w:rsid w:val="000C2258"/>
    <w:rsid w:val="000C2414"/>
    <w:rsid w:val="000C24F6"/>
    <w:rsid w:val="000C254B"/>
    <w:rsid w:val="000C27BD"/>
    <w:rsid w:val="000C2A3F"/>
    <w:rsid w:val="000C2A5E"/>
    <w:rsid w:val="000C2B6C"/>
    <w:rsid w:val="000C2E06"/>
    <w:rsid w:val="000C2E4A"/>
    <w:rsid w:val="000C2E6C"/>
    <w:rsid w:val="000C2EF2"/>
    <w:rsid w:val="000C2EF3"/>
    <w:rsid w:val="000C30AD"/>
    <w:rsid w:val="000C31AA"/>
    <w:rsid w:val="000C3228"/>
    <w:rsid w:val="000C32A1"/>
    <w:rsid w:val="000C32C6"/>
    <w:rsid w:val="000C3404"/>
    <w:rsid w:val="000C34CB"/>
    <w:rsid w:val="000C365A"/>
    <w:rsid w:val="000C368A"/>
    <w:rsid w:val="000C372C"/>
    <w:rsid w:val="000C386A"/>
    <w:rsid w:val="000C38BB"/>
    <w:rsid w:val="000C3932"/>
    <w:rsid w:val="000C39BA"/>
    <w:rsid w:val="000C3B48"/>
    <w:rsid w:val="000C3CB3"/>
    <w:rsid w:val="000C3D99"/>
    <w:rsid w:val="000C3D9E"/>
    <w:rsid w:val="000C3E07"/>
    <w:rsid w:val="000C3F62"/>
    <w:rsid w:val="000C3FC4"/>
    <w:rsid w:val="000C400F"/>
    <w:rsid w:val="000C4268"/>
    <w:rsid w:val="000C43EC"/>
    <w:rsid w:val="000C44D4"/>
    <w:rsid w:val="000C45DA"/>
    <w:rsid w:val="000C476F"/>
    <w:rsid w:val="000C49EC"/>
    <w:rsid w:val="000C4A37"/>
    <w:rsid w:val="000C4B13"/>
    <w:rsid w:val="000C4BD8"/>
    <w:rsid w:val="000C4C22"/>
    <w:rsid w:val="000C4CE6"/>
    <w:rsid w:val="000C4D85"/>
    <w:rsid w:val="000C4E49"/>
    <w:rsid w:val="000C4E59"/>
    <w:rsid w:val="000C4F4F"/>
    <w:rsid w:val="000C4F94"/>
    <w:rsid w:val="000C5132"/>
    <w:rsid w:val="000C524B"/>
    <w:rsid w:val="000C532B"/>
    <w:rsid w:val="000C534A"/>
    <w:rsid w:val="000C5425"/>
    <w:rsid w:val="000C5470"/>
    <w:rsid w:val="000C554D"/>
    <w:rsid w:val="000C5774"/>
    <w:rsid w:val="000C577D"/>
    <w:rsid w:val="000C591A"/>
    <w:rsid w:val="000C5955"/>
    <w:rsid w:val="000C5A3D"/>
    <w:rsid w:val="000C5A95"/>
    <w:rsid w:val="000C5C2C"/>
    <w:rsid w:val="000C5DAA"/>
    <w:rsid w:val="000C5F4D"/>
    <w:rsid w:val="000C5FB2"/>
    <w:rsid w:val="000C607C"/>
    <w:rsid w:val="000C60EC"/>
    <w:rsid w:val="000C611E"/>
    <w:rsid w:val="000C61E9"/>
    <w:rsid w:val="000C636D"/>
    <w:rsid w:val="000C65AE"/>
    <w:rsid w:val="000C695A"/>
    <w:rsid w:val="000C6D19"/>
    <w:rsid w:val="000C6E8B"/>
    <w:rsid w:val="000C6EAF"/>
    <w:rsid w:val="000C6FCB"/>
    <w:rsid w:val="000C7142"/>
    <w:rsid w:val="000C714B"/>
    <w:rsid w:val="000C719D"/>
    <w:rsid w:val="000C720F"/>
    <w:rsid w:val="000C7323"/>
    <w:rsid w:val="000C7518"/>
    <w:rsid w:val="000C752C"/>
    <w:rsid w:val="000C755E"/>
    <w:rsid w:val="000C75E8"/>
    <w:rsid w:val="000C767A"/>
    <w:rsid w:val="000C76F9"/>
    <w:rsid w:val="000C7A81"/>
    <w:rsid w:val="000C7AA7"/>
    <w:rsid w:val="000C7B25"/>
    <w:rsid w:val="000C7B90"/>
    <w:rsid w:val="000C7E74"/>
    <w:rsid w:val="000C7EF7"/>
    <w:rsid w:val="000C7FC5"/>
    <w:rsid w:val="000D00EC"/>
    <w:rsid w:val="000D0159"/>
    <w:rsid w:val="000D01E0"/>
    <w:rsid w:val="000D0370"/>
    <w:rsid w:val="000D03A6"/>
    <w:rsid w:val="000D03EC"/>
    <w:rsid w:val="000D0502"/>
    <w:rsid w:val="000D05A9"/>
    <w:rsid w:val="000D05E7"/>
    <w:rsid w:val="000D06BF"/>
    <w:rsid w:val="000D079A"/>
    <w:rsid w:val="000D0833"/>
    <w:rsid w:val="000D089F"/>
    <w:rsid w:val="000D0928"/>
    <w:rsid w:val="000D0971"/>
    <w:rsid w:val="000D0F23"/>
    <w:rsid w:val="000D1030"/>
    <w:rsid w:val="000D1035"/>
    <w:rsid w:val="000D12A8"/>
    <w:rsid w:val="000D12C5"/>
    <w:rsid w:val="000D1359"/>
    <w:rsid w:val="000D15D2"/>
    <w:rsid w:val="000D15D3"/>
    <w:rsid w:val="000D15F9"/>
    <w:rsid w:val="000D169C"/>
    <w:rsid w:val="000D172F"/>
    <w:rsid w:val="000D173C"/>
    <w:rsid w:val="000D19F2"/>
    <w:rsid w:val="000D1AD7"/>
    <w:rsid w:val="000D1C2F"/>
    <w:rsid w:val="000D1CA5"/>
    <w:rsid w:val="000D1D91"/>
    <w:rsid w:val="000D1E19"/>
    <w:rsid w:val="000D1E5B"/>
    <w:rsid w:val="000D1F88"/>
    <w:rsid w:val="000D2009"/>
    <w:rsid w:val="000D2047"/>
    <w:rsid w:val="000D2052"/>
    <w:rsid w:val="000D20A2"/>
    <w:rsid w:val="000D211E"/>
    <w:rsid w:val="000D2247"/>
    <w:rsid w:val="000D2282"/>
    <w:rsid w:val="000D22CD"/>
    <w:rsid w:val="000D249E"/>
    <w:rsid w:val="000D24E0"/>
    <w:rsid w:val="000D25AC"/>
    <w:rsid w:val="000D262E"/>
    <w:rsid w:val="000D2670"/>
    <w:rsid w:val="000D2BCC"/>
    <w:rsid w:val="000D2CA1"/>
    <w:rsid w:val="000D2EC9"/>
    <w:rsid w:val="000D2EDA"/>
    <w:rsid w:val="000D319F"/>
    <w:rsid w:val="000D3256"/>
    <w:rsid w:val="000D330A"/>
    <w:rsid w:val="000D3330"/>
    <w:rsid w:val="000D36D3"/>
    <w:rsid w:val="000D3760"/>
    <w:rsid w:val="000D384A"/>
    <w:rsid w:val="000D38F0"/>
    <w:rsid w:val="000D3906"/>
    <w:rsid w:val="000D3B3A"/>
    <w:rsid w:val="000D3B7E"/>
    <w:rsid w:val="000D3C4E"/>
    <w:rsid w:val="000D3D2E"/>
    <w:rsid w:val="000D3E7B"/>
    <w:rsid w:val="000D3F01"/>
    <w:rsid w:val="000D3F5B"/>
    <w:rsid w:val="000D3F6C"/>
    <w:rsid w:val="000D42BF"/>
    <w:rsid w:val="000D42D0"/>
    <w:rsid w:val="000D4306"/>
    <w:rsid w:val="000D4391"/>
    <w:rsid w:val="000D44CB"/>
    <w:rsid w:val="000D44E4"/>
    <w:rsid w:val="000D45B4"/>
    <w:rsid w:val="000D4673"/>
    <w:rsid w:val="000D47F5"/>
    <w:rsid w:val="000D4861"/>
    <w:rsid w:val="000D48D2"/>
    <w:rsid w:val="000D4938"/>
    <w:rsid w:val="000D49B2"/>
    <w:rsid w:val="000D4A4E"/>
    <w:rsid w:val="000D4AF7"/>
    <w:rsid w:val="000D4BE4"/>
    <w:rsid w:val="000D4C06"/>
    <w:rsid w:val="000D4C3E"/>
    <w:rsid w:val="000D4C68"/>
    <w:rsid w:val="000D4E18"/>
    <w:rsid w:val="000D5054"/>
    <w:rsid w:val="000D50D7"/>
    <w:rsid w:val="000D5202"/>
    <w:rsid w:val="000D5230"/>
    <w:rsid w:val="000D530A"/>
    <w:rsid w:val="000D530C"/>
    <w:rsid w:val="000D556D"/>
    <w:rsid w:val="000D5596"/>
    <w:rsid w:val="000D56F1"/>
    <w:rsid w:val="000D573A"/>
    <w:rsid w:val="000D585F"/>
    <w:rsid w:val="000D593E"/>
    <w:rsid w:val="000D59DA"/>
    <w:rsid w:val="000D5A2C"/>
    <w:rsid w:val="000D5A9C"/>
    <w:rsid w:val="000D5E4B"/>
    <w:rsid w:val="000D5F5C"/>
    <w:rsid w:val="000D6024"/>
    <w:rsid w:val="000D6062"/>
    <w:rsid w:val="000D6075"/>
    <w:rsid w:val="000D6078"/>
    <w:rsid w:val="000D609F"/>
    <w:rsid w:val="000D60BF"/>
    <w:rsid w:val="000D60CF"/>
    <w:rsid w:val="000D6142"/>
    <w:rsid w:val="000D61B6"/>
    <w:rsid w:val="000D61D2"/>
    <w:rsid w:val="000D6290"/>
    <w:rsid w:val="000D6324"/>
    <w:rsid w:val="000D66FC"/>
    <w:rsid w:val="000D672C"/>
    <w:rsid w:val="000D6802"/>
    <w:rsid w:val="000D6836"/>
    <w:rsid w:val="000D68C0"/>
    <w:rsid w:val="000D68EF"/>
    <w:rsid w:val="000D6AE1"/>
    <w:rsid w:val="000D6BA6"/>
    <w:rsid w:val="000D6BD0"/>
    <w:rsid w:val="000D6CEB"/>
    <w:rsid w:val="000D6CED"/>
    <w:rsid w:val="000D6D57"/>
    <w:rsid w:val="000D6D5D"/>
    <w:rsid w:val="000D6E43"/>
    <w:rsid w:val="000D6F50"/>
    <w:rsid w:val="000D7021"/>
    <w:rsid w:val="000D7437"/>
    <w:rsid w:val="000D7472"/>
    <w:rsid w:val="000D74EE"/>
    <w:rsid w:val="000D7603"/>
    <w:rsid w:val="000D770B"/>
    <w:rsid w:val="000D79D4"/>
    <w:rsid w:val="000D7A8A"/>
    <w:rsid w:val="000D7BED"/>
    <w:rsid w:val="000D7CEC"/>
    <w:rsid w:val="000D7E13"/>
    <w:rsid w:val="000D7EA3"/>
    <w:rsid w:val="000D7EC7"/>
    <w:rsid w:val="000D7F39"/>
    <w:rsid w:val="000D7F3E"/>
    <w:rsid w:val="000D7FE4"/>
    <w:rsid w:val="000E00D3"/>
    <w:rsid w:val="000E012F"/>
    <w:rsid w:val="000E01D5"/>
    <w:rsid w:val="000E01FF"/>
    <w:rsid w:val="000E0307"/>
    <w:rsid w:val="000E0326"/>
    <w:rsid w:val="000E035D"/>
    <w:rsid w:val="000E0454"/>
    <w:rsid w:val="000E04DB"/>
    <w:rsid w:val="000E0633"/>
    <w:rsid w:val="000E065E"/>
    <w:rsid w:val="000E06E3"/>
    <w:rsid w:val="000E0C47"/>
    <w:rsid w:val="000E0D39"/>
    <w:rsid w:val="000E0D8D"/>
    <w:rsid w:val="000E0E41"/>
    <w:rsid w:val="000E0F2C"/>
    <w:rsid w:val="000E108B"/>
    <w:rsid w:val="000E11C7"/>
    <w:rsid w:val="000E11DA"/>
    <w:rsid w:val="000E120E"/>
    <w:rsid w:val="000E131E"/>
    <w:rsid w:val="000E1584"/>
    <w:rsid w:val="000E1594"/>
    <w:rsid w:val="000E1632"/>
    <w:rsid w:val="000E170E"/>
    <w:rsid w:val="000E1788"/>
    <w:rsid w:val="000E182A"/>
    <w:rsid w:val="000E1964"/>
    <w:rsid w:val="000E1A36"/>
    <w:rsid w:val="000E1BEA"/>
    <w:rsid w:val="000E1CCE"/>
    <w:rsid w:val="000E206C"/>
    <w:rsid w:val="000E20E1"/>
    <w:rsid w:val="000E211A"/>
    <w:rsid w:val="000E2291"/>
    <w:rsid w:val="000E23A2"/>
    <w:rsid w:val="000E24FC"/>
    <w:rsid w:val="000E2514"/>
    <w:rsid w:val="000E25CD"/>
    <w:rsid w:val="000E2676"/>
    <w:rsid w:val="000E2743"/>
    <w:rsid w:val="000E29DE"/>
    <w:rsid w:val="000E2B8A"/>
    <w:rsid w:val="000E2C3B"/>
    <w:rsid w:val="000E2C46"/>
    <w:rsid w:val="000E2C4C"/>
    <w:rsid w:val="000E2C66"/>
    <w:rsid w:val="000E2C71"/>
    <w:rsid w:val="000E2CBE"/>
    <w:rsid w:val="000E2EA7"/>
    <w:rsid w:val="000E2EFB"/>
    <w:rsid w:val="000E2F40"/>
    <w:rsid w:val="000E2FDA"/>
    <w:rsid w:val="000E3007"/>
    <w:rsid w:val="000E314A"/>
    <w:rsid w:val="000E3236"/>
    <w:rsid w:val="000E344D"/>
    <w:rsid w:val="000E3535"/>
    <w:rsid w:val="000E37DC"/>
    <w:rsid w:val="000E3822"/>
    <w:rsid w:val="000E389B"/>
    <w:rsid w:val="000E3932"/>
    <w:rsid w:val="000E399F"/>
    <w:rsid w:val="000E3AAB"/>
    <w:rsid w:val="000E3B85"/>
    <w:rsid w:val="000E3D02"/>
    <w:rsid w:val="000E3ECC"/>
    <w:rsid w:val="000E3F2F"/>
    <w:rsid w:val="000E41F2"/>
    <w:rsid w:val="000E42B0"/>
    <w:rsid w:val="000E442F"/>
    <w:rsid w:val="000E4793"/>
    <w:rsid w:val="000E4924"/>
    <w:rsid w:val="000E4996"/>
    <w:rsid w:val="000E4A69"/>
    <w:rsid w:val="000E4A9C"/>
    <w:rsid w:val="000E4BF0"/>
    <w:rsid w:val="000E4C4B"/>
    <w:rsid w:val="000E4CEC"/>
    <w:rsid w:val="000E4D9B"/>
    <w:rsid w:val="000E4E76"/>
    <w:rsid w:val="000E4EB7"/>
    <w:rsid w:val="000E4F30"/>
    <w:rsid w:val="000E4F36"/>
    <w:rsid w:val="000E512B"/>
    <w:rsid w:val="000E51AE"/>
    <w:rsid w:val="000E52F8"/>
    <w:rsid w:val="000E54EE"/>
    <w:rsid w:val="000E5631"/>
    <w:rsid w:val="000E56A7"/>
    <w:rsid w:val="000E57B8"/>
    <w:rsid w:val="000E58CD"/>
    <w:rsid w:val="000E59D2"/>
    <w:rsid w:val="000E5A51"/>
    <w:rsid w:val="000E5A6A"/>
    <w:rsid w:val="000E5A9E"/>
    <w:rsid w:val="000E5CD1"/>
    <w:rsid w:val="000E5D69"/>
    <w:rsid w:val="000E5E03"/>
    <w:rsid w:val="000E6021"/>
    <w:rsid w:val="000E61CA"/>
    <w:rsid w:val="000E61CD"/>
    <w:rsid w:val="000E641A"/>
    <w:rsid w:val="000E6527"/>
    <w:rsid w:val="000E6767"/>
    <w:rsid w:val="000E6971"/>
    <w:rsid w:val="000E6AE5"/>
    <w:rsid w:val="000E6C23"/>
    <w:rsid w:val="000E6C9B"/>
    <w:rsid w:val="000E6E8F"/>
    <w:rsid w:val="000E6F9B"/>
    <w:rsid w:val="000E70DF"/>
    <w:rsid w:val="000E713A"/>
    <w:rsid w:val="000E713E"/>
    <w:rsid w:val="000E720A"/>
    <w:rsid w:val="000E7304"/>
    <w:rsid w:val="000E73BC"/>
    <w:rsid w:val="000E7535"/>
    <w:rsid w:val="000E75D5"/>
    <w:rsid w:val="000E7666"/>
    <w:rsid w:val="000E770E"/>
    <w:rsid w:val="000E771E"/>
    <w:rsid w:val="000E7797"/>
    <w:rsid w:val="000E77C3"/>
    <w:rsid w:val="000E78A0"/>
    <w:rsid w:val="000E7AB6"/>
    <w:rsid w:val="000E7B55"/>
    <w:rsid w:val="000E7B88"/>
    <w:rsid w:val="000E7C54"/>
    <w:rsid w:val="000E7CB4"/>
    <w:rsid w:val="000E7E4A"/>
    <w:rsid w:val="000F0073"/>
    <w:rsid w:val="000F033E"/>
    <w:rsid w:val="000F05BD"/>
    <w:rsid w:val="000F07E0"/>
    <w:rsid w:val="000F08B1"/>
    <w:rsid w:val="000F0B7D"/>
    <w:rsid w:val="000F0E0F"/>
    <w:rsid w:val="000F0EFD"/>
    <w:rsid w:val="000F0FA7"/>
    <w:rsid w:val="000F101F"/>
    <w:rsid w:val="000F1182"/>
    <w:rsid w:val="000F12C3"/>
    <w:rsid w:val="000F1479"/>
    <w:rsid w:val="000F14C1"/>
    <w:rsid w:val="000F1698"/>
    <w:rsid w:val="000F1718"/>
    <w:rsid w:val="000F17A5"/>
    <w:rsid w:val="000F1863"/>
    <w:rsid w:val="000F19AD"/>
    <w:rsid w:val="000F19FB"/>
    <w:rsid w:val="000F1C1D"/>
    <w:rsid w:val="000F1CBA"/>
    <w:rsid w:val="000F1CBB"/>
    <w:rsid w:val="000F1D30"/>
    <w:rsid w:val="000F1DBB"/>
    <w:rsid w:val="000F1DD2"/>
    <w:rsid w:val="000F1F23"/>
    <w:rsid w:val="000F202F"/>
    <w:rsid w:val="000F20E7"/>
    <w:rsid w:val="000F2134"/>
    <w:rsid w:val="000F260B"/>
    <w:rsid w:val="000F2618"/>
    <w:rsid w:val="000F2620"/>
    <w:rsid w:val="000F26B4"/>
    <w:rsid w:val="000F276E"/>
    <w:rsid w:val="000F288F"/>
    <w:rsid w:val="000F2A5C"/>
    <w:rsid w:val="000F2AE3"/>
    <w:rsid w:val="000F2B58"/>
    <w:rsid w:val="000F2C59"/>
    <w:rsid w:val="000F2D2E"/>
    <w:rsid w:val="000F2DF4"/>
    <w:rsid w:val="000F2E3E"/>
    <w:rsid w:val="000F2E76"/>
    <w:rsid w:val="000F2E85"/>
    <w:rsid w:val="000F2EAC"/>
    <w:rsid w:val="000F2EFB"/>
    <w:rsid w:val="000F2F0D"/>
    <w:rsid w:val="000F2F7B"/>
    <w:rsid w:val="000F3031"/>
    <w:rsid w:val="000F303D"/>
    <w:rsid w:val="000F335B"/>
    <w:rsid w:val="000F3414"/>
    <w:rsid w:val="000F3586"/>
    <w:rsid w:val="000F3773"/>
    <w:rsid w:val="000F37C1"/>
    <w:rsid w:val="000F394A"/>
    <w:rsid w:val="000F394D"/>
    <w:rsid w:val="000F39DA"/>
    <w:rsid w:val="000F3B2B"/>
    <w:rsid w:val="000F3B3B"/>
    <w:rsid w:val="000F3B3F"/>
    <w:rsid w:val="000F3C39"/>
    <w:rsid w:val="000F3C74"/>
    <w:rsid w:val="000F4240"/>
    <w:rsid w:val="000F4273"/>
    <w:rsid w:val="000F42B2"/>
    <w:rsid w:val="000F439D"/>
    <w:rsid w:val="000F459C"/>
    <w:rsid w:val="000F47DF"/>
    <w:rsid w:val="000F4963"/>
    <w:rsid w:val="000F49DC"/>
    <w:rsid w:val="000F4B42"/>
    <w:rsid w:val="000F4BCE"/>
    <w:rsid w:val="000F4BFC"/>
    <w:rsid w:val="000F4C2E"/>
    <w:rsid w:val="000F4CA4"/>
    <w:rsid w:val="000F4FFD"/>
    <w:rsid w:val="000F5089"/>
    <w:rsid w:val="000F5241"/>
    <w:rsid w:val="000F52CB"/>
    <w:rsid w:val="000F531D"/>
    <w:rsid w:val="000F54E0"/>
    <w:rsid w:val="000F5554"/>
    <w:rsid w:val="000F58E3"/>
    <w:rsid w:val="000F595F"/>
    <w:rsid w:val="000F5A56"/>
    <w:rsid w:val="000F5B08"/>
    <w:rsid w:val="000F5C55"/>
    <w:rsid w:val="000F5DE3"/>
    <w:rsid w:val="000F5E2B"/>
    <w:rsid w:val="000F5F0E"/>
    <w:rsid w:val="000F6009"/>
    <w:rsid w:val="000F600B"/>
    <w:rsid w:val="000F6046"/>
    <w:rsid w:val="000F63C4"/>
    <w:rsid w:val="000F653F"/>
    <w:rsid w:val="000F655B"/>
    <w:rsid w:val="000F672D"/>
    <w:rsid w:val="000F6766"/>
    <w:rsid w:val="000F67A0"/>
    <w:rsid w:val="000F6829"/>
    <w:rsid w:val="000F693D"/>
    <w:rsid w:val="000F6B25"/>
    <w:rsid w:val="000F6B4A"/>
    <w:rsid w:val="000F6BFB"/>
    <w:rsid w:val="000F6D0E"/>
    <w:rsid w:val="000F6F2F"/>
    <w:rsid w:val="000F7112"/>
    <w:rsid w:val="000F711D"/>
    <w:rsid w:val="000F71EA"/>
    <w:rsid w:val="000F72DD"/>
    <w:rsid w:val="000F7458"/>
    <w:rsid w:val="000F746B"/>
    <w:rsid w:val="000F7503"/>
    <w:rsid w:val="000F7539"/>
    <w:rsid w:val="000F7559"/>
    <w:rsid w:val="000F7564"/>
    <w:rsid w:val="000F75C4"/>
    <w:rsid w:val="000F766C"/>
    <w:rsid w:val="000F7704"/>
    <w:rsid w:val="000F7829"/>
    <w:rsid w:val="000F7887"/>
    <w:rsid w:val="000F78E1"/>
    <w:rsid w:val="000F7ABE"/>
    <w:rsid w:val="000F7AC2"/>
    <w:rsid w:val="000F7B83"/>
    <w:rsid w:val="000F7BF9"/>
    <w:rsid w:val="000F7D18"/>
    <w:rsid w:val="000F7D6A"/>
    <w:rsid w:val="000F7DE7"/>
    <w:rsid w:val="000F7F3D"/>
    <w:rsid w:val="000F7F51"/>
    <w:rsid w:val="00100064"/>
    <w:rsid w:val="001000EC"/>
    <w:rsid w:val="00100181"/>
    <w:rsid w:val="001001DE"/>
    <w:rsid w:val="00100264"/>
    <w:rsid w:val="00100294"/>
    <w:rsid w:val="0010043B"/>
    <w:rsid w:val="0010045A"/>
    <w:rsid w:val="001004C7"/>
    <w:rsid w:val="00100503"/>
    <w:rsid w:val="00100551"/>
    <w:rsid w:val="00100587"/>
    <w:rsid w:val="00100917"/>
    <w:rsid w:val="0010095B"/>
    <w:rsid w:val="001009AC"/>
    <w:rsid w:val="00100CC1"/>
    <w:rsid w:val="00100D1B"/>
    <w:rsid w:val="00101105"/>
    <w:rsid w:val="001011C6"/>
    <w:rsid w:val="0010122E"/>
    <w:rsid w:val="0010129E"/>
    <w:rsid w:val="00101353"/>
    <w:rsid w:val="0010135B"/>
    <w:rsid w:val="001013A5"/>
    <w:rsid w:val="001013CF"/>
    <w:rsid w:val="00101401"/>
    <w:rsid w:val="001014A8"/>
    <w:rsid w:val="001015EF"/>
    <w:rsid w:val="00101671"/>
    <w:rsid w:val="00101923"/>
    <w:rsid w:val="00101B8C"/>
    <w:rsid w:val="00101C28"/>
    <w:rsid w:val="00101C4D"/>
    <w:rsid w:val="00101C8A"/>
    <w:rsid w:val="00101CF4"/>
    <w:rsid w:val="00101D00"/>
    <w:rsid w:val="00101D16"/>
    <w:rsid w:val="00101F0D"/>
    <w:rsid w:val="00101F24"/>
    <w:rsid w:val="001023AB"/>
    <w:rsid w:val="001023B5"/>
    <w:rsid w:val="00102482"/>
    <w:rsid w:val="001024A9"/>
    <w:rsid w:val="00102578"/>
    <w:rsid w:val="00102687"/>
    <w:rsid w:val="0010268D"/>
    <w:rsid w:val="001026F2"/>
    <w:rsid w:val="00102814"/>
    <w:rsid w:val="00102CAD"/>
    <w:rsid w:val="00102E7B"/>
    <w:rsid w:val="00102E89"/>
    <w:rsid w:val="001032F9"/>
    <w:rsid w:val="00103330"/>
    <w:rsid w:val="00103668"/>
    <w:rsid w:val="0010369F"/>
    <w:rsid w:val="001036C6"/>
    <w:rsid w:val="001036CC"/>
    <w:rsid w:val="00103815"/>
    <w:rsid w:val="001038C2"/>
    <w:rsid w:val="00103980"/>
    <w:rsid w:val="001039A5"/>
    <w:rsid w:val="00103C76"/>
    <w:rsid w:val="00103EB5"/>
    <w:rsid w:val="00103EE6"/>
    <w:rsid w:val="00103F18"/>
    <w:rsid w:val="00103F35"/>
    <w:rsid w:val="00103F82"/>
    <w:rsid w:val="00103FF9"/>
    <w:rsid w:val="0010402B"/>
    <w:rsid w:val="0010411F"/>
    <w:rsid w:val="001043AA"/>
    <w:rsid w:val="001045E0"/>
    <w:rsid w:val="0010487A"/>
    <w:rsid w:val="001048E6"/>
    <w:rsid w:val="00104A8B"/>
    <w:rsid w:val="00104B6F"/>
    <w:rsid w:val="00104D39"/>
    <w:rsid w:val="00104DAD"/>
    <w:rsid w:val="00104DCA"/>
    <w:rsid w:val="00104E1D"/>
    <w:rsid w:val="00104E6E"/>
    <w:rsid w:val="00105025"/>
    <w:rsid w:val="001052B4"/>
    <w:rsid w:val="00105338"/>
    <w:rsid w:val="001053AE"/>
    <w:rsid w:val="001054B9"/>
    <w:rsid w:val="0010551A"/>
    <w:rsid w:val="00105575"/>
    <w:rsid w:val="00105655"/>
    <w:rsid w:val="001057AF"/>
    <w:rsid w:val="0010591F"/>
    <w:rsid w:val="001059DE"/>
    <w:rsid w:val="00105A20"/>
    <w:rsid w:val="00105B3A"/>
    <w:rsid w:val="00105C00"/>
    <w:rsid w:val="00105C14"/>
    <w:rsid w:val="00105D4C"/>
    <w:rsid w:val="0010604C"/>
    <w:rsid w:val="00106074"/>
    <w:rsid w:val="001060FB"/>
    <w:rsid w:val="00106152"/>
    <w:rsid w:val="001064B3"/>
    <w:rsid w:val="00106543"/>
    <w:rsid w:val="00106549"/>
    <w:rsid w:val="00106662"/>
    <w:rsid w:val="001066BF"/>
    <w:rsid w:val="00106788"/>
    <w:rsid w:val="001068E8"/>
    <w:rsid w:val="00106946"/>
    <w:rsid w:val="00106B3B"/>
    <w:rsid w:val="00106B9D"/>
    <w:rsid w:val="00106C07"/>
    <w:rsid w:val="00106D52"/>
    <w:rsid w:val="00106F3B"/>
    <w:rsid w:val="00106FFC"/>
    <w:rsid w:val="0010709B"/>
    <w:rsid w:val="001071ED"/>
    <w:rsid w:val="00107273"/>
    <w:rsid w:val="001075D2"/>
    <w:rsid w:val="00107612"/>
    <w:rsid w:val="0010767D"/>
    <w:rsid w:val="001079D4"/>
    <w:rsid w:val="00107A3B"/>
    <w:rsid w:val="00107A9B"/>
    <w:rsid w:val="00107ABD"/>
    <w:rsid w:val="00107B40"/>
    <w:rsid w:val="00107BA5"/>
    <w:rsid w:val="00107D22"/>
    <w:rsid w:val="00107E53"/>
    <w:rsid w:val="00107EB4"/>
    <w:rsid w:val="00107EC4"/>
    <w:rsid w:val="00107F31"/>
    <w:rsid w:val="00110018"/>
    <w:rsid w:val="0011017D"/>
    <w:rsid w:val="00110214"/>
    <w:rsid w:val="001102B5"/>
    <w:rsid w:val="00110435"/>
    <w:rsid w:val="00110453"/>
    <w:rsid w:val="001105A2"/>
    <w:rsid w:val="001106CF"/>
    <w:rsid w:val="001107C9"/>
    <w:rsid w:val="001108AC"/>
    <w:rsid w:val="001108CB"/>
    <w:rsid w:val="0011092D"/>
    <w:rsid w:val="0011097B"/>
    <w:rsid w:val="0011099E"/>
    <w:rsid w:val="001109C6"/>
    <w:rsid w:val="00110AF7"/>
    <w:rsid w:val="00110C0A"/>
    <w:rsid w:val="00110C8A"/>
    <w:rsid w:val="00110DC2"/>
    <w:rsid w:val="00110F23"/>
    <w:rsid w:val="00110F7B"/>
    <w:rsid w:val="0011101A"/>
    <w:rsid w:val="0011101B"/>
    <w:rsid w:val="00111099"/>
    <w:rsid w:val="00111235"/>
    <w:rsid w:val="001113B7"/>
    <w:rsid w:val="00111461"/>
    <w:rsid w:val="00111474"/>
    <w:rsid w:val="001114CB"/>
    <w:rsid w:val="0011153D"/>
    <w:rsid w:val="00111600"/>
    <w:rsid w:val="00111834"/>
    <w:rsid w:val="001118D0"/>
    <w:rsid w:val="00111906"/>
    <w:rsid w:val="001119F8"/>
    <w:rsid w:val="00111A76"/>
    <w:rsid w:val="00111C99"/>
    <w:rsid w:val="00111CE4"/>
    <w:rsid w:val="00111E6C"/>
    <w:rsid w:val="00111EC1"/>
    <w:rsid w:val="00111ED2"/>
    <w:rsid w:val="00111F5A"/>
    <w:rsid w:val="001122FA"/>
    <w:rsid w:val="001123BE"/>
    <w:rsid w:val="0011265C"/>
    <w:rsid w:val="0011279D"/>
    <w:rsid w:val="0011286C"/>
    <w:rsid w:val="0011292F"/>
    <w:rsid w:val="0011294A"/>
    <w:rsid w:val="00112AB6"/>
    <w:rsid w:val="00112DEC"/>
    <w:rsid w:val="00112EE7"/>
    <w:rsid w:val="00113139"/>
    <w:rsid w:val="00113227"/>
    <w:rsid w:val="00113269"/>
    <w:rsid w:val="00113448"/>
    <w:rsid w:val="0011375E"/>
    <w:rsid w:val="00113A2A"/>
    <w:rsid w:val="00113A3C"/>
    <w:rsid w:val="00113CC8"/>
    <w:rsid w:val="00113D75"/>
    <w:rsid w:val="00113DDB"/>
    <w:rsid w:val="00113E67"/>
    <w:rsid w:val="00113F0F"/>
    <w:rsid w:val="00113FC9"/>
    <w:rsid w:val="00114014"/>
    <w:rsid w:val="00114044"/>
    <w:rsid w:val="001141D2"/>
    <w:rsid w:val="001141DA"/>
    <w:rsid w:val="0011425B"/>
    <w:rsid w:val="0011443A"/>
    <w:rsid w:val="00114548"/>
    <w:rsid w:val="00114575"/>
    <w:rsid w:val="0011489C"/>
    <w:rsid w:val="0011491F"/>
    <w:rsid w:val="00114B40"/>
    <w:rsid w:val="00114B7F"/>
    <w:rsid w:val="00114BD0"/>
    <w:rsid w:val="00114BE7"/>
    <w:rsid w:val="00114DA9"/>
    <w:rsid w:val="001151B3"/>
    <w:rsid w:val="0011529B"/>
    <w:rsid w:val="00115314"/>
    <w:rsid w:val="001153CD"/>
    <w:rsid w:val="00115507"/>
    <w:rsid w:val="001155E2"/>
    <w:rsid w:val="0011560D"/>
    <w:rsid w:val="001157A2"/>
    <w:rsid w:val="001159F9"/>
    <w:rsid w:val="00115C6C"/>
    <w:rsid w:val="00115D8A"/>
    <w:rsid w:val="00115F12"/>
    <w:rsid w:val="00116196"/>
    <w:rsid w:val="001163E6"/>
    <w:rsid w:val="00116402"/>
    <w:rsid w:val="0011665B"/>
    <w:rsid w:val="00116768"/>
    <w:rsid w:val="001168C3"/>
    <w:rsid w:val="001169F7"/>
    <w:rsid w:val="00116A4B"/>
    <w:rsid w:val="00116BB9"/>
    <w:rsid w:val="00116BC3"/>
    <w:rsid w:val="00116BC6"/>
    <w:rsid w:val="00116BEC"/>
    <w:rsid w:val="00116C2B"/>
    <w:rsid w:val="00116D04"/>
    <w:rsid w:val="00116E32"/>
    <w:rsid w:val="00116E9B"/>
    <w:rsid w:val="00116ECD"/>
    <w:rsid w:val="00116FD2"/>
    <w:rsid w:val="001170B1"/>
    <w:rsid w:val="00117310"/>
    <w:rsid w:val="00117387"/>
    <w:rsid w:val="0011739A"/>
    <w:rsid w:val="001174F2"/>
    <w:rsid w:val="00117518"/>
    <w:rsid w:val="001176E3"/>
    <w:rsid w:val="001178DE"/>
    <w:rsid w:val="00117913"/>
    <w:rsid w:val="00117971"/>
    <w:rsid w:val="00117A45"/>
    <w:rsid w:val="00117AA1"/>
    <w:rsid w:val="00117AFF"/>
    <w:rsid w:val="00117B27"/>
    <w:rsid w:val="00117E68"/>
    <w:rsid w:val="00117FEA"/>
    <w:rsid w:val="00120008"/>
    <w:rsid w:val="00120241"/>
    <w:rsid w:val="001202E7"/>
    <w:rsid w:val="00120307"/>
    <w:rsid w:val="001203C4"/>
    <w:rsid w:val="001203C6"/>
    <w:rsid w:val="001203F7"/>
    <w:rsid w:val="0012045B"/>
    <w:rsid w:val="001204A8"/>
    <w:rsid w:val="001206CC"/>
    <w:rsid w:val="0012084E"/>
    <w:rsid w:val="00120A32"/>
    <w:rsid w:val="00120A4E"/>
    <w:rsid w:val="00120B36"/>
    <w:rsid w:val="00120C54"/>
    <w:rsid w:val="00120CEA"/>
    <w:rsid w:val="00120D08"/>
    <w:rsid w:val="00120D21"/>
    <w:rsid w:val="00120E4F"/>
    <w:rsid w:val="00120F1A"/>
    <w:rsid w:val="00120F2C"/>
    <w:rsid w:val="00120FAB"/>
    <w:rsid w:val="00120FE0"/>
    <w:rsid w:val="0012101D"/>
    <w:rsid w:val="00121056"/>
    <w:rsid w:val="0012118C"/>
    <w:rsid w:val="001214B0"/>
    <w:rsid w:val="001214C6"/>
    <w:rsid w:val="001215D7"/>
    <w:rsid w:val="00121663"/>
    <w:rsid w:val="0012176E"/>
    <w:rsid w:val="00121A23"/>
    <w:rsid w:val="00121C0B"/>
    <w:rsid w:val="00121F06"/>
    <w:rsid w:val="00121F8E"/>
    <w:rsid w:val="00121FDB"/>
    <w:rsid w:val="001220C4"/>
    <w:rsid w:val="001221AB"/>
    <w:rsid w:val="001222BD"/>
    <w:rsid w:val="001222EA"/>
    <w:rsid w:val="0012233C"/>
    <w:rsid w:val="001223A0"/>
    <w:rsid w:val="00122961"/>
    <w:rsid w:val="001229CC"/>
    <w:rsid w:val="00122A31"/>
    <w:rsid w:val="00122A97"/>
    <w:rsid w:val="00122AB4"/>
    <w:rsid w:val="00122B84"/>
    <w:rsid w:val="00122BCB"/>
    <w:rsid w:val="00122DFE"/>
    <w:rsid w:val="00122E39"/>
    <w:rsid w:val="00122FA8"/>
    <w:rsid w:val="00123161"/>
    <w:rsid w:val="00123225"/>
    <w:rsid w:val="001232B0"/>
    <w:rsid w:val="00123525"/>
    <w:rsid w:val="001235E5"/>
    <w:rsid w:val="001235F1"/>
    <w:rsid w:val="00123606"/>
    <w:rsid w:val="00123982"/>
    <w:rsid w:val="001239D4"/>
    <w:rsid w:val="00123A09"/>
    <w:rsid w:val="00123EF4"/>
    <w:rsid w:val="00123EF5"/>
    <w:rsid w:val="00123FC8"/>
    <w:rsid w:val="00124055"/>
    <w:rsid w:val="0012411F"/>
    <w:rsid w:val="001243F7"/>
    <w:rsid w:val="00124575"/>
    <w:rsid w:val="001245DE"/>
    <w:rsid w:val="00124641"/>
    <w:rsid w:val="00124728"/>
    <w:rsid w:val="001247D2"/>
    <w:rsid w:val="0012484A"/>
    <w:rsid w:val="001248F3"/>
    <w:rsid w:val="00124918"/>
    <w:rsid w:val="00124998"/>
    <w:rsid w:val="00124ACF"/>
    <w:rsid w:val="00124B0A"/>
    <w:rsid w:val="00124BB0"/>
    <w:rsid w:val="00124DCF"/>
    <w:rsid w:val="00125018"/>
    <w:rsid w:val="0012502A"/>
    <w:rsid w:val="0012538C"/>
    <w:rsid w:val="00125696"/>
    <w:rsid w:val="001256A4"/>
    <w:rsid w:val="0012572E"/>
    <w:rsid w:val="00125760"/>
    <w:rsid w:val="00125908"/>
    <w:rsid w:val="0012595F"/>
    <w:rsid w:val="00125A1C"/>
    <w:rsid w:val="00125B46"/>
    <w:rsid w:val="001261DD"/>
    <w:rsid w:val="0012641B"/>
    <w:rsid w:val="0012656B"/>
    <w:rsid w:val="001265BF"/>
    <w:rsid w:val="00126706"/>
    <w:rsid w:val="00126878"/>
    <w:rsid w:val="001269D3"/>
    <w:rsid w:val="00126A75"/>
    <w:rsid w:val="00126C7A"/>
    <w:rsid w:val="00126CC5"/>
    <w:rsid w:val="00126D21"/>
    <w:rsid w:val="00126D57"/>
    <w:rsid w:val="00126EDA"/>
    <w:rsid w:val="0012705E"/>
    <w:rsid w:val="0012707E"/>
    <w:rsid w:val="001270B7"/>
    <w:rsid w:val="00127196"/>
    <w:rsid w:val="001274AC"/>
    <w:rsid w:val="00127569"/>
    <w:rsid w:val="00127639"/>
    <w:rsid w:val="00127690"/>
    <w:rsid w:val="00127740"/>
    <w:rsid w:val="00127884"/>
    <w:rsid w:val="00127B5B"/>
    <w:rsid w:val="00127B78"/>
    <w:rsid w:val="00127CB4"/>
    <w:rsid w:val="00130077"/>
    <w:rsid w:val="001301E6"/>
    <w:rsid w:val="001301ED"/>
    <w:rsid w:val="00130208"/>
    <w:rsid w:val="0013020C"/>
    <w:rsid w:val="00130506"/>
    <w:rsid w:val="0013062A"/>
    <w:rsid w:val="001306D0"/>
    <w:rsid w:val="0013073D"/>
    <w:rsid w:val="0013076C"/>
    <w:rsid w:val="00130794"/>
    <w:rsid w:val="0013099D"/>
    <w:rsid w:val="001309F2"/>
    <w:rsid w:val="00130C7D"/>
    <w:rsid w:val="00130D5D"/>
    <w:rsid w:val="00130DAD"/>
    <w:rsid w:val="00130E9A"/>
    <w:rsid w:val="00130EA9"/>
    <w:rsid w:val="0013105F"/>
    <w:rsid w:val="001310BF"/>
    <w:rsid w:val="00131108"/>
    <w:rsid w:val="00131645"/>
    <w:rsid w:val="001316EC"/>
    <w:rsid w:val="0013175E"/>
    <w:rsid w:val="001317FB"/>
    <w:rsid w:val="001318BC"/>
    <w:rsid w:val="00131903"/>
    <w:rsid w:val="00131984"/>
    <w:rsid w:val="001319AC"/>
    <w:rsid w:val="00131A0C"/>
    <w:rsid w:val="00131A60"/>
    <w:rsid w:val="00131D4B"/>
    <w:rsid w:val="00131D6C"/>
    <w:rsid w:val="00131E5E"/>
    <w:rsid w:val="00131EA6"/>
    <w:rsid w:val="00131FC1"/>
    <w:rsid w:val="001320D6"/>
    <w:rsid w:val="001322E6"/>
    <w:rsid w:val="0013231B"/>
    <w:rsid w:val="00132471"/>
    <w:rsid w:val="00132789"/>
    <w:rsid w:val="00132892"/>
    <w:rsid w:val="001328AD"/>
    <w:rsid w:val="001328D4"/>
    <w:rsid w:val="00132954"/>
    <w:rsid w:val="001329AC"/>
    <w:rsid w:val="00132B9E"/>
    <w:rsid w:val="00132BB5"/>
    <w:rsid w:val="00132D20"/>
    <w:rsid w:val="00132F70"/>
    <w:rsid w:val="00132F79"/>
    <w:rsid w:val="00132F90"/>
    <w:rsid w:val="00132FFC"/>
    <w:rsid w:val="00133006"/>
    <w:rsid w:val="001330D6"/>
    <w:rsid w:val="0013314C"/>
    <w:rsid w:val="0013325E"/>
    <w:rsid w:val="00133452"/>
    <w:rsid w:val="00133608"/>
    <w:rsid w:val="0013365F"/>
    <w:rsid w:val="0013368C"/>
    <w:rsid w:val="00133847"/>
    <w:rsid w:val="001338F1"/>
    <w:rsid w:val="00133906"/>
    <w:rsid w:val="0013398F"/>
    <w:rsid w:val="001339BE"/>
    <w:rsid w:val="00133ACD"/>
    <w:rsid w:val="00133C47"/>
    <w:rsid w:val="00133C92"/>
    <w:rsid w:val="00133D93"/>
    <w:rsid w:val="00133E35"/>
    <w:rsid w:val="0013420B"/>
    <w:rsid w:val="0013423D"/>
    <w:rsid w:val="00134305"/>
    <w:rsid w:val="001344F5"/>
    <w:rsid w:val="001345FF"/>
    <w:rsid w:val="001346D3"/>
    <w:rsid w:val="001347F7"/>
    <w:rsid w:val="001348E7"/>
    <w:rsid w:val="00134A66"/>
    <w:rsid w:val="00134C35"/>
    <w:rsid w:val="00134EBB"/>
    <w:rsid w:val="00134ECE"/>
    <w:rsid w:val="00134ED6"/>
    <w:rsid w:val="0013507C"/>
    <w:rsid w:val="001350F7"/>
    <w:rsid w:val="00135114"/>
    <w:rsid w:val="001351AB"/>
    <w:rsid w:val="001352AC"/>
    <w:rsid w:val="001352EC"/>
    <w:rsid w:val="00135300"/>
    <w:rsid w:val="00135438"/>
    <w:rsid w:val="00135446"/>
    <w:rsid w:val="00135483"/>
    <w:rsid w:val="001355F9"/>
    <w:rsid w:val="001356A9"/>
    <w:rsid w:val="001356B7"/>
    <w:rsid w:val="001358AA"/>
    <w:rsid w:val="0013590E"/>
    <w:rsid w:val="00135A54"/>
    <w:rsid w:val="00135BD0"/>
    <w:rsid w:val="00135C62"/>
    <w:rsid w:val="00135C7B"/>
    <w:rsid w:val="00135CDD"/>
    <w:rsid w:val="00135D37"/>
    <w:rsid w:val="00135D7F"/>
    <w:rsid w:val="00135E75"/>
    <w:rsid w:val="00135ED4"/>
    <w:rsid w:val="00136083"/>
    <w:rsid w:val="0013611C"/>
    <w:rsid w:val="00136240"/>
    <w:rsid w:val="00136386"/>
    <w:rsid w:val="00136623"/>
    <w:rsid w:val="0013664E"/>
    <w:rsid w:val="00136685"/>
    <w:rsid w:val="0013684E"/>
    <w:rsid w:val="00136920"/>
    <w:rsid w:val="00136961"/>
    <w:rsid w:val="001369DA"/>
    <w:rsid w:val="00136A54"/>
    <w:rsid w:val="00136ABF"/>
    <w:rsid w:val="00136B07"/>
    <w:rsid w:val="00136B6F"/>
    <w:rsid w:val="00136CC1"/>
    <w:rsid w:val="00136D06"/>
    <w:rsid w:val="00136D40"/>
    <w:rsid w:val="00136DC6"/>
    <w:rsid w:val="001372C1"/>
    <w:rsid w:val="001372E7"/>
    <w:rsid w:val="00137398"/>
    <w:rsid w:val="0013741D"/>
    <w:rsid w:val="0013760D"/>
    <w:rsid w:val="0013762A"/>
    <w:rsid w:val="001378A9"/>
    <w:rsid w:val="00137A43"/>
    <w:rsid w:val="00137A9D"/>
    <w:rsid w:val="00137CBD"/>
    <w:rsid w:val="00137D23"/>
    <w:rsid w:val="00137E0B"/>
    <w:rsid w:val="00137FC7"/>
    <w:rsid w:val="00140351"/>
    <w:rsid w:val="001404D8"/>
    <w:rsid w:val="00140524"/>
    <w:rsid w:val="00140674"/>
    <w:rsid w:val="001409D1"/>
    <w:rsid w:val="00140B28"/>
    <w:rsid w:val="00140C31"/>
    <w:rsid w:val="00140C43"/>
    <w:rsid w:val="00140E21"/>
    <w:rsid w:val="00140EBD"/>
    <w:rsid w:val="001411BC"/>
    <w:rsid w:val="001411D5"/>
    <w:rsid w:val="001413E3"/>
    <w:rsid w:val="00141744"/>
    <w:rsid w:val="00141834"/>
    <w:rsid w:val="00141888"/>
    <w:rsid w:val="001418B1"/>
    <w:rsid w:val="00141997"/>
    <w:rsid w:val="00141ABC"/>
    <w:rsid w:val="00141ADF"/>
    <w:rsid w:val="00141B1A"/>
    <w:rsid w:val="00141BB8"/>
    <w:rsid w:val="00141C6E"/>
    <w:rsid w:val="00141D2A"/>
    <w:rsid w:val="00141D31"/>
    <w:rsid w:val="00141EFE"/>
    <w:rsid w:val="00141F62"/>
    <w:rsid w:val="00142217"/>
    <w:rsid w:val="0014221A"/>
    <w:rsid w:val="00142251"/>
    <w:rsid w:val="00142612"/>
    <w:rsid w:val="00142652"/>
    <w:rsid w:val="0014279A"/>
    <w:rsid w:val="001427DC"/>
    <w:rsid w:val="0014294A"/>
    <w:rsid w:val="0014297D"/>
    <w:rsid w:val="00142DF3"/>
    <w:rsid w:val="00142E0D"/>
    <w:rsid w:val="00142FE7"/>
    <w:rsid w:val="001433ED"/>
    <w:rsid w:val="0014343F"/>
    <w:rsid w:val="00143538"/>
    <w:rsid w:val="00143555"/>
    <w:rsid w:val="0014372E"/>
    <w:rsid w:val="001437BF"/>
    <w:rsid w:val="00143825"/>
    <w:rsid w:val="00143952"/>
    <w:rsid w:val="00143AA2"/>
    <w:rsid w:val="00143AAA"/>
    <w:rsid w:val="00143AB5"/>
    <w:rsid w:val="00143AEA"/>
    <w:rsid w:val="00143BC9"/>
    <w:rsid w:val="00143C5A"/>
    <w:rsid w:val="00143C6D"/>
    <w:rsid w:val="00143D08"/>
    <w:rsid w:val="00143D4A"/>
    <w:rsid w:val="00143D8F"/>
    <w:rsid w:val="00143E46"/>
    <w:rsid w:val="00144014"/>
    <w:rsid w:val="001440E8"/>
    <w:rsid w:val="00144144"/>
    <w:rsid w:val="001441BC"/>
    <w:rsid w:val="00144208"/>
    <w:rsid w:val="0014421E"/>
    <w:rsid w:val="0014423E"/>
    <w:rsid w:val="0014429A"/>
    <w:rsid w:val="001442CA"/>
    <w:rsid w:val="0014451F"/>
    <w:rsid w:val="00144545"/>
    <w:rsid w:val="001446C1"/>
    <w:rsid w:val="001446C4"/>
    <w:rsid w:val="00144710"/>
    <w:rsid w:val="001447F7"/>
    <w:rsid w:val="00144805"/>
    <w:rsid w:val="00144816"/>
    <w:rsid w:val="0014495E"/>
    <w:rsid w:val="001449C4"/>
    <w:rsid w:val="001449E7"/>
    <w:rsid w:val="00144B8C"/>
    <w:rsid w:val="00144C7E"/>
    <w:rsid w:val="00144CD7"/>
    <w:rsid w:val="00144CF2"/>
    <w:rsid w:val="00144E1D"/>
    <w:rsid w:val="0014539F"/>
    <w:rsid w:val="001455D9"/>
    <w:rsid w:val="001455FA"/>
    <w:rsid w:val="00145700"/>
    <w:rsid w:val="00145914"/>
    <w:rsid w:val="0014591D"/>
    <w:rsid w:val="0014597E"/>
    <w:rsid w:val="00145A09"/>
    <w:rsid w:val="00145A50"/>
    <w:rsid w:val="00145C74"/>
    <w:rsid w:val="00145CF6"/>
    <w:rsid w:val="00145D1E"/>
    <w:rsid w:val="00145D4F"/>
    <w:rsid w:val="00145D76"/>
    <w:rsid w:val="00145D8F"/>
    <w:rsid w:val="00145E03"/>
    <w:rsid w:val="00145EB8"/>
    <w:rsid w:val="00145EEF"/>
    <w:rsid w:val="00145FC7"/>
    <w:rsid w:val="00146139"/>
    <w:rsid w:val="00146178"/>
    <w:rsid w:val="001462CE"/>
    <w:rsid w:val="00146627"/>
    <w:rsid w:val="001466AC"/>
    <w:rsid w:val="001468A8"/>
    <w:rsid w:val="001469F2"/>
    <w:rsid w:val="00146A21"/>
    <w:rsid w:val="00146A84"/>
    <w:rsid w:val="00146DE7"/>
    <w:rsid w:val="00146EA8"/>
    <w:rsid w:val="0014700F"/>
    <w:rsid w:val="00147016"/>
    <w:rsid w:val="00147235"/>
    <w:rsid w:val="0014724D"/>
    <w:rsid w:val="001472BD"/>
    <w:rsid w:val="001473C1"/>
    <w:rsid w:val="0014747E"/>
    <w:rsid w:val="00147524"/>
    <w:rsid w:val="00147552"/>
    <w:rsid w:val="00147688"/>
    <w:rsid w:val="00147710"/>
    <w:rsid w:val="00147742"/>
    <w:rsid w:val="00147A3C"/>
    <w:rsid w:val="00147AE8"/>
    <w:rsid w:val="00147AF2"/>
    <w:rsid w:val="00147B0E"/>
    <w:rsid w:val="00147B70"/>
    <w:rsid w:val="00147C6C"/>
    <w:rsid w:val="00147CBE"/>
    <w:rsid w:val="00147CD5"/>
    <w:rsid w:val="00147D29"/>
    <w:rsid w:val="00147F3D"/>
    <w:rsid w:val="00147FE3"/>
    <w:rsid w:val="001500CA"/>
    <w:rsid w:val="0015021C"/>
    <w:rsid w:val="001503F9"/>
    <w:rsid w:val="001504D1"/>
    <w:rsid w:val="001506D8"/>
    <w:rsid w:val="0015077A"/>
    <w:rsid w:val="00150892"/>
    <w:rsid w:val="0015090C"/>
    <w:rsid w:val="00150BBC"/>
    <w:rsid w:val="00150BCA"/>
    <w:rsid w:val="00150C8D"/>
    <w:rsid w:val="00150D4C"/>
    <w:rsid w:val="00150E0A"/>
    <w:rsid w:val="00150E66"/>
    <w:rsid w:val="00150E84"/>
    <w:rsid w:val="00150E87"/>
    <w:rsid w:val="001510A9"/>
    <w:rsid w:val="001512A3"/>
    <w:rsid w:val="00151389"/>
    <w:rsid w:val="00151438"/>
    <w:rsid w:val="001518C6"/>
    <w:rsid w:val="00151938"/>
    <w:rsid w:val="00151AB7"/>
    <w:rsid w:val="00151AF0"/>
    <w:rsid w:val="00151B66"/>
    <w:rsid w:val="00151C62"/>
    <w:rsid w:val="00151EBB"/>
    <w:rsid w:val="00151F4C"/>
    <w:rsid w:val="00152057"/>
    <w:rsid w:val="001520D6"/>
    <w:rsid w:val="001520EB"/>
    <w:rsid w:val="0015217D"/>
    <w:rsid w:val="0015218B"/>
    <w:rsid w:val="0015223F"/>
    <w:rsid w:val="001522BA"/>
    <w:rsid w:val="00152357"/>
    <w:rsid w:val="0015247F"/>
    <w:rsid w:val="00152558"/>
    <w:rsid w:val="001525D4"/>
    <w:rsid w:val="001525D8"/>
    <w:rsid w:val="00152603"/>
    <w:rsid w:val="0015277D"/>
    <w:rsid w:val="00152937"/>
    <w:rsid w:val="001529F5"/>
    <w:rsid w:val="00152A48"/>
    <w:rsid w:val="00152B59"/>
    <w:rsid w:val="00152C96"/>
    <w:rsid w:val="00152C9D"/>
    <w:rsid w:val="00152D95"/>
    <w:rsid w:val="00153088"/>
    <w:rsid w:val="001530FE"/>
    <w:rsid w:val="00153155"/>
    <w:rsid w:val="0015327A"/>
    <w:rsid w:val="001532D6"/>
    <w:rsid w:val="001535BF"/>
    <w:rsid w:val="0015371A"/>
    <w:rsid w:val="00153770"/>
    <w:rsid w:val="0015380B"/>
    <w:rsid w:val="0015397E"/>
    <w:rsid w:val="001539E1"/>
    <w:rsid w:val="00153D7E"/>
    <w:rsid w:val="00153EDB"/>
    <w:rsid w:val="00153F48"/>
    <w:rsid w:val="00153F5D"/>
    <w:rsid w:val="00153FEC"/>
    <w:rsid w:val="001542E1"/>
    <w:rsid w:val="001543EF"/>
    <w:rsid w:val="00154648"/>
    <w:rsid w:val="00154734"/>
    <w:rsid w:val="001547D7"/>
    <w:rsid w:val="0015482B"/>
    <w:rsid w:val="0015494C"/>
    <w:rsid w:val="0015494E"/>
    <w:rsid w:val="00154986"/>
    <w:rsid w:val="00154A1F"/>
    <w:rsid w:val="00154B00"/>
    <w:rsid w:val="00154B8F"/>
    <w:rsid w:val="00154BA8"/>
    <w:rsid w:val="00154BDB"/>
    <w:rsid w:val="00154BFB"/>
    <w:rsid w:val="00154DFD"/>
    <w:rsid w:val="00154E75"/>
    <w:rsid w:val="00154EE3"/>
    <w:rsid w:val="00154FB3"/>
    <w:rsid w:val="00155338"/>
    <w:rsid w:val="0015540D"/>
    <w:rsid w:val="00155429"/>
    <w:rsid w:val="0015549F"/>
    <w:rsid w:val="001554B6"/>
    <w:rsid w:val="001554D0"/>
    <w:rsid w:val="0015550B"/>
    <w:rsid w:val="00155677"/>
    <w:rsid w:val="0015576F"/>
    <w:rsid w:val="00155772"/>
    <w:rsid w:val="00155788"/>
    <w:rsid w:val="00155840"/>
    <w:rsid w:val="00155941"/>
    <w:rsid w:val="0015594E"/>
    <w:rsid w:val="00155A2A"/>
    <w:rsid w:val="00155A8F"/>
    <w:rsid w:val="00155AC8"/>
    <w:rsid w:val="00155AEA"/>
    <w:rsid w:val="00155B8C"/>
    <w:rsid w:val="00155C11"/>
    <w:rsid w:val="00155C3C"/>
    <w:rsid w:val="00155CE8"/>
    <w:rsid w:val="00155D6F"/>
    <w:rsid w:val="00155FC1"/>
    <w:rsid w:val="00156090"/>
    <w:rsid w:val="001560E7"/>
    <w:rsid w:val="0015623A"/>
    <w:rsid w:val="001563AC"/>
    <w:rsid w:val="001563DA"/>
    <w:rsid w:val="0015642D"/>
    <w:rsid w:val="001564FC"/>
    <w:rsid w:val="0015650F"/>
    <w:rsid w:val="00156651"/>
    <w:rsid w:val="00156694"/>
    <w:rsid w:val="00156899"/>
    <w:rsid w:val="0015695F"/>
    <w:rsid w:val="0015699F"/>
    <w:rsid w:val="00156A13"/>
    <w:rsid w:val="00156A3A"/>
    <w:rsid w:val="00156B82"/>
    <w:rsid w:val="00156C6F"/>
    <w:rsid w:val="00156C9A"/>
    <w:rsid w:val="00156D06"/>
    <w:rsid w:val="00156D09"/>
    <w:rsid w:val="00156E12"/>
    <w:rsid w:val="00156EB2"/>
    <w:rsid w:val="00156F86"/>
    <w:rsid w:val="00157111"/>
    <w:rsid w:val="0015718F"/>
    <w:rsid w:val="00157486"/>
    <w:rsid w:val="00157573"/>
    <w:rsid w:val="001576A7"/>
    <w:rsid w:val="001576AA"/>
    <w:rsid w:val="001576CD"/>
    <w:rsid w:val="00157B0E"/>
    <w:rsid w:val="00157B97"/>
    <w:rsid w:val="00157D75"/>
    <w:rsid w:val="00160100"/>
    <w:rsid w:val="00160162"/>
    <w:rsid w:val="00160182"/>
    <w:rsid w:val="00160212"/>
    <w:rsid w:val="00160294"/>
    <w:rsid w:val="00160667"/>
    <w:rsid w:val="001606D6"/>
    <w:rsid w:val="0016071D"/>
    <w:rsid w:val="0016082D"/>
    <w:rsid w:val="001608B8"/>
    <w:rsid w:val="00160C2D"/>
    <w:rsid w:val="00160C6F"/>
    <w:rsid w:val="00160CD4"/>
    <w:rsid w:val="00160DE2"/>
    <w:rsid w:val="001610B9"/>
    <w:rsid w:val="00161319"/>
    <w:rsid w:val="0016132A"/>
    <w:rsid w:val="001613F6"/>
    <w:rsid w:val="0016141D"/>
    <w:rsid w:val="0016144F"/>
    <w:rsid w:val="001614D9"/>
    <w:rsid w:val="00161AC4"/>
    <w:rsid w:val="00161D3E"/>
    <w:rsid w:val="00161EB8"/>
    <w:rsid w:val="001622FE"/>
    <w:rsid w:val="00162997"/>
    <w:rsid w:val="00162A32"/>
    <w:rsid w:val="00162B02"/>
    <w:rsid w:val="00162F54"/>
    <w:rsid w:val="00162F70"/>
    <w:rsid w:val="001631B0"/>
    <w:rsid w:val="00163346"/>
    <w:rsid w:val="00163538"/>
    <w:rsid w:val="00163558"/>
    <w:rsid w:val="00163797"/>
    <w:rsid w:val="0016388B"/>
    <w:rsid w:val="001639B7"/>
    <w:rsid w:val="00163A5D"/>
    <w:rsid w:val="00163B20"/>
    <w:rsid w:val="00163B67"/>
    <w:rsid w:val="00163B7F"/>
    <w:rsid w:val="00163BA4"/>
    <w:rsid w:val="00163CE4"/>
    <w:rsid w:val="00163F5A"/>
    <w:rsid w:val="00164021"/>
    <w:rsid w:val="0016410A"/>
    <w:rsid w:val="001641F9"/>
    <w:rsid w:val="00164208"/>
    <w:rsid w:val="00164498"/>
    <w:rsid w:val="0016449C"/>
    <w:rsid w:val="001646F0"/>
    <w:rsid w:val="001648BF"/>
    <w:rsid w:val="0016491E"/>
    <w:rsid w:val="00164961"/>
    <w:rsid w:val="00164978"/>
    <w:rsid w:val="001649F2"/>
    <w:rsid w:val="00164D8B"/>
    <w:rsid w:val="00164EBA"/>
    <w:rsid w:val="00164EE3"/>
    <w:rsid w:val="0016508B"/>
    <w:rsid w:val="00165327"/>
    <w:rsid w:val="0016558C"/>
    <w:rsid w:val="001656A7"/>
    <w:rsid w:val="0016580E"/>
    <w:rsid w:val="00165960"/>
    <w:rsid w:val="00165A03"/>
    <w:rsid w:val="00165D0D"/>
    <w:rsid w:val="00165D39"/>
    <w:rsid w:val="00165D98"/>
    <w:rsid w:val="00165DB4"/>
    <w:rsid w:val="00165DF6"/>
    <w:rsid w:val="00165FB1"/>
    <w:rsid w:val="001662A7"/>
    <w:rsid w:val="001662F9"/>
    <w:rsid w:val="00166313"/>
    <w:rsid w:val="00166387"/>
    <w:rsid w:val="00166389"/>
    <w:rsid w:val="001663AF"/>
    <w:rsid w:val="00166491"/>
    <w:rsid w:val="001664C8"/>
    <w:rsid w:val="0016652F"/>
    <w:rsid w:val="00166633"/>
    <w:rsid w:val="00166830"/>
    <w:rsid w:val="001668B1"/>
    <w:rsid w:val="0016692D"/>
    <w:rsid w:val="00166954"/>
    <w:rsid w:val="00166D77"/>
    <w:rsid w:val="00166FCB"/>
    <w:rsid w:val="00167299"/>
    <w:rsid w:val="001672E5"/>
    <w:rsid w:val="00167328"/>
    <w:rsid w:val="00167618"/>
    <w:rsid w:val="00167927"/>
    <w:rsid w:val="00167BE1"/>
    <w:rsid w:val="00167C4C"/>
    <w:rsid w:val="00167ED0"/>
    <w:rsid w:val="00167EE7"/>
    <w:rsid w:val="00170005"/>
    <w:rsid w:val="00170111"/>
    <w:rsid w:val="00170204"/>
    <w:rsid w:val="00170252"/>
    <w:rsid w:val="00170253"/>
    <w:rsid w:val="0017027D"/>
    <w:rsid w:val="001702C4"/>
    <w:rsid w:val="0017033E"/>
    <w:rsid w:val="001704BD"/>
    <w:rsid w:val="001704CB"/>
    <w:rsid w:val="00170591"/>
    <w:rsid w:val="00170933"/>
    <w:rsid w:val="001709B1"/>
    <w:rsid w:val="00170A3E"/>
    <w:rsid w:val="00170A6B"/>
    <w:rsid w:val="00170D6D"/>
    <w:rsid w:val="00170D86"/>
    <w:rsid w:val="00170E39"/>
    <w:rsid w:val="00170FE8"/>
    <w:rsid w:val="0017112F"/>
    <w:rsid w:val="00171145"/>
    <w:rsid w:val="00171329"/>
    <w:rsid w:val="0017134F"/>
    <w:rsid w:val="001714B4"/>
    <w:rsid w:val="00171512"/>
    <w:rsid w:val="001715FA"/>
    <w:rsid w:val="0017169D"/>
    <w:rsid w:val="00171741"/>
    <w:rsid w:val="00171842"/>
    <w:rsid w:val="001719D5"/>
    <w:rsid w:val="001719DE"/>
    <w:rsid w:val="00171AB5"/>
    <w:rsid w:val="00171BBA"/>
    <w:rsid w:val="00171BBE"/>
    <w:rsid w:val="00171BF4"/>
    <w:rsid w:val="00171C25"/>
    <w:rsid w:val="00171C33"/>
    <w:rsid w:val="00171D04"/>
    <w:rsid w:val="00171D0C"/>
    <w:rsid w:val="00171EDD"/>
    <w:rsid w:val="00172139"/>
    <w:rsid w:val="00172530"/>
    <w:rsid w:val="0017257D"/>
    <w:rsid w:val="00172686"/>
    <w:rsid w:val="00172A22"/>
    <w:rsid w:val="00172BB0"/>
    <w:rsid w:val="00172BB5"/>
    <w:rsid w:val="00172D41"/>
    <w:rsid w:val="00172D46"/>
    <w:rsid w:val="00172D5D"/>
    <w:rsid w:val="00172D76"/>
    <w:rsid w:val="00172DDC"/>
    <w:rsid w:val="00173095"/>
    <w:rsid w:val="001732C9"/>
    <w:rsid w:val="001732E4"/>
    <w:rsid w:val="0017344F"/>
    <w:rsid w:val="0017358D"/>
    <w:rsid w:val="0017363E"/>
    <w:rsid w:val="00173665"/>
    <w:rsid w:val="00173C83"/>
    <w:rsid w:val="00173D53"/>
    <w:rsid w:val="00173DAB"/>
    <w:rsid w:val="00173FCE"/>
    <w:rsid w:val="00173FEA"/>
    <w:rsid w:val="00173FEC"/>
    <w:rsid w:val="00174014"/>
    <w:rsid w:val="00174172"/>
    <w:rsid w:val="001741B2"/>
    <w:rsid w:val="001743F0"/>
    <w:rsid w:val="001745DE"/>
    <w:rsid w:val="001746AB"/>
    <w:rsid w:val="00174879"/>
    <w:rsid w:val="001749D9"/>
    <w:rsid w:val="00174B32"/>
    <w:rsid w:val="00174B9A"/>
    <w:rsid w:val="00174C7C"/>
    <w:rsid w:val="00174D75"/>
    <w:rsid w:val="00174DB9"/>
    <w:rsid w:val="00174EB8"/>
    <w:rsid w:val="00175449"/>
    <w:rsid w:val="00175556"/>
    <w:rsid w:val="00175660"/>
    <w:rsid w:val="00175679"/>
    <w:rsid w:val="0017569A"/>
    <w:rsid w:val="001756AC"/>
    <w:rsid w:val="00175950"/>
    <w:rsid w:val="001759FF"/>
    <w:rsid w:val="00175A18"/>
    <w:rsid w:val="00175B24"/>
    <w:rsid w:val="00175BAA"/>
    <w:rsid w:val="00175BBB"/>
    <w:rsid w:val="00175BD9"/>
    <w:rsid w:val="00175BEE"/>
    <w:rsid w:val="00175C6D"/>
    <w:rsid w:val="00175F3A"/>
    <w:rsid w:val="0017600B"/>
    <w:rsid w:val="00176015"/>
    <w:rsid w:val="001760A1"/>
    <w:rsid w:val="00176126"/>
    <w:rsid w:val="00176154"/>
    <w:rsid w:val="001761C8"/>
    <w:rsid w:val="00176375"/>
    <w:rsid w:val="001763DC"/>
    <w:rsid w:val="00176424"/>
    <w:rsid w:val="00176427"/>
    <w:rsid w:val="00176461"/>
    <w:rsid w:val="0017666C"/>
    <w:rsid w:val="0017666E"/>
    <w:rsid w:val="001766DE"/>
    <w:rsid w:val="00176834"/>
    <w:rsid w:val="001769A0"/>
    <w:rsid w:val="001769A7"/>
    <w:rsid w:val="001769CF"/>
    <w:rsid w:val="00176A3A"/>
    <w:rsid w:val="00176C04"/>
    <w:rsid w:val="00176DB7"/>
    <w:rsid w:val="00176F00"/>
    <w:rsid w:val="00177023"/>
    <w:rsid w:val="0017719A"/>
    <w:rsid w:val="001771F3"/>
    <w:rsid w:val="001773F9"/>
    <w:rsid w:val="00177433"/>
    <w:rsid w:val="00177549"/>
    <w:rsid w:val="00177796"/>
    <w:rsid w:val="001777ED"/>
    <w:rsid w:val="00177863"/>
    <w:rsid w:val="001778ED"/>
    <w:rsid w:val="00177A52"/>
    <w:rsid w:val="00177B05"/>
    <w:rsid w:val="00177B89"/>
    <w:rsid w:val="00177D81"/>
    <w:rsid w:val="00177DC3"/>
    <w:rsid w:val="00177F03"/>
    <w:rsid w:val="00177F2B"/>
    <w:rsid w:val="00177F74"/>
    <w:rsid w:val="00180035"/>
    <w:rsid w:val="00180183"/>
    <w:rsid w:val="00180267"/>
    <w:rsid w:val="0018028C"/>
    <w:rsid w:val="001802E1"/>
    <w:rsid w:val="0018031D"/>
    <w:rsid w:val="001804C2"/>
    <w:rsid w:val="00180554"/>
    <w:rsid w:val="00180743"/>
    <w:rsid w:val="00180842"/>
    <w:rsid w:val="00180873"/>
    <w:rsid w:val="00180878"/>
    <w:rsid w:val="00180B1B"/>
    <w:rsid w:val="00180B45"/>
    <w:rsid w:val="00180B71"/>
    <w:rsid w:val="00180E09"/>
    <w:rsid w:val="00180E95"/>
    <w:rsid w:val="00180FD1"/>
    <w:rsid w:val="00181004"/>
    <w:rsid w:val="00181211"/>
    <w:rsid w:val="00181284"/>
    <w:rsid w:val="001817D8"/>
    <w:rsid w:val="0018182E"/>
    <w:rsid w:val="001818FC"/>
    <w:rsid w:val="00181906"/>
    <w:rsid w:val="00181939"/>
    <w:rsid w:val="001819BE"/>
    <w:rsid w:val="00181B38"/>
    <w:rsid w:val="00181B4F"/>
    <w:rsid w:val="00181B6F"/>
    <w:rsid w:val="00181BF7"/>
    <w:rsid w:val="00181CA1"/>
    <w:rsid w:val="00181F25"/>
    <w:rsid w:val="001821A9"/>
    <w:rsid w:val="001821C2"/>
    <w:rsid w:val="001822D6"/>
    <w:rsid w:val="001822F4"/>
    <w:rsid w:val="00182384"/>
    <w:rsid w:val="00182386"/>
    <w:rsid w:val="001824A4"/>
    <w:rsid w:val="00182672"/>
    <w:rsid w:val="00182753"/>
    <w:rsid w:val="0018285A"/>
    <w:rsid w:val="001828A7"/>
    <w:rsid w:val="00182A7E"/>
    <w:rsid w:val="00182A80"/>
    <w:rsid w:val="00182B2D"/>
    <w:rsid w:val="00182C5C"/>
    <w:rsid w:val="00182CC6"/>
    <w:rsid w:val="00182E43"/>
    <w:rsid w:val="00182F01"/>
    <w:rsid w:val="00183055"/>
    <w:rsid w:val="00183190"/>
    <w:rsid w:val="0018328C"/>
    <w:rsid w:val="00183479"/>
    <w:rsid w:val="0018348F"/>
    <w:rsid w:val="00183712"/>
    <w:rsid w:val="001838D0"/>
    <w:rsid w:val="0018396A"/>
    <w:rsid w:val="00183987"/>
    <w:rsid w:val="00183A62"/>
    <w:rsid w:val="00183A9B"/>
    <w:rsid w:val="00183CC8"/>
    <w:rsid w:val="00183D01"/>
    <w:rsid w:val="00183D05"/>
    <w:rsid w:val="00183E89"/>
    <w:rsid w:val="00183EEB"/>
    <w:rsid w:val="00184039"/>
    <w:rsid w:val="00184102"/>
    <w:rsid w:val="001841AA"/>
    <w:rsid w:val="00184204"/>
    <w:rsid w:val="001843D5"/>
    <w:rsid w:val="001844B0"/>
    <w:rsid w:val="00184514"/>
    <w:rsid w:val="00184702"/>
    <w:rsid w:val="00184990"/>
    <w:rsid w:val="001849D5"/>
    <w:rsid w:val="00184A87"/>
    <w:rsid w:val="00184BED"/>
    <w:rsid w:val="00184C17"/>
    <w:rsid w:val="00184C68"/>
    <w:rsid w:val="00184CA7"/>
    <w:rsid w:val="00184EC6"/>
    <w:rsid w:val="00184ED1"/>
    <w:rsid w:val="00184F40"/>
    <w:rsid w:val="00184FA6"/>
    <w:rsid w:val="00185007"/>
    <w:rsid w:val="00185014"/>
    <w:rsid w:val="0018512C"/>
    <w:rsid w:val="0018544C"/>
    <w:rsid w:val="001855EB"/>
    <w:rsid w:val="0018561D"/>
    <w:rsid w:val="001856F7"/>
    <w:rsid w:val="0018580D"/>
    <w:rsid w:val="00185941"/>
    <w:rsid w:val="00185B93"/>
    <w:rsid w:val="00185E66"/>
    <w:rsid w:val="00185E71"/>
    <w:rsid w:val="0018604B"/>
    <w:rsid w:val="00186129"/>
    <w:rsid w:val="0018616A"/>
    <w:rsid w:val="00186269"/>
    <w:rsid w:val="001866E6"/>
    <w:rsid w:val="0018683B"/>
    <w:rsid w:val="00186841"/>
    <w:rsid w:val="00186925"/>
    <w:rsid w:val="001869AA"/>
    <w:rsid w:val="00186A6F"/>
    <w:rsid w:val="00186B3A"/>
    <w:rsid w:val="00186C4A"/>
    <w:rsid w:val="00186CF1"/>
    <w:rsid w:val="00186E7A"/>
    <w:rsid w:val="00186ECD"/>
    <w:rsid w:val="00186F47"/>
    <w:rsid w:val="001873E4"/>
    <w:rsid w:val="001875C0"/>
    <w:rsid w:val="001875D2"/>
    <w:rsid w:val="0018762B"/>
    <w:rsid w:val="0018776F"/>
    <w:rsid w:val="00187833"/>
    <w:rsid w:val="00187934"/>
    <w:rsid w:val="0018797D"/>
    <w:rsid w:val="001879A8"/>
    <w:rsid w:val="00187B76"/>
    <w:rsid w:val="00187D31"/>
    <w:rsid w:val="00187DDF"/>
    <w:rsid w:val="00187E69"/>
    <w:rsid w:val="00190009"/>
    <w:rsid w:val="00190079"/>
    <w:rsid w:val="00190201"/>
    <w:rsid w:val="0019036F"/>
    <w:rsid w:val="00190461"/>
    <w:rsid w:val="00190519"/>
    <w:rsid w:val="001905EF"/>
    <w:rsid w:val="001907B1"/>
    <w:rsid w:val="001907B7"/>
    <w:rsid w:val="001907E7"/>
    <w:rsid w:val="001908B7"/>
    <w:rsid w:val="0019092C"/>
    <w:rsid w:val="00191105"/>
    <w:rsid w:val="00191113"/>
    <w:rsid w:val="001911C7"/>
    <w:rsid w:val="00191251"/>
    <w:rsid w:val="001912EF"/>
    <w:rsid w:val="0019140E"/>
    <w:rsid w:val="001914B0"/>
    <w:rsid w:val="0019150C"/>
    <w:rsid w:val="0019162E"/>
    <w:rsid w:val="0019166D"/>
    <w:rsid w:val="001917C6"/>
    <w:rsid w:val="00191818"/>
    <w:rsid w:val="00191826"/>
    <w:rsid w:val="00191993"/>
    <w:rsid w:val="001919A9"/>
    <w:rsid w:val="00191A88"/>
    <w:rsid w:val="00191AC0"/>
    <w:rsid w:val="00191C2B"/>
    <w:rsid w:val="00191C3D"/>
    <w:rsid w:val="00191C9D"/>
    <w:rsid w:val="00191CA8"/>
    <w:rsid w:val="00191D52"/>
    <w:rsid w:val="00191DC3"/>
    <w:rsid w:val="00191E6B"/>
    <w:rsid w:val="00191E71"/>
    <w:rsid w:val="00191E9B"/>
    <w:rsid w:val="00191EC0"/>
    <w:rsid w:val="00191F51"/>
    <w:rsid w:val="00192050"/>
    <w:rsid w:val="001921A8"/>
    <w:rsid w:val="001921E9"/>
    <w:rsid w:val="0019221C"/>
    <w:rsid w:val="001923B5"/>
    <w:rsid w:val="001924BB"/>
    <w:rsid w:val="001924F9"/>
    <w:rsid w:val="001925E5"/>
    <w:rsid w:val="0019274E"/>
    <w:rsid w:val="00192838"/>
    <w:rsid w:val="00192981"/>
    <w:rsid w:val="001929FA"/>
    <w:rsid w:val="00192A2F"/>
    <w:rsid w:val="00192BE2"/>
    <w:rsid w:val="00192D67"/>
    <w:rsid w:val="00192EFF"/>
    <w:rsid w:val="00192F5F"/>
    <w:rsid w:val="00193006"/>
    <w:rsid w:val="00193010"/>
    <w:rsid w:val="0019318E"/>
    <w:rsid w:val="00193213"/>
    <w:rsid w:val="00193296"/>
    <w:rsid w:val="001932CD"/>
    <w:rsid w:val="001933A7"/>
    <w:rsid w:val="001933EF"/>
    <w:rsid w:val="0019350B"/>
    <w:rsid w:val="001936DE"/>
    <w:rsid w:val="00193711"/>
    <w:rsid w:val="001939B5"/>
    <w:rsid w:val="00193A16"/>
    <w:rsid w:val="00193A61"/>
    <w:rsid w:val="00193B1A"/>
    <w:rsid w:val="00193B3E"/>
    <w:rsid w:val="00193BA3"/>
    <w:rsid w:val="00193BCE"/>
    <w:rsid w:val="00193BE6"/>
    <w:rsid w:val="00193C6B"/>
    <w:rsid w:val="00193D4F"/>
    <w:rsid w:val="00193F28"/>
    <w:rsid w:val="00193F56"/>
    <w:rsid w:val="00193FE8"/>
    <w:rsid w:val="0019421B"/>
    <w:rsid w:val="00194509"/>
    <w:rsid w:val="001945A4"/>
    <w:rsid w:val="001945C7"/>
    <w:rsid w:val="00194658"/>
    <w:rsid w:val="00194788"/>
    <w:rsid w:val="00194809"/>
    <w:rsid w:val="00194B32"/>
    <w:rsid w:val="00194BFB"/>
    <w:rsid w:val="00194C1A"/>
    <w:rsid w:val="00194D7B"/>
    <w:rsid w:val="00194DD2"/>
    <w:rsid w:val="00194E70"/>
    <w:rsid w:val="00194FD8"/>
    <w:rsid w:val="00195029"/>
    <w:rsid w:val="00195097"/>
    <w:rsid w:val="001951CF"/>
    <w:rsid w:val="00195367"/>
    <w:rsid w:val="001953CF"/>
    <w:rsid w:val="001954FE"/>
    <w:rsid w:val="00195511"/>
    <w:rsid w:val="0019551B"/>
    <w:rsid w:val="001956FC"/>
    <w:rsid w:val="00195700"/>
    <w:rsid w:val="00195A26"/>
    <w:rsid w:val="00195AAE"/>
    <w:rsid w:val="00195AC0"/>
    <w:rsid w:val="00195BD0"/>
    <w:rsid w:val="00195C28"/>
    <w:rsid w:val="00195D39"/>
    <w:rsid w:val="00195E11"/>
    <w:rsid w:val="00195E95"/>
    <w:rsid w:val="00195FB8"/>
    <w:rsid w:val="00195FE4"/>
    <w:rsid w:val="00195FF5"/>
    <w:rsid w:val="00196048"/>
    <w:rsid w:val="00196118"/>
    <w:rsid w:val="00196122"/>
    <w:rsid w:val="001961FA"/>
    <w:rsid w:val="00196610"/>
    <w:rsid w:val="001966F0"/>
    <w:rsid w:val="001967C3"/>
    <w:rsid w:val="001967D5"/>
    <w:rsid w:val="00196934"/>
    <w:rsid w:val="0019693A"/>
    <w:rsid w:val="00196971"/>
    <w:rsid w:val="00196BC7"/>
    <w:rsid w:val="00196E7F"/>
    <w:rsid w:val="00196E82"/>
    <w:rsid w:val="00196E85"/>
    <w:rsid w:val="00196F4E"/>
    <w:rsid w:val="00196FBA"/>
    <w:rsid w:val="00196FEF"/>
    <w:rsid w:val="00197208"/>
    <w:rsid w:val="00197303"/>
    <w:rsid w:val="00197312"/>
    <w:rsid w:val="00197375"/>
    <w:rsid w:val="00197494"/>
    <w:rsid w:val="001974B5"/>
    <w:rsid w:val="0019750A"/>
    <w:rsid w:val="00197AB9"/>
    <w:rsid w:val="00197B0D"/>
    <w:rsid w:val="00197D54"/>
    <w:rsid w:val="00197DC7"/>
    <w:rsid w:val="00197DF2"/>
    <w:rsid w:val="00197EAB"/>
    <w:rsid w:val="001A01AA"/>
    <w:rsid w:val="001A02E9"/>
    <w:rsid w:val="001A0353"/>
    <w:rsid w:val="001A0379"/>
    <w:rsid w:val="001A03E8"/>
    <w:rsid w:val="001A0403"/>
    <w:rsid w:val="001A04AB"/>
    <w:rsid w:val="001A055A"/>
    <w:rsid w:val="001A06EC"/>
    <w:rsid w:val="001A08DC"/>
    <w:rsid w:val="001A0B98"/>
    <w:rsid w:val="001A0C2C"/>
    <w:rsid w:val="001A0CF9"/>
    <w:rsid w:val="001A0E37"/>
    <w:rsid w:val="001A0F74"/>
    <w:rsid w:val="001A104E"/>
    <w:rsid w:val="001A1126"/>
    <w:rsid w:val="001A12B0"/>
    <w:rsid w:val="001A14FD"/>
    <w:rsid w:val="001A1745"/>
    <w:rsid w:val="001A1763"/>
    <w:rsid w:val="001A19F1"/>
    <w:rsid w:val="001A1A1A"/>
    <w:rsid w:val="001A1AD2"/>
    <w:rsid w:val="001A1C1A"/>
    <w:rsid w:val="001A1C67"/>
    <w:rsid w:val="001A1CE2"/>
    <w:rsid w:val="001A1F89"/>
    <w:rsid w:val="001A200B"/>
    <w:rsid w:val="001A22BC"/>
    <w:rsid w:val="001A233B"/>
    <w:rsid w:val="001A2387"/>
    <w:rsid w:val="001A2394"/>
    <w:rsid w:val="001A2485"/>
    <w:rsid w:val="001A2492"/>
    <w:rsid w:val="001A24FC"/>
    <w:rsid w:val="001A2784"/>
    <w:rsid w:val="001A27B5"/>
    <w:rsid w:val="001A28AD"/>
    <w:rsid w:val="001A2982"/>
    <w:rsid w:val="001A299B"/>
    <w:rsid w:val="001A2BFE"/>
    <w:rsid w:val="001A2C7F"/>
    <w:rsid w:val="001A2D44"/>
    <w:rsid w:val="001A2E82"/>
    <w:rsid w:val="001A2ED2"/>
    <w:rsid w:val="001A2EE0"/>
    <w:rsid w:val="001A3021"/>
    <w:rsid w:val="001A322C"/>
    <w:rsid w:val="001A33A4"/>
    <w:rsid w:val="001A3500"/>
    <w:rsid w:val="001A3523"/>
    <w:rsid w:val="001A3730"/>
    <w:rsid w:val="001A383B"/>
    <w:rsid w:val="001A3A2D"/>
    <w:rsid w:val="001A3F4A"/>
    <w:rsid w:val="001A3F5A"/>
    <w:rsid w:val="001A3FAA"/>
    <w:rsid w:val="001A3FDA"/>
    <w:rsid w:val="001A4084"/>
    <w:rsid w:val="001A4195"/>
    <w:rsid w:val="001A42A9"/>
    <w:rsid w:val="001A43EB"/>
    <w:rsid w:val="001A444F"/>
    <w:rsid w:val="001A4533"/>
    <w:rsid w:val="001A4828"/>
    <w:rsid w:val="001A487C"/>
    <w:rsid w:val="001A48AB"/>
    <w:rsid w:val="001A4976"/>
    <w:rsid w:val="001A4986"/>
    <w:rsid w:val="001A49E0"/>
    <w:rsid w:val="001A4ADB"/>
    <w:rsid w:val="001A4B38"/>
    <w:rsid w:val="001A4C42"/>
    <w:rsid w:val="001A4C4C"/>
    <w:rsid w:val="001A4CE1"/>
    <w:rsid w:val="001A4D5F"/>
    <w:rsid w:val="001A51BE"/>
    <w:rsid w:val="001A51F8"/>
    <w:rsid w:val="001A524B"/>
    <w:rsid w:val="001A52D6"/>
    <w:rsid w:val="001A5336"/>
    <w:rsid w:val="001A54CB"/>
    <w:rsid w:val="001A5520"/>
    <w:rsid w:val="001A5652"/>
    <w:rsid w:val="001A587B"/>
    <w:rsid w:val="001A5903"/>
    <w:rsid w:val="001A5910"/>
    <w:rsid w:val="001A5A4C"/>
    <w:rsid w:val="001A5AEC"/>
    <w:rsid w:val="001A5B31"/>
    <w:rsid w:val="001A5E49"/>
    <w:rsid w:val="001A5F76"/>
    <w:rsid w:val="001A619A"/>
    <w:rsid w:val="001A61BC"/>
    <w:rsid w:val="001A63A0"/>
    <w:rsid w:val="001A64F5"/>
    <w:rsid w:val="001A67A3"/>
    <w:rsid w:val="001A68FB"/>
    <w:rsid w:val="001A69F1"/>
    <w:rsid w:val="001A6A01"/>
    <w:rsid w:val="001A6BEE"/>
    <w:rsid w:val="001A6D2C"/>
    <w:rsid w:val="001A6E27"/>
    <w:rsid w:val="001A6EBC"/>
    <w:rsid w:val="001A6ECA"/>
    <w:rsid w:val="001A73EC"/>
    <w:rsid w:val="001A744D"/>
    <w:rsid w:val="001A7624"/>
    <w:rsid w:val="001A76C9"/>
    <w:rsid w:val="001A77DD"/>
    <w:rsid w:val="001A78FF"/>
    <w:rsid w:val="001A79BC"/>
    <w:rsid w:val="001A7B71"/>
    <w:rsid w:val="001A7B8B"/>
    <w:rsid w:val="001A7CA0"/>
    <w:rsid w:val="001A7DD5"/>
    <w:rsid w:val="001A7EAC"/>
    <w:rsid w:val="001B0134"/>
    <w:rsid w:val="001B023E"/>
    <w:rsid w:val="001B028F"/>
    <w:rsid w:val="001B0317"/>
    <w:rsid w:val="001B032C"/>
    <w:rsid w:val="001B03F0"/>
    <w:rsid w:val="001B04E1"/>
    <w:rsid w:val="001B055B"/>
    <w:rsid w:val="001B05D9"/>
    <w:rsid w:val="001B06AF"/>
    <w:rsid w:val="001B071A"/>
    <w:rsid w:val="001B07AF"/>
    <w:rsid w:val="001B07D9"/>
    <w:rsid w:val="001B090D"/>
    <w:rsid w:val="001B092F"/>
    <w:rsid w:val="001B09D5"/>
    <w:rsid w:val="001B0AE0"/>
    <w:rsid w:val="001B0B1F"/>
    <w:rsid w:val="001B0BB4"/>
    <w:rsid w:val="001B0CD5"/>
    <w:rsid w:val="001B0E16"/>
    <w:rsid w:val="001B104B"/>
    <w:rsid w:val="001B10F0"/>
    <w:rsid w:val="001B1105"/>
    <w:rsid w:val="001B11D8"/>
    <w:rsid w:val="001B11E0"/>
    <w:rsid w:val="001B12BE"/>
    <w:rsid w:val="001B12F0"/>
    <w:rsid w:val="001B1333"/>
    <w:rsid w:val="001B1334"/>
    <w:rsid w:val="001B13F5"/>
    <w:rsid w:val="001B1422"/>
    <w:rsid w:val="001B1452"/>
    <w:rsid w:val="001B14BA"/>
    <w:rsid w:val="001B153A"/>
    <w:rsid w:val="001B157B"/>
    <w:rsid w:val="001B1722"/>
    <w:rsid w:val="001B17F7"/>
    <w:rsid w:val="001B199F"/>
    <w:rsid w:val="001B19D4"/>
    <w:rsid w:val="001B1A19"/>
    <w:rsid w:val="001B1A33"/>
    <w:rsid w:val="001B1A9D"/>
    <w:rsid w:val="001B1B78"/>
    <w:rsid w:val="001B1B98"/>
    <w:rsid w:val="001B1CD8"/>
    <w:rsid w:val="001B1D45"/>
    <w:rsid w:val="001B1D90"/>
    <w:rsid w:val="001B1DEB"/>
    <w:rsid w:val="001B1FD6"/>
    <w:rsid w:val="001B209A"/>
    <w:rsid w:val="001B216F"/>
    <w:rsid w:val="001B2234"/>
    <w:rsid w:val="001B2412"/>
    <w:rsid w:val="001B242A"/>
    <w:rsid w:val="001B24AB"/>
    <w:rsid w:val="001B24BC"/>
    <w:rsid w:val="001B2584"/>
    <w:rsid w:val="001B25A6"/>
    <w:rsid w:val="001B25AF"/>
    <w:rsid w:val="001B2631"/>
    <w:rsid w:val="001B265F"/>
    <w:rsid w:val="001B2746"/>
    <w:rsid w:val="001B27D9"/>
    <w:rsid w:val="001B2851"/>
    <w:rsid w:val="001B2984"/>
    <w:rsid w:val="001B2B23"/>
    <w:rsid w:val="001B2B2E"/>
    <w:rsid w:val="001B2B5E"/>
    <w:rsid w:val="001B2BF9"/>
    <w:rsid w:val="001B2DF0"/>
    <w:rsid w:val="001B2E64"/>
    <w:rsid w:val="001B2E92"/>
    <w:rsid w:val="001B2F85"/>
    <w:rsid w:val="001B2FDB"/>
    <w:rsid w:val="001B300F"/>
    <w:rsid w:val="001B3026"/>
    <w:rsid w:val="001B30D0"/>
    <w:rsid w:val="001B33C0"/>
    <w:rsid w:val="001B3465"/>
    <w:rsid w:val="001B349D"/>
    <w:rsid w:val="001B3705"/>
    <w:rsid w:val="001B3793"/>
    <w:rsid w:val="001B3833"/>
    <w:rsid w:val="001B38FF"/>
    <w:rsid w:val="001B395F"/>
    <w:rsid w:val="001B3A57"/>
    <w:rsid w:val="001B3A79"/>
    <w:rsid w:val="001B3AD1"/>
    <w:rsid w:val="001B3B65"/>
    <w:rsid w:val="001B3B7E"/>
    <w:rsid w:val="001B3C4F"/>
    <w:rsid w:val="001B3E74"/>
    <w:rsid w:val="001B3FD6"/>
    <w:rsid w:val="001B3FE3"/>
    <w:rsid w:val="001B4041"/>
    <w:rsid w:val="001B4053"/>
    <w:rsid w:val="001B41CA"/>
    <w:rsid w:val="001B41D1"/>
    <w:rsid w:val="001B4264"/>
    <w:rsid w:val="001B44B8"/>
    <w:rsid w:val="001B4581"/>
    <w:rsid w:val="001B45D3"/>
    <w:rsid w:val="001B474B"/>
    <w:rsid w:val="001B47C3"/>
    <w:rsid w:val="001B47F5"/>
    <w:rsid w:val="001B4857"/>
    <w:rsid w:val="001B487D"/>
    <w:rsid w:val="001B4C1E"/>
    <w:rsid w:val="001B4C8B"/>
    <w:rsid w:val="001B4CCA"/>
    <w:rsid w:val="001B4D86"/>
    <w:rsid w:val="001B4F3E"/>
    <w:rsid w:val="001B509D"/>
    <w:rsid w:val="001B53DF"/>
    <w:rsid w:val="001B53E1"/>
    <w:rsid w:val="001B5423"/>
    <w:rsid w:val="001B5436"/>
    <w:rsid w:val="001B55F6"/>
    <w:rsid w:val="001B56D1"/>
    <w:rsid w:val="001B590A"/>
    <w:rsid w:val="001B59E8"/>
    <w:rsid w:val="001B5A4A"/>
    <w:rsid w:val="001B5AD6"/>
    <w:rsid w:val="001B5C31"/>
    <w:rsid w:val="001B5CA4"/>
    <w:rsid w:val="001B5D43"/>
    <w:rsid w:val="001B5E10"/>
    <w:rsid w:val="001B5E48"/>
    <w:rsid w:val="001B5FEA"/>
    <w:rsid w:val="001B601F"/>
    <w:rsid w:val="001B60B9"/>
    <w:rsid w:val="001B628D"/>
    <w:rsid w:val="001B6299"/>
    <w:rsid w:val="001B6351"/>
    <w:rsid w:val="001B641A"/>
    <w:rsid w:val="001B647D"/>
    <w:rsid w:val="001B64CB"/>
    <w:rsid w:val="001B65F5"/>
    <w:rsid w:val="001B663A"/>
    <w:rsid w:val="001B6686"/>
    <w:rsid w:val="001B66D3"/>
    <w:rsid w:val="001B672A"/>
    <w:rsid w:val="001B6927"/>
    <w:rsid w:val="001B69CB"/>
    <w:rsid w:val="001B6A50"/>
    <w:rsid w:val="001B6BBA"/>
    <w:rsid w:val="001B6BD1"/>
    <w:rsid w:val="001B6CC4"/>
    <w:rsid w:val="001B6DAA"/>
    <w:rsid w:val="001B6DEF"/>
    <w:rsid w:val="001B6EAE"/>
    <w:rsid w:val="001B6F8E"/>
    <w:rsid w:val="001B6FED"/>
    <w:rsid w:val="001B7096"/>
    <w:rsid w:val="001B717F"/>
    <w:rsid w:val="001B7241"/>
    <w:rsid w:val="001B739F"/>
    <w:rsid w:val="001B7429"/>
    <w:rsid w:val="001B74E5"/>
    <w:rsid w:val="001B7655"/>
    <w:rsid w:val="001B772C"/>
    <w:rsid w:val="001B777D"/>
    <w:rsid w:val="001B77AC"/>
    <w:rsid w:val="001B78DE"/>
    <w:rsid w:val="001B796B"/>
    <w:rsid w:val="001B7A18"/>
    <w:rsid w:val="001B7CDA"/>
    <w:rsid w:val="001B7D9D"/>
    <w:rsid w:val="001B7E50"/>
    <w:rsid w:val="001C0240"/>
    <w:rsid w:val="001C02C2"/>
    <w:rsid w:val="001C0354"/>
    <w:rsid w:val="001C0391"/>
    <w:rsid w:val="001C03A3"/>
    <w:rsid w:val="001C0459"/>
    <w:rsid w:val="001C04DB"/>
    <w:rsid w:val="001C04FA"/>
    <w:rsid w:val="001C0610"/>
    <w:rsid w:val="001C06DD"/>
    <w:rsid w:val="001C0842"/>
    <w:rsid w:val="001C093B"/>
    <w:rsid w:val="001C09F5"/>
    <w:rsid w:val="001C0A9F"/>
    <w:rsid w:val="001C0B4E"/>
    <w:rsid w:val="001C0CC2"/>
    <w:rsid w:val="001C0E85"/>
    <w:rsid w:val="001C107D"/>
    <w:rsid w:val="001C11E6"/>
    <w:rsid w:val="001C12AC"/>
    <w:rsid w:val="001C174A"/>
    <w:rsid w:val="001C18E1"/>
    <w:rsid w:val="001C191C"/>
    <w:rsid w:val="001C1AF2"/>
    <w:rsid w:val="001C1BD9"/>
    <w:rsid w:val="001C1C4F"/>
    <w:rsid w:val="001C1C6A"/>
    <w:rsid w:val="001C1C95"/>
    <w:rsid w:val="001C1D28"/>
    <w:rsid w:val="001C1D6E"/>
    <w:rsid w:val="001C1DDC"/>
    <w:rsid w:val="001C1E28"/>
    <w:rsid w:val="001C2050"/>
    <w:rsid w:val="001C215C"/>
    <w:rsid w:val="001C237D"/>
    <w:rsid w:val="001C2450"/>
    <w:rsid w:val="001C2491"/>
    <w:rsid w:val="001C24CA"/>
    <w:rsid w:val="001C24D5"/>
    <w:rsid w:val="001C252A"/>
    <w:rsid w:val="001C275B"/>
    <w:rsid w:val="001C27E6"/>
    <w:rsid w:val="001C2A0D"/>
    <w:rsid w:val="001C2CF6"/>
    <w:rsid w:val="001C3178"/>
    <w:rsid w:val="001C3234"/>
    <w:rsid w:val="001C327C"/>
    <w:rsid w:val="001C334C"/>
    <w:rsid w:val="001C33B3"/>
    <w:rsid w:val="001C345A"/>
    <w:rsid w:val="001C349C"/>
    <w:rsid w:val="001C3745"/>
    <w:rsid w:val="001C3786"/>
    <w:rsid w:val="001C3951"/>
    <w:rsid w:val="001C3AB7"/>
    <w:rsid w:val="001C3AE2"/>
    <w:rsid w:val="001C3B57"/>
    <w:rsid w:val="001C3C4F"/>
    <w:rsid w:val="001C3D8D"/>
    <w:rsid w:val="001C4054"/>
    <w:rsid w:val="001C40AA"/>
    <w:rsid w:val="001C411D"/>
    <w:rsid w:val="001C41C5"/>
    <w:rsid w:val="001C4331"/>
    <w:rsid w:val="001C445B"/>
    <w:rsid w:val="001C461F"/>
    <w:rsid w:val="001C4794"/>
    <w:rsid w:val="001C48F3"/>
    <w:rsid w:val="001C4912"/>
    <w:rsid w:val="001C4926"/>
    <w:rsid w:val="001C4A28"/>
    <w:rsid w:val="001C4A6F"/>
    <w:rsid w:val="001C4AAA"/>
    <w:rsid w:val="001C4BCC"/>
    <w:rsid w:val="001C4D77"/>
    <w:rsid w:val="001C4DDA"/>
    <w:rsid w:val="001C4F81"/>
    <w:rsid w:val="001C4FCD"/>
    <w:rsid w:val="001C534E"/>
    <w:rsid w:val="001C53C1"/>
    <w:rsid w:val="001C5436"/>
    <w:rsid w:val="001C57D7"/>
    <w:rsid w:val="001C58A6"/>
    <w:rsid w:val="001C58FD"/>
    <w:rsid w:val="001C5962"/>
    <w:rsid w:val="001C5A8F"/>
    <w:rsid w:val="001C5B19"/>
    <w:rsid w:val="001C5BD7"/>
    <w:rsid w:val="001C5C0B"/>
    <w:rsid w:val="001C5C34"/>
    <w:rsid w:val="001C5CEF"/>
    <w:rsid w:val="001C5D4A"/>
    <w:rsid w:val="001C5F3D"/>
    <w:rsid w:val="001C5F5E"/>
    <w:rsid w:val="001C61A1"/>
    <w:rsid w:val="001C621A"/>
    <w:rsid w:val="001C63FF"/>
    <w:rsid w:val="001C6409"/>
    <w:rsid w:val="001C6441"/>
    <w:rsid w:val="001C6495"/>
    <w:rsid w:val="001C65E0"/>
    <w:rsid w:val="001C6667"/>
    <w:rsid w:val="001C67C3"/>
    <w:rsid w:val="001C686C"/>
    <w:rsid w:val="001C6A23"/>
    <w:rsid w:val="001C6ABD"/>
    <w:rsid w:val="001C6EAF"/>
    <w:rsid w:val="001C6F6C"/>
    <w:rsid w:val="001C7127"/>
    <w:rsid w:val="001C7140"/>
    <w:rsid w:val="001C73E9"/>
    <w:rsid w:val="001C75B5"/>
    <w:rsid w:val="001C78CF"/>
    <w:rsid w:val="001C79DC"/>
    <w:rsid w:val="001C7A19"/>
    <w:rsid w:val="001C7BF0"/>
    <w:rsid w:val="001C7CC3"/>
    <w:rsid w:val="001C7CE4"/>
    <w:rsid w:val="001C7F56"/>
    <w:rsid w:val="001D001B"/>
    <w:rsid w:val="001D0103"/>
    <w:rsid w:val="001D0282"/>
    <w:rsid w:val="001D02D9"/>
    <w:rsid w:val="001D0302"/>
    <w:rsid w:val="001D0308"/>
    <w:rsid w:val="001D040B"/>
    <w:rsid w:val="001D0421"/>
    <w:rsid w:val="001D04B5"/>
    <w:rsid w:val="001D0522"/>
    <w:rsid w:val="001D0792"/>
    <w:rsid w:val="001D091F"/>
    <w:rsid w:val="001D0930"/>
    <w:rsid w:val="001D0967"/>
    <w:rsid w:val="001D097D"/>
    <w:rsid w:val="001D09B9"/>
    <w:rsid w:val="001D09C3"/>
    <w:rsid w:val="001D09C7"/>
    <w:rsid w:val="001D0B11"/>
    <w:rsid w:val="001D0B16"/>
    <w:rsid w:val="001D0C03"/>
    <w:rsid w:val="001D0C94"/>
    <w:rsid w:val="001D0EF1"/>
    <w:rsid w:val="001D0F1A"/>
    <w:rsid w:val="001D0F2C"/>
    <w:rsid w:val="001D0F52"/>
    <w:rsid w:val="001D1029"/>
    <w:rsid w:val="001D1039"/>
    <w:rsid w:val="001D106A"/>
    <w:rsid w:val="001D112E"/>
    <w:rsid w:val="001D126A"/>
    <w:rsid w:val="001D130C"/>
    <w:rsid w:val="001D13D3"/>
    <w:rsid w:val="001D15B0"/>
    <w:rsid w:val="001D1648"/>
    <w:rsid w:val="001D173B"/>
    <w:rsid w:val="001D19ED"/>
    <w:rsid w:val="001D1A68"/>
    <w:rsid w:val="001D1B63"/>
    <w:rsid w:val="001D1BAF"/>
    <w:rsid w:val="001D1C03"/>
    <w:rsid w:val="001D1C3B"/>
    <w:rsid w:val="001D1CBE"/>
    <w:rsid w:val="001D1DFD"/>
    <w:rsid w:val="001D1F54"/>
    <w:rsid w:val="001D22DA"/>
    <w:rsid w:val="001D22F7"/>
    <w:rsid w:val="001D244B"/>
    <w:rsid w:val="001D244F"/>
    <w:rsid w:val="001D256A"/>
    <w:rsid w:val="001D25AA"/>
    <w:rsid w:val="001D26CB"/>
    <w:rsid w:val="001D26EA"/>
    <w:rsid w:val="001D28FF"/>
    <w:rsid w:val="001D2903"/>
    <w:rsid w:val="001D29AB"/>
    <w:rsid w:val="001D2A3F"/>
    <w:rsid w:val="001D2A7A"/>
    <w:rsid w:val="001D2B09"/>
    <w:rsid w:val="001D2CD7"/>
    <w:rsid w:val="001D2D1E"/>
    <w:rsid w:val="001D2E13"/>
    <w:rsid w:val="001D2E1A"/>
    <w:rsid w:val="001D2E5B"/>
    <w:rsid w:val="001D3021"/>
    <w:rsid w:val="001D31AE"/>
    <w:rsid w:val="001D33CE"/>
    <w:rsid w:val="001D347A"/>
    <w:rsid w:val="001D35B7"/>
    <w:rsid w:val="001D35F4"/>
    <w:rsid w:val="001D36C7"/>
    <w:rsid w:val="001D36E9"/>
    <w:rsid w:val="001D3A12"/>
    <w:rsid w:val="001D3BD6"/>
    <w:rsid w:val="001D3C7E"/>
    <w:rsid w:val="001D3D26"/>
    <w:rsid w:val="001D4101"/>
    <w:rsid w:val="001D413C"/>
    <w:rsid w:val="001D43C7"/>
    <w:rsid w:val="001D4455"/>
    <w:rsid w:val="001D4515"/>
    <w:rsid w:val="001D452F"/>
    <w:rsid w:val="001D45F7"/>
    <w:rsid w:val="001D465B"/>
    <w:rsid w:val="001D46C1"/>
    <w:rsid w:val="001D4739"/>
    <w:rsid w:val="001D4773"/>
    <w:rsid w:val="001D4869"/>
    <w:rsid w:val="001D4898"/>
    <w:rsid w:val="001D48C2"/>
    <w:rsid w:val="001D4902"/>
    <w:rsid w:val="001D49E4"/>
    <w:rsid w:val="001D4A34"/>
    <w:rsid w:val="001D4A66"/>
    <w:rsid w:val="001D4B1E"/>
    <w:rsid w:val="001D4BBF"/>
    <w:rsid w:val="001D4C5F"/>
    <w:rsid w:val="001D4CF7"/>
    <w:rsid w:val="001D4D4B"/>
    <w:rsid w:val="001D4D84"/>
    <w:rsid w:val="001D4E0B"/>
    <w:rsid w:val="001D4E5A"/>
    <w:rsid w:val="001D4E98"/>
    <w:rsid w:val="001D4F89"/>
    <w:rsid w:val="001D4FF3"/>
    <w:rsid w:val="001D5061"/>
    <w:rsid w:val="001D5114"/>
    <w:rsid w:val="001D5348"/>
    <w:rsid w:val="001D5398"/>
    <w:rsid w:val="001D53A4"/>
    <w:rsid w:val="001D53D7"/>
    <w:rsid w:val="001D568F"/>
    <w:rsid w:val="001D5748"/>
    <w:rsid w:val="001D574D"/>
    <w:rsid w:val="001D582B"/>
    <w:rsid w:val="001D5A50"/>
    <w:rsid w:val="001D5AFC"/>
    <w:rsid w:val="001D5BF0"/>
    <w:rsid w:val="001D5CA7"/>
    <w:rsid w:val="001D5E0E"/>
    <w:rsid w:val="001D5F41"/>
    <w:rsid w:val="001D5FF0"/>
    <w:rsid w:val="001D60F5"/>
    <w:rsid w:val="001D6106"/>
    <w:rsid w:val="001D61FA"/>
    <w:rsid w:val="001D620B"/>
    <w:rsid w:val="001D6274"/>
    <w:rsid w:val="001D62EA"/>
    <w:rsid w:val="001D63F4"/>
    <w:rsid w:val="001D6507"/>
    <w:rsid w:val="001D659C"/>
    <w:rsid w:val="001D66D6"/>
    <w:rsid w:val="001D69CD"/>
    <w:rsid w:val="001D6B9B"/>
    <w:rsid w:val="001D6E75"/>
    <w:rsid w:val="001D6E79"/>
    <w:rsid w:val="001D6EA8"/>
    <w:rsid w:val="001D6F5F"/>
    <w:rsid w:val="001D6F88"/>
    <w:rsid w:val="001D700C"/>
    <w:rsid w:val="001D7096"/>
    <w:rsid w:val="001D7199"/>
    <w:rsid w:val="001D7206"/>
    <w:rsid w:val="001D723E"/>
    <w:rsid w:val="001D72F7"/>
    <w:rsid w:val="001D734A"/>
    <w:rsid w:val="001D734C"/>
    <w:rsid w:val="001D736E"/>
    <w:rsid w:val="001D74EC"/>
    <w:rsid w:val="001D764E"/>
    <w:rsid w:val="001D768A"/>
    <w:rsid w:val="001D769A"/>
    <w:rsid w:val="001D76DD"/>
    <w:rsid w:val="001D7923"/>
    <w:rsid w:val="001D7A14"/>
    <w:rsid w:val="001D7B0F"/>
    <w:rsid w:val="001D7C04"/>
    <w:rsid w:val="001D7D9F"/>
    <w:rsid w:val="001D7EF0"/>
    <w:rsid w:val="001E010D"/>
    <w:rsid w:val="001E02AE"/>
    <w:rsid w:val="001E04A9"/>
    <w:rsid w:val="001E04CE"/>
    <w:rsid w:val="001E04E2"/>
    <w:rsid w:val="001E0A1B"/>
    <w:rsid w:val="001E0A37"/>
    <w:rsid w:val="001E0A60"/>
    <w:rsid w:val="001E0CC7"/>
    <w:rsid w:val="001E0CED"/>
    <w:rsid w:val="001E1019"/>
    <w:rsid w:val="001E10C7"/>
    <w:rsid w:val="001E114D"/>
    <w:rsid w:val="001E1194"/>
    <w:rsid w:val="001E122F"/>
    <w:rsid w:val="001E140A"/>
    <w:rsid w:val="001E14A2"/>
    <w:rsid w:val="001E1716"/>
    <w:rsid w:val="001E185F"/>
    <w:rsid w:val="001E1912"/>
    <w:rsid w:val="001E1962"/>
    <w:rsid w:val="001E1A4D"/>
    <w:rsid w:val="001E1A53"/>
    <w:rsid w:val="001E1EEB"/>
    <w:rsid w:val="001E1F6B"/>
    <w:rsid w:val="001E20D4"/>
    <w:rsid w:val="001E2480"/>
    <w:rsid w:val="001E249E"/>
    <w:rsid w:val="001E2574"/>
    <w:rsid w:val="001E25F2"/>
    <w:rsid w:val="001E275D"/>
    <w:rsid w:val="001E275E"/>
    <w:rsid w:val="001E292A"/>
    <w:rsid w:val="001E29C7"/>
    <w:rsid w:val="001E2A3C"/>
    <w:rsid w:val="001E2CCD"/>
    <w:rsid w:val="001E2D4E"/>
    <w:rsid w:val="001E2DB7"/>
    <w:rsid w:val="001E2E72"/>
    <w:rsid w:val="001E3002"/>
    <w:rsid w:val="001E304F"/>
    <w:rsid w:val="001E3063"/>
    <w:rsid w:val="001E30E0"/>
    <w:rsid w:val="001E3263"/>
    <w:rsid w:val="001E33B0"/>
    <w:rsid w:val="001E3545"/>
    <w:rsid w:val="001E356E"/>
    <w:rsid w:val="001E36C1"/>
    <w:rsid w:val="001E3725"/>
    <w:rsid w:val="001E393C"/>
    <w:rsid w:val="001E39D6"/>
    <w:rsid w:val="001E3B49"/>
    <w:rsid w:val="001E3BC3"/>
    <w:rsid w:val="001E3BC8"/>
    <w:rsid w:val="001E3E66"/>
    <w:rsid w:val="001E3F37"/>
    <w:rsid w:val="001E401A"/>
    <w:rsid w:val="001E4056"/>
    <w:rsid w:val="001E4234"/>
    <w:rsid w:val="001E433E"/>
    <w:rsid w:val="001E4485"/>
    <w:rsid w:val="001E4631"/>
    <w:rsid w:val="001E473A"/>
    <w:rsid w:val="001E4883"/>
    <w:rsid w:val="001E4916"/>
    <w:rsid w:val="001E4917"/>
    <w:rsid w:val="001E4B5F"/>
    <w:rsid w:val="001E4BAB"/>
    <w:rsid w:val="001E4C56"/>
    <w:rsid w:val="001E4E9E"/>
    <w:rsid w:val="001E4EF9"/>
    <w:rsid w:val="001E4F06"/>
    <w:rsid w:val="001E4F6A"/>
    <w:rsid w:val="001E51A3"/>
    <w:rsid w:val="001E5269"/>
    <w:rsid w:val="001E5381"/>
    <w:rsid w:val="001E53DF"/>
    <w:rsid w:val="001E53FF"/>
    <w:rsid w:val="001E5446"/>
    <w:rsid w:val="001E5479"/>
    <w:rsid w:val="001E54F3"/>
    <w:rsid w:val="001E55B3"/>
    <w:rsid w:val="001E566D"/>
    <w:rsid w:val="001E56F8"/>
    <w:rsid w:val="001E56FA"/>
    <w:rsid w:val="001E5786"/>
    <w:rsid w:val="001E5862"/>
    <w:rsid w:val="001E5A57"/>
    <w:rsid w:val="001E5AF7"/>
    <w:rsid w:val="001E5DBE"/>
    <w:rsid w:val="001E5E7B"/>
    <w:rsid w:val="001E5E8B"/>
    <w:rsid w:val="001E5F52"/>
    <w:rsid w:val="001E60E8"/>
    <w:rsid w:val="001E6162"/>
    <w:rsid w:val="001E63A6"/>
    <w:rsid w:val="001E63AC"/>
    <w:rsid w:val="001E64A5"/>
    <w:rsid w:val="001E650D"/>
    <w:rsid w:val="001E6516"/>
    <w:rsid w:val="001E657A"/>
    <w:rsid w:val="001E6586"/>
    <w:rsid w:val="001E65B1"/>
    <w:rsid w:val="001E687C"/>
    <w:rsid w:val="001E6933"/>
    <w:rsid w:val="001E69E0"/>
    <w:rsid w:val="001E6A45"/>
    <w:rsid w:val="001E6BC1"/>
    <w:rsid w:val="001E6DAD"/>
    <w:rsid w:val="001E6DBA"/>
    <w:rsid w:val="001E6EDE"/>
    <w:rsid w:val="001E6F90"/>
    <w:rsid w:val="001E6FDA"/>
    <w:rsid w:val="001E70D5"/>
    <w:rsid w:val="001E71C3"/>
    <w:rsid w:val="001E7497"/>
    <w:rsid w:val="001E7609"/>
    <w:rsid w:val="001E76B5"/>
    <w:rsid w:val="001E76C3"/>
    <w:rsid w:val="001E7717"/>
    <w:rsid w:val="001E77BF"/>
    <w:rsid w:val="001E7862"/>
    <w:rsid w:val="001E7904"/>
    <w:rsid w:val="001E798C"/>
    <w:rsid w:val="001E799E"/>
    <w:rsid w:val="001E7BC1"/>
    <w:rsid w:val="001E7D11"/>
    <w:rsid w:val="001E7E16"/>
    <w:rsid w:val="001E7EAE"/>
    <w:rsid w:val="001E7F04"/>
    <w:rsid w:val="001E7F17"/>
    <w:rsid w:val="001E7FFE"/>
    <w:rsid w:val="001F0103"/>
    <w:rsid w:val="001F01BA"/>
    <w:rsid w:val="001F032E"/>
    <w:rsid w:val="001F03BC"/>
    <w:rsid w:val="001F03E5"/>
    <w:rsid w:val="001F05E7"/>
    <w:rsid w:val="001F0731"/>
    <w:rsid w:val="001F07A7"/>
    <w:rsid w:val="001F08D5"/>
    <w:rsid w:val="001F0A02"/>
    <w:rsid w:val="001F0A4D"/>
    <w:rsid w:val="001F0AB9"/>
    <w:rsid w:val="001F0E01"/>
    <w:rsid w:val="001F0F89"/>
    <w:rsid w:val="001F1038"/>
    <w:rsid w:val="001F10C7"/>
    <w:rsid w:val="001F1185"/>
    <w:rsid w:val="001F1190"/>
    <w:rsid w:val="001F1276"/>
    <w:rsid w:val="001F13B1"/>
    <w:rsid w:val="001F1467"/>
    <w:rsid w:val="001F1596"/>
    <w:rsid w:val="001F160D"/>
    <w:rsid w:val="001F163C"/>
    <w:rsid w:val="001F16C3"/>
    <w:rsid w:val="001F1790"/>
    <w:rsid w:val="001F19E2"/>
    <w:rsid w:val="001F19F6"/>
    <w:rsid w:val="001F1A6F"/>
    <w:rsid w:val="001F1A7B"/>
    <w:rsid w:val="001F1BD3"/>
    <w:rsid w:val="001F1D67"/>
    <w:rsid w:val="001F1DAA"/>
    <w:rsid w:val="001F1E39"/>
    <w:rsid w:val="001F1E44"/>
    <w:rsid w:val="001F1E45"/>
    <w:rsid w:val="001F1FDD"/>
    <w:rsid w:val="001F20C1"/>
    <w:rsid w:val="001F214F"/>
    <w:rsid w:val="001F21BE"/>
    <w:rsid w:val="001F22C8"/>
    <w:rsid w:val="001F2361"/>
    <w:rsid w:val="001F241D"/>
    <w:rsid w:val="001F258A"/>
    <w:rsid w:val="001F25BB"/>
    <w:rsid w:val="001F2698"/>
    <w:rsid w:val="001F26D0"/>
    <w:rsid w:val="001F290C"/>
    <w:rsid w:val="001F295E"/>
    <w:rsid w:val="001F29E9"/>
    <w:rsid w:val="001F29EB"/>
    <w:rsid w:val="001F2A77"/>
    <w:rsid w:val="001F2A99"/>
    <w:rsid w:val="001F2AB1"/>
    <w:rsid w:val="001F2C45"/>
    <w:rsid w:val="001F2CAF"/>
    <w:rsid w:val="001F2CC7"/>
    <w:rsid w:val="001F2D9C"/>
    <w:rsid w:val="001F2EDB"/>
    <w:rsid w:val="001F2F17"/>
    <w:rsid w:val="001F2F43"/>
    <w:rsid w:val="001F303E"/>
    <w:rsid w:val="001F32B1"/>
    <w:rsid w:val="001F34F7"/>
    <w:rsid w:val="001F34FE"/>
    <w:rsid w:val="001F37BD"/>
    <w:rsid w:val="001F38A9"/>
    <w:rsid w:val="001F3A4B"/>
    <w:rsid w:val="001F3B96"/>
    <w:rsid w:val="001F3C89"/>
    <w:rsid w:val="001F3E32"/>
    <w:rsid w:val="001F405F"/>
    <w:rsid w:val="001F40DE"/>
    <w:rsid w:val="001F40F6"/>
    <w:rsid w:val="001F41E6"/>
    <w:rsid w:val="001F425E"/>
    <w:rsid w:val="001F4342"/>
    <w:rsid w:val="001F4353"/>
    <w:rsid w:val="001F43B8"/>
    <w:rsid w:val="001F43D2"/>
    <w:rsid w:val="001F4541"/>
    <w:rsid w:val="001F45C1"/>
    <w:rsid w:val="001F46EA"/>
    <w:rsid w:val="001F4802"/>
    <w:rsid w:val="001F4849"/>
    <w:rsid w:val="001F49A0"/>
    <w:rsid w:val="001F4A8B"/>
    <w:rsid w:val="001F4AFA"/>
    <w:rsid w:val="001F4B7B"/>
    <w:rsid w:val="001F4B8F"/>
    <w:rsid w:val="001F4C4F"/>
    <w:rsid w:val="001F4C68"/>
    <w:rsid w:val="001F4D49"/>
    <w:rsid w:val="001F4E2F"/>
    <w:rsid w:val="001F4EBE"/>
    <w:rsid w:val="001F4F89"/>
    <w:rsid w:val="001F4FD2"/>
    <w:rsid w:val="001F51C2"/>
    <w:rsid w:val="001F51CE"/>
    <w:rsid w:val="001F5304"/>
    <w:rsid w:val="001F5344"/>
    <w:rsid w:val="001F55BA"/>
    <w:rsid w:val="001F583D"/>
    <w:rsid w:val="001F58D1"/>
    <w:rsid w:val="001F58E2"/>
    <w:rsid w:val="001F5A64"/>
    <w:rsid w:val="001F5BAA"/>
    <w:rsid w:val="001F5BD3"/>
    <w:rsid w:val="001F5C1F"/>
    <w:rsid w:val="001F5C6B"/>
    <w:rsid w:val="001F5CBE"/>
    <w:rsid w:val="001F5D5B"/>
    <w:rsid w:val="001F5D65"/>
    <w:rsid w:val="001F5DBF"/>
    <w:rsid w:val="001F6197"/>
    <w:rsid w:val="001F6239"/>
    <w:rsid w:val="001F62D6"/>
    <w:rsid w:val="001F64AF"/>
    <w:rsid w:val="001F64BA"/>
    <w:rsid w:val="001F6504"/>
    <w:rsid w:val="001F652D"/>
    <w:rsid w:val="001F6593"/>
    <w:rsid w:val="001F661E"/>
    <w:rsid w:val="001F6762"/>
    <w:rsid w:val="001F677A"/>
    <w:rsid w:val="001F685F"/>
    <w:rsid w:val="001F68D1"/>
    <w:rsid w:val="001F69D2"/>
    <w:rsid w:val="001F6AFF"/>
    <w:rsid w:val="001F6B4E"/>
    <w:rsid w:val="001F6BE4"/>
    <w:rsid w:val="001F6C08"/>
    <w:rsid w:val="001F6DCB"/>
    <w:rsid w:val="001F6E12"/>
    <w:rsid w:val="001F6E9C"/>
    <w:rsid w:val="001F6EA0"/>
    <w:rsid w:val="001F70A4"/>
    <w:rsid w:val="001F7174"/>
    <w:rsid w:val="001F72F1"/>
    <w:rsid w:val="001F7325"/>
    <w:rsid w:val="001F732C"/>
    <w:rsid w:val="001F744A"/>
    <w:rsid w:val="001F756E"/>
    <w:rsid w:val="001F75CF"/>
    <w:rsid w:val="001F7657"/>
    <w:rsid w:val="001F77E6"/>
    <w:rsid w:val="001F7883"/>
    <w:rsid w:val="001F7911"/>
    <w:rsid w:val="001F791C"/>
    <w:rsid w:val="001F7B58"/>
    <w:rsid w:val="001F7B8B"/>
    <w:rsid w:val="001F7C0A"/>
    <w:rsid w:val="001F7CCF"/>
    <w:rsid w:val="001F7DB3"/>
    <w:rsid w:val="001F7DE1"/>
    <w:rsid w:val="001F7FEA"/>
    <w:rsid w:val="00200003"/>
    <w:rsid w:val="002001C8"/>
    <w:rsid w:val="00200250"/>
    <w:rsid w:val="00200258"/>
    <w:rsid w:val="002002C8"/>
    <w:rsid w:val="00200313"/>
    <w:rsid w:val="00200436"/>
    <w:rsid w:val="0020061B"/>
    <w:rsid w:val="002006DF"/>
    <w:rsid w:val="0020072A"/>
    <w:rsid w:val="002009A8"/>
    <w:rsid w:val="00200A9B"/>
    <w:rsid w:val="00200ADE"/>
    <w:rsid w:val="00200B4D"/>
    <w:rsid w:val="00200CF7"/>
    <w:rsid w:val="00200EBA"/>
    <w:rsid w:val="00200FE5"/>
    <w:rsid w:val="00201001"/>
    <w:rsid w:val="0020103E"/>
    <w:rsid w:val="002010A0"/>
    <w:rsid w:val="002011A9"/>
    <w:rsid w:val="00201255"/>
    <w:rsid w:val="002012B2"/>
    <w:rsid w:val="002012C0"/>
    <w:rsid w:val="002012C4"/>
    <w:rsid w:val="0020152B"/>
    <w:rsid w:val="002015E1"/>
    <w:rsid w:val="00201623"/>
    <w:rsid w:val="00201635"/>
    <w:rsid w:val="00201664"/>
    <w:rsid w:val="002016A2"/>
    <w:rsid w:val="00201834"/>
    <w:rsid w:val="00201984"/>
    <w:rsid w:val="00201A22"/>
    <w:rsid w:val="00201B38"/>
    <w:rsid w:val="00201B3B"/>
    <w:rsid w:val="00201C21"/>
    <w:rsid w:val="00201C5D"/>
    <w:rsid w:val="00201E4D"/>
    <w:rsid w:val="00201FC4"/>
    <w:rsid w:val="002021E4"/>
    <w:rsid w:val="0020221A"/>
    <w:rsid w:val="00202412"/>
    <w:rsid w:val="00202427"/>
    <w:rsid w:val="00202470"/>
    <w:rsid w:val="002026D8"/>
    <w:rsid w:val="002026F5"/>
    <w:rsid w:val="002026FC"/>
    <w:rsid w:val="0020278C"/>
    <w:rsid w:val="002027D0"/>
    <w:rsid w:val="00202AFB"/>
    <w:rsid w:val="00202B63"/>
    <w:rsid w:val="00202BE3"/>
    <w:rsid w:val="00202D1C"/>
    <w:rsid w:val="00202D7A"/>
    <w:rsid w:val="00202DE3"/>
    <w:rsid w:val="00202E2A"/>
    <w:rsid w:val="00202F4C"/>
    <w:rsid w:val="00202FD3"/>
    <w:rsid w:val="0020303D"/>
    <w:rsid w:val="002031A7"/>
    <w:rsid w:val="00203202"/>
    <w:rsid w:val="0020332E"/>
    <w:rsid w:val="002033F6"/>
    <w:rsid w:val="002033FF"/>
    <w:rsid w:val="0020369B"/>
    <w:rsid w:val="00203790"/>
    <w:rsid w:val="002037E0"/>
    <w:rsid w:val="002038C4"/>
    <w:rsid w:val="002038E4"/>
    <w:rsid w:val="00203946"/>
    <w:rsid w:val="0020395C"/>
    <w:rsid w:val="00203A99"/>
    <w:rsid w:val="00203B4C"/>
    <w:rsid w:val="00203BB6"/>
    <w:rsid w:val="00203CAD"/>
    <w:rsid w:val="00203D66"/>
    <w:rsid w:val="00203DA0"/>
    <w:rsid w:val="00203E08"/>
    <w:rsid w:val="00203EDB"/>
    <w:rsid w:val="00204168"/>
    <w:rsid w:val="002041BA"/>
    <w:rsid w:val="00204617"/>
    <w:rsid w:val="00204691"/>
    <w:rsid w:val="0020479C"/>
    <w:rsid w:val="002047AC"/>
    <w:rsid w:val="00204984"/>
    <w:rsid w:val="002049FE"/>
    <w:rsid w:val="00204A5D"/>
    <w:rsid w:val="00204B16"/>
    <w:rsid w:val="00204B6B"/>
    <w:rsid w:val="00204BC2"/>
    <w:rsid w:val="00204C30"/>
    <w:rsid w:val="00204DF5"/>
    <w:rsid w:val="00204E08"/>
    <w:rsid w:val="00204F9B"/>
    <w:rsid w:val="00205286"/>
    <w:rsid w:val="002052F9"/>
    <w:rsid w:val="002054F4"/>
    <w:rsid w:val="00205557"/>
    <w:rsid w:val="00205815"/>
    <w:rsid w:val="00205838"/>
    <w:rsid w:val="002058D7"/>
    <w:rsid w:val="00205A9E"/>
    <w:rsid w:val="00205AFB"/>
    <w:rsid w:val="00205B74"/>
    <w:rsid w:val="00205D05"/>
    <w:rsid w:val="00205DE0"/>
    <w:rsid w:val="00205E88"/>
    <w:rsid w:val="00205F00"/>
    <w:rsid w:val="0020607D"/>
    <w:rsid w:val="0020610A"/>
    <w:rsid w:val="0020613E"/>
    <w:rsid w:val="00206160"/>
    <w:rsid w:val="00206246"/>
    <w:rsid w:val="002063A9"/>
    <w:rsid w:val="002064EF"/>
    <w:rsid w:val="00206527"/>
    <w:rsid w:val="00206732"/>
    <w:rsid w:val="002069FD"/>
    <w:rsid w:val="00206A29"/>
    <w:rsid w:val="00206A45"/>
    <w:rsid w:val="00206A85"/>
    <w:rsid w:val="00206C23"/>
    <w:rsid w:val="00206E14"/>
    <w:rsid w:val="00207034"/>
    <w:rsid w:val="002070A5"/>
    <w:rsid w:val="002071CA"/>
    <w:rsid w:val="002071EA"/>
    <w:rsid w:val="00207343"/>
    <w:rsid w:val="00207442"/>
    <w:rsid w:val="002074F4"/>
    <w:rsid w:val="00207508"/>
    <w:rsid w:val="0020750A"/>
    <w:rsid w:val="002075E1"/>
    <w:rsid w:val="00207683"/>
    <w:rsid w:val="0020774F"/>
    <w:rsid w:val="002077F6"/>
    <w:rsid w:val="0020795A"/>
    <w:rsid w:val="00207C62"/>
    <w:rsid w:val="00207C82"/>
    <w:rsid w:val="00207C8C"/>
    <w:rsid w:val="00207CDE"/>
    <w:rsid w:val="00207D05"/>
    <w:rsid w:val="00207D4F"/>
    <w:rsid w:val="00207D86"/>
    <w:rsid w:val="00207E28"/>
    <w:rsid w:val="00207E95"/>
    <w:rsid w:val="00207F29"/>
    <w:rsid w:val="00210022"/>
    <w:rsid w:val="00210033"/>
    <w:rsid w:val="00210085"/>
    <w:rsid w:val="002100C7"/>
    <w:rsid w:val="0021011E"/>
    <w:rsid w:val="00210164"/>
    <w:rsid w:val="002101EF"/>
    <w:rsid w:val="00210325"/>
    <w:rsid w:val="0021033E"/>
    <w:rsid w:val="002105DE"/>
    <w:rsid w:val="002106A8"/>
    <w:rsid w:val="002108DA"/>
    <w:rsid w:val="0021097A"/>
    <w:rsid w:val="002109A1"/>
    <w:rsid w:val="002109C1"/>
    <w:rsid w:val="00210B70"/>
    <w:rsid w:val="00210B88"/>
    <w:rsid w:val="00210E5B"/>
    <w:rsid w:val="00210F0E"/>
    <w:rsid w:val="0021109D"/>
    <w:rsid w:val="00211132"/>
    <w:rsid w:val="00211213"/>
    <w:rsid w:val="002112D8"/>
    <w:rsid w:val="0021145B"/>
    <w:rsid w:val="002114B5"/>
    <w:rsid w:val="002114BE"/>
    <w:rsid w:val="0021150B"/>
    <w:rsid w:val="002115A6"/>
    <w:rsid w:val="0021168A"/>
    <w:rsid w:val="00211971"/>
    <w:rsid w:val="002119B9"/>
    <w:rsid w:val="00211A1D"/>
    <w:rsid w:val="00211A29"/>
    <w:rsid w:val="00211B61"/>
    <w:rsid w:val="00211C99"/>
    <w:rsid w:val="00211CE2"/>
    <w:rsid w:val="00211E24"/>
    <w:rsid w:val="00211F25"/>
    <w:rsid w:val="00212031"/>
    <w:rsid w:val="00212148"/>
    <w:rsid w:val="0021226A"/>
    <w:rsid w:val="00212423"/>
    <w:rsid w:val="00212512"/>
    <w:rsid w:val="00212567"/>
    <w:rsid w:val="00212644"/>
    <w:rsid w:val="0021283E"/>
    <w:rsid w:val="00212872"/>
    <w:rsid w:val="002128FA"/>
    <w:rsid w:val="0021296D"/>
    <w:rsid w:val="00212CFD"/>
    <w:rsid w:val="00212D98"/>
    <w:rsid w:val="00212DBD"/>
    <w:rsid w:val="0021322A"/>
    <w:rsid w:val="00213308"/>
    <w:rsid w:val="00213315"/>
    <w:rsid w:val="00213373"/>
    <w:rsid w:val="002133BB"/>
    <w:rsid w:val="0021341C"/>
    <w:rsid w:val="0021359F"/>
    <w:rsid w:val="002135B1"/>
    <w:rsid w:val="0021363D"/>
    <w:rsid w:val="00213704"/>
    <w:rsid w:val="00213765"/>
    <w:rsid w:val="00213809"/>
    <w:rsid w:val="002138D1"/>
    <w:rsid w:val="002139FA"/>
    <w:rsid w:val="00213A16"/>
    <w:rsid w:val="00213A28"/>
    <w:rsid w:val="00213ACC"/>
    <w:rsid w:val="00213AD9"/>
    <w:rsid w:val="00213B59"/>
    <w:rsid w:val="00213DFA"/>
    <w:rsid w:val="00213FFB"/>
    <w:rsid w:val="00214031"/>
    <w:rsid w:val="00214073"/>
    <w:rsid w:val="002140B9"/>
    <w:rsid w:val="0021441B"/>
    <w:rsid w:val="00214553"/>
    <w:rsid w:val="00214772"/>
    <w:rsid w:val="002147F1"/>
    <w:rsid w:val="0021480B"/>
    <w:rsid w:val="00214813"/>
    <w:rsid w:val="002148B2"/>
    <w:rsid w:val="002149A7"/>
    <w:rsid w:val="00214AB0"/>
    <w:rsid w:val="00214AEF"/>
    <w:rsid w:val="00214B50"/>
    <w:rsid w:val="00214C3C"/>
    <w:rsid w:val="00214D1D"/>
    <w:rsid w:val="00214DA5"/>
    <w:rsid w:val="00214FDA"/>
    <w:rsid w:val="0021504B"/>
    <w:rsid w:val="00215182"/>
    <w:rsid w:val="00215189"/>
    <w:rsid w:val="002152F1"/>
    <w:rsid w:val="0021545F"/>
    <w:rsid w:val="002154C2"/>
    <w:rsid w:val="002154E4"/>
    <w:rsid w:val="002154E8"/>
    <w:rsid w:val="002154F6"/>
    <w:rsid w:val="00215541"/>
    <w:rsid w:val="00215785"/>
    <w:rsid w:val="002157C2"/>
    <w:rsid w:val="00215826"/>
    <w:rsid w:val="00215913"/>
    <w:rsid w:val="0021593E"/>
    <w:rsid w:val="00215957"/>
    <w:rsid w:val="00215985"/>
    <w:rsid w:val="002159AD"/>
    <w:rsid w:val="00215A75"/>
    <w:rsid w:val="00215ACF"/>
    <w:rsid w:val="00215B22"/>
    <w:rsid w:val="00215BDC"/>
    <w:rsid w:val="00215BE5"/>
    <w:rsid w:val="00216150"/>
    <w:rsid w:val="00216678"/>
    <w:rsid w:val="0021678A"/>
    <w:rsid w:val="002169E1"/>
    <w:rsid w:val="00216C03"/>
    <w:rsid w:val="00216CE2"/>
    <w:rsid w:val="00216DC2"/>
    <w:rsid w:val="00216DD4"/>
    <w:rsid w:val="00216EF7"/>
    <w:rsid w:val="00216F41"/>
    <w:rsid w:val="00217536"/>
    <w:rsid w:val="00217625"/>
    <w:rsid w:val="002176AC"/>
    <w:rsid w:val="002176C3"/>
    <w:rsid w:val="002176FB"/>
    <w:rsid w:val="0021782D"/>
    <w:rsid w:val="00217931"/>
    <w:rsid w:val="00217940"/>
    <w:rsid w:val="002179B4"/>
    <w:rsid w:val="00217A20"/>
    <w:rsid w:val="00217A22"/>
    <w:rsid w:val="00217BFB"/>
    <w:rsid w:val="00217C1D"/>
    <w:rsid w:val="00217F0F"/>
    <w:rsid w:val="0022023E"/>
    <w:rsid w:val="0022029F"/>
    <w:rsid w:val="002203ED"/>
    <w:rsid w:val="00220413"/>
    <w:rsid w:val="0022055F"/>
    <w:rsid w:val="0022061E"/>
    <w:rsid w:val="002206C3"/>
    <w:rsid w:val="00220913"/>
    <w:rsid w:val="002209BD"/>
    <w:rsid w:val="00220BDA"/>
    <w:rsid w:val="00220BEB"/>
    <w:rsid w:val="00220E5B"/>
    <w:rsid w:val="00220E7F"/>
    <w:rsid w:val="0022103B"/>
    <w:rsid w:val="00221477"/>
    <w:rsid w:val="00221629"/>
    <w:rsid w:val="00221828"/>
    <w:rsid w:val="00221917"/>
    <w:rsid w:val="00221941"/>
    <w:rsid w:val="00221B98"/>
    <w:rsid w:val="00221C29"/>
    <w:rsid w:val="00221C48"/>
    <w:rsid w:val="00221CB0"/>
    <w:rsid w:val="00221D32"/>
    <w:rsid w:val="00221E3A"/>
    <w:rsid w:val="00221FF6"/>
    <w:rsid w:val="002220AC"/>
    <w:rsid w:val="0022218C"/>
    <w:rsid w:val="0022220D"/>
    <w:rsid w:val="0022222B"/>
    <w:rsid w:val="002226A5"/>
    <w:rsid w:val="002227B5"/>
    <w:rsid w:val="002228D0"/>
    <w:rsid w:val="0022292E"/>
    <w:rsid w:val="002229F8"/>
    <w:rsid w:val="00222A7F"/>
    <w:rsid w:val="00222C58"/>
    <w:rsid w:val="00222CED"/>
    <w:rsid w:val="00222DC3"/>
    <w:rsid w:val="00222E04"/>
    <w:rsid w:val="00222E43"/>
    <w:rsid w:val="00222E94"/>
    <w:rsid w:val="00222F84"/>
    <w:rsid w:val="00222FD0"/>
    <w:rsid w:val="002231C7"/>
    <w:rsid w:val="0022324C"/>
    <w:rsid w:val="002232D5"/>
    <w:rsid w:val="002235EE"/>
    <w:rsid w:val="00223635"/>
    <w:rsid w:val="00223639"/>
    <w:rsid w:val="0022364A"/>
    <w:rsid w:val="0022372C"/>
    <w:rsid w:val="002237AE"/>
    <w:rsid w:val="00223877"/>
    <w:rsid w:val="00223879"/>
    <w:rsid w:val="0022389E"/>
    <w:rsid w:val="00223953"/>
    <w:rsid w:val="00223961"/>
    <w:rsid w:val="0022399B"/>
    <w:rsid w:val="00223C4F"/>
    <w:rsid w:val="00223CFA"/>
    <w:rsid w:val="00223D77"/>
    <w:rsid w:val="00223DF9"/>
    <w:rsid w:val="00223E95"/>
    <w:rsid w:val="00223EB3"/>
    <w:rsid w:val="00224113"/>
    <w:rsid w:val="0022419D"/>
    <w:rsid w:val="002242BA"/>
    <w:rsid w:val="00224318"/>
    <w:rsid w:val="0022464D"/>
    <w:rsid w:val="002247B9"/>
    <w:rsid w:val="0022493C"/>
    <w:rsid w:val="002249E4"/>
    <w:rsid w:val="00224B1A"/>
    <w:rsid w:val="00224BBB"/>
    <w:rsid w:val="00224BBF"/>
    <w:rsid w:val="00224D49"/>
    <w:rsid w:val="00224E22"/>
    <w:rsid w:val="00225072"/>
    <w:rsid w:val="00225194"/>
    <w:rsid w:val="0022519C"/>
    <w:rsid w:val="00225364"/>
    <w:rsid w:val="0022537C"/>
    <w:rsid w:val="0022545C"/>
    <w:rsid w:val="0022553B"/>
    <w:rsid w:val="00225602"/>
    <w:rsid w:val="00225629"/>
    <w:rsid w:val="0022565B"/>
    <w:rsid w:val="002256E7"/>
    <w:rsid w:val="0022574E"/>
    <w:rsid w:val="002257DE"/>
    <w:rsid w:val="00225C8B"/>
    <w:rsid w:val="00225CC6"/>
    <w:rsid w:val="00225D16"/>
    <w:rsid w:val="00225DB5"/>
    <w:rsid w:val="00225E1A"/>
    <w:rsid w:val="00225E3E"/>
    <w:rsid w:val="0022614F"/>
    <w:rsid w:val="00226166"/>
    <w:rsid w:val="0022638D"/>
    <w:rsid w:val="002263B3"/>
    <w:rsid w:val="002263D5"/>
    <w:rsid w:val="002263F6"/>
    <w:rsid w:val="002264C1"/>
    <w:rsid w:val="00226749"/>
    <w:rsid w:val="002269F0"/>
    <w:rsid w:val="00226A22"/>
    <w:rsid w:val="00226B58"/>
    <w:rsid w:val="00226B62"/>
    <w:rsid w:val="00226B80"/>
    <w:rsid w:val="00226BFB"/>
    <w:rsid w:val="00226C26"/>
    <w:rsid w:val="00226D66"/>
    <w:rsid w:val="00226D9A"/>
    <w:rsid w:val="00226DCC"/>
    <w:rsid w:val="00226F35"/>
    <w:rsid w:val="0022702D"/>
    <w:rsid w:val="002270BE"/>
    <w:rsid w:val="00227181"/>
    <w:rsid w:val="002271AB"/>
    <w:rsid w:val="0022727F"/>
    <w:rsid w:val="0022733D"/>
    <w:rsid w:val="00227697"/>
    <w:rsid w:val="0022788D"/>
    <w:rsid w:val="00227894"/>
    <w:rsid w:val="0022789F"/>
    <w:rsid w:val="0022798F"/>
    <w:rsid w:val="00227BDB"/>
    <w:rsid w:val="00227EA9"/>
    <w:rsid w:val="00227F98"/>
    <w:rsid w:val="00230002"/>
    <w:rsid w:val="002300C8"/>
    <w:rsid w:val="002300F7"/>
    <w:rsid w:val="002302CC"/>
    <w:rsid w:val="0023069A"/>
    <w:rsid w:val="00230907"/>
    <w:rsid w:val="002309FD"/>
    <w:rsid w:val="00230C4A"/>
    <w:rsid w:val="00230D0F"/>
    <w:rsid w:val="00230F8A"/>
    <w:rsid w:val="00231006"/>
    <w:rsid w:val="00231055"/>
    <w:rsid w:val="002311F2"/>
    <w:rsid w:val="00231321"/>
    <w:rsid w:val="00231348"/>
    <w:rsid w:val="002313C6"/>
    <w:rsid w:val="002314CA"/>
    <w:rsid w:val="0023153D"/>
    <w:rsid w:val="00231667"/>
    <w:rsid w:val="00231972"/>
    <w:rsid w:val="00231AED"/>
    <w:rsid w:val="00231D30"/>
    <w:rsid w:val="00231D55"/>
    <w:rsid w:val="00231D8A"/>
    <w:rsid w:val="00231EDF"/>
    <w:rsid w:val="00231F1B"/>
    <w:rsid w:val="00231F6E"/>
    <w:rsid w:val="00232099"/>
    <w:rsid w:val="00232159"/>
    <w:rsid w:val="002321BF"/>
    <w:rsid w:val="002321F3"/>
    <w:rsid w:val="0023241C"/>
    <w:rsid w:val="0023247C"/>
    <w:rsid w:val="0023297E"/>
    <w:rsid w:val="00232A15"/>
    <w:rsid w:val="00232E9E"/>
    <w:rsid w:val="00232EBE"/>
    <w:rsid w:val="00232F67"/>
    <w:rsid w:val="00232F9B"/>
    <w:rsid w:val="00232FC3"/>
    <w:rsid w:val="00233347"/>
    <w:rsid w:val="0023334E"/>
    <w:rsid w:val="00233377"/>
    <w:rsid w:val="00233523"/>
    <w:rsid w:val="00233645"/>
    <w:rsid w:val="00233700"/>
    <w:rsid w:val="00233711"/>
    <w:rsid w:val="00233739"/>
    <w:rsid w:val="0023373E"/>
    <w:rsid w:val="0023376A"/>
    <w:rsid w:val="002338E9"/>
    <w:rsid w:val="002339BB"/>
    <w:rsid w:val="00233AB2"/>
    <w:rsid w:val="00233ACD"/>
    <w:rsid w:val="00233BB8"/>
    <w:rsid w:val="00233BBD"/>
    <w:rsid w:val="00233BCF"/>
    <w:rsid w:val="00233C88"/>
    <w:rsid w:val="00233D77"/>
    <w:rsid w:val="00233E25"/>
    <w:rsid w:val="00233E88"/>
    <w:rsid w:val="00234278"/>
    <w:rsid w:val="002344EB"/>
    <w:rsid w:val="002345D5"/>
    <w:rsid w:val="00234655"/>
    <w:rsid w:val="00234788"/>
    <w:rsid w:val="0023492B"/>
    <w:rsid w:val="00234CC7"/>
    <w:rsid w:val="00234D40"/>
    <w:rsid w:val="00234D66"/>
    <w:rsid w:val="00234DB2"/>
    <w:rsid w:val="00234DCB"/>
    <w:rsid w:val="00234E14"/>
    <w:rsid w:val="00234ED9"/>
    <w:rsid w:val="00234FA3"/>
    <w:rsid w:val="00234FC3"/>
    <w:rsid w:val="00235009"/>
    <w:rsid w:val="002350BF"/>
    <w:rsid w:val="00235123"/>
    <w:rsid w:val="002351F7"/>
    <w:rsid w:val="0023525A"/>
    <w:rsid w:val="00235266"/>
    <w:rsid w:val="00235305"/>
    <w:rsid w:val="00235381"/>
    <w:rsid w:val="0023542B"/>
    <w:rsid w:val="00235501"/>
    <w:rsid w:val="00235773"/>
    <w:rsid w:val="002357C9"/>
    <w:rsid w:val="00235887"/>
    <w:rsid w:val="00235934"/>
    <w:rsid w:val="00235A74"/>
    <w:rsid w:val="00235A8B"/>
    <w:rsid w:val="00235B88"/>
    <w:rsid w:val="00235C3F"/>
    <w:rsid w:val="00235D3B"/>
    <w:rsid w:val="0023601D"/>
    <w:rsid w:val="00236088"/>
    <w:rsid w:val="00236216"/>
    <w:rsid w:val="00236259"/>
    <w:rsid w:val="00236330"/>
    <w:rsid w:val="00236431"/>
    <w:rsid w:val="00236433"/>
    <w:rsid w:val="002364B1"/>
    <w:rsid w:val="00236627"/>
    <w:rsid w:val="002366B4"/>
    <w:rsid w:val="002366C7"/>
    <w:rsid w:val="002366F9"/>
    <w:rsid w:val="0023670B"/>
    <w:rsid w:val="002367DD"/>
    <w:rsid w:val="002368BE"/>
    <w:rsid w:val="00236925"/>
    <w:rsid w:val="0023692C"/>
    <w:rsid w:val="002369E2"/>
    <w:rsid w:val="00236A9C"/>
    <w:rsid w:val="00236BA0"/>
    <w:rsid w:val="00236BE9"/>
    <w:rsid w:val="00236C86"/>
    <w:rsid w:val="00236C89"/>
    <w:rsid w:val="00236F0D"/>
    <w:rsid w:val="00236FA0"/>
    <w:rsid w:val="00237015"/>
    <w:rsid w:val="00237037"/>
    <w:rsid w:val="002371FF"/>
    <w:rsid w:val="002372B6"/>
    <w:rsid w:val="0023747F"/>
    <w:rsid w:val="002375BF"/>
    <w:rsid w:val="002375E7"/>
    <w:rsid w:val="00237659"/>
    <w:rsid w:val="00237800"/>
    <w:rsid w:val="00237A26"/>
    <w:rsid w:val="00237ADF"/>
    <w:rsid w:val="00237B2E"/>
    <w:rsid w:val="00237D84"/>
    <w:rsid w:val="0024004F"/>
    <w:rsid w:val="00240096"/>
    <w:rsid w:val="00240357"/>
    <w:rsid w:val="00240382"/>
    <w:rsid w:val="00240413"/>
    <w:rsid w:val="002404D0"/>
    <w:rsid w:val="002405EB"/>
    <w:rsid w:val="00240679"/>
    <w:rsid w:val="0024077B"/>
    <w:rsid w:val="002407CA"/>
    <w:rsid w:val="0024084D"/>
    <w:rsid w:val="00240A6B"/>
    <w:rsid w:val="00240AA9"/>
    <w:rsid w:val="00240B17"/>
    <w:rsid w:val="00240CB6"/>
    <w:rsid w:val="00240D49"/>
    <w:rsid w:val="00240D88"/>
    <w:rsid w:val="00240E93"/>
    <w:rsid w:val="00240F7C"/>
    <w:rsid w:val="00240FA4"/>
    <w:rsid w:val="00240FC2"/>
    <w:rsid w:val="00241009"/>
    <w:rsid w:val="00241222"/>
    <w:rsid w:val="00241451"/>
    <w:rsid w:val="002415A9"/>
    <w:rsid w:val="0024166E"/>
    <w:rsid w:val="002418DC"/>
    <w:rsid w:val="0024194F"/>
    <w:rsid w:val="00241A53"/>
    <w:rsid w:val="00241AEC"/>
    <w:rsid w:val="0024205E"/>
    <w:rsid w:val="002420D0"/>
    <w:rsid w:val="00242285"/>
    <w:rsid w:val="00242369"/>
    <w:rsid w:val="0024249F"/>
    <w:rsid w:val="0024259F"/>
    <w:rsid w:val="00242750"/>
    <w:rsid w:val="002427D3"/>
    <w:rsid w:val="00242A56"/>
    <w:rsid w:val="00242B2A"/>
    <w:rsid w:val="00242E2C"/>
    <w:rsid w:val="00242E3D"/>
    <w:rsid w:val="00243306"/>
    <w:rsid w:val="00243357"/>
    <w:rsid w:val="0024348E"/>
    <w:rsid w:val="002438CC"/>
    <w:rsid w:val="00243A70"/>
    <w:rsid w:val="00243B0B"/>
    <w:rsid w:val="00243B4C"/>
    <w:rsid w:val="00243BBA"/>
    <w:rsid w:val="00243BFA"/>
    <w:rsid w:val="00243C47"/>
    <w:rsid w:val="00243DCC"/>
    <w:rsid w:val="00243E41"/>
    <w:rsid w:val="00243EDC"/>
    <w:rsid w:val="00243FE3"/>
    <w:rsid w:val="00244009"/>
    <w:rsid w:val="00244085"/>
    <w:rsid w:val="002441EF"/>
    <w:rsid w:val="002441F8"/>
    <w:rsid w:val="00244365"/>
    <w:rsid w:val="0024441D"/>
    <w:rsid w:val="002444A2"/>
    <w:rsid w:val="002445DB"/>
    <w:rsid w:val="0024463C"/>
    <w:rsid w:val="002446CA"/>
    <w:rsid w:val="0024471E"/>
    <w:rsid w:val="0024487A"/>
    <w:rsid w:val="002449A6"/>
    <w:rsid w:val="00244ACA"/>
    <w:rsid w:val="00244CBB"/>
    <w:rsid w:val="00244E84"/>
    <w:rsid w:val="00244EAB"/>
    <w:rsid w:val="00244F4B"/>
    <w:rsid w:val="0024501B"/>
    <w:rsid w:val="00245107"/>
    <w:rsid w:val="0024510C"/>
    <w:rsid w:val="00245136"/>
    <w:rsid w:val="002452F4"/>
    <w:rsid w:val="00245312"/>
    <w:rsid w:val="00245343"/>
    <w:rsid w:val="002453DE"/>
    <w:rsid w:val="00245707"/>
    <w:rsid w:val="0024577E"/>
    <w:rsid w:val="002457FD"/>
    <w:rsid w:val="0024589A"/>
    <w:rsid w:val="002458B9"/>
    <w:rsid w:val="002458CA"/>
    <w:rsid w:val="00245ADC"/>
    <w:rsid w:val="00245BC9"/>
    <w:rsid w:val="00245C09"/>
    <w:rsid w:val="00245C21"/>
    <w:rsid w:val="00245DFA"/>
    <w:rsid w:val="00245E53"/>
    <w:rsid w:val="0024611D"/>
    <w:rsid w:val="00246312"/>
    <w:rsid w:val="00246469"/>
    <w:rsid w:val="002464DC"/>
    <w:rsid w:val="002464ED"/>
    <w:rsid w:val="002466E0"/>
    <w:rsid w:val="0024685B"/>
    <w:rsid w:val="002468AA"/>
    <w:rsid w:val="00246A12"/>
    <w:rsid w:val="00246BB2"/>
    <w:rsid w:val="00246D4D"/>
    <w:rsid w:val="00246DB0"/>
    <w:rsid w:val="00246F8C"/>
    <w:rsid w:val="00247010"/>
    <w:rsid w:val="0024701C"/>
    <w:rsid w:val="00247082"/>
    <w:rsid w:val="00247134"/>
    <w:rsid w:val="0024730B"/>
    <w:rsid w:val="00247519"/>
    <w:rsid w:val="0024760A"/>
    <w:rsid w:val="00247913"/>
    <w:rsid w:val="00247965"/>
    <w:rsid w:val="00247A90"/>
    <w:rsid w:val="00247B20"/>
    <w:rsid w:val="00247C3F"/>
    <w:rsid w:val="00247E84"/>
    <w:rsid w:val="00247F40"/>
    <w:rsid w:val="0025020F"/>
    <w:rsid w:val="0025028E"/>
    <w:rsid w:val="00250295"/>
    <w:rsid w:val="00250327"/>
    <w:rsid w:val="002503B2"/>
    <w:rsid w:val="00250408"/>
    <w:rsid w:val="00250482"/>
    <w:rsid w:val="00250725"/>
    <w:rsid w:val="002509A1"/>
    <w:rsid w:val="00250A09"/>
    <w:rsid w:val="00250AEB"/>
    <w:rsid w:val="00250BEB"/>
    <w:rsid w:val="00250C23"/>
    <w:rsid w:val="00250C37"/>
    <w:rsid w:val="00250CFB"/>
    <w:rsid w:val="00250EC5"/>
    <w:rsid w:val="00250F63"/>
    <w:rsid w:val="0025114F"/>
    <w:rsid w:val="0025118C"/>
    <w:rsid w:val="00251225"/>
    <w:rsid w:val="00251249"/>
    <w:rsid w:val="002515B1"/>
    <w:rsid w:val="00251641"/>
    <w:rsid w:val="0025175E"/>
    <w:rsid w:val="00251810"/>
    <w:rsid w:val="00251AA5"/>
    <w:rsid w:val="00251AFF"/>
    <w:rsid w:val="00251D6D"/>
    <w:rsid w:val="00251DCA"/>
    <w:rsid w:val="00251E4C"/>
    <w:rsid w:val="00251E73"/>
    <w:rsid w:val="00251E97"/>
    <w:rsid w:val="00251F57"/>
    <w:rsid w:val="00251F96"/>
    <w:rsid w:val="00251FE9"/>
    <w:rsid w:val="00252022"/>
    <w:rsid w:val="002520B1"/>
    <w:rsid w:val="00252271"/>
    <w:rsid w:val="002522BC"/>
    <w:rsid w:val="002523C0"/>
    <w:rsid w:val="0025278C"/>
    <w:rsid w:val="002528FA"/>
    <w:rsid w:val="00252969"/>
    <w:rsid w:val="00252B09"/>
    <w:rsid w:val="00252BF9"/>
    <w:rsid w:val="00252CE9"/>
    <w:rsid w:val="00252D2E"/>
    <w:rsid w:val="00252FC5"/>
    <w:rsid w:val="002530E4"/>
    <w:rsid w:val="0025311B"/>
    <w:rsid w:val="00253255"/>
    <w:rsid w:val="0025377F"/>
    <w:rsid w:val="002538AB"/>
    <w:rsid w:val="002538E6"/>
    <w:rsid w:val="00253941"/>
    <w:rsid w:val="0025397B"/>
    <w:rsid w:val="00253A02"/>
    <w:rsid w:val="00253BF4"/>
    <w:rsid w:val="00253C76"/>
    <w:rsid w:val="00253CED"/>
    <w:rsid w:val="00253CEE"/>
    <w:rsid w:val="00253D18"/>
    <w:rsid w:val="00253DC8"/>
    <w:rsid w:val="00253DFE"/>
    <w:rsid w:val="00253E3F"/>
    <w:rsid w:val="0025405E"/>
    <w:rsid w:val="00254115"/>
    <w:rsid w:val="00254287"/>
    <w:rsid w:val="00254288"/>
    <w:rsid w:val="002542A6"/>
    <w:rsid w:val="002542DD"/>
    <w:rsid w:val="0025439E"/>
    <w:rsid w:val="00254412"/>
    <w:rsid w:val="002544D0"/>
    <w:rsid w:val="00254766"/>
    <w:rsid w:val="002547E1"/>
    <w:rsid w:val="00254C3C"/>
    <w:rsid w:val="00254F38"/>
    <w:rsid w:val="0025502D"/>
    <w:rsid w:val="00255231"/>
    <w:rsid w:val="002553F7"/>
    <w:rsid w:val="002554C0"/>
    <w:rsid w:val="0025554E"/>
    <w:rsid w:val="002555A7"/>
    <w:rsid w:val="002555BF"/>
    <w:rsid w:val="002555E0"/>
    <w:rsid w:val="002556DA"/>
    <w:rsid w:val="0025589C"/>
    <w:rsid w:val="0025591E"/>
    <w:rsid w:val="00255929"/>
    <w:rsid w:val="00255AB6"/>
    <w:rsid w:val="00255B69"/>
    <w:rsid w:val="00255C50"/>
    <w:rsid w:val="00255C72"/>
    <w:rsid w:val="00255D09"/>
    <w:rsid w:val="00255D1C"/>
    <w:rsid w:val="00255D96"/>
    <w:rsid w:val="00255DB9"/>
    <w:rsid w:val="00255ED1"/>
    <w:rsid w:val="0025605A"/>
    <w:rsid w:val="0025606E"/>
    <w:rsid w:val="0025608D"/>
    <w:rsid w:val="0025613A"/>
    <w:rsid w:val="00256301"/>
    <w:rsid w:val="0025638F"/>
    <w:rsid w:val="00256419"/>
    <w:rsid w:val="00256482"/>
    <w:rsid w:val="002564D4"/>
    <w:rsid w:val="00256539"/>
    <w:rsid w:val="0025657C"/>
    <w:rsid w:val="0025659A"/>
    <w:rsid w:val="00256731"/>
    <w:rsid w:val="0025675A"/>
    <w:rsid w:val="0025694A"/>
    <w:rsid w:val="00256A5E"/>
    <w:rsid w:val="00256ABE"/>
    <w:rsid w:val="00256B3A"/>
    <w:rsid w:val="00256B90"/>
    <w:rsid w:val="00256CF5"/>
    <w:rsid w:val="00256D9D"/>
    <w:rsid w:val="00256F14"/>
    <w:rsid w:val="00256F6E"/>
    <w:rsid w:val="002571B0"/>
    <w:rsid w:val="00257235"/>
    <w:rsid w:val="002575B6"/>
    <w:rsid w:val="0025772F"/>
    <w:rsid w:val="002577C6"/>
    <w:rsid w:val="00257850"/>
    <w:rsid w:val="00257918"/>
    <w:rsid w:val="00257950"/>
    <w:rsid w:val="00257AA0"/>
    <w:rsid w:val="00257C49"/>
    <w:rsid w:val="00257DA7"/>
    <w:rsid w:val="00257DB4"/>
    <w:rsid w:val="00257DF5"/>
    <w:rsid w:val="00257E98"/>
    <w:rsid w:val="0026002D"/>
    <w:rsid w:val="002600E3"/>
    <w:rsid w:val="0026024B"/>
    <w:rsid w:val="0026032A"/>
    <w:rsid w:val="002605B4"/>
    <w:rsid w:val="00260600"/>
    <w:rsid w:val="0026065E"/>
    <w:rsid w:val="00260740"/>
    <w:rsid w:val="0026094F"/>
    <w:rsid w:val="00260A8D"/>
    <w:rsid w:val="00260A99"/>
    <w:rsid w:val="00260AAC"/>
    <w:rsid w:val="00260B89"/>
    <w:rsid w:val="00260BE7"/>
    <w:rsid w:val="00260CEC"/>
    <w:rsid w:val="00260D8F"/>
    <w:rsid w:val="00260E4A"/>
    <w:rsid w:val="00260EEA"/>
    <w:rsid w:val="00260F04"/>
    <w:rsid w:val="00260F28"/>
    <w:rsid w:val="00260FD1"/>
    <w:rsid w:val="00260FF1"/>
    <w:rsid w:val="00261015"/>
    <w:rsid w:val="002611D2"/>
    <w:rsid w:val="002612AB"/>
    <w:rsid w:val="00261314"/>
    <w:rsid w:val="0026160C"/>
    <w:rsid w:val="00261616"/>
    <w:rsid w:val="0026186F"/>
    <w:rsid w:val="0026198B"/>
    <w:rsid w:val="00261ADE"/>
    <w:rsid w:val="00261AEE"/>
    <w:rsid w:val="00261B2F"/>
    <w:rsid w:val="00261B3B"/>
    <w:rsid w:val="00261C0C"/>
    <w:rsid w:val="00261C77"/>
    <w:rsid w:val="00261CAF"/>
    <w:rsid w:val="00261CD1"/>
    <w:rsid w:val="00261E3A"/>
    <w:rsid w:val="00261FA7"/>
    <w:rsid w:val="00262544"/>
    <w:rsid w:val="002625AF"/>
    <w:rsid w:val="002625DD"/>
    <w:rsid w:val="00262653"/>
    <w:rsid w:val="00262687"/>
    <w:rsid w:val="00262691"/>
    <w:rsid w:val="002626B1"/>
    <w:rsid w:val="00262734"/>
    <w:rsid w:val="00262807"/>
    <w:rsid w:val="00262872"/>
    <w:rsid w:val="00262A39"/>
    <w:rsid w:val="00262AF4"/>
    <w:rsid w:val="00262BD9"/>
    <w:rsid w:val="00262CF1"/>
    <w:rsid w:val="00262E17"/>
    <w:rsid w:val="00262E1C"/>
    <w:rsid w:val="00262E30"/>
    <w:rsid w:val="00262EC9"/>
    <w:rsid w:val="00262F18"/>
    <w:rsid w:val="00262F1B"/>
    <w:rsid w:val="00262F92"/>
    <w:rsid w:val="00263057"/>
    <w:rsid w:val="002633E4"/>
    <w:rsid w:val="0026347A"/>
    <w:rsid w:val="002635D1"/>
    <w:rsid w:val="00263865"/>
    <w:rsid w:val="00263937"/>
    <w:rsid w:val="00263989"/>
    <w:rsid w:val="00263AD7"/>
    <w:rsid w:val="00263C23"/>
    <w:rsid w:val="00263CED"/>
    <w:rsid w:val="00263F02"/>
    <w:rsid w:val="00263F1C"/>
    <w:rsid w:val="0026406C"/>
    <w:rsid w:val="0026408B"/>
    <w:rsid w:val="0026410F"/>
    <w:rsid w:val="00264237"/>
    <w:rsid w:val="002645B8"/>
    <w:rsid w:val="00264884"/>
    <w:rsid w:val="002648B8"/>
    <w:rsid w:val="002649EE"/>
    <w:rsid w:val="00264A2F"/>
    <w:rsid w:val="00264A8D"/>
    <w:rsid w:val="00264CDF"/>
    <w:rsid w:val="00264DF2"/>
    <w:rsid w:val="00264E7D"/>
    <w:rsid w:val="00264F39"/>
    <w:rsid w:val="00264F7B"/>
    <w:rsid w:val="002651B0"/>
    <w:rsid w:val="00265329"/>
    <w:rsid w:val="00265683"/>
    <w:rsid w:val="002656BF"/>
    <w:rsid w:val="00265ACB"/>
    <w:rsid w:val="00265AF5"/>
    <w:rsid w:val="00265BD4"/>
    <w:rsid w:val="00265BDF"/>
    <w:rsid w:val="00265C31"/>
    <w:rsid w:val="00265CEE"/>
    <w:rsid w:val="00265D5B"/>
    <w:rsid w:val="00265D79"/>
    <w:rsid w:val="00265DAE"/>
    <w:rsid w:val="00265DE5"/>
    <w:rsid w:val="00265DF0"/>
    <w:rsid w:val="00265F8B"/>
    <w:rsid w:val="0026611E"/>
    <w:rsid w:val="002664DA"/>
    <w:rsid w:val="002664E5"/>
    <w:rsid w:val="002666FA"/>
    <w:rsid w:val="00266710"/>
    <w:rsid w:val="00266841"/>
    <w:rsid w:val="00266AE6"/>
    <w:rsid w:val="00266BAA"/>
    <w:rsid w:val="00266BE5"/>
    <w:rsid w:val="00266C91"/>
    <w:rsid w:val="00266D3C"/>
    <w:rsid w:val="00266DBA"/>
    <w:rsid w:val="00266EE8"/>
    <w:rsid w:val="00266FCD"/>
    <w:rsid w:val="0026703A"/>
    <w:rsid w:val="002670B2"/>
    <w:rsid w:val="002670B3"/>
    <w:rsid w:val="00267196"/>
    <w:rsid w:val="0026760C"/>
    <w:rsid w:val="002676B3"/>
    <w:rsid w:val="00267760"/>
    <w:rsid w:val="00267865"/>
    <w:rsid w:val="00267D04"/>
    <w:rsid w:val="00267E5C"/>
    <w:rsid w:val="00267EA0"/>
    <w:rsid w:val="00270076"/>
    <w:rsid w:val="002701CE"/>
    <w:rsid w:val="002701FB"/>
    <w:rsid w:val="00270229"/>
    <w:rsid w:val="002702CA"/>
    <w:rsid w:val="00270375"/>
    <w:rsid w:val="0027053C"/>
    <w:rsid w:val="002705F6"/>
    <w:rsid w:val="002706A1"/>
    <w:rsid w:val="002706AA"/>
    <w:rsid w:val="00270979"/>
    <w:rsid w:val="0027098E"/>
    <w:rsid w:val="00270C54"/>
    <w:rsid w:val="00270CA8"/>
    <w:rsid w:val="00270D1A"/>
    <w:rsid w:val="00270E34"/>
    <w:rsid w:val="00271061"/>
    <w:rsid w:val="00271294"/>
    <w:rsid w:val="002712FA"/>
    <w:rsid w:val="00271336"/>
    <w:rsid w:val="0027147F"/>
    <w:rsid w:val="00271738"/>
    <w:rsid w:val="00271771"/>
    <w:rsid w:val="002717E8"/>
    <w:rsid w:val="002718B6"/>
    <w:rsid w:val="0027193B"/>
    <w:rsid w:val="00271B1E"/>
    <w:rsid w:val="00271B6A"/>
    <w:rsid w:val="00271C90"/>
    <w:rsid w:val="00271CBE"/>
    <w:rsid w:val="00271D30"/>
    <w:rsid w:val="00271FBE"/>
    <w:rsid w:val="0027203B"/>
    <w:rsid w:val="00272058"/>
    <w:rsid w:val="0027206D"/>
    <w:rsid w:val="00272101"/>
    <w:rsid w:val="00272115"/>
    <w:rsid w:val="002722B3"/>
    <w:rsid w:val="00272382"/>
    <w:rsid w:val="002724BC"/>
    <w:rsid w:val="00272573"/>
    <w:rsid w:val="00272639"/>
    <w:rsid w:val="0027267C"/>
    <w:rsid w:val="002726CC"/>
    <w:rsid w:val="0027270D"/>
    <w:rsid w:val="00272915"/>
    <w:rsid w:val="00272976"/>
    <w:rsid w:val="002729DD"/>
    <w:rsid w:val="00272B32"/>
    <w:rsid w:val="00272BA4"/>
    <w:rsid w:val="00272BAB"/>
    <w:rsid w:val="00272BDE"/>
    <w:rsid w:val="00272CA3"/>
    <w:rsid w:val="00272E78"/>
    <w:rsid w:val="00272EB4"/>
    <w:rsid w:val="00272F69"/>
    <w:rsid w:val="00273022"/>
    <w:rsid w:val="00273092"/>
    <w:rsid w:val="002731CC"/>
    <w:rsid w:val="0027328F"/>
    <w:rsid w:val="0027337A"/>
    <w:rsid w:val="002734B4"/>
    <w:rsid w:val="00273537"/>
    <w:rsid w:val="00273668"/>
    <w:rsid w:val="002736C4"/>
    <w:rsid w:val="002738F3"/>
    <w:rsid w:val="002739BF"/>
    <w:rsid w:val="00273A9C"/>
    <w:rsid w:val="00273AB6"/>
    <w:rsid w:val="00273BBF"/>
    <w:rsid w:val="00273C1E"/>
    <w:rsid w:val="00273C43"/>
    <w:rsid w:val="00273C5A"/>
    <w:rsid w:val="00273D54"/>
    <w:rsid w:val="00273E62"/>
    <w:rsid w:val="00273EFE"/>
    <w:rsid w:val="00274012"/>
    <w:rsid w:val="0027414B"/>
    <w:rsid w:val="002741D0"/>
    <w:rsid w:val="002743A0"/>
    <w:rsid w:val="002743E5"/>
    <w:rsid w:val="002744CE"/>
    <w:rsid w:val="002745E0"/>
    <w:rsid w:val="002748A1"/>
    <w:rsid w:val="002748CE"/>
    <w:rsid w:val="00274A2C"/>
    <w:rsid w:val="00274A2D"/>
    <w:rsid w:val="00274A4E"/>
    <w:rsid w:val="00274A7A"/>
    <w:rsid w:val="00274AD0"/>
    <w:rsid w:val="00274B02"/>
    <w:rsid w:val="00274D3A"/>
    <w:rsid w:val="0027521C"/>
    <w:rsid w:val="0027525D"/>
    <w:rsid w:val="00275268"/>
    <w:rsid w:val="00275320"/>
    <w:rsid w:val="0027535E"/>
    <w:rsid w:val="0027544F"/>
    <w:rsid w:val="002754F6"/>
    <w:rsid w:val="00275577"/>
    <w:rsid w:val="002755AD"/>
    <w:rsid w:val="00275664"/>
    <w:rsid w:val="0027580B"/>
    <w:rsid w:val="0027582F"/>
    <w:rsid w:val="00275A04"/>
    <w:rsid w:val="00275AB2"/>
    <w:rsid w:val="00275AFC"/>
    <w:rsid w:val="00275C37"/>
    <w:rsid w:val="00275C80"/>
    <w:rsid w:val="00275C9B"/>
    <w:rsid w:val="00275E20"/>
    <w:rsid w:val="00275F4A"/>
    <w:rsid w:val="002761E5"/>
    <w:rsid w:val="00276369"/>
    <w:rsid w:val="002764BC"/>
    <w:rsid w:val="002769A1"/>
    <w:rsid w:val="00276FE9"/>
    <w:rsid w:val="00277095"/>
    <w:rsid w:val="00277210"/>
    <w:rsid w:val="0027727E"/>
    <w:rsid w:val="00277324"/>
    <w:rsid w:val="00277363"/>
    <w:rsid w:val="00277392"/>
    <w:rsid w:val="002773A2"/>
    <w:rsid w:val="002774BE"/>
    <w:rsid w:val="00277531"/>
    <w:rsid w:val="0027755D"/>
    <w:rsid w:val="00277663"/>
    <w:rsid w:val="002776E2"/>
    <w:rsid w:val="002777BF"/>
    <w:rsid w:val="00277852"/>
    <w:rsid w:val="0027787F"/>
    <w:rsid w:val="00277891"/>
    <w:rsid w:val="0027790A"/>
    <w:rsid w:val="00277A5B"/>
    <w:rsid w:val="00277DD3"/>
    <w:rsid w:val="00277E93"/>
    <w:rsid w:val="00280010"/>
    <w:rsid w:val="00280069"/>
    <w:rsid w:val="0028015B"/>
    <w:rsid w:val="002802AE"/>
    <w:rsid w:val="002802C9"/>
    <w:rsid w:val="0028036D"/>
    <w:rsid w:val="0028038A"/>
    <w:rsid w:val="002803C8"/>
    <w:rsid w:val="0028040D"/>
    <w:rsid w:val="00280695"/>
    <w:rsid w:val="00280822"/>
    <w:rsid w:val="00280904"/>
    <w:rsid w:val="00280A3C"/>
    <w:rsid w:val="00280B0F"/>
    <w:rsid w:val="00280B6D"/>
    <w:rsid w:val="00280B7A"/>
    <w:rsid w:val="00280C02"/>
    <w:rsid w:val="00280C4D"/>
    <w:rsid w:val="00280C5C"/>
    <w:rsid w:val="00280CA9"/>
    <w:rsid w:val="00280D17"/>
    <w:rsid w:val="00280DFC"/>
    <w:rsid w:val="0028103D"/>
    <w:rsid w:val="00281045"/>
    <w:rsid w:val="00281068"/>
    <w:rsid w:val="00281107"/>
    <w:rsid w:val="0028110A"/>
    <w:rsid w:val="0028115A"/>
    <w:rsid w:val="0028120D"/>
    <w:rsid w:val="00281241"/>
    <w:rsid w:val="0028127E"/>
    <w:rsid w:val="00281312"/>
    <w:rsid w:val="002813A7"/>
    <w:rsid w:val="0028140D"/>
    <w:rsid w:val="002814B3"/>
    <w:rsid w:val="00281507"/>
    <w:rsid w:val="00281519"/>
    <w:rsid w:val="00281520"/>
    <w:rsid w:val="00281687"/>
    <w:rsid w:val="00281784"/>
    <w:rsid w:val="002819C2"/>
    <w:rsid w:val="002819F3"/>
    <w:rsid w:val="00281C5A"/>
    <w:rsid w:val="00281CB6"/>
    <w:rsid w:val="00281F66"/>
    <w:rsid w:val="00281FC0"/>
    <w:rsid w:val="002822B6"/>
    <w:rsid w:val="002822BB"/>
    <w:rsid w:val="0028255B"/>
    <w:rsid w:val="0028271E"/>
    <w:rsid w:val="002828D3"/>
    <w:rsid w:val="0028292E"/>
    <w:rsid w:val="00282961"/>
    <w:rsid w:val="00282A24"/>
    <w:rsid w:val="00282AD9"/>
    <w:rsid w:val="00282C1C"/>
    <w:rsid w:val="00282CCF"/>
    <w:rsid w:val="00282E25"/>
    <w:rsid w:val="00282F17"/>
    <w:rsid w:val="00283297"/>
    <w:rsid w:val="002832A2"/>
    <w:rsid w:val="00283380"/>
    <w:rsid w:val="002833AA"/>
    <w:rsid w:val="002834A8"/>
    <w:rsid w:val="002834B0"/>
    <w:rsid w:val="00283624"/>
    <w:rsid w:val="0028368F"/>
    <w:rsid w:val="002836AA"/>
    <w:rsid w:val="002836ED"/>
    <w:rsid w:val="00283717"/>
    <w:rsid w:val="0028387D"/>
    <w:rsid w:val="002839AB"/>
    <w:rsid w:val="00283A2D"/>
    <w:rsid w:val="00283A9B"/>
    <w:rsid w:val="00283BAE"/>
    <w:rsid w:val="00283C1A"/>
    <w:rsid w:val="00283C70"/>
    <w:rsid w:val="00283EFF"/>
    <w:rsid w:val="00283FF4"/>
    <w:rsid w:val="002840C2"/>
    <w:rsid w:val="00284556"/>
    <w:rsid w:val="00284594"/>
    <w:rsid w:val="0028465E"/>
    <w:rsid w:val="002846B6"/>
    <w:rsid w:val="002847B7"/>
    <w:rsid w:val="002847DD"/>
    <w:rsid w:val="00284848"/>
    <w:rsid w:val="002848D2"/>
    <w:rsid w:val="00284993"/>
    <w:rsid w:val="00284AED"/>
    <w:rsid w:val="00284B17"/>
    <w:rsid w:val="00284BBB"/>
    <w:rsid w:val="00284CFC"/>
    <w:rsid w:val="00284D66"/>
    <w:rsid w:val="00284D9C"/>
    <w:rsid w:val="00284DD6"/>
    <w:rsid w:val="00284E1E"/>
    <w:rsid w:val="00285078"/>
    <w:rsid w:val="00285147"/>
    <w:rsid w:val="002851E5"/>
    <w:rsid w:val="002854EF"/>
    <w:rsid w:val="00285503"/>
    <w:rsid w:val="002855DC"/>
    <w:rsid w:val="00285710"/>
    <w:rsid w:val="00285793"/>
    <w:rsid w:val="00285836"/>
    <w:rsid w:val="002859B9"/>
    <w:rsid w:val="00285A41"/>
    <w:rsid w:val="00285A61"/>
    <w:rsid w:val="00285CDD"/>
    <w:rsid w:val="00285CF4"/>
    <w:rsid w:val="00285DE1"/>
    <w:rsid w:val="00285EBC"/>
    <w:rsid w:val="00285ED9"/>
    <w:rsid w:val="00285EE1"/>
    <w:rsid w:val="002860A6"/>
    <w:rsid w:val="002860AD"/>
    <w:rsid w:val="00286184"/>
    <w:rsid w:val="002862E6"/>
    <w:rsid w:val="00286312"/>
    <w:rsid w:val="0028671B"/>
    <w:rsid w:val="002867AC"/>
    <w:rsid w:val="0028689C"/>
    <w:rsid w:val="00286929"/>
    <w:rsid w:val="0028696D"/>
    <w:rsid w:val="002869BB"/>
    <w:rsid w:val="00286AE0"/>
    <w:rsid w:val="00286BE1"/>
    <w:rsid w:val="00286C6F"/>
    <w:rsid w:val="00286DF6"/>
    <w:rsid w:val="00286EFE"/>
    <w:rsid w:val="00287161"/>
    <w:rsid w:val="00287196"/>
    <w:rsid w:val="002873C7"/>
    <w:rsid w:val="002875C0"/>
    <w:rsid w:val="00287691"/>
    <w:rsid w:val="002876E1"/>
    <w:rsid w:val="00287770"/>
    <w:rsid w:val="00287A19"/>
    <w:rsid w:val="00287B08"/>
    <w:rsid w:val="00287BFD"/>
    <w:rsid w:val="00287D0A"/>
    <w:rsid w:val="00287E37"/>
    <w:rsid w:val="00287E5E"/>
    <w:rsid w:val="00287E7B"/>
    <w:rsid w:val="00287F22"/>
    <w:rsid w:val="00290050"/>
    <w:rsid w:val="00290051"/>
    <w:rsid w:val="002900EF"/>
    <w:rsid w:val="002901E2"/>
    <w:rsid w:val="002904D3"/>
    <w:rsid w:val="00290579"/>
    <w:rsid w:val="00290801"/>
    <w:rsid w:val="0029094F"/>
    <w:rsid w:val="002909AB"/>
    <w:rsid w:val="00290A80"/>
    <w:rsid w:val="00290BA3"/>
    <w:rsid w:val="00290BE7"/>
    <w:rsid w:val="00290F00"/>
    <w:rsid w:val="00290F14"/>
    <w:rsid w:val="00291174"/>
    <w:rsid w:val="002911F1"/>
    <w:rsid w:val="00291247"/>
    <w:rsid w:val="00291424"/>
    <w:rsid w:val="0029143F"/>
    <w:rsid w:val="002914D8"/>
    <w:rsid w:val="00291688"/>
    <w:rsid w:val="0029169C"/>
    <w:rsid w:val="002916B7"/>
    <w:rsid w:val="002917BD"/>
    <w:rsid w:val="002918A7"/>
    <w:rsid w:val="0029191A"/>
    <w:rsid w:val="00291981"/>
    <w:rsid w:val="0029199C"/>
    <w:rsid w:val="002919F5"/>
    <w:rsid w:val="00291B7E"/>
    <w:rsid w:val="00291E34"/>
    <w:rsid w:val="00291E4F"/>
    <w:rsid w:val="00291FAF"/>
    <w:rsid w:val="0029201E"/>
    <w:rsid w:val="0029218C"/>
    <w:rsid w:val="00292294"/>
    <w:rsid w:val="002923B5"/>
    <w:rsid w:val="002925CD"/>
    <w:rsid w:val="0029261D"/>
    <w:rsid w:val="002926B0"/>
    <w:rsid w:val="002926B6"/>
    <w:rsid w:val="00292754"/>
    <w:rsid w:val="00292A3C"/>
    <w:rsid w:val="00292A90"/>
    <w:rsid w:val="00292B63"/>
    <w:rsid w:val="00292B79"/>
    <w:rsid w:val="00292BE4"/>
    <w:rsid w:val="00292BEB"/>
    <w:rsid w:val="00292C9B"/>
    <w:rsid w:val="00292F58"/>
    <w:rsid w:val="00292FBC"/>
    <w:rsid w:val="00293043"/>
    <w:rsid w:val="0029307F"/>
    <w:rsid w:val="002931DF"/>
    <w:rsid w:val="0029320C"/>
    <w:rsid w:val="00293211"/>
    <w:rsid w:val="002933F0"/>
    <w:rsid w:val="0029341F"/>
    <w:rsid w:val="002934AE"/>
    <w:rsid w:val="0029378E"/>
    <w:rsid w:val="0029381E"/>
    <w:rsid w:val="00293974"/>
    <w:rsid w:val="002939A2"/>
    <w:rsid w:val="002939D8"/>
    <w:rsid w:val="00293A46"/>
    <w:rsid w:val="00293A50"/>
    <w:rsid w:val="00293ABE"/>
    <w:rsid w:val="00293B37"/>
    <w:rsid w:val="00293B63"/>
    <w:rsid w:val="00293C1F"/>
    <w:rsid w:val="00293C46"/>
    <w:rsid w:val="00293C80"/>
    <w:rsid w:val="00293DC7"/>
    <w:rsid w:val="00293EA9"/>
    <w:rsid w:val="00293EAF"/>
    <w:rsid w:val="00293ECD"/>
    <w:rsid w:val="00293ED6"/>
    <w:rsid w:val="00293F1E"/>
    <w:rsid w:val="00293F84"/>
    <w:rsid w:val="0029400C"/>
    <w:rsid w:val="00294014"/>
    <w:rsid w:val="002940AF"/>
    <w:rsid w:val="0029417A"/>
    <w:rsid w:val="002941DD"/>
    <w:rsid w:val="0029423C"/>
    <w:rsid w:val="00294269"/>
    <w:rsid w:val="002943E6"/>
    <w:rsid w:val="00294460"/>
    <w:rsid w:val="0029453E"/>
    <w:rsid w:val="00294556"/>
    <w:rsid w:val="002946C5"/>
    <w:rsid w:val="00294702"/>
    <w:rsid w:val="002947AE"/>
    <w:rsid w:val="002947DC"/>
    <w:rsid w:val="00294835"/>
    <w:rsid w:val="00294839"/>
    <w:rsid w:val="002949FD"/>
    <w:rsid w:val="00294BF2"/>
    <w:rsid w:val="00294E15"/>
    <w:rsid w:val="00294FBD"/>
    <w:rsid w:val="00295060"/>
    <w:rsid w:val="002950D2"/>
    <w:rsid w:val="0029516F"/>
    <w:rsid w:val="0029543B"/>
    <w:rsid w:val="002955A6"/>
    <w:rsid w:val="0029561B"/>
    <w:rsid w:val="00295664"/>
    <w:rsid w:val="0029578F"/>
    <w:rsid w:val="002957A8"/>
    <w:rsid w:val="00295946"/>
    <w:rsid w:val="00295AA6"/>
    <w:rsid w:val="00295BEC"/>
    <w:rsid w:val="00295CCD"/>
    <w:rsid w:val="00295DF8"/>
    <w:rsid w:val="00295F74"/>
    <w:rsid w:val="0029609A"/>
    <w:rsid w:val="0029610B"/>
    <w:rsid w:val="0029628C"/>
    <w:rsid w:val="00296517"/>
    <w:rsid w:val="00296698"/>
    <w:rsid w:val="002966B7"/>
    <w:rsid w:val="002968E3"/>
    <w:rsid w:val="00296D9A"/>
    <w:rsid w:val="00296DD6"/>
    <w:rsid w:val="00296E4D"/>
    <w:rsid w:val="00296FB2"/>
    <w:rsid w:val="00297034"/>
    <w:rsid w:val="00297121"/>
    <w:rsid w:val="00297150"/>
    <w:rsid w:val="00297263"/>
    <w:rsid w:val="0029737C"/>
    <w:rsid w:val="002973C3"/>
    <w:rsid w:val="00297430"/>
    <w:rsid w:val="0029748E"/>
    <w:rsid w:val="00297638"/>
    <w:rsid w:val="00297689"/>
    <w:rsid w:val="00297691"/>
    <w:rsid w:val="0029783E"/>
    <w:rsid w:val="00297B7D"/>
    <w:rsid w:val="00297C6F"/>
    <w:rsid w:val="00297C95"/>
    <w:rsid w:val="00297D1C"/>
    <w:rsid w:val="00297DAE"/>
    <w:rsid w:val="00297E49"/>
    <w:rsid w:val="00297E59"/>
    <w:rsid w:val="00297E5A"/>
    <w:rsid w:val="002A0028"/>
    <w:rsid w:val="002A013A"/>
    <w:rsid w:val="002A024B"/>
    <w:rsid w:val="002A024C"/>
    <w:rsid w:val="002A03C7"/>
    <w:rsid w:val="002A03D7"/>
    <w:rsid w:val="002A042A"/>
    <w:rsid w:val="002A04DB"/>
    <w:rsid w:val="002A07C5"/>
    <w:rsid w:val="002A07F7"/>
    <w:rsid w:val="002A086D"/>
    <w:rsid w:val="002A09C5"/>
    <w:rsid w:val="002A09C7"/>
    <w:rsid w:val="002A09F8"/>
    <w:rsid w:val="002A0C8F"/>
    <w:rsid w:val="002A0FB3"/>
    <w:rsid w:val="002A1008"/>
    <w:rsid w:val="002A11F1"/>
    <w:rsid w:val="002A12F2"/>
    <w:rsid w:val="002A138E"/>
    <w:rsid w:val="002A14E6"/>
    <w:rsid w:val="002A14F1"/>
    <w:rsid w:val="002A1566"/>
    <w:rsid w:val="002A1583"/>
    <w:rsid w:val="002A1784"/>
    <w:rsid w:val="002A18B1"/>
    <w:rsid w:val="002A18D7"/>
    <w:rsid w:val="002A1A11"/>
    <w:rsid w:val="002A1A14"/>
    <w:rsid w:val="002A1A72"/>
    <w:rsid w:val="002A1A97"/>
    <w:rsid w:val="002A1B74"/>
    <w:rsid w:val="002A1CEA"/>
    <w:rsid w:val="002A1E4C"/>
    <w:rsid w:val="002A1EF6"/>
    <w:rsid w:val="002A1F7E"/>
    <w:rsid w:val="002A2195"/>
    <w:rsid w:val="002A23A7"/>
    <w:rsid w:val="002A24AF"/>
    <w:rsid w:val="002A25BC"/>
    <w:rsid w:val="002A28C5"/>
    <w:rsid w:val="002A29DE"/>
    <w:rsid w:val="002A2A62"/>
    <w:rsid w:val="002A2B5D"/>
    <w:rsid w:val="002A2C3E"/>
    <w:rsid w:val="002A2C55"/>
    <w:rsid w:val="002A2CA8"/>
    <w:rsid w:val="002A2D8C"/>
    <w:rsid w:val="002A2E9F"/>
    <w:rsid w:val="002A2EB5"/>
    <w:rsid w:val="002A2F92"/>
    <w:rsid w:val="002A3037"/>
    <w:rsid w:val="002A30BB"/>
    <w:rsid w:val="002A31ED"/>
    <w:rsid w:val="002A357B"/>
    <w:rsid w:val="002A3631"/>
    <w:rsid w:val="002A3793"/>
    <w:rsid w:val="002A3914"/>
    <w:rsid w:val="002A39C1"/>
    <w:rsid w:val="002A3A87"/>
    <w:rsid w:val="002A3C85"/>
    <w:rsid w:val="002A3D01"/>
    <w:rsid w:val="002A3E06"/>
    <w:rsid w:val="002A40D3"/>
    <w:rsid w:val="002A4151"/>
    <w:rsid w:val="002A41A5"/>
    <w:rsid w:val="002A4279"/>
    <w:rsid w:val="002A47A8"/>
    <w:rsid w:val="002A48B3"/>
    <w:rsid w:val="002A49E0"/>
    <w:rsid w:val="002A4A37"/>
    <w:rsid w:val="002A4AC0"/>
    <w:rsid w:val="002A4BA2"/>
    <w:rsid w:val="002A4BCB"/>
    <w:rsid w:val="002A4D91"/>
    <w:rsid w:val="002A4F2F"/>
    <w:rsid w:val="002A51C3"/>
    <w:rsid w:val="002A5214"/>
    <w:rsid w:val="002A525C"/>
    <w:rsid w:val="002A5387"/>
    <w:rsid w:val="002A5529"/>
    <w:rsid w:val="002A557E"/>
    <w:rsid w:val="002A5601"/>
    <w:rsid w:val="002A5681"/>
    <w:rsid w:val="002A5763"/>
    <w:rsid w:val="002A5953"/>
    <w:rsid w:val="002A5A1E"/>
    <w:rsid w:val="002A5A38"/>
    <w:rsid w:val="002A5BC5"/>
    <w:rsid w:val="002A5C70"/>
    <w:rsid w:val="002A5C8A"/>
    <w:rsid w:val="002A5CA1"/>
    <w:rsid w:val="002A5E4C"/>
    <w:rsid w:val="002A5FC0"/>
    <w:rsid w:val="002A610E"/>
    <w:rsid w:val="002A6159"/>
    <w:rsid w:val="002A63D8"/>
    <w:rsid w:val="002A647B"/>
    <w:rsid w:val="002A64EF"/>
    <w:rsid w:val="002A657A"/>
    <w:rsid w:val="002A65D8"/>
    <w:rsid w:val="002A6673"/>
    <w:rsid w:val="002A6685"/>
    <w:rsid w:val="002A668B"/>
    <w:rsid w:val="002A66B0"/>
    <w:rsid w:val="002A66B5"/>
    <w:rsid w:val="002A67BC"/>
    <w:rsid w:val="002A681A"/>
    <w:rsid w:val="002A68EE"/>
    <w:rsid w:val="002A69DA"/>
    <w:rsid w:val="002A6A02"/>
    <w:rsid w:val="002A6B6F"/>
    <w:rsid w:val="002A6CCA"/>
    <w:rsid w:val="002A6D3B"/>
    <w:rsid w:val="002A6D96"/>
    <w:rsid w:val="002A6E6D"/>
    <w:rsid w:val="002A6F51"/>
    <w:rsid w:val="002A6F52"/>
    <w:rsid w:val="002A706B"/>
    <w:rsid w:val="002A734E"/>
    <w:rsid w:val="002A73F5"/>
    <w:rsid w:val="002A7415"/>
    <w:rsid w:val="002A75EA"/>
    <w:rsid w:val="002A7633"/>
    <w:rsid w:val="002A77D8"/>
    <w:rsid w:val="002A7969"/>
    <w:rsid w:val="002A7A65"/>
    <w:rsid w:val="002A7B65"/>
    <w:rsid w:val="002A7B7A"/>
    <w:rsid w:val="002A7BB7"/>
    <w:rsid w:val="002A7C38"/>
    <w:rsid w:val="002A7CA3"/>
    <w:rsid w:val="002A7DF9"/>
    <w:rsid w:val="002A7F8A"/>
    <w:rsid w:val="002A7FF2"/>
    <w:rsid w:val="002B005C"/>
    <w:rsid w:val="002B00FD"/>
    <w:rsid w:val="002B0193"/>
    <w:rsid w:val="002B02C7"/>
    <w:rsid w:val="002B0512"/>
    <w:rsid w:val="002B0750"/>
    <w:rsid w:val="002B07CD"/>
    <w:rsid w:val="002B07F1"/>
    <w:rsid w:val="002B099E"/>
    <w:rsid w:val="002B0AB4"/>
    <w:rsid w:val="002B0C01"/>
    <w:rsid w:val="002B0CB3"/>
    <w:rsid w:val="002B0E44"/>
    <w:rsid w:val="002B0EED"/>
    <w:rsid w:val="002B10CE"/>
    <w:rsid w:val="002B1144"/>
    <w:rsid w:val="002B1183"/>
    <w:rsid w:val="002B129D"/>
    <w:rsid w:val="002B12AF"/>
    <w:rsid w:val="002B12E6"/>
    <w:rsid w:val="002B133E"/>
    <w:rsid w:val="002B1427"/>
    <w:rsid w:val="002B1590"/>
    <w:rsid w:val="002B1594"/>
    <w:rsid w:val="002B16A1"/>
    <w:rsid w:val="002B16C5"/>
    <w:rsid w:val="002B16F5"/>
    <w:rsid w:val="002B178E"/>
    <w:rsid w:val="002B185D"/>
    <w:rsid w:val="002B185E"/>
    <w:rsid w:val="002B1A26"/>
    <w:rsid w:val="002B1CA9"/>
    <w:rsid w:val="002B1E2C"/>
    <w:rsid w:val="002B201E"/>
    <w:rsid w:val="002B23B2"/>
    <w:rsid w:val="002B24E5"/>
    <w:rsid w:val="002B253A"/>
    <w:rsid w:val="002B2584"/>
    <w:rsid w:val="002B2715"/>
    <w:rsid w:val="002B2920"/>
    <w:rsid w:val="002B2978"/>
    <w:rsid w:val="002B29D0"/>
    <w:rsid w:val="002B2A4D"/>
    <w:rsid w:val="002B2A55"/>
    <w:rsid w:val="002B2A61"/>
    <w:rsid w:val="002B2B08"/>
    <w:rsid w:val="002B2BD3"/>
    <w:rsid w:val="002B2C52"/>
    <w:rsid w:val="002B2D17"/>
    <w:rsid w:val="002B2D52"/>
    <w:rsid w:val="002B2E7B"/>
    <w:rsid w:val="002B2F1A"/>
    <w:rsid w:val="002B308E"/>
    <w:rsid w:val="002B313F"/>
    <w:rsid w:val="002B31A7"/>
    <w:rsid w:val="002B3273"/>
    <w:rsid w:val="002B3333"/>
    <w:rsid w:val="002B33C1"/>
    <w:rsid w:val="002B3503"/>
    <w:rsid w:val="002B3801"/>
    <w:rsid w:val="002B38DB"/>
    <w:rsid w:val="002B38DE"/>
    <w:rsid w:val="002B3998"/>
    <w:rsid w:val="002B39BE"/>
    <w:rsid w:val="002B3F8C"/>
    <w:rsid w:val="002B3FA8"/>
    <w:rsid w:val="002B41EC"/>
    <w:rsid w:val="002B4270"/>
    <w:rsid w:val="002B4343"/>
    <w:rsid w:val="002B4354"/>
    <w:rsid w:val="002B450D"/>
    <w:rsid w:val="002B456B"/>
    <w:rsid w:val="002B45C4"/>
    <w:rsid w:val="002B45E1"/>
    <w:rsid w:val="002B46C8"/>
    <w:rsid w:val="002B47F2"/>
    <w:rsid w:val="002B4859"/>
    <w:rsid w:val="002B48C3"/>
    <w:rsid w:val="002B48E1"/>
    <w:rsid w:val="002B49A3"/>
    <w:rsid w:val="002B49A7"/>
    <w:rsid w:val="002B4A50"/>
    <w:rsid w:val="002B4CB4"/>
    <w:rsid w:val="002B4D04"/>
    <w:rsid w:val="002B4D48"/>
    <w:rsid w:val="002B4F1B"/>
    <w:rsid w:val="002B536B"/>
    <w:rsid w:val="002B541E"/>
    <w:rsid w:val="002B54EE"/>
    <w:rsid w:val="002B56E7"/>
    <w:rsid w:val="002B5875"/>
    <w:rsid w:val="002B596C"/>
    <w:rsid w:val="002B59AE"/>
    <w:rsid w:val="002B5A50"/>
    <w:rsid w:val="002B5C21"/>
    <w:rsid w:val="002B5C92"/>
    <w:rsid w:val="002B5F42"/>
    <w:rsid w:val="002B5F58"/>
    <w:rsid w:val="002B5FC1"/>
    <w:rsid w:val="002B6087"/>
    <w:rsid w:val="002B6110"/>
    <w:rsid w:val="002B62F2"/>
    <w:rsid w:val="002B6531"/>
    <w:rsid w:val="002B67E5"/>
    <w:rsid w:val="002B67EE"/>
    <w:rsid w:val="002B6AB1"/>
    <w:rsid w:val="002B6DC9"/>
    <w:rsid w:val="002B6F10"/>
    <w:rsid w:val="002B7021"/>
    <w:rsid w:val="002B705D"/>
    <w:rsid w:val="002B716C"/>
    <w:rsid w:val="002B720C"/>
    <w:rsid w:val="002B73A5"/>
    <w:rsid w:val="002B73C2"/>
    <w:rsid w:val="002B7431"/>
    <w:rsid w:val="002B7498"/>
    <w:rsid w:val="002B75F9"/>
    <w:rsid w:val="002B78F2"/>
    <w:rsid w:val="002B79E5"/>
    <w:rsid w:val="002B7A4D"/>
    <w:rsid w:val="002B7A8A"/>
    <w:rsid w:val="002B7A99"/>
    <w:rsid w:val="002B7AE3"/>
    <w:rsid w:val="002B7B1A"/>
    <w:rsid w:val="002B7CAC"/>
    <w:rsid w:val="002B7CC6"/>
    <w:rsid w:val="002B7FED"/>
    <w:rsid w:val="002C00A5"/>
    <w:rsid w:val="002C00E2"/>
    <w:rsid w:val="002C013A"/>
    <w:rsid w:val="002C0204"/>
    <w:rsid w:val="002C0222"/>
    <w:rsid w:val="002C0446"/>
    <w:rsid w:val="002C0583"/>
    <w:rsid w:val="002C06FC"/>
    <w:rsid w:val="002C0954"/>
    <w:rsid w:val="002C09E5"/>
    <w:rsid w:val="002C0A28"/>
    <w:rsid w:val="002C0CE5"/>
    <w:rsid w:val="002C0D33"/>
    <w:rsid w:val="002C0DE7"/>
    <w:rsid w:val="002C0E47"/>
    <w:rsid w:val="002C0E6C"/>
    <w:rsid w:val="002C1076"/>
    <w:rsid w:val="002C108C"/>
    <w:rsid w:val="002C11E3"/>
    <w:rsid w:val="002C1203"/>
    <w:rsid w:val="002C13F3"/>
    <w:rsid w:val="002C1540"/>
    <w:rsid w:val="002C16F1"/>
    <w:rsid w:val="002C16FF"/>
    <w:rsid w:val="002C1737"/>
    <w:rsid w:val="002C175A"/>
    <w:rsid w:val="002C1825"/>
    <w:rsid w:val="002C1895"/>
    <w:rsid w:val="002C190D"/>
    <w:rsid w:val="002C19DA"/>
    <w:rsid w:val="002C1A7D"/>
    <w:rsid w:val="002C1CA1"/>
    <w:rsid w:val="002C1CF3"/>
    <w:rsid w:val="002C1D30"/>
    <w:rsid w:val="002C2056"/>
    <w:rsid w:val="002C20AF"/>
    <w:rsid w:val="002C2131"/>
    <w:rsid w:val="002C22C3"/>
    <w:rsid w:val="002C22E0"/>
    <w:rsid w:val="002C230B"/>
    <w:rsid w:val="002C23F0"/>
    <w:rsid w:val="002C240D"/>
    <w:rsid w:val="002C2422"/>
    <w:rsid w:val="002C245D"/>
    <w:rsid w:val="002C24C1"/>
    <w:rsid w:val="002C2718"/>
    <w:rsid w:val="002C27E0"/>
    <w:rsid w:val="002C28B5"/>
    <w:rsid w:val="002C29AE"/>
    <w:rsid w:val="002C29E4"/>
    <w:rsid w:val="002C2A64"/>
    <w:rsid w:val="002C2AF2"/>
    <w:rsid w:val="002C2B60"/>
    <w:rsid w:val="002C2B6E"/>
    <w:rsid w:val="002C2C96"/>
    <w:rsid w:val="002C2CE6"/>
    <w:rsid w:val="002C2D04"/>
    <w:rsid w:val="002C2D25"/>
    <w:rsid w:val="002C2DE3"/>
    <w:rsid w:val="002C2F64"/>
    <w:rsid w:val="002C3047"/>
    <w:rsid w:val="002C31A5"/>
    <w:rsid w:val="002C330A"/>
    <w:rsid w:val="002C33CF"/>
    <w:rsid w:val="002C3444"/>
    <w:rsid w:val="002C3669"/>
    <w:rsid w:val="002C3A15"/>
    <w:rsid w:val="002C3A5D"/>
    <w:rsid w:val="002C3AE2"/>
    <w:rsid w:val="002C3DA3"/>
    <w:rsid w:val="002C3E99"/>
    <w:rsid w:val="002C3EDC"/>
    <w:rsid w:val="002C4075"/>
    <w:rsid w:val="002C40AF"/>
    <w:rsid w:val="002C415A"/>
    <w:rsid w:val="002C4175"/>
    <w:rsid w:val="002C4192"/>
    <w:rsid w:val="002C4206"/>
    <w:rsid w:val="002C42DB"/>
    <w:rsid w:val="002C42DF"/>
    <w:rsid w:val="002C43EC"/>
    <w:rsid w:val="002C443C"/>
    <w:rsid w:val="002C4662"/>
    <w:rsid w:val="002C4766"/>
    <w:rsid w:val="002C4808"/>
    <w:rsid w:val="002C48AF"/>
    <w:rsid w:val="002C48D6"/>
    <w:rsid w:val="002C4968"/>
    <w:rsid w:val="002C4A58"/>
    <w:rsid w:val="002C4CB2"/>
    <w:rsid w:val="002C4D42"/>
    <w:rsid w:val="002C4D4B"/>
    <w:rsid w:val="002C519E"/>
    <w:rsid w:val="002C52ED"/>
    <w:rsid w:val="002C539A"/>
    <w:rsid w:val="002C53C5"/>
    <w:rsid w:val="002C5448"/>
    <w:rsid w:val="002C5750"/>
    <w:rsid w:val="002C57BB"/>
    <w:rsid w:val="002C57F1"/>
    <w:rsid w:val="002C5882"/>
    <w:rsid w:val="002C59F8"/>
    <w:rsid w:val="002C5DC2"/>
    <w:rsid w:val="002C5E83"/>
    <w:rsid w:val="002C601B"/>
    <w:rsid w:val="002C607D"/>
    <w:rsid w:val="002C61E3"/>
    <w:rsid w:val="002C6254"/>
    <w:rsid w:val="002C6398"/>
    <w:rsid w:val="002C641C"/>
    <w:rsid w:val="002C642F"/>
    <w:rsid w:val="002C652F"/>
    <w:rsid w:val="002C6603"/>
    <w:rsid w:val="002C6800"/>
    <w:rsid w:val="002C680E"/>
    <w:rsid w:val="002C6887"/>
    <w:rsid w:val="002C698E"/>
    <w:rsid w:val="002C6B65"/>
    <w:rsid w:val="002C6C27"/>
    <w:rsid w:val="002C6CD1"/>
    <w:rsid w:val="002C6CE4"/>
    <w:rsid w:val="002C6EE8"/>
    <w:rsid w:val="002C6FEE"/>
    <w:rsid w:val="002C7018"/>
    <w:rsid w:val="002C711F"/>
    <w:rsid w:val="002C7351"/>
    <w:rsid w:val="002C7406"/>
    <w:rsid w:val="002C7530"/>
    <w:rsid w:val="002C7549"/>
    <w:rsid w:val="002C76FE"/>
    <w:rsid w:val="002C7821"/>
    <w:rsid w:val="002C7852"/>
    <w:rsid w:val="002C7882"/>
    <w:rsid w:val="002C78E1"/>
    <w:rsid w:val="002C79C7"/>
    <w:rsid w:val="002C79D3"/>
    <w:rsid w:val="002C7F05"/>
    <w:rsid w:val="002C7FCA"/>
    <w:rsid w:val="002D0042"/>
    <w:rsid w:val="002D00F4"/>
    <w:rsid w:val="002D013E"/>
    <w:rsid w:val="002D01F9"/>
    <w:rsid w:val="002D047A"/>
    <w:rsid w:val="002D05B7"/>
    <w:rsid w:val="002D08AF"/>
    <w:rsid w:val="002D092F"/>
    <w:rsid w:val="002D0993"/>
    <w:rsid w:val="002D0A07"/>
    <w:rsid w:val="002D0CB6"/>
    <w:rsid w:val="002D0CF6"/>
    <w:rsid w:val="002D0CFD"/>
    <w:rsid w:val="002D0DC5"/>
    <w:rsid w:val="002D0E94"/>
    <w:rsid w:val="002D0FA5"/>
    <w:rsid w:val="002D0FAA"/>
    <w:rsid w:val="002D1189"/>
    <w:rsid w:val="002D1193"/>
    <w:rsid w:val="002D1218"/>
    <w:rsid w:val="002D12C0"/>
    <w:rsid w:val="002D13A0"/>
    <w:rsid w:val="002D13F4"/>
    <w:rsid w:val="002D1433"/>
    <w:rsid w:val="002D1493"/>
    <w:rsid w:val="002D1580"/>
    <w:rsid w:val="002D1685"/>
    <w:rsid w:val="002D17F8"/>
    <w:rsid w:val="002D1AD9"/>
    <w:rsid w:val="002D1CAB"/>
    <w:rsid w:val="002D1E9F"/>
    <w:rsid w:val="002D1EF0"/>
    <w:rsid w:val="002D223D"/>
    <w:rsid w:val="002D2284"/>
    <w:rsid w:val="002D22FC"/>
    <w:rsid w:val="002D26D8"/>
    <w:rsid w:val="002D274D"/>
    <w:rsid w:val="002D2763"/>
    <w:rsid w:val="002D28CB"/>
    <w:rsid w:val="002D2979"/>
    <w:rsid w:val="002D29D5"/>
    <w:rsid w:val="002D29D8"/>
    <w:rsid w:val="002D2A5E"/>
    <w:rsid w:val="002D2AE8"/>
    <w:rsid w:val="002D2BC3"/>
    <w:rsid w:val="002D2E63"/>
    <w:rsid w:val="002D3070"/>
    <w:rsid w:val="002D3191"/>
    <w:rsid w:val="002D31CC"/>
    <w:rsid w:val="002D3245"/>
    <w:rsid w:val="002D35C1"/>
    <w:rsid w:val="002D37AF"/>
    <w:rsid w:val="002D3895"/>
    <w:rsid w:val="002D3939"/>
    <w:rsid w:val="002D3AF5"/>
    <w:rsid w:val="002D3B76"/>
    <w:rsid w:val="002D3CC1"/>
    <w:rsid w:val="002D4042"/>
    <w:rsid w:val="002D4320"/>
    <w:rsid w:val="002D444E"/>
    <w:rsid w:val="002D44C5"/>
    <w:rsid w:val="002D4515"/>
    <w:rsid w:val="002D4537"/>
    <w:rsid w:val="002D45AC"/>
    <w:rsid w:val="002D466E"/>
    <w:rsid w:val="002D4787"/>
    <w:rsid w:val="002D480E"/>
    <w:rsid w:val="002D49B4"/>
    <w:rsid w:val="002D49F8"/>
    <w:rsid w:val="002D4B1C"/>
    <w:rsid w:val="002D4B41"/>
    <w:rsid w:val="002D4D58"/>
    <w:rsid w:val="002D4D5A"/>
    <w:rsid w:val="002D4DB7"/>
    <w:rsid w:val="002D4DFE"/>
    <w:rsid w:val="002D521C"/>
    <w:rsid w:val="002D52F5"/>
    <w:rsid w:val="002D5333"/>
    <w:rsid w:val="002D55A3"/>
    <w:rsid w:val="002D55D0"/>
    <w:rsid w:val="002D5733"/>
    <w:rsid w:val="002D5765"/>
    <w:rsid w:val="002D58B1"/>
    <w:rsid w:val="002D5940"/>
    <w:rsid w:val="002D5C31"/>
    <w:rsid w:val="002D5C8A"/>
    <w:rsid w:val="002D5DDB"/>
    <w:rsid w:val="002D5E29"/>
    <w:rsid w:val="002D6047"/>
    <w:rsid w:val="002D60D4"/>
    <w:rsid w:val="002D6347"/>
    <w:rsid w:val="002D642C"/>
    <w:rsid w:val="002D644A"/>
    <w:rsid w:val="002D6581"/>
    <w:rsid w:val="002D67A2"/>
    <w:rsid w:val="002D689F"/>
    <w:rsid w:val="002D6A98"/>
    <w:rsid w:val="002D6B72"/>
    <w:rsid w:val="002D6C66"/>
    <w:rsid w:val="002D6CDB"/>
    <w:rsid w:val="002D6E92"/>
    <w:rsid w:val="002D6FC7"/>
    <w:rsid w:val="002D6FD1"/>
    <w:rsid w:val="002D7038"/>
    <w:rsid w:val="002D71A3"/>
    <w:rsid w:val="002D734E"/>
    <w:rsid w:val="002D749D"/>
    <w:rsid w:val="002D7540"/>
    <w:rsid w:val="002D7693"/>
    <w:rsid w:val="002D77B2"/>
    <w:rsid w:val="002D77CF"/>
    <w:rsid w:val="002D7A95"/>
    <w:rsid w:val="002D7B3C"/>
    <w:rsid w:val="002D7C06"/>
    <w:rsid w:val="002D7C38"/>
    <w:rsid w:val="002D7C50"/>
    <w:rsid w:val="002D7CDE"/>
    <w:rsid w:val="002D7E47"/>
    <w:rsid w:val="002D7F46"/>
    <w:rsid w:val="002E00A3"/>
    <w:rsid w:val="002E0197"/>
    <w:rsid w:val="002E01C4"/>
    <w:rsid w:val="002E025B"/>
    <w:rsid w:val="002E028C"/>
    <w:rsid w:val="002E0380"/>
    <w:rsid w:val="002E07DC"/>
    <w:rsid w:val="002E08C9"/>
    <w:rsid w:val="002E08F9"/>
    <w:rsid w:val="002E0A01"/>
    <w:rsid w:val="002E0AFF"/>
    <w:rsid w:val="002E0D3D"/>
    <w:rsid w:val="002E0D69"/>
    <w:rsid w:val="002E0DB9"/>
    <w:rsid w:val="002E0E72"/>
    <w:rsid w:val="002E0F27"/>
    <w:rsid w:val="002E0F61"/>
    <w:rsid w:val="002E0FCF"/>
    <w:rsid w:val="002E106D"/>
    <w:rsid w:val="002E10B0"/>
    <w:rsid w:val="002E1256"/>
    <w:rsid w:val="002E1316"/>
    <w:rsid w:val="002E13F2"/>
    <w:rsid w:val="002E1410"/>
    <w:rsid w:val="002E14C4"/>
    <w:rsid w:val="002E15F9"/>
    <w:rsid w:val="002E16E2"/>
    <w:rsid w:val="002E1854"/>
    <w:rsid w:val="002E1887"/>
    <w:rsid w:val="002E1950"/>
    <w:rsid w:val="002E1A97"/>
    <w:rsid w:val="002E1DD7"/>
    <w:rsid w:val="002E1E62"/>
    <w:rsid w:val="002E1EED"/>
    <w:rsid w:val="002E2012"/>
    <w:rsid w:val="002E2116"/>
    <w:rsid w:val="002E21B3"/>
    <w:rsid w:val="002E2434"/>
    <w:rsid w:val="002E276F"/>
    <w:rsid w:val="002E2A5B"/>
    <w:rsid w:val="002E2E68"/>
    <w:rsid w:val="002E2E90"/>
    <w:rsid w:val="002E2EC5"/>
    <w:rsid w:val="002E2F62"/>
    <w:rsid w:val="002E2FF8"/>
    <w:rsid w:val="002E3010"/>
    <w:rsid w:val="002E30BC"/>
    <w:rsid w:val="002E30FF"/>
    <w:rsid w:val="002E3142"/>
    <w:rsid w:val="002E31A9"/>
    <w:rsid w:val="002E31C6"/>
    <w:rsid w:val="002E33FD"/>
    <w:rsid w:val="002E360D"/>
    <w:rsid w:val="002E3863"/>
    <w:rsid w:val="002E38DD"/>
    <w:rsid w:val="002E38F2"/>
    <w:rsid w:val="002E3978"/>
    <w:rsid w:val="002E39E2"/>
    <w:rsid w:val="002E3A1B"/>
    <w:rsid w:val="002E3A63"/>
    <w:rsid w:val="002E3B6A"/>
    <w:rsid w:val="002E3DCE"/>
    <w:rsid w:val="002E3E49"/>
    <w:rsid w:val="002E404E"/>
    <w:rsid w:val="002E406B"/>
    <w:rsid w:val="002E4074"/>
    <w:rsid w:val="002E409F"/>
    <w:rsid w:val="002E41A4"/>
    <w:rsid w:val="002E4344"/>
    <w:rsid w:val="002E4437"/>
    <w:rsid w:val="002E448D"/>
    <w:rsid w:val="002E4527"/>
    <w:rsid w:val="002E4750"/>
    <w:rsid w:val="002E4876"/>
    <w:rsid w:val="002E4B7C"/>
    <w:rsid w:val="002E4BDD"/>
    <w:rsid w:val="002E4C6A"/>
    <w:rsid w:val="002E4D03"/>
    <w:rsid w:val="002E4EF0"/>
    <w:rsid w:val="002E4F06"/>
    <w:rsid w:val="002E4F7E"/>
    <w:rsid w:val="002E5031"/>
    <w:rsid w:val="002E5135"/>
    <w:rsid w:val="002E533D"/>
    <w:rsid w:val="002E5389"/>
    <w:rsid w:val="002E53DF"/>
    <w:rsid w:val="002E54E1"/>
    <w:rsid w:val="002E5884"/>
    <w:rsid w:val="002E5898"/>
    <w:rsid w:val="002E5B13"/>
    <w:rsid w:val="002E5C4C"/>
    <w:rsid w:val="002E5D03"/>
    <w:rsid w:val="002E5E1F"/>
    <w:rsid w:val="002E5F41"/>
    <w:rsid w:val="002E5FB5"/>
    <w:rsid w:val="002E5FE4"/>
    <w:rsid w:val="002E6022"/>
    <w:rsid w:val="002E6156"/>
    <w:rsid w:val="002E6169"/>
    <w:rsid w:val="002E619C"/>
    <w:rsid w:val="002E61BE"/>
    <w:rsid w:val="002E62FB"/>
    <w:rsid w:val="002E634B"/>
    <w:rsid w:val="002E64A4"/>
    <w:rsid w:val="002E64DB"/>
    <w:rsid w:val="002E6782"/>
    <w:rsid w:val="002E68E5"/>
    <w:rsid w:val="002E69E5"/>
    <w:rsid w:val="002E6CE8"/>
    <w:rsid w:val="002E6CF1"/>
    <w:rsid w:val="002E6EBF"/>
    <w:rsid w:val="002E7021"/>
    <w:rsid w:val="002E70D2"/>
    <w:rsid w:val="002E70E1"/>
    <w:rsid w:val="002E713C"/>
    <w:rsid w:val="002E722E"/>
    <w:rsid w:val="002E724D"/>
    <w:rsid w:val="002E72BE"/>
    <w:rsid w:val="002E768F"/>
    <w:rsid w:val="002E76E0"/>
    <w:rsid w:val="002E77B3"/>
    <w:rsid w:val="002E78E4"/>
    <w:rsid w:val="002E78E7"/>
    <w:rsid w:val="002E796D"/>
    <w:rsid w:val="002E79DC"/>
    <w:rsid w:val="002E7A55"/>
    <w:rsid w:val="002E7AF8"/>
    <w:rsid w:val="002E7B37"/>
    <w:rsid w:val="002E7BDF"/>
    <w:rsid w:val="002E7CF9"/>
    <w:rsid w:val="002E7DCE"/>
    <w:rsid w:val="002E7F07"/>
    <w:rsid w:val="002E7F8D"/>
    <w:rsid w:val="002E7FC7"/>
    <w:rsid w:val="002F015E"/>
    <w:rsid w:val="002F01F1"/>
    <w:rsid w:val="002F0225"/>
    <w:rsid w:val="002F0348"/>
    <w:rsid w:val="002F03C8"/>
    <w:rsid w:val="002F0485"/>
    <w:rsid w:val="002F0499"/>
    <w:rsid w:val="002F0557"/>
    <w:rsid w:val="002F071E"/>
    <w:rsid w:val="002F07F6"/>
    <w:rsid w:val="002F08BC"/>
    <w:rsid w:val="002F08CC"/>
    <w:rsid w:val="002F0905"/>
    <w:rsid w:val="002F0A06"/>
    <w:rsid w:val="002F0ABB"/>
    <w:rsid w:val="002F0C53"/>
    <w:rsid w:val="002F0CEA"/>
    <w:rsid w:val="002F0D03"/>
    <w:rsid w:val="002F0DC7"/>
    <w:rsid w:val="002F0EE9"/>
    <w:rsid w:val="002F1025"/>
    <w:rsid w:val="002F116D"/>
    <w:rsid w:val="002F1197"/>
    <w:rsid w:val="002F127F"/>
    <w:rsid w:val="002F1332"/>
    <w:rsid w:val="002F137A"/>
    <w:rsid w:val="002F1425"/>
    <w:rsid w:val="002F1473"/>
    <w:rsid w:val="002F15B7"/>
    <w:rsid w:val="002F1668"/>
    <w:rsid w:val="002F1741"/>
    <w:rsid w:val="002F18D6"/>
    <w:rsid w:val="002F1949"/>
    <w:rsid w:val="002F1A8F"/>
    <w:rsid w:val="002F1AB7"/>
    <w:rsid w:val="002F1B0E"/>
    <w:rsid w:val="002F1B25"/>
    <w:rsid w:val="002F1BC7"/>
    <w:rsid w:val="002F1D6E"/>
    <w:rsid w:val="002F1F00"/>
    <w:rsid w:val="002F2080"/>
    <w:rsid w:val="002F2229"/>
    <w:rsid w:val="002F24A1"/>
    <w:rsid w:val="002F2515"/>
    <w:rsid w:val="002F2617"/>
    <w:rsid w:val="002F2760"/>
    <w:rsid w:val="002F2791"/>
    <w:rsid w:val="002F27BD"/>
    <w:rsid w:val="002F2805"/>
    <w:rsid w:val="002F293E"/>
    <w:rsid w:val="002F2B01"/>
    <w:rsid w:val="002F2C40"/>
    <w:rsid w:val="002F2C95"/>
    <w:rsid w:val="002F2D6A"/>
    <w:rsid w:val="002F2E07"/>
    <w:rsid w:val="002F2F7F"/>
    <w:rsid w:val="002F2FC8"/>
    <w:rsid w:val="002F3075"/>
    <w:rsid w:val="002F3083"/>
    <w:rsid w:val="002F3345"/>
    <w:rsid w:val="002F339F"/>
    <w:rsid w:val="002F3554"/>
    <w:rsid w:val="002F36C6"/>
    <w:rsid w:val="002F37B0"/>
    <w:rsid w:val="002F3810"/>
    <w:rsid w:val="002F3893"/>
    <w:rsid w:val="002F3AE9"/>
    <w:rsid w:val="002F3B45"/>
    <w:rsid w:val="002F3D14"/>
    <w:rsid w:val="002F3DB2"/>
    <w:rsid w:val="002F3EA8"/>
    <w:rsid w:val="002F3EB5"/>
    <w:rsid w:val="002F3F2F"/>
    <w:rsid w:val="002F40DC"/>
    <w:rsid w:val="002F4207"/>
    <w:rsid w:val="002F422B"/>
    <w:rsid w:val="002F4231"/>
    <w:rsid w:val="002F43DF"/>
    <w:rsid w:val="002F45C2"/>
    <w:rsid w:val="002F467A"/>
    <w:rsid w:val="002F46A2"/>
    <w:rsid w:val="002F47F2"/>
    <w:rsid w:val="002F4892"/>
    <w:rsid w:val="002F4A1C"/>
    <w:rsid w:val="002F4C58"/>
    <w:rsid w:val="002F4D6A"/>
    <w:rsid w:val="002F4F01"/>
    <w:rsid w:val="002F500C"/>
    <w:rsid w:val="002F51E2"/>
    <w:rsid w:val="002F51F0"/>
    <w:rsid w:val="002F558E"/>
    <w:rsid w:val="002F56F7"/>
    <w:rsid w:val="002F5891"/>
    <w:rsid w:val="002F58C4"/>
    <w:rsid w:val="002F594E"/>
    <w:rsid w:val="002F59E3"/>
    <w:rsid w:val="002F5AA4"/>
    <w:rsid w:val="002F5BA4"/>
    <w:rsid w:val="002F5C1F"/>
    <w:rsid w:val="002F5CF8"/>
    <w:rsid w:val="002F5ED0"/>
    <w:rsid w:val="002F5F12"/>
    <w:rsid w:val="002F60A2"/>
    <w:rsid w:val="002F6167"/>
    <w:rsid w:val="002F6353"/>
    <w:rsid w:val="002F63E0"/>
    <w:rsid w:val="002F6473"/>
    <w:rsid w:val="002F65D5"/>
    <w:rsid w:val="002F6661"/>
    <w:rsid w:val="002F69BB"/>
    <w:rsid w:val="002F6ABD"/>
    <w:rsid w:val="002F6ADB"/>
    <w:rsid w:val="002F6ED3"/>
    <w:rsid w:val="002F6F90"/>
    <w:rsid w:val="002F6FA0"/>
    <w:rsid w:val="002F6FE9"/>
    <w:rsid w:val="002F700E"/>
    <w:rsid w:val="002F711A"/>
    <w:rsid w:val="002F728D"/>
    <w:rsid w:val="002F72E3"/>
    <w:rsid w:val="002F743C"/>
    <w:rsid w:val="002F74B9"/>
    <w:rsid w:val="002F74BB"/>
    <w:rsid w:val="002F74C6"/>
    <w:rsid w:val="002F7558"/>
    <w:rsid w:val="002F7653"/>
    <w:rsid w:val="002F7735"/>
    <w:rsid w:val="002F798A"/>
    <w:rsid w:val="002F79EA"/>
    <w:rsid w:val="002F7D8E"/>
    <w:rsid w:val="002F7E7C"/>
    <w:rsid w:val="002F7FA8"/>
    <w:rsid w:val="00300475"/>
    <w:rsid w:val="003004A9"/>
    <w:rsid w:val="003005B3"/>
    <w:rsid w:val="00300A62"/>
    <w:rsid w:val="00300B39"/>
    <w:rsid w:val="00300BFC"/>
    <w:rsid w:val="00300CD2"/>
    <w:rsid w:val="00300D29"/>
    <w:rsid w:val="00300D4D"/>
    <w:rsid w:val="00300EB7"/>
    <w:rsid w:val="00300ED1"/>
    <w:rsid w:val="00300EFA"/>
    <w:rsid w:val="00300F3D"/>
    <w:rsid w:val="00300F72"/>
    <w:rsid w:val="00301006"/>
    <w:rsid w:val="003010B4"/>
    <w:rsid w:val="00301162"/>
    <w:rsid w:val="00301300"/>
    <w:rsid w:val="003013F4"/>
    <w:rsid w:val="0030144E"/>
    <w:rsid w:val="00301664"/>
    <w:rsid w:val="00301914"/>
    <w:rsid w:val="0030195B"/>
    <w:rsid w:val="00301A43"/>
    <w:rsid w:val="00301A6F"/>
    <w:rsid w:val="00301B7E"/>
    <w:rsid w:val="00301BD2"/>
    <w:rsid w:val="00301BDA"/>
    <w:rsid w:val="00301D6D"/>
    <w:rsid w:val="00301F88"/>
    <w:rsid w:val="0030201C"/>
    <w:rsid w:val="00302044"/>
    <w:rsid w:val="0030214E"/>
    <w:rsid w:val="003021D2"/>
    <w:rsid w:val="00302308"/>
    <w:rsid w:val="003023F5"/>
    <w:rsid w:val="0030246C"/>
    <w:rsid w:val="003025F0"/>
    <w:rsid w:val="0030264B"/>
    <w:rsid w:val="00302715"/>
    <w:rsid w:val="00302753"/>
    <w:rsid w:val="00302793"/>
    <w:rsid w:val="00302868"/>
    <w:rsid w:val="00302949"/>
    <w:rsid w:val="0030296B"/>
    <w:rsid w:val="00302971"/>
    <w:rsid w:val="00302A53"/>
    <w:rsid w:val="00302AF1"/>
    <w:rsid w:val="00302C6F"/>
    <w:rsid w:val="00302CE8"/>
    <w:rsid w:val="00302D43"/>
    <w:rsid w:val="00302D89"/>
    <w:rsid w:val="00302F32"/>
    <w:rsid w:val="00302FC7"/>
    <w:rsid w:val="003032FE"/>
    <w:rsid w:val="00303433"/>
    <w:rsid w:val="003034E3"/>
    <w:rsid w:val="00303555"/>
    <w:rsid w:val="00303644"/>
    <w:rsid w:val="00303828"/>
    <w:rsid w:val="003038E3"/>
    <w:rsid w:val="00303987"/>
    <w:rsid w:val="00303ABE"/>
    <w:rsid w:val="00303B1B"/>
    <w:rsid w:val="00303BEA"/>
    <w:rsid w:val="00303BF2"/>
    <w:rsid w:val="00303C0F"/>
    <w:rsid w:val="00303CE2"/>
    <w:rsid w:val="00303CF6"/>
    <w:rsid w:val="00303F86"/>
    <w:rsid w:val="0030409E"/>
    <w:rsid w:val="00304175"/>
    <w:rsid w:val="003041B0"/>
    <w:rsid w:val="0030467C"/>
    <w:rsid w:val="00304770"/>
    <w:rsid w:val="003048D1"/>
    <w:rsid w:val="00304A5A"/>
    <w:rsid w:val="00304C67"/>
    <w:rsid w:val="00304CB2"/>
    <w:rsid w:val="00304D70"/>
    <w:rsid w:val="00304E96"/>
    <w:rsid w:val="00304FD7"/>
    <w:rsid w:val="00305241"/>
    <w:rsid w:val="0030529F"/>
    <w:rsid w:val="003052C1"/>
    <w:rsid w:val="00305377"/>
    <w:rsid w:val="003053B3"/>
    <w:rsid w:val="003053F3"/>
    <w:rsid w:val="00305408"/>
    <w:rsid w:val="003055EC"/>
    <w:rsid w:val="0030598D"/>
    <w:rsid w:val="003059B9"/>
    <w:rsid w:val="00305A02"/>
    <w:rsid w:val="00305A61"/>
    <w:rsid w:val="00305B84"/>
    <w:rsid w:val="00305CCD"/>
    <w:rsid w:val="00305D4A"/>
    <w:rsid w:val="00305EBA"/>
    <w:rsid w:val="00305F4A"/>
    <w:rsid w:val="00305F63"/>
    <w:rsid w:val="003060E2"/>
    <w:rsid w:val="00306148"/>
    <w:rsid w:val="00306278"/>
    <w:rsid w:val="00306366"/>
    <w:rsid w:val="003063D3"/>
    <w:rsid w:val="00306433"/>
    <w:rsid w:val="003064F9"/>
    <w:rsid w:val="003065A4"/>
    <w:rsid w:val="003065B9"/>
    <w:rsid w:val="003066A5"/>
    <w:rsid w:val="00306B29"/>
    <w:rsid w:val="00306C7E"/>
    <w:rsid w:val="00306DAC"/>
    <w:rsid w:val="0030703F"/>
    <w:rsid w:val="003072BA"/>
    <w:rsid w:val="00307484"/>
    <w:rsid w:val="003076E4"/>
    <w:rsid w:val="00307769"/>
    <w:rsid w:val="003078AA"/>
    <w:rsid w:val="00307AEB"/>
    <w:rsid w:val="00307B3A"/>
    <w:rsid w:val="00307C6C"/>
    <w:rsid w:val="00307C81"/>
    <w:rsid w:val="00307D57"/>
    <w:rsid w:val="00307E19"/>
    <w:rsid w:val="00307E35"/>
    <w:rsid w:val="003101AD"/>
    <w:rsid w:val="003101F9"/>
    <w:rsid w:val="003104C8"/>
    <w:rsid w:val="003105C6"/>
    <w:rsid w:val="003106DB"/>
    <w:rsid w:val="003106E2"/>
    <w:rsid w:val="00310711"/>
    <w:rsid w:val="00310738"/>
    <w:rsid w:val="0031075A"/>
    <w:rsid w:val="00310829"/>
    <w:rsid w:val="003108B1"/>
    <w:rsid w:val="00310A4F"/>
    <w:rsid w:val="00310AD2"/>
    <w:rsid w:val="00310C3A"/>
    <w:rsid w:val="00310DDA"/>
    <w:rsid w:val="00310F23"/>
    <w:rsid w:val="00310FC1"/>
    <w:rsid w:val="00311076"/>
    <w:rsid w:val="003110FE"/>
    <w:rsid w:val="00311157"/>
    <w:rsid w:val="0031116D"/>
    <w:rsid w:val="0031117E"/>
    <w:rsid w:val="003111B0"/>
    <w:rsid w:val="00311230"/>
    <w:rsid w:val="00311238"/>
    <w:rsid w:val="003115A5"/>
    <w:rsid w:val="003116E1"/>
    <w:rsid w:val="0031181C"/>
    <w:rsid w:val="0031183A"/>
    <w:rsid w:val="00311893"/>
    <w:rsid w:val="00311914"/>
    <w:rsid w:val="00311ADC"/>
    <w:rsid w:val="00311AFD"/>
    <w:rsid w:val="00311B34"/>
    <w:rsid w:val="00311CBC"/>
    <w:rsid w:val="00311CCE"/>
    <w:rsid w:val="00311E94"/>
    <w:rsid w:val="00311F0F"/>
    <w:rsid w:val="00311F5E"/>
    <w:rsid w:val="00312062"/>
    <w:rsid w:val="00312128"/>
    <w:rsid w:val="003121A4"/>
    <w:rsid w:val="0031230B"/>
    <w:rsid w:val="003123B3"/>
    <w:rsid w:val="003123BF"/>
    <w:rsid w:val="00312427"/>
    <w:rsid w:val="00312445"/>
    <w:rsid w:val="00312493"/>
    <w:rsid w:val="003124ED"/>
    <w:rsid w:val="003124F7"/>
    <w:rsid w:val="003125B9"/>
    <w:rsid w:val="003126B4"/>
    <w:rsid w:val="00312808"/>
    <w:rsid w:val="003128CD"/>
    <w:rsid w:val="003128DD"/>
    <w:rsid w:val="00312A31"/>
    <w:rsid w:val="00312B4B"/>
    <w:rsid w:val="00312C20"/>
    <w:rsid w:val="00312C81"/>
    <w:rsid w:val="00312D2B"/>
    <w:rsid w:val="00312DBD"/>
    <w:rsid w:val="00312E35"/>
    <w:rsid w:val="00312E4C"/>
    <w:rsid w:val="00312F6C"/>
    <w:rsid w:val="0031313D"/>
    <w:rsid w:val="00313160"/>
    <w:rsid w:val="003132CD"/>
    <w:rsid w:val="003133EB"/>
    <w:rsid w:val="0031357F"/>
    <w:rsid w:val="00313716"/>
    <w:rsid w:val="003138F9"/>
    <w:rsid w:val="00313998"/>
    <w:rsid w:val="00313B07"/>
    <w:rsid w:val="00313C4D"/>
    <w:rsid w:val="00313C7F"/>
    <w:rsid w:val="00313F6E"/>
    <w:rsid w:val="00313FCE"/>
    <w:rsid w:val="00313FEC"/>
    <w:rsid w:val="0031419F"/>
    <w:rsid w:val="00314245"/>
    <w:rsid w:val="003142A1"/>
    <w:rsid w:val="0031447F"/>
    <w:rsid w:val="00314559"/>
    <w:rsid w:val="00314594"/>
    <w:rsid w:val="003145CF"/>
    <w:rsid w:val="003146C7"/>
    <w:rsid w:val="0031492B"/>
    <w:rsid w:val="00314942"/>
    <w:rsid w:val="00314B1C"/>
    <w:rsid w:val="00314B79"/>
    <w:rsid w:val="00314BF5"/>
    <w:rsid w:val="00314CC5"/>
    <w:rsid w:val="00314E69"/>
    <w:rsid w:val="00314FF8"/>
    <w:rsid w:val="003150A1"/>
    <w:rsid w:val="003150B3"/>
    <w:rsid w:val="003151A2"/>
    <w:rsid w:val="00315300"/>
    <w:rsid w:val="0031535F"/>
    <w:rsid w:val="00315424"/>
    <w:rsid w:val="003154D8"/>
    <w:rsid w:val="0031573D"/>
    <w:rsid w:val="00315895"/>
    <w:rsid w:val="003158B1"/>
    <w:rsid w:val="003158D7"/>
    <w:rsid w:val="00315B3E"/>
    <w:rsid w:val="00315BCF"/>
    <w:rsid w:val="00315CE0"/>
    <w:rsid w:val="00315E46"/>
    <w:rsid w:val="00315F3A"/>
    <w:rsid w:val="00315FC8"/>
    <w:rsid w:val="00315FCA"/>
    <w:rsid w:val="00315FEC"/>
    <w:rsid w:val="0031601D"/>
    <w:rsid w:val="00316042"/>
    <w:rsid w:val="0031609F"/>
    <w:rsid w:val="003160BE"/>
    <w:rsid w:val="003160C8"/>
    <w:rsid w:val="00316274"/>
    <w:rsid w:val="00316357"/>
    <w:rsid w:val="003164D1"/>
    <w:rsid w:val="0031668E"/>
    <w:rsid w:val="00316860"/>
    <w:rsid w:val="003168FF"/>
    <w:rsid w:val="0031693D"/>
    <w:rsid w:val="00316957"/>
    <w:rsid w:val="003169A3"/>
    <w:rsid w:val="003169CF"/>
    <w:rsid w:val="00316A6F"/>
    <w:rsid w:val="00316AA4"/>
    <w:rsid w:val="00316AD4"/>
    <w:rsid w:val="00316AD9"/>
    <w:rsid w:val="00316AE1"/>
    <w:rsid w:val="00316B82"/>
    <w:rsid w:val="00316C5F"/>
    <w:rsid w:val="00316CEF"/>
    <w:rsid w:val="00316F98"/>
    <w:rsid w:val="00316FB2"/>
    <w:rsid w:val="00317025"/>
    <w:rsid w:val="00317136"/>
    <w:rsid w:val="003171EC"/>
    <w:rsid w:val="0031726D"/>
    <w:rsid w:val="003173E6"/>
    <w:rsid w:val="0031749C"/>
    <w:rsid w:val="00317881"/>
    <w:rsid w:val="0031798D"/>
    <w:rsid w:val="00317A47"/>
    <w:rsid w:val="00317A77"/>
    <w:rsid w:val="00317A9C"/>
    <w:rsid w:val="00317AA8"/>
    <w:rsid w:val="00317B34"/>
    <w:rsid w:val="00317B4F"/>
    <w:rsid w:val="00317DB6"/>
    <w:rsid w:val="00317E36"/>
    <w:rsid w:val="00317E52"/>
    <w:rsid w:val="00317FD0"/>
    <w:rsid w:val="00320017"/>
    <w:rsid w:val="003200C4"/>
    <w:rsid w:val="00320112"/>
    <w:rsid w:val="0032022A"/>
    <w:rsid w:val="00320299"/>
    <w:rsid w:val="003207DE"/>
    <w:rsid w:val="0032086E"/>
    <w:rsid w:val="0032095F"/>
    <w:rsid w:val="00320BA1"/>
    <w:rsid w:val="00320CA6"/>
    <w:rsid w:val="00320D67"/>
    <w:rsid w:val="00320D8A"/>
    <w:rsid w:val="00320E3B"/>
    <w:rsid w:val="00320EAA"/>
    <w:rsid w:val="00320EBF"/>
    <w:rsid w:val="00320F9F"/>
    <w:rsid w:val="0032106F"/>
    <w:rsid w:val="00321147"/>
    <w:rsid w:val="003211D8"/>
    <w:rsid w:val="00321220"/>
    <w:rsid w:val="00321484"/>
    <w:rsid w:val="00321569"/>
    <w:rsid w:val="0032161A"/>
    <w:rsid w:val="00321708"/>
    <w:rsid w:val="00321721"/>
    <w:rsid w:val="003217C4"/>
    <w:rsid w:val="00321A91"/>
    <w:rsid w:val="00321B36"/>
    <w:rsid w:val="00321B55"/>
    <w:rsid w:val="00321BE2"/>
    <w:rsid w:val="00321E38"/>
    <w:rsid w:val="00321E4C"/>
    <w:rsid w:val="00321F6B"/>
    <w:rsid w:val="00321FB5"/>
    <w:rsid w:val="0032215C"/>
    <w:rsid w:val="003221F6"/>
    <w:rsid w:val="00322285"/>
    <w:rsid w:val="003222EE"/>
    <w:rsid w:val="0032232B"/>
    <w:rsid w:val="00322367"/>
    <w:rsid w:val="003223AC"/>
    <w:rsid w:val="00322528"/>
    <w:rsid w:val="0032266D"/>
    <w:rsid w:val="00322713"/>
    <w:rsid w:val="00322835"/>
    <w:rsid w:val="00322841"/>
    <w:rsid w:val="00322907"/>
    <w:rsid w:val="003229EB"/>
    <w:rsid w:val="00322A08"/>
    <w:rsid w:val="00322B80"/>
    <w:rsid w:val="00322CB9"/>
    <w:rsid w:val="00322E4F"/>
    <w:rsid w:val="00322E73"/>
    <w:rsid w:val="00322F9B"/>
    <w:rsid w:val="00322FBC"/>
    <w:rsid w:val="0032313D"/>
    <w:rsid w:val="003231D3"/>
    <w:rsid w:val="00323305"/>
    <w:rsid w:val="00323578"/>
    <w:rsid w:val="00323611"/>
    <w:rsid w:val="00323D1B"/>
    <w:rsid w:val="00323FAC"/>
    <w:rsid w:val="0032403F"/>
    <w:rsid w:val="003242A5"/>
    <w:rsid w:val="003243D1"/>
    <w:rsid w:val="003243E1"/>
    <w:rsid w:val="003243E9"/>
    <w:rsid w:val="00324907"/>
    <w:rsid w:val="00324920"/>
    <w:rsid w:val="00324CFA"/>
    <w:rsid w:val="00324ED9"/>
    <w:rsid w:val="00324F9E"/>
    <w:rsid w:val="0032501F"/>
    <w:rsid w:val="00325157"/>
    <w:rsid w:val="003251FB"/>
    <w:rsid w:val="00325259"/>
    <w:rsid w:val="0032535E"/>
    <w:rsid w:val="003253E5"/>
    <w:rsid w:val="00325493"/>
    <w:rsid w:val="00325548"/>
    <w:rsid w:val="00325594"/>
    <w:rsid w:val="003255D6"/>
    <w:rsid w:val="0032563C"/>
    <w:rsid w:val="00325675"/>
    <w:rsid w:val="00325760"/>
    <w:rsid w:val="00325792"/>
    <w:rsid w:val="00325A5C"/>
    <w:rsid w:val="00325B19"/>
    <w:rsid w:val="00325CB0"/>
    <w:rsid w:val="00325CF6"/>
    <w:rsid w:val="00325DFF"/>
    <w:rsid w:val="00325E2A"/>
    <w:rsid w:val="00325F3A"/>
    <w:rsid w:val="00326063"/>
    <w:rsid w:val="003260B1"/>
    <w:rsid w:val="003260BD"/>
    <w:rsid w:val="0032616E"/>
    <w:rsid w:val="003261FF"/>
    <w:rsid w:val="003262B8"/>
    <w:rsid w:val="0032635F"/>
    <w:rsid w:val="0032644E"/>
    <w:rsid w:val="00326580"/>
    <w:rsid w:val="003268FF"/>
    <w:rsid w:val="003269AB"/>
    <w:rsid w:val="00326C9F"/>
    <w:rsid w:val="00326CFB"/>
    <w:rsid w:val="00326D95"/>
    <w:rsid w:val="00326DBC"/>
    <w:rsid w:val="00326DE3"/>
    <w:rsid w:val="00326E44"/>
    <w:rsid w:val="00326E66"/>
    <w:rsid w:val="00326EAB"/>
    <w:rsid w:val="0032705E"/>
    <w:rsid w:val="0032707B"/>
    <w:rsid w:val="0032721D"/>
    <w:rsid w:val="0032740A"/>
    <w:rsid w:val="00327447"/>
    <w:rsid w:val="0032763C"/>
    <w:rsid w:val="0032763E"/>
    <w:rsid w:val="0032779C"/>
    <w:rsid w:val="003277A0"/>
    <w:rsid w:val="003277D7"/>
    <w:rsid w:val="003277FB"/>
    <w:rsid w:val="0032784E"/>
    <w:rsid w:val="003278A5"/>
    <w:rsid w:val="003278C7"/>
    <w:rsid w:val="003279A9"/>
    <w:rsid w:val="003279D1"/>
    <w:rsid w:val="00327AAC"/>
    <w:rsid w:val="00327B1F"/>
    <w:rsid w:val="00327BA2"/>
    <w:rsid w:val="00327BE3"/>
    <w:rsid w:val="00327CEB"/>
    <w:rsid w:val="00327DC0"/>
    <w:rsid w:val="00327FA1"/>
    <w:rsid w:val="0033001F"/>
    <w:rsid w:val="00330045"/>
    <w:rsid w:val="00330714"/>
    <w:rsid w:val="003307B6"/>
    <w:rsid w:val="003307F2"/>
    <w:rsid w:val="003308C6"/>
    <w:rsid w:val="00330954"/>
    <w:rsid w:val="00330A0A"/>
    <w:rsid w:val="00330AFE"/>
    <w:rsid w:val="00330B13"/>
    <w:rsid w:val="00330B28"/>
    <w:rsid w:val="00330BA6"/>
    <w:rsid w:val="00330BAF"/>
    <w:rsid w:val="00330DE0"/>
    <w:rsid w:val="00330E18"/>
    <w:rsid w:val="00330EC5"/>
    <w:rsid w:val="00330ED9"/>
    <w:rsid w:val="00330F30"/>
    <w:rsid w:val="00331003"/>
    <w:rsid w:val="003310A5"/>
    <w:rsid w:val="0033113C"/>
    <w:rsid w:val="003312B2"/>
    <w:rsid w:val="00331398"/>
    <w:rsid w:val="003314AD"/>
    <w:rsid w:val="003314D2"/>
    <w:rsid w:val="003315D1"/>
    <w:rsid w:val="00331661"/>
    <w:rsid w:val="003319C6"/>
    <w:rsid w:val="00331AE7"/>
    <w:rsid w:val="00331B7A"/>
    <w:rsid w:val="00331C85"/>
    <w:rsid w:val="00331EB1"/>
    <w:rsid w:val="00331EBC"/>
    <w:rsid w:val="003320FB"/>
    <w:rsid w:val="00332193"/>
    <w:rsid w:val="003321DC"/>
    <w:rsid w:val="003321E9"/>
    <w:rsid w:val="003321FD"/>
    <w:rsid w:val="003323C4"/>
    <w:rsid w:val="00332427"/>
    <w:rsid w:val="003324B5"/>
    <w:rsid w:val="003324DC"/>
    <w:rsid w:val="00332503"/>
    <w:rsid w:val="003325F0"/>
    <w:rsid w:val="003326E9"/>
    <w:rsid w:val="00332791"/>
    <w:rsid w:val="003327F8"/>
    <w:rsid w:val="0033288E"/>
    <w:rsid w:val="00332C13"/>
    <w:rsid w:val="00332C8A"/>
    <w:rsid w:val="00332D31"/>
    <w:rsid w:val="00332D41"/>
    <w:rsid w:val="00332E12"/>
    <w:rsid w:val="00332E61"/>
    <w:rsid w:val="00332EBB"/>
    <w:rsid w:val="00333094"/>
    <w:rsid w:val="003330B8"/>
    <w:rsid w:val="0033312F"/>
    <w:rsid w:val="003331C3"/>
    <w:rsid w:val="00333261"/>
    <w:rsid w:val="003332D2"/>
    <w:rsid w:val="00333346"/>
    <w:rsid w:val="00333349"/>
    <w:rsid w:val="003333BB"/>
    <w:rsid w:val="003336CB"/>
    <w:rsid w:val="003337DA"/>
    <w:rsid w:val="003337E0"/>
    <w:rsid w:val="0033384F"/>
    <w:rsid w:val="003338E6"/>
    <w:rsid w:val="00333A6C"/>
    <w:rsid w:val="00333AA3"/>
    <w:rsid w:val="00333BFE"/>
    <w:rsid w:val="00333C15"/>
    <w:rsid w:val="00333CFF"/>
    <w:rsid w:val="00333F11"/>
    <w:rsid w:val="0033402C"/>
    <w:rsid w:val="0033404C"/>
    <w:rsid w:val="0033420F"/>
    <w:rsid w:val="00334260"/>
    <w:rsid w:val="003342B8"/>
    <w:rsid w:val="003344C6"/>
    <w:rsid w:val="00334585"/>
    <w:rsid w:val="003347B2"/>
    <w:rsid w:val="003347BC"/>
    <w:rsid w:val="00334853"/>
    <w:rsid w:val="00334932"/>
    <w:rsid w:val="00334A09"/>
    <w:rsid w:val="00334C79"/>
    <w:rsid w:val="00334D9C"/>
    <w:rsid w:val="00334E90"/>
    <w:rsid w:val="003351D1"/>
    <w:rsid w:val="00335588"/>
    <w:rsid w:val="00335633"/>
    <w:rsid w:val="003356FE"/>
    <w:rsid w:val="0033572F"/>
    <w:rsid w:val="00335812"/>
    <w:rsid w:val="00335AA5"/>
    <w:rsid w:val="00335DC9"/>
    <w:rsid w:val="00335DFC"/>
    <w:rsid w:val="00335F8B"/>
    <w:rsid w:val="00336174"/>
    <w:rsid w:val="00336233"/>
    <w:rsid w:val="00336314"/>
    <w:rsid w:val="0033637D"/>
    <w:rsid w:val="0033659C"/>
    <w:rsid w:val="00336641"/>
    <w:rsid w:val="00336666"/>
    <w:rsid w:val="00336727"/>
    <w:rsid w:val="00336813"/>
    <w:rsid w:val="00336AF5"/>
    <w:rsid w:val="00336B75"/>
    <w:rsid w:val="00336CB7"/>
    <w:rsid w:val="00336F07"/>
    <w:rsid w:val="00336FF9"/>
    <w:rsid w:val="003372BA"/>
    <w:rsid w:val="003373D2"/>
    <w:rsid w:val="00337425"/>
    <w:rsid w:val="00337570"/>
    <w:rsid w:val="003376D5"/>
    <w:rsid w:val="003377B3"/>
    <w:rsid w:val="0033780B"/>
    <w:rsid w:val="003378E5"/>
    <w:rsid w:val="00337976"/>
    <w:rsid w:val="00337C10"/>
    <w:rsid w:val="00337C4E"/>
    <w:rsid w:val="00337F4A"/>
    <w:rsid w:val="00337F69"/>
    <w:rsid w:val="0034004C"/>
    <w:rsid w:val="0034009F"/>
    <w:rsid w:val="00340114"/>
    <w:rsid w:val="00340134"/>
    <w:rsid w:val="00340202"/>
    <w:rsid w:val="0034024A"/>
    <w:rsid w:val="0034026D"/>
    <w:rsid w:val="00340342"/>
    <w:rsid w:val="0034036B"/>
    <w:rsid w:val="00340397"/>
    <w:rsid w:val="00340431"/>
    <w:rsid w:val="0034055D"/>
    <w:rsid w:val="00340570"/>
    <w:rsid w:val="0034065F"/>
    <w:rsid w:val="003407AE"/>
    <w:rsid w:val="003409E1"/>
    <w:rsid w:val="00340C41"/>
    <w:rsid w:val="00340CC7"/>
    <w:rsid w:val="00340CCD"/>
    <w:rsid w:val="00340EF1"/>
    <w:rsid w:val="00340F26"/>
    <w:rsid w:val="00340FE7"/>
    <w:rsid w:val="00341178"/>
    <w:rsid w:val="0034119B"/>
    <w:rsid w:val="003412C0"/>
    <w:rsid w:val="003413CD"/>
    <w:rsid w:val="00341550"/>
    <w:rsid w:val="0034165D"/>
    <w:rsid w:val="003417B9"/>
    <w:rsid w:val="0034186B"/>
    <w:rsid w:val="0034191E"/>
    <w:rsid w:val="00341980"/>
    <w:rsid w:val="003419CD"/>
    <w:rsid w:val="003419F0"/>
    <w:rsid w:val="00341A26"/>
    <w:rsid w:val="00341AFA"/>
    <w:rsid w:val="00341CD6"/>
    <w:rsid w:val="00341D5A"/>
    <w:rsid w:val="00341D8D"/>
    <w:rsid w:val="00341DCB"/>
    <w:rsid w:val="00341F1C"/>
    <w:rsid w:val="003420AB"/>
    <w:rsid w:val="00342162"/>
    <w:rsid w:val="0034217B"/>
    <w:rsid w:val="0034255C"/>
    <w:rsid w:val="003425FB"/>
    <w:rsid w:val="003426E4"/>
    <w:rsid w:val="00342888"/>
    <w:rsid w:val="003428D1"/>
    <w:rsid w:val="003429DE"/>
    <w:rsid w:val="00342BB2"/>
    <w:rsid w:val="00342C78"/>
    <w:rsid w:val="00342DE7"/>
    <w:rsid w:val="00342E33"/>
    <w:rsid w:val="00342F4E"/>
    <w:rsid w:val="0034301B"/>
    <w:rsid w:val="0034302E"/>
    <w:rsid w:val="0034310D"/>
    <w:rsid w:val="003432B0"/>
    <w:rsid w:val="003432C4"/>
    <w:rsid w:val="003432D6"/>
    <w:rsid w:val="003432FC"/>
    <w:rsid w:val="003433AA"/>
    <w:rsid w:val="0034371F"/>
    <w:rsid w:val="0034385D"/>
    <w:rsid w:val="0034387D"/>
    <w:rsid w:val="003438D0"/>
    <w:rsid w:val="00343996"/>
    <w:rsid w:val="003439A9"/>
    <w:rsid w:val="00343AEB"/>
    <w:rsid w:val="00343BF9"/>
    <w:rsid w:val="00343CBD"/>
    <w:rsid w:val="00343DCB"/>
    <w:rsid w:val="0034415D"/>
    <w:rsid w:val="00344263"/>
    <w:rsid w:val="00344404"/>
    <w:rsid w:val="0034448B"/>
    <w:rsid w:val="0034469D"/>
    <w:rsid w:val="003446B3"/>
    <w:rsid w:val="003447FA"/>
    <w:rsid w:val="00344810"/>
    <w:rsid w:val="003448C0"/>
    <w:rsid w:val="00344954"/>
    <w:rsid w:val="00344982"/>
    <w:rsid w:val="00344BFF"/>
    <w:rsid w:val="00344D93"/>
    <w:rsid w:val="00344E7F"/>
    <w:rsid w:val="00344EFA"/>
    <w:rsid w:val="00344F36"/>
    <w:rsid w:val="00344FBD"/>
    <w:rsid w:val="0034516D"/>
    <w:rsid w:val="00345517"/>
    <w:rsid w:val="0034563B"/>
    <w:rsid w:val="0034570F"/>
    <w:rsid w:val="0034585A"/>
    <w:rsid w:val="003458AD"/>
    <w:rsid w:val="003458E7"/>
    <w:rsid w:val="00345982"/>
    <w:rsid w:val="003459B6"/>
    <w:rsid w:val="00345A81"/>
    <w:rsid w:val="00345AC4"/>
    <w:rsid w:val="00345BEF"/>
    <w:rsid w:val="00345CE9"/>
    <w:rsid w:val="00345DDB"/>
    <w:rsid w:val="00345DFE"/>
    <w:rsid w:val="00345FDE"/>
    <w:rsid w:val="00345FE9"/>
    <w:rsid w:val="00345FF8"/>
    <w:rsid w:val="00346003"/>
    <w:rsid w:val="003462D5"/>
    <w:rsid w:val="00346307"/>
    <w:rsid w:val="003463E9"/>
    <w:rsid w:val="003465B7"/>
    <w:rsid w:val="00346604"/>
    <w:rsid w:val="00346636"/>
    <w:rsid w:val="003466A4"/>
    <w:rsid w:val="00346759"/>
    <w:rsid w:val="0034683C"/>
    <w:rsid w:val="00346956"/>
    <w:rsid w:val="00346A78"/>
    <w:rsid w:val="00346AFA"/>
    <w:rsid w:val="00346DB3"/>
    <w:rsid w:val="00346F15"/>
    <w:rsid w:val="00346F23"/>
    <w:rsid w:val="00346F90"/>
    <w:rsid w:val="00347082"/>
    <w:rsid w:val="00347185"/>
    <w:rsid w:val="003471D3"/>
    <w:rsid w:val="003471F4"/>
    <w:rsid w:val="003472D4"/>
    <w:rsid w:val="003472D5"/>
    <w:rsid w:val="00347323"/>
    <w:rsid w:val="00347384"/>
    <w:rsid w:val="003474E0"/>
    <w:rsid w:val="003475DA"/>
    <w:rsid w:val="0034783C"/>
    <w:rsid w:val="00347847"/>
    <w:rsid w:val="0034799F"/>
    <w:rsid w:val="00347A34"/>
    <w:rsid w:val="00347A3F"/>
    <w:rsid w:val="00347BE6"/>
    <w:rsid w:val="00347C5D"/>
    <w:rsid w:val="00347CCF"/>
    <w:rsid w:val="00347CDD"/>
    <w:rsid w:val="00347E07"/>
    <w:rsid w:val="00347FDE"/>
    <w:rsid w:val="00347FE8"/>
    <w:rsid w:val="0035004A"/>
    <w:rsid w:val="00350152"/>
    <w:rsid w:val="003502A9"/>
    <w:rsid w:val="00350325"/>
    <w:rsid w:val="003505D2"/>
    <w:rsid w:val="0035069E"/>
    <w:rsid w:val="003506E2"/>
    <w:rsid w:val="003506E9"/>
    <w:rsid w:val="0035070B"/>
    <w:rsid w:val="00350789"/>
    <w:rsid w:val="00350858"/>
    <w:rsid w:val="00350CA9"/>
    <w:rsid w:val="00350D81"/>
    <w:rsid w:val="00350FF5"/>
    <w:rsid w:val="003511BF"/>
    <w:rsid w:val="003511E2"/>
    <w:rsid w:val="00351253"/>
    <w:rsid w:val="003512CE"/>
    <w:rsid w:val="00351373"/>
    <w:rsid w:val="00351412"/>
    <w:rsid w:val="00351446"/>
    <w:rsid w:val="0035149D"/>
    <w:rsid w:val="003514D1"/>
    <w:rsid w:val="003514FD"/>
    <w:rsid w:val="00351625"/>
    <w:rsid w:val="003516CF"/>
    <w:rsid w:val="00351806"/>
    <w:rsid w:val="0035184A"/>
    <w:rsid w:val="00351949"/>
    <w:rsid w:val="0035198C"/>
    <w:rsid w:val="003519A5"/>
    <w:rsid w:val="003519C5"/>
    <w:rsid w:val="00351B3C"/>
    <w:rsid w:val="00351B3F"/>
    <w:rsid w:val="00351CE2"/>
    <w:rsid w:val="00351DE9"/>
    <w:rsid w:val="0035211D"/>
    <w:rsid w:val="00352317"/>
    <w:rsid w:val="0035238B"/>
    <w:rsid w:val="003523A6"/>
    <w:rsid w:val="0035241A"/>
    <w:rsid w:val="003526C8"/>
    <w:rsid w:val="0035276C"/>
    <w:rsid w:val="00352781"/>
    <w:rsid w:val="003527DB"/>
    <w:rsid w:val="003528ED"/>
    <w:rsid w:val="003528EE"/>
    <w:rsid w:val="00352A48"/>
    <w:rsid w:val="00352AA4"/>
    <w:rsid w:val="00352AC9"/>
    <w:rsid w:val="00352D84"/>
    <w:rsid w:val="00352EB1"/>
    <w:rsid w:val="00352F79"/>
    <w:rsid w:val="00352FB7"/>
    <w:rsid w:val="00353010"/>
    <w:rsid w:val="003530EF"/>
    <w:rsid w:val="003530FF"/>
    <w:rsid w:val="00353149"/>
    <w:rsid w:val="00353170"/>
    <w:rsid w:val="003531F8"/>
    <w:rsid w:val="0035335B"/>
    <w:rsid w:val="003533D4"/>
    <w:rsid w:val="0035345C"/>
    <w:rsid w:val="003534E0"/>
    <w:rsid w:val="00353572"/>
    <w:rsid w:val="00353708"/>
    <w:rsid w:val="00353A4D"/>
    <w:rsid w:val="00353E83"/>
    <w:rsid w:val="00353F31"/>
    <w:rsid w:val="00354185"/>
    <w:rsid w:val="003542EC"/>
    <w:rsid w:val="00354435"/>
    <w:rsid w:val="0035444E"/>
    <w:rsid w:val="00354565"/>
    <w:rsid w:val="00354636"/>
    <w:rsid w:val="003547A1"/>
    <w:rsid w:val="0035485D"/>
    <w:rsid w:val="003548DE"/>
    <w:rsid w:val="00354901"/>
    <w:rsid w:val="00354952"/>
    <w:rsid w:val="0035498F"/>
    <w:rsid w:val="00354A2C"/>
    <w:rsid w:val="00354A9C"/>
    <w:rsid w:val="00354B96"/>
    <w:rsid w:val="00355033"/>
    <w:rsid w:val="00355067"/>
    <w:rsid w:val="0035529D"/>
    <w:rsid w:val="00355408"/>
    <w:rsid w:val="0035560A"/>
    <w:rsid w:val="00355643"/>
    <w:rsid w:val="00355736"/>
    <w:rsid w:val="00355755"/>
    <w:rsid w:val="003557E1"/>
    <w:rsid w:val="00355BE2"/>
    <w:rsid w:val="00355BE4"/>
    <w:rsid w:val="00355CAF"/>
    <w:rsid w:val="00356109"/>
    <w:rsid w:val="00356121"/>
    <w:rsid w:val="00356161"/>
    <w:rsid w:val="003561A4"/>
    <w:rsid w:val="003562AF"/>
    <w:rsid w:val="003562EE"/>
    <w:rsid w:val="00356357"/>
    <w:rsid w:val="003563AC"/>
    <w:rsid w:val="003563AF"/>
    <w:rsid w:val="003563C0"/>
    <w:rsid w:val="003563C3"/>
    <w:rsid w:val="00356404"/>
    <w:rsid w:val="003564AF"/>
    <w:rsid w:val="003565F9"/>
    <w:rsid w:val="003566CC"/>
    <w:rsid w:val="003568C8"/>
    <w:rsid w:val="00356902"/>
    <w:rsid w:val="003569F5"/>
    <w:rsid w:val="00356A0A"/>
    <w:rsid w:val="00356A62"/>
    <w:rsid w:val="00356C11"/>
    <w:rsid w:val="00356C53"/>
    <w:rsid w:val="00356D1B"/>
    <w:rsid w:val="00356E1F"/>
    <w:rsid w:val="00356F1D"/>
    <w:rsid w:val="00356F75"/>
    <w:rsid w:val="00357144"/>
    <w:rsid w:val="0035725F"/>
    <w:rsid w:val="00357320"/>
    <w:rsid w:val="003573CC"/>
    <w:rsid w:val="0035743B"/>
    <w:rsid w:val="003575D2"/>
    <w:rsid w:val="003575F5"/>
    <w:rsid w:val="003576E8"/>
    <w:rsid w:val="003577CA"/>
    <w:rsid w:val="003577F3"/>
    <w:rsid w:val="00357858"/>
    <w:rsid w:val="00357B37"/>
    <w:rsid w:val="00357C70"/>
    <w:rsid w:val="00357CC4"/>
    <w:rsid w:val="00357D8B"/>
    <w:rsid w:val="00357EE5"/>
    <w:rsid w:val="00357F61"/>
    <w:rsid w:val="00360001"/>
    <w:rsid w:val="0036003F"/>
    <w:rsid w:val="003600ED"/>
    <w:rsid w:val="00360188"/>
    <w:rsid w:val="00360244"/>
    <w:rsid w:val="00360340"/>
    <w:rsid w:val="0036035A"/>
    <w:rsid w:val="003604CD"/>
    <w:rsid w:val="003604D4"/>
    <w:rsid w:val="0036059F"/>
    <w:rsid w:val="0036075B"/>
    <w:rsid w:val="0036086C"/>
    <w:rsid w:val="00360881"/>
    <w:rsid w:val="00360AA3"/>
    <w:rsid w:val="00360B41"/>
    <w:rsid w:val="00360C72"/>
    <w:rsid w:val="00360E2E"/>
    <w:rsid w:val="0036140A"/>
    <w:rsid w:val="00361522"/>
    <w:rsid w:val="00361527"/>
    <w:rsid w:val="00361600"/>
    <w:rsid w:val="00361634"/>
    <w:rsid w:val="00361746"/>
    <w:rsid w:val="003617FA"/>
    <w:rsid w:val="00361838"/>
    <w:rsid w:val="003618CA"/>
    <w:rsid w:val="00361A79"/>
    <w:rsid w:val="00361C02"/>
    <w:rsid w:val="00361C30"/>
    <w:rsid w:val="00361D4D"/>
    <w:rsid w:val="00361E25"/>
    <w:rsid w:val="00361F45"/>
    <w:rsid w:val="00362078"/>
    <w:rsid w:val="00362509"/>
    <w:rsid w:val="00362730"/>
    <w:rsid w:val="00362739"/>
    <w:rsid w:val="00362790"/>
    <w:rsid w:val="0036280B"/>
    <w:rsid w:val="003629A9"/>
    <w:rsid w:val="003629EF"/>
    <w:rsid w:val="00362B48"/>
    <w:rsid w:val="00362C3B"/>
    <w:rsid w:val="00362C3E"/>
    <w:rsid w:val="00362DF6"/>
    <w:rsid w:val="00363076"/>
    <w:rsid w:val="003630AA"/>
    <w:rsid w:val="003633BC"/>
    <w:rsid w:val="003634C1"/>
    <w:rsid w:val="0036365B"/>
    <w:rsid w:val="003637E6"/>
    <w:rsid w:val="00363949"/>
    <w:rsid w:val="00363D26"/>
    <w:rsid w:val="00363E5E"/>
    <w:rsid w:val="00363EA8"/>
    <w:rsid w:val="00363F05"/>
    <w:rsid w:val="003643BD"/>
    <w:rsid w:val="003643E1"/>
    <w:rsid w:val="0036455D"/>
    <w:rsid w:val="003646FD"/>
    <w:rsid w:val="00364746"/>
    <w:rsid w:val="003647E0"/>
    <w:rsid w:val="00364891"/>
    <w:rsid w:val="00364977"/>
    <w:rsid w:val="00364CF7"/>
    <w:rsid w:val="00364DC5"/>
    <w:rsid w:val="00365185"/>
    <w:rsid w:val="00365248"/>
    <w:rsid w:val="003652CF"/>
    <w:rsid w:val="0036541F"/>
    <w:rsid w:val="00365448"/>
    <w:rsid w:val="00365476"/>
    <w:rsid w:val="003654EA"/>
    <w:rsid w:val="003654FB"/>
    <w:rsid w:val="0036553A"/>
    <w:rsid w:val="00365550"/>
    <w:rsid w:val="00365551"/>
    <w:rsid w:val="00365716"/>
    <w:rsid w:val="0036588B"/>
    <w:rsid w:val="00365987"/>
    <w:rsid w:val="00365A27"/>
    <w:rsid w:val="00365A5E"/>
    <w:rsid w:val="00365BE4"/>
    <w:rsid w:val="00365D88"/>
    <w:rsid w:val="003660CB"/>
    <w:rsid w:val="0036611F"/>
    <w:rsid w:val="0036627B"/>
    <w:rsid w:val="00366630"/>
    <w:rsid w:val="00366633"/>
    <w:rsid w:val="0036668C"/>
    <w:rsid w:val="003666B3"/>
    <w:rsid w:val="003666F0"/>
    <w:rsid w:val="003668A5"/>
    <w:rsid w:val="00366940"/>
    <w:rsid w:val="003669E0"/>
    <w:rsid w:val="00366BFC"/>
    <w:rsid w:val="00366C20"/>
    <w:rsid w:val="00366C69"/>
    <w:rsid w:val="00366CEE"/>
    <w:rsid w:val="00366EAB"/>
    <w:rsid w:val="00366FC1"/>
    <w:rsid w:val="00367026"/>
    <w:rsid w:val="00367094"/>
    <w:rsid w:val="00367189"/>
    <w:rsid w:val="00367377"/>
    <w:rsid w:val="003674C0"/>
    <w:rsid w:val="0036768D"/>
    <w:rsid w:val="00367716"/>
    <w:rsid w:val="0036772A"/>
    <w:rsid w:val="00367AA7"/>
    <w:rsid w:val="00367C11"/>
    <w:rsid w:val="00367C19"/>
    <w:rsid w:val="00367C8B"/>
    <w:rsid w:val="00367C93"/>
    <w:rsid w:val="00367CE1"/>
    <w:rsid w:val="00367EA1"/>
    <w:rsid w:val="00367EF3"/>
    <w:rsid w:val="00367F17"/>
    <w:rsid w:val="00370039"/>
    <w:rsid w:val="00370049"/>
    <w:rsid w:val="003700BA"/>
    <w:rsid w:val="003700DB"/>
    <w:rsid w:val="00370317"/>
    <w:rsid w:val="00370363"/>
    <w:rsid w:val="00370365"/>
    <w:rsid w:val="003704D8"/>
    <w:rsid w:val="00370C29"/>
    <w:rsid w:val="00370C4A"/>
    <w:rsid w:val="00370D75"/>
    <w:rsid w:val="00370D85"/>
    <w:rsid w:val="00370F27"/>
    <w:rsid w:val="00370F87"/>
    <w:rsid w:val="00370FF2"/>
    <w:rsid w:val="003710FA"/>
    <w:rsid w:val="00371247"/>
    <w:rsid w:val="00371323"/>
    <w:rsid w:val="00371395"/>
    <w:rsid w:val="0037139E"/>
    <w:rsid w:val="00371572"/>
    <w:rsid w:val="00371733"/>
    <w:rsid w:val="00371765"/>
    <w:rsid w:val="00371905"/>
    <w:rsid w:val="003719B6"/>
    <w:rsid w:val="00371C17"/>
    <w:rsid w:val="00371CE6"/>
    <w:rsid w:val="00371D7D"/>
    <w:rsid w:val="00371ECA"/>
    <w:rsid w:val="00371EE0"/>
    <w:rsid w:val="00371F33"/>
    <w:rsid w:val="00372414"/>
    <w:rsid w:val="00372605"/>
    <w:rsid w:val="00372638"/>
    <w:rsid w:val="00372825"/>
    <w:rsid w:val="00372854"/>
    <w:rsid w:val="00372875"/>
    <w:rsid w:val="003728B0"/>
    <w:rsid w:val="003729F5"/>
    <w:rsid w:val="00372B25"/>
    <w:rsid w:val="00372BA3"/>
    <w:rsid w:val="00372BD0"/>
    <w:rsid w:val="00372C97"/>
    <w:rsid w:val="00372D56"/>
    <w:rsid w:val="00372D9B"/>
    <w:rsid w:val="00372D9E"/>
    <w:rsid w:val="00372DFA"/>
    <w:rsid w:val="00372EDE"/>
    <w:rsid w:val="00372FA5"/>
    <w:rsid w:val="00372FA6"/>
    <w:rsid w:val="00372FAA"/>
    <w:rsid w:val="00373088"/>
    <w:rsid w:val="00373242"/>
    <w:rsid w:val="0037334E"/>
    <w:rsid w:val="0037337F"/>
    <w:rsid w:val="00373438"/>
    <w:rsid w:val="00373553"/>
    <w:rsid w:val="00373669"/>
    <w:rsid w:val="003736A1"/>
    <w:rsid w:val="003736AF"/>
    <w:rsid w:val="003737A6"/>
    <w:rsid w:val="003739AA"/>
    <w:rsid w:val="00373C9A"/>
    <w:rsid w:val="00373DBF"/>
    <w:rsid w:val="00373DD7"/>
    <w:rsid w:val="00373DFD"/>
    <w:rsid w:val="00373F74"/>
    <w:rsid w:val="00373FAC"/>
    <w:rsid w:val="00374054"/>
    <w:rsid w:val="0037416F"/>
    <w:rsid w:val="0037427A"/>
    <w:rsid w:val="003743D7"/>
    <w:rsid w:val="00374432"/>
    <w:rsid w:val="00374815"/>
    <w:rsid w:val="0037491F"/>
    <w:rsid w:val="00374B87"/>
    <w:rsid w:val="00374C15"/>
    <w:rsid w:val="00374D71"/>
    <w:rsid w:val="00374D9D"/>
    <w:rsid w:val="00374DEA"/>
    <w:rsid w:val="00374E5C"/>
    <w:rsid w:val="00374FA7"/>
    <w:rsid w:val="0037505D"/>
    <w:rsid w:val="00375111"/>
    <w:rsid w:val="0037513F"/>
    <w:rsid w:val="003751C6"/>
    <w:rsid w:val="00375241"/>
    <w:rsid w:val="00375485"/>
    <w:rsid w:val="00375514"/>
    <w:rsid w:val="003756B8"/>
    <w:rsid w:val="003757AA"/>
    <w:rsid w:val="0037589D"/>
    <w:rsid w:val="00375A94"/>
    <w:rsid w:val="00375B6D"/>
    <w:rsid w:val="00375C76"/>
    <w:rsid w:val="00375E45"/>
    <w:rsid w:val="00375F3C"/>
    <w:rsid w:val="00376012"/>
    <w:rsid w:val="00376045"/>
    <w:rsid w:val="003761BA"/>
    <w:rsid w:val="0037622F"/>
    <w:rsid w:val="00376285"/>
    <w:rsid w:val="0037631A"/>
    <w:rsid w:val="0037650C"/>
    <w:rsid w:val="00376658"/>
    <w:rsid w:val="0037666D"/>
    <w:rsid w:val="003766C2"/>
    <w:rsid w:val="00376703"/>
    <w:rsid w:val="00376856"/>
    <w:rsid w:val="0037691B"/>
    <w:rsid w:val="0037697D"/>
    <w:rsid w:val="00376CD7"/>
    <w:rsid w:val="00376DE9"/>
    <w:rsid w:val="00376E6F"/>
    <w:rsid w:val="00377105"/>
    <w:rsid w:val="003771B6"/>
    <w:rsid w:val="003772A9"/>
    <w:rsid w:val="003776A8"/>
    <w:rsid w:val="003777CA"/>
    <w:rsid w:val="00377826"/>
    <w:rsid w:val="00377914"/>
    <w:rsid w:val="003779FF"/>
    <w:rsid w:val="00377A05"/>
    <w:rsid w:val="00377A82"/>
    <w:rsid w:val="00377AF1"/>
    <w:rsid w:val="00377B63"/>
    <w:rsid w:val="00377C45"/>
    <w:rsid w:val="00377DDD"/>
    <w:rsid w:val="00377E56"/>
    <w:rsid w:val="00377F12"/>
    <w:rsid w:val="00377F57"/>
    <w:rsid w:val="00377F79"/>
    <w:rsid w:val="00377F7D"/>
    <w:rsid w:val="00380116"/>
    <w:rsid w:val="0038017D"/>
    <w:rsid w:val="00380183"/>
    <w:rsid w:val="003801D3"/>
    <w:rsid w:val="003801D8"/>
    <w:rsid w:val="003801DA"/>
    <w:rsid w:val="003802F7"/>
    <w:rsid w:val="003803E3"/>
    <w:rsid w:val="003804BB"/>
    <w:rsid w:val="0038052B"/>
    <w:rsid w:val="00380555"/>
    <w:rsid w:val="0038067A"/>
    <w:rsid w:val="003807B7"/>
    <w:rsid w:val="0038095D"/>
    <w:rsid w:val="00380970"/>
    <w:rsid w:val="003809A8"/>
    <w:rsid w:val="00380AD7"/>
    <w:rsid w:val="00380B86"/>
    <w:rsid w:val="00380C49"/>
    <w:rsid w:val="00380ED2"/>
    <w:rsid w:val="00380F41"/>
    <w:rsid w:val="00380F80"/>
    <w:rsid w:val="00380FDD"/>
    <w:rsid w:val="00381018"/>
    <w:rsid w:val="003811D9"/>
    <w:rsid w:val="00381212"/>
    <w:rsid w:val="003812C5"/>
    <w:rsid w:val="003813F0"/>
    <w:rsid w:val="003814A5"/>
    <w:rsid w:val="00381599"/>
    <w:rsid w:val="003815AA"/>
    <w:rsid w:val="00381659"/>
    <w:rsid w:val="0038177C"/>
    <w:rsid w:val="00381784"/>
    <w:rsid w:val="003817B9"/>
    <w:rsid w:val="00381C56"/>
    <w:rsid w:val="00381CD7"/>
    <w:rsid w:val="00381D47"/>
    <w:rsid w:val="00381D86"/>
    <w:rsid w:val="00381E61"/>
    <w:rsid w:val="00381F15"/>
    <w:rsid w:val="0038207C"/>
    <w:rsid w:val="003820FE"/>
    <w:rsid w:val="003821F1"/>
    <w:rsid w:val="00382278"/>
    <w:rsid w:val="00382362"/>
    <w:rsid w:val="00382377"/>
    <w:rsid w:val="003824F2"/>
    <w:rsid w:val="00382531"/>
    <w:rsid w:val="00382568"/>
    <w:rsid w:val="003825B3"/>
    <w:rsid w:val="00382674"/>
    <w:rsid w:val="00382685"/>
    <w:rsid w:val="003826DD"/>
    <w:rsid w:val="00382789"/>
    <w:rsid w:val="00382829"/>
    <w:rsid w:val="00382C0A"/>
    <w:rsid w:val="00382CD3"/>
    <w:rsid w:val="00382D28"/>
    <w:rsid w:val="00382D5E"/>
    <w:rsid w:val="00382E51"/>
    <w:rsid w:val="00382E5F"/>
    <w:rsid w:val="00382F73"/>
    <w:rsid w:val="00383013"/>
    <w:rsid w:val="0038319E"/>
    <w:rsid w:val="003831AC"/>
    <w:rsid w:val="003831EB"/>
    <w:rsid w:val="00383303"/>
    <w:rsid w:val="003835C9"/>
    <w:rsid w:val="003836E8"/>
    <w:rsid w:val="0038376D"/>
    <w:rsid w:val="00383784"/>
    <w:rsid w:val="00383943"/>
    <w:rsid w:val="00383A57"/>
    <w:rsid w:val="00383A8F"/>
    <w:rsid w:val="00383BED"/>
    <w:rsid w:val="00383CA3"/>
    <w:rsid w:val="00383D90"/>
    <w:rsid w:val="00383E7A"/>
    <w:rsid w:val="00383FF7"/>
    <w:rsid w:val="003841E5"/>
    <w:rsid w:val="0038421C"/>
    <w:rsid w:val="00384618"/>
    <w:rsid w:val="00384768"/>
    <w:rsid w:val="003847E6"/>
    <w:rsid w:val="003847E9"/>
    <w:rsid w:val="00384938"/>
    <w:rsid w:val="00384A12"/>
    <w:rsid w:val="00384AE0"/>
    <w:rsid w:val="00384C26"/>
    <w:rsid w:val="00384C2B"/>
    <w:rsid w:val="00384DFD"/>
    <w:rsid w:val="00384E7E"/>
    <w:rsid w:val="00385022"/>
    <w:rsid w:val="00385082"/>
    <w:rsid w:val="003850E7"/>
    <w:rsid w:val="0038518F"/>
    <w:rsid w:val="003851CE"/>
    <w:rsid w:val="0038520B"/>
    <w:rsid w:val="0038538A"/>
    <w:rsid w:val="0038542E"/>
    <w:rsid w:val="00385449"/>
    <w:rsid w:val="0038552B"/>
    <w:rsid w:val="003855C4"/>
    <w:rsid w:val="00385907"/>
    <w:rsid w:val="00385B70"/>
    <w:rsid w:val="00385BF2"/>
    <w:rsid w:val="00385E59"/>
    <w:rsid w:val="00385E5A"/>
    <w:rsid w:val="00386001"/>
    <w:rsid w:val="00386050"/>
    <w:rsid w:val="0038608B"/>
    <w:rsid w:val="0038626F"/>
    <w:rsid w:val="003863FA"/>
    <w:rsid w:val="00386438"/>
    <w:rsid w:val="00386490"/>
    <w:rsid w:val="003864B1"/>
    <w:rsid w:val="003864BE"/>
    <w:rsid w:val="00386625"/>
    <w:rsid w:val="003868E0"/>
    <w:rsid w:val="00386A6C"/>
    <w:rsid w:val="00386AB3"/>
    <w:rsid w:val="00386DD4"/>
    <w:rsid w:val="00386F88"/>
    <w:rsid w:val="00386FBF"/>
    <w:rsid w:val="00386FC1"/>
    <w:rsid w:val="00387067"/>
    <w:rsid w:val="003871B6"/>
    <w:rsid w:val="003872A3"/>
    <w:rsid w:val="003872E1"/>
    <w:rsid w:val="00387395"/>
    <w:rsid w:val="003873A3"/>
    <w:rsid w:val="003873D8"/>
    <w:rsid w:val="0038753D"/>
    <w:rsid w:val="003875A6"/>
    <w:rsid w:val="00387601"/>
    <w:rsid w:val="00387622"/>
    <w:rsid w:val="003876F9"/>
    <w:rsid w:val="0038771A"/>
    <w:rsid w:val="00387855"/>
    <w:rsid w:val="00387937"/>
    <w:rsid w:val="00387ACB"/>
    <w:rsid w:val="00387B8C"/>
    <w:rsid w:val="00387CA9"/>
    <w:rsid w:val="00387ED5"/>
    <w:rsid w:val="00387F31"/>
    <w:rsid w:val="00387FE6"/>
    <w:rsid w:val="003900BC"/>
    <w:rsid w:val="0039033D"/>
    <w:rsid w:val="003904E7"/>
    <w:rsid w:val="003905A0"/>
    <w:rsid w:val="00390612"/>
    <w:rsid w:val="003908A0"/>
    <w:rsid w:val="00390989"/>
    <w:rsid w:val="003909C9"/>
    <w:rsid w:val="00390A89"/>
    <w:rsid w:val="00390C7A"/>
    <w:rsid w:val="00390D0B"/>
    <w:rsid w:val="00390FF2"/>
    <w:rsid w:val="0039101D"/>
    <w:rsid w:val="00391383"/>
    <w:rsid w:val="003914F7"/>
    <w:rsid w:val="003915A8"/>
    <w:rsid w:val="003917B0"/>
    <w:rsid w:val="0039199A"/>
    <w:rsid w:val="00391A84"/>
    <w:rsid w:val="00391A93"/>
    <w:rsid w:val="00391B7D"/>
    <w:rsid w:val="00391B8E"/>
    <w:rsid w:val="00391C87"/>
    <w:rsid w:val="00391F74"/>
    <w:rsid w:val="00391FEB"/>
    <w:rsid w:val="0039204C"/>
    <w:rsid w:val="00392139"/>
    <w:rsid w:val="0039215D"/>
    <w:rsid w:val="00392187"/>
    <w:rsid w:val="00392243"/>
    <w:rsid w:val="0039245D"/>
    <w:rsid w:val="003926C0"/>
    <w:rsid w:val="00392814"/>
    <w:rsid w:val="0039286D"/>
    <w:rsid w:val="00392A20"/>
    <w:rsid w:val="00392AF5"/>
    <w:rsid w:val="00392BE8"/>
    <w:rsid w:val="00392C8F"/>
    <w:rsid w:val="00392CE3"/>
    <w:rsid w:val="00392D14"/>
    <w:rsid w:val="00392D3C"/>
    <w:rsid w:val="00392E1C"/>
    <w:rsid w:val="00392E89"/>
    <w:rsid w:val="00392EE2"/>
    <w:rsid w:val="00392F5E"/>
    <w:rsid w:val="003931EE"/>
    <w:rsid w:val="003931FA"/>
    <w:rsid w:val="00393688"/>
    <w:rsid w:val="003936A5"/>
    <w:rsid w:val="003937AD"/>
    <w:rsid w:val="003937DD"/>
    <w:rsid w:val="00393A3E"/>
    <w:rsid w:val="00393B8B"/>
    <w:rsid w:val="00393C14"/>
    <w:rsid w:val="00393C95"/>
    <w:rsid w:val="00393E3F"/>
    <w:rsid w:val="00393E92"/>
    <w:rsid w:val="00393EA3"/>
    <w:rsid w:val="00393ED3"/>
    <w:rsid w:val="00393EE8"/>
    <w:rsid w:val="00393F47"/>
    <w:rsid w:val="00393FBE"/>
    <w:rsid w:val="003940B6"/>
    <w:rsid w:val="00394253"/>
    <w:rsid w:val="00394297"/>
    <w:rsid w:val="0039431E"/>
    <w:rsid w:val="003943E4"/>
    <w:rsid w:val="00394801"/>
    <w:rsid w:val="00394927"/>
    <w:rsid w:val="00394A93"/>
    <w:rsid w:val="00394BA5"/>
    <w:rsid w:val="00394C5E"/>
    <w:rsid w:val="00394CC4"/>
    <w:rsid w:val="00394CF0"/>
    <w:rsid w:val="00394E27"/>
    <w:rsid w:val="00394F3B"/>
    <w:rsid w:val="00394F83"/>
    <w:rsid w:val="003950B9"/>
    <w:rsid w:val="00395129"/>
    <w:rsid w:val="0039515B"/>
    <w:rsid w:val="0039518E"/>
    <w:rsid w:val="003951B8"/>
    <w:rsid w:val="00395235"/>
    <w:rsid w:val="0039525E"/>
    <w:rsid w:val="0039536D"/>
    <w:rsid w:val="003953A9"/>
    <w:rsid w:val="003953F1"/>
    <w:rsid w:val="003955F3"/>
    <w:rsid w:val="00395690"/>
    <w:rsid w:val="003956E1"/>
    <w:rsid w:val="0039571A"/>
    <w:rsid w:val="0039573E"/>
    <w:rsid w:val="00395882"/>
    <w:rsid w:val="003958B3"/>
    <w:rsid w:val="0039593F"/>
    <w:rsid w:val="00395A3B"/>
    <w:rsid w:val="00395A40"/>
    <w:rsid w:val="00395A92"/>
    <w:rsid w:val="00395B3F"/>
    <w:rsid w:val="00395BC7"/>
    <w:rsid w:val="00395C54"/>
    <w:rsid w:val="00395CA2"/>
    <w:rsid w:val="00395D04"/>
    <w:rsid w:val="00395D0A"/>
    <w:rsid w:val="00395D73"/>
    <w:rsid w:val="00395DDA"/>
    <w:rsid w:val="00395E97"/>
    <w:rsid w:val="00395F59"/>
    <w:rsid w:val="00395F8F"/>
    <w:rsid w:val="00395FA7"/>
    <w:rsid w:val="00396007"/>
    <w:rsid w:val="00396015"/>
    <w:rsid w:val="00396180"/>
    <w:rsid w:val="003961E5"/>
    <w:rsid w:val="0039628B"/>
    <w:rsid w:val="00396341"/>
    <w:rsid w:val="003963B5"/>
    <w:rsid w:val="00396575"/>
    <w:rsid w:val="003965A9"/>
    <w:rsid w:val="003966E6"/>
    <w:rsid w:val="003967FF"/>
    <w:rsid w:val="003968F8"/>
    <w:rsid w:val="00396902"/>
    <w:rsid w:val="003969CD"/>
    <w:rsid w:val="00396BD9"/>
    <w:rsid w:val="00396C13"/>
    <w:rsid w:val="00396D2C"/>
    <w:rsid w:val="00396D5D"/>
    <w:rsid w:val="00396EF0"/>
    <w:rsid w:val="00396F8C"/>
    <w:rsid w:val="00396FD9"/>
    <w:rsid w:val="00397151"/>
    <w:rsid w:val="003972F1"/>
    <w:rsid w:val="003973CD"/>
    <w:rsid w:val="00397551"/>
    <w:rsid w:val="00397680"/>
    <w:rsid w:val="00397944"/>
    <w:rsid w:val="003979F8"/>
    <w:rsid w:val="00397AA2"/>
    <w:rsid w:val="00397C8A"/>
    <w:rsid w:val="00397EA3"/>
    <w:rsid w:val="00397FE7"/>
    <w:rsid w:val="003A006F"/>
    <w:rsid w:val="003A0126"/>
    <w:rsid w:val="003A0156"/>
    <w:rsid w:val="003A015F"/>
    <w:rsid w:val="003A01A9"/>
    <w:rsid w:val="003A029A"/>
    <w:rsid w:val="003A0359"/>
    <w:rsid w:val="003A0370"/>
    <w:rsid w:val="003A0449"/>
    <w:rsid w:val="003A0656"/>
    <w:rsid w:val="003A0889"/>
    <w:rsid w:val="003A090B"/>
    <w:rsid w:val="003A0B0A"/>
    <w:rsid w:val="003A0BD2"/>
    <w:rsid w:val="003A0D35"/>
    <w:rsid w:val="003A0DA1"/>
    <w:rsid w:val="003A0E29"/>
    <w:rsid w:val="003A0F55"/>
    <w:rsid w:val="003A0F69"/>
    <w:rsid w:val="003A0FEB"/>
    <w:rsid w:val="003A103E"/>
    <w:rsid w:val="003A11B2"/>
    <w:rsid w:val="003A1371"/>
    <w:rsid w:val="003A1440"/>
    <w:rsid w:val="003A1650"/>
    <w:rsid w:val="003A175D"/>
    <w:rsid w:val="003A1792"/>
    <w:rsid w:val="003A1799"/>
    <w:rsid w:val="003A17F8"/>
    <w:rsid w:val="003A18DC"/>
    <w:rsid w:val="003A193D"/>
    <w:rsid w:val="003A19CC"/>
    <w:rsid w:val="003A1AEB"/>
    <w:rsid w:val="003A1B31"/>
    <w:rsid w:val="003A1DB3"/>
    <w:rsid w:val="003A1F60"/>
    <w:rsid w:val="003A20E7"/>
    <w:rsid w:val="003A22BE"/>
    <w:rsid w:val="003A22E8"/>
    <w:rsid w:val="003A2606"/>
    <w:rsid w:val="003A26A4"/>
    <w:rsid w:val="003A27CC"/>
    <w:rsid w:val="003A27D8"/>
    <w:rsid w:val="003A2921"/>
    <w:rsid w:val="003A2ABD"/>
    <w:rsid w:val="003A2BB1"/>
    <w:rsid w:val="003A2CCB"/>
    <w:rsid w:val="003A2CCC"/>
    <w:rsid w:val="003A2D78"/>
    <w:rsid w:val="003A2E91"/>
    <w:rsid w:val="003A2EDB"/>
    <w:rsid w:val="003A2F20"/>
    <w:rsid w:val="003A3097"/>
    <w:rsid w:val="003A30BA"/>
    <w:rsid w:val="003A318B"/>
    <w:rsid w:val="003A3304"/>
    <w:rsid w:val="003A3362"/>
    <w:rsid w:val="003A3389"/>
    <w:rsid w:val="003A350F"/>
    <w:rsid w:val="003A35A4"/>
    <w:rsid w:val="003A38B2"/>
    <w:rsid w:val="003A38C6"/>
    <w:rsid w:val="003A3A58"/>
    <w:rsid w:val="003A3D39"/>
    <w:rsid w:val="003A3D5B"/>
    <w:rsid w:val="003A3DE7"/>
    <w:rsid w:val="003A4011"/>
    <w:rsid w:val="003A417F"/>
    <w:rsid w:val="003A429E"/>
    <w:rsid w:val="003A460D"/>
    <w:rsid w:val="003A4732"/>
    <w:rsid w:val="003A479B"/>
    <w:rsid w:val="003A47CE"/>
    <w:rsid w:val="003A493B"/>
    <w:rsid w:val="003A4964"/>
    <w:rsid w:val="003A4B50"/>
    <w:rsid w:val="003A4C7E"/>
    <w:rsid w:val="003A4C9A"/>
    <w:rsid w:val="003A4CB3"/>
    <w:rsid w:val="003A4DB3"/>
    <w:rsid w:val="003A4E1A"/>
    <w:rsid w:val="003A52C9"/>
    <w:rsid w:val="003A5368"/>
    <w:rsid w:val="003A5374"/>
    <w:rsid w:val="003A53C8"/>
    <w:rsid w:val="003A5474"/>
    <w:rsid w:val="003A562D"/>
    <w:rsid w:val="003A5631"/>
    <w:rsid w:val="003A566F"/>
    <w:rsid w:val="003A569C"/>
    <w:rsid w:val="003A56EC"/>
    <w:rsid w:val="003A57C7"/>
    <w:rsid w:val="003A58DB"/>
    <w:rsid w:val="003A5ABB"/>
    <w:rsid w:val="003A5AC0"/>
    <w:rsid w:val="003A5AC6"/>
    <w:rsid w:val="003A5B22"/>
    <w:rsid w:val="003A5C6F"/>
    <w:rsid w:val="003A5CE5"/>
    <w:rsid w:val="003A6217"/>
    <w:rsid w:val="003A6285"/>
    <w:rsid w:val="003A6306"/>
    <w:rsid w:val="003A6308"/>
    <w:rsid w:val="003A64E2"/>
    <w:rsid w:val="003A6607"/>
    <w:rsid w:val="003A6680"/>
    <w:rsid w:val="003A67A4"/>
    <w:rsid w:val="003A6873"/>
    <w:rsid w:val="003A696E"/>
    <w:rsid w:val="003A69E9"/>
    <w:rsid w:val="003A6AC4"/>
    <w:rsid w:val="003A6B21"/>
    <w:rsid w:val="003A6CDA"/>
    <w:rsid w:val="003A6CE1"/>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978"/>
    <w:rsid w:val="003A7B0D"/>
    <w:rsid w:val="003A7BF2"/>
    <w:rsid w:val="003A7D45"/>
    <w:rsid w:val="003A7D82"/>
    <w:rsid w:val="003A7E5F"/>
    <w:rsid w:val="003B0092"/>
    <w:rsid w:val="003B0157"/>
    <w:rsid w:val="003B015C"/>
    <w:rsid w:val="003B0211"/>
    <w:rsid w:val="003B0383"/>
    <w:rsid w:val="003B0489"/>
    <w:rsid w:val="003B08F7"/>
    <w:rsid w:val="003B0A49"/>
    <w:rsid w:val="003B0D07"/>
    <w:rsid w:val="003B0EA6"/>
    <w:rsid w:val="003B0F15"/>
    <w:rsid w:val="003B1148"/>
    <w:rsid w:val="003B1362"/>
    <w:rsid w:val="003B1364"/>
    <w:rsid w:val="003B13C1"/>
    <w:rsid w:val="003B13CA"/>
    <w:rsid w:val="003B14D1"/>
    <w:rsid w:val="003B17BA"/>
    <w:rsid w:val="003B17E7"/>
    <w:rsid w:val="003B1831"/>
    <w:rsid w:val="003B1845"/>
    <w:rsid w:val="003B1A78"/>
    <w:rsid w:val="003B1B03"/>
    <w:rsid w:val="003B1D5B"/>
    <w:rsid w:val="003B1E61"/>
    <w:rsid w:val="003B1E74"/>
    <w:rsid w:val="003B2135"/>
    <w:rsid w:val="003B214A"/>
    <w:rsid w:val="003B21F6"/>
    <w:rsid w:val="003B2432"/>
    <w:rsid w:val="003B251C"/>
    <w:rsid w:val="003B2700"/>
    <w:rsid w:val="003B2769"/>
    <w:rsid w:val="003B283B"/>
    <w:rsid w:val="003B2903"/>
    <w:rsid w:val="003B29F8"/>
    <w:rsid w:val="003B2A13"/>
    <w:rsid w:val="003B2BA7"/>
    <w:rsid w:val="003B2CA3"/>
    <w:rsid w:val="003B2D1C"/>
    <w:rsid w:val="003B2D63"/>
    <w:rsid w:val="003B2E08"/>
    <w:rsid w:val="003B2E61"/>
    <w:rsid w:val="003B2E64"/>
    <w:rsid w:val="003B2EE9"/>
    <w:rsid w:val="003B2F25"/>
    <w:rsid w:val="003B31F4"/>
    <w:rsid w:val="003B3286"/>
    <w:rsid w:val="003B3563"/>
    <w:rsid w:val="003B3620"/>
    <w:rsid w:val="003B3675"/>
    <w:rsid w:val="003B3737"/>
    <w:rsid w:val="003B38E4"/>
    <w:rsid w:val="003B3930"/>
    <w:rsid w:val="003B3974"/>
    <w:rsid w:val="003B3A28"/>
    <w:rsid w:val="003B3A76"/>
    <w:rsid w:val="003B3AFF"/>
    <w:rsid w:val="003B3B06"/>
    <w:rsid w:val="003B3D60"/>
    <w:rsid w:val="003B3F11"/>
    <w:rsid w:val="003B3F8D"/>
    <w:rsid w:val="003B3FAA"/>
    <w:rsid w:val="003B3FB3"/>
    <w:rsid w:val="003B405E"/>
    <w:rsid w:val="003B4199"/>
    <w:rsid w:val="003B438B"/>
    <w:rsid w:val="003B43C7"/>
    <w:rsid w:val="003B4405"/>
    <w:rsid w:val="003B44FB"/>
    <w:rsid w:val="003B453C"/>
    <w:rsid w:val="003B468A"/>
    <w:rsid w:val="003B4778"/>
    <w:rsid w:val="003B47C5"/>
    <w:rsid w:val="003B480F"/>
    <w:rsid w:val="003B48B5"/>
    <w:rsid w:val="003B48C1"/>
    <w:rsid w:val="003B4916"/>
    <w:rsid w:val="003B4C3A"/>
    <w:rsid w:val="003B4ED0"/>
    <w:rsid w:val="003B4F06"/>
    <w:rsid w:val="003B5085"/>
    <w:rsid w:val="003B52A1"/>
    <w:rsid w:val="003B53DE"/>
    <w:rsid w:val="003B541D"/>
    <w:rsid w:val="003B5681"/>
    <w:rsid w:val="003B592B"/>
    <w:rsid w:val="003B59F7"/>
    <w:rsid w:val="003B5AC9"/>
    <w:rsid w:val="003B5C3D"/>
    <w:rsid w:val="003B5D12"/>
    <w:rsid w:val="003B6066"/>
    <w:rsid w:val="003B6166"/>
    <w:rsid w:val="003B6228"/>
    <w:rsid w:val="003B6260"/>
    <w:rsid w:val="003B62C0"/>
    <w:rsid w:val="003B6514"/>
    <w:rsid w:val="003B681F"/>
    <w:rsid w:val="003B682E"/>
    <w:rsid w:val="003B6983"/>
    <w:rsid w:val="003B699C"/>
    <w:rsid w:val="003B6A42"/>
    <w:rsid w:val="003B6A60"/>
    <w:rsid w:val="003B6A6F"/>
    <w:rsid w:val="003B6A74"/>
    <w:rsid w:val="003B6BF2"/>
    <w:rsid w:val="003B6C50"/>
    <w:rsid w:val="003B6C7F"/>
    <w:rsid w:val="003B6C91"/>
    <w:rsid w:val="003B6DE0"/>
    <w:rsid w:val="003B6E16"/>
    <w:rsid w:val="003B6E65"/>
    <w:rsid w:val="003B6F7A"/>
    <w:rsid w:val="003B702C"/>
    <w:rsid w:val="003B7083"/>
    <w:rsid w:val="003B70C0"/>
    <w:rsid w:val="003B70F3"/>
    <w:rsid w:val="003B7131"/>
    <w:rsid w:val="003B71B1"/>
    <w:rsid w:val="003B7264"/>
    <w:rsid w:val="003B7326"/>
    <w:rsid w:val="003B73F4"/>
    <w:rsid w:val="003B74C6"/>
    <w:rsid w:val="003B74C7"/>
    <w:rsid w:val="003B74E3"/>
    <w:rsid w:val="003B759D"/>
    <w:rsid w:val="003B75C9"/>
    <w:rsid w:val="003B767F"/>
    <w:rsid w:val="003B7782"/>
    <w:rsid w:val="003B77CF"/>
    <w:rsid w:val="003B78A1"/>
    <w:rsid w:val="003B78A4"/>
    <w:rsid w:val="003B7936"/>
    <w:rsid w:val="003B7999"/>
    <w:rsid w:val="003B79ED"/>
    <w:rsid w:val="003B7A65"/>
    <w:rsid w:val="003B7B65"/>
    <w:rsid w:val="003B7BE9"/>
    <w:rsid w:val="003B7C05"/>
    <w:rsid w:val="003B7CD3"/>
    <w:rsid w:val="003B7D30"/>
    <w:rsid w:val="003B7F37"/>
    <w:rsid w:val="003B7FC1"/>
    <w:rsid w:val="003B7FDC"/>
    <w:rsid w:val="003C0062"/>
    <w:rsid w:val="003C00FA"/>
    <w:rsid w:val="003C01D5"/>
    <w:rsid w:val="003C0492"/>
    <w:rsid w:val="003C04AB"/>
    <w:rsid w:val="003C0650"/>
    <w:rsid w:val="003C067A"/>
    <w:rsid w:val="003C0748"/>
    <w:rsid w:val="003C0785"/>
    <w:rsid w:val="003C07B9"/>
    <w:rsid w:val="003C09C3"/>
    <w:rsid w:val="003C09F0"/>
    <w:rsid w:val="003C0A99"/>
    <w:rsid w:val="003C0B01"/>
    <w:rsid w:val="003C0B0F"/>
    <w:rsid w:val="003C0B8C"/>
    <w:rsid w:val="003C0CA7"/>
    <w:rsid w:val="003C0D04"/>
    <w:rsid w:val="003C0D90"/>
    <w:rsid w:val="003C0E50"/>
    <w:rsid w:val="003C0EB0"/>
    <w:rsid w:val="003C0EE8"/>
    <w:rsid w:val="003C0F29"/>
    <w:rsid w:val="003C117E"/>
    <w:rsid w:val="003C1187"/>
    <w:rsid w:val="003C12F7"/>
    <w:rsid w:val="003C131D"/>
    <w:rsid w:val="003C142F"/>
    <w:rsid w:val="003C14B0"/>
    <w:rsid w:val="003C14D7"/>
    <w:rsid w:val="003C157B"/>
    <w:rsid w:val="003C1621"/>
    <w:rsid w:val="003C16B5"/>
    <w:rsid w:val="003C174E"/>
    <w:rsid w:val="003C196A"/>
    <w:rsid w:val="003C19C4"/>
    <w:rsid w:val="003C1A21"/>
    <w:rsid w:val="003C1C41"/>
    <w:rsid w:val="003C20A2"/>
    <w:rsid w:val="003C226C"/>
    <w:rsid w:val="003C239E"/>
    <w:rsid w:val="003C23F8"/>
    <w:rsid w:val="003C25BC"/>
    <w:rsid w:val="003C25F6"/>
    <w:rsid w:val="003C260F"/>
    <w:rsid w:val="003C263F"/>
    <w:rsid w:val="003C2718"/>
    <w:rsid w:val="003C2A45"/>
    <w:rsid w:val="003C2BB9"/>
    <w:rsid w:val="003C2C04"/>
    <w:rsid w:val="003C2D34"/>
    <w:rsid w:val="003C2E5D"/>
    <w:rsid w:val="003C305F"/>
    <w:rsid w:val="003C314E"/>
    <w:rsid w:val="003C31BA"/>
    <w:rsid w:val="003C31E9"/>
    <w:rsid w:val="003C32CA"/>
    <w:rsid w:val="003C338D"/>
    <w:rsid w:val="003C33AB"/>
    <w:rsid w:val="003C3414"/>
    <w:rsid w:val="003C3624"/>
    <w:rsid w:val="003C37BC"/>
    <w:rsid w:val="003C3A6F"/>
    <w:rsid w:val="003C3AA5"/>
    <w:rsid w:val="003C3D4B"/>
    <w:rsid w:val="003C3DCA"/>
    <w:rsid w:val="003C3F42"/>
    <w:rsid w:val="003C42A1"/>
    <w:rsid w:val="003C447B"/>
    <w:rsid w:val="003C452B"/>
    <w:rsid w:val="003C466B"/>
    <w:rsid w:val="003C46BC"/>
    <w:rsid w:val="003C4BC8"/>
    <w:rsid w:val="003C4BCB"/>
    <w:rsid w:val="003C4C56"/>
    <w:rsid w:val="003C4E09"/>
    <w:rsid w:val="003C4EC0"/>
    <w:rsid w:val="003C4FCF"/>
    <w:rsid w:val="003C500D"/>
    <w:rsid w:val="003C50C4"/>
    <w:rsid w:val="003C510F"/>
    <w:rsid w:val="003C51A2"/>
    <w:rsid w:val="003C520D"/>
    <w:rsid w:val="003C5354"/>
    <w:rsid w:val="003C5413"/>
    <w:rsid w:val="003C5629"/>
    <w:rsid w:val="003C56D8"/>
    <w:rsid w:val="003C5828"/>
    <w:rsid w:val="003C598D"/>
    <w:rsid w:val="003C599C"/>
    <w:rsid w:val="003C5A62"/>
    <w:rsid w:val="003C5CA3"/>
    <w:rsid w:val="003C6043"/>
    <w:rsid w:val="003C6157"/>
    <w:rsid w:val="003C6229"/>
    <w:rsid w:val="003C6842"/>
    <w:rsid w:val="003C69E0"/>
    <w:rsid w:val="003C6A67"/>
    <w:rsid w:val="003C6BC0"/>
    <w:rsid w:val="003C6D5A"/>
    <w:rsid w:val="003C6D86"/>
    <w:rsid w:val="003C6E3E"/>
    <w:rsid w:val="003C6EC8"/>
    <w:rsid w:val="003C6ED7"/>
    <w:rsid w:val="003C6F57"/>
    <w:rsid w:val="003C7098"/>
    <w:rsid w:val="003C709B"/>
    <w:rsid w:val="003C73C7"/>
    <w:rsid w:val="003C7503"/>
    <w:rsid w:val="003C7682"/>
    <w:rsid w:val="003C778D"/>
    <w:rsid w:val="003C791A"/>
    <w:rsid w:val="003C7BFA"/>
    <w:rsid w:val="003C7C24"/>
    <w:rsid w:val="003C7C5D"/>
    <w:rsid w:val="003C7C81"/>
    <w:rsid w:val="003C7C93"/>
    <w:rsid w:val="003C7C9C"/>
    <w:rsid w:val="003C7CCA"/>
    <w:rsid w:val="003C7D6A"/>
    <w:rsid w:val="003C7E10"/>
    <w:rsid w:val="003D0001"/>
    <w:rsid w:val="003D00FA"/>
    <w:rsid w:val="003D0288"/>
    <w:rsid w:val="003D02C5"/>
    <w:rsid w:val="003D049D"/>
    <w:rsid w:val="003D051D"/>
    <w:rsid w:val="003D06E2"/>
    <w:rsid w:val="003D0706"/>
    <w:rsid w:val="003D09A8"/>
    <w:rsid w:val="003D09BA"/>
    <w:rsid w:val="003D0A54"/>
    <w:rsid w:val="003D0AC1"/>
    <w:rsid w:val="003D0BE5"/>
    <w:rsid w:val="003D0C6E"/>
    <w:rsid w:val="003D0E42"/>
    <w:rsid w:val="003D0EE0"/>
    <w:rsid w:val="003D0F37"/>
    <w:rsid w:val="003D0F3B"/>
    <w:rsid w:val="003D10D2"/>
    <w:rsid w:val="003D13DC"/>
    <w:rsid w:val="003D149C"/>
    <w:rsid w:val="003D158F"/>
    <w:rsid w:val="003D15B6"/>
    <w:rsid w:val="003D15F6"/>
    <w:rsid w:val="003D1792"/>
    <w:rsid w:val="003D17FD"/>
    <w:rsid w:val="003D1862"/>
    <w:rsid w:val="003D18A9"/>
    <w:rsid w:val="003D19EE"/>
    <w:rsid w:val="003D1A41"/>
    <w:rsid w:val="003D1AB6"/>
    <w:rsid w:val="003D1DC2"/>
    <w:rsid w:val="003D1E26"/>
    <w:rsid w:val="003D1F71"/>
    <w:rsid w:val="003D1F85"/>
    <w:rsid w:val="003D1F90"/>
    <w:rsid w:val="003D201D"/>
    <w:rsid w:val="003D2157"/>
    <w:rsid w:val="003D218F"/>
    <w:rsid w:val="003D21C4"/>
    <w:rsid w:val="003D2214"/>
    <w:rsid w:val="003D234B"/>
    <w:rsid w:val="003D2355"/>
    <w:rsid w:val="003D23A7"/>
    <w:rsid w:val="003D2502"/>
    <w:rsid w:val="003D2635"/>
    <w:rsid w:val="003D2736"/>
    <w:rsid w:val="003D2901"/>
    <w:rsid w:val="003D2C81"/>
    <w:rsid w:val="003D2CC5"/>
    <w:rsid w:val="003D2D68"/>
    <w:rsid w:val="003D2E22"/>
    <w:rsid w:val="003D300A"/>
    <w:rsid w:val="003D3073"/>
    <w:rsid w:val="003D3114"/>
    <w:rsid w:val="003D3115"/>
    <w:rsid w:val="003D3181"/>
    <w:rsid w:val="003D321E"/>
    <w:rsid w:val="003D3295"/>
    <w:rsid w:val="003D32AE"/>
    <w:rsid w:val="003D32BC"/>
    <w:rsid w:val="003D33D3"/>
    <w:rsid w:val="003D3600"/>
    <w:rsid w:val="003D36AB"/>
    <w:rsid w:val="003D3C04"/>
    <w:rsid w:val="003D3D20"/>
    <w:rsid w:val="003D3F7F"/>
    <w:rsid w:val="003D3F83"/>
    <w:rsid w:val="003D4135"/>
    <w:rsid w:val="003D4191"/>
    <w:rsid w:val="003D42E9"/>
    <w:rsid w:val="003D44B5"/>
    <w:rsid w:val="003D467A"/>
    <w:rsid w:val="003D4819"/>
    <w:rsid w:val="003D48BD"/>
    <w:rsid w:val="003D48D9"/>
    <w:rsid w:val="003D4917"/>
    <w:rsid w:val="003D4918"/>
    <w:rsid w:val="003D49EC"/>
    <w:rsid w:val="003D4A2E"/>
    <w:rsid w:val="003D4A3C"/>
    <w:rsid w:val="003D4A97"/>
    <w:rsid w:val="003D4D6A"/>
    <w:rsid w:val="003D4EB4"/>
    <w:rsid w:val="003D4EEF"/>
    <w:rsid w:val="003D5153"/>
    <w:rsid w:val="003D529D"/>
    <w:rsid w:val="003D531F"/>
    <w:rsid w:val="003D5468"/>
    <w:rsid w:val="003D563B"/>
    <w:rsid w:val="003D57CB"/>
    <w:rsid w:val="003D57CF"/>
    <w:rsid w:val="003D57E6"/>
    <w:rsid w:val="003D5881"/>
    <w:rsid w:val="003D58B2"/>
    <w:rsid w:val="003D59CC"/>
    <w:rsid w:val="003D5B53"/>
    <w:rsid w:val="003D5B6D"/>
    <w:rsid w:val="003D5CE7"/>
    <w:rsid w:val="003D5DB2"/>
    <w:rsid w:val="003D5EC7"/>
    <w:rsid w:val="003D5F17"/>
    <w:rsid w:val="003D5FB2"/>
    <w:rsid w:val="003D60D2"/>
    <w:rsid w:val="003D62AC"/>
    <w:rsid w:val="003D62E1"/>
    <w:rsid w:val="003D6316"/>
    <w:rsid w:val="003D6341"/>
    <w:rsid w:val="003D63BC"/>
    <w:rsid w:val="003D66FE"/>
    <w:rsid w:val="003D6840"/>
    <w:rsid w:val="003D685A"/>
    <w:rsid w:val="003D687B"/>
    <w:rsid w:val="003D68BF"/>
    <w:rsid w:val="003D6929"/>
    <w:rsid w:val="003D6979"/>
    <w:rsid w:val="003D6A00"/>
    <w:rsid w:val="003D6B39"/>
    <w:rsid w:val="003D6C84"/>
    <w:rsid w:val="003D6CE3"/>
    <w:rsid w:val="003D6D56"/>
    <w:rsid w:val="003D6E31"/>
    <w:rsid w:val="003D6F0B"/>
    <w:rsid w:val="003D6FBF"/>
    <w:rsid w:val="003D7024"/>
    <w:rsid w:val="003D723B"/>
    <w:rsid w:val="003D7377"/>
    <w:rsid w:val="003D7379"/>
    <w:rsid w:val="003D7386"/>
    <w:rsid w:val="003D75BB"/>
    <w:rsid w:val="003D7771"/>
    <w:rsid w:val="003D78FE"/>
    <w:rsid w:val="003D7BAE"/>
    <w:rsid w:val="003D7E81"/>
    <w:rsid w:val="003D7F56"/>
    <w:rsid w:val="003E0047"/>
    <w:rsid w:val="003E00CA"/>
    <w:rsid w:val="003E02A9"/>
    <w:rsid w:val="003E02B8"/>
    <w:rsid w:val="003E03B7"/>
    <w:rsid w:val="003E03F9"/>
    <w:rsid w:val="003E041E"/>
    <w:rsid w:val="003E05B8"/>
    <w:rsid w:val="003E0638"/>
    <w:rsid w:val="003E0699"/>
    <w:rsid w:val="003E06F7"/>
    <w:rsid w:val="003E0811"/>
    <w:rsid w:val="003E0A6C"/>
    <w:rsid w:val="003E0C66"/>
    <w:rsid w:val="003E0C88"/>
    <w:rsid w:val="003E0D40"/>
    <w:rsid w:val="003E0EE8"/>
    <w:rsid w:val="003E1085"/>
    <w:rsid w:val="003E117A"/>
    <w:rsid w:val="003E126D"/>
    <w:rsid w:val="003E1412"/>
    <w:rsid w:val="003E1548"/>
    <w:rsid w:val="003E1774"/>
    <w:rsid w:val="003E1C1A"/>
    <w:rsid w:val="003E1E8D"/>
    <w:rsid w:val="003E1EBF"/>
    <w:rsid w:val="003E1F6A"/>
    <w:rsid w:val="003E1FB1"/>
    <w:rsid w:val="003E200E"/>
    <w:rsid w:val="003E20A4"/>
    <w:rsid w:val="003E21C7"/>
    <w:rsid w:val="003E2246"/>
    <w:rsid w:val="003E22FB"/>
    <w:rsid w:val="003E24A8"/>
    <w:rsid w:val="003E271A"/>
    <w:rsid w:val="003E2A76"/>
    <w:rsid w:val="003E2CA1"/>
    <w:rsid w:val="003E2ED8"/>
    <w:rsid w:val="003E2FA5"/>
    <w:rsid w:val="003E2FCE"/>
    <w:rsid w:val="003E3063"/>
    <w:rsid w:val="003E30B0"/>
    <w:rsid w:val="003E30F7"/>
    <w:rsid w:val="003E3163"/>
    <w:rsid w:val="003E3692"/>
    <w:rsid w:val="003E3774"/>
    <w:rsid w:val="003E3780"/>
    <w:rsid w:val="003E382D"/>
    <w:rsid w:val="003E39B4"/>
    <w:rsid w:val="003E3A3E"/>
    <w:rsid w:val="003E3A61"/>
    <w:rsid w:val="003E3CBD"/>
    <w:rsid w:val="003E3D13"/>
    <w:rsid w:val="003E3D21"/>
    <w:rsid w:val="003E3DAB"/>
    <w:rsid w:val="003E3DF6"/>
    <w:rsid w:val="003E4028"/>
    <w:rsid w:val="003E417E"/>
    <w:rsid w:val="003E41A3"/>
    <w:rsid w:val="003E422B"/>
    <w:rsid w:val="003E440F"/>
    <w:rsid w:val="003E4515"/>
    <w:rsid w:val="003E4660"/>
    <w:rsid w:val="003E4675"/>
    <w:rsid w:val="003E4687"/>
    <w:rsid w:val="003E47A1"/>
    <w:rsid w:val="003E47E1"/>
    <w:rsid w:val="003E47EB"/>
    <w:rsid w:val="003E481E"/>
    <w:rsid w:val="003E484A"/>
    <w:rsid w:val="003E4874"/>
    <w:rsid w:val="003E4909"/>
    <w:rsid w:val="003E4C07"/>
    <w:rsid w:val="003E4DDF"/>
    <w:rsid w:val="003E4EB1"/>
    <w:rsid w:val="003E5000"/>
    <w:rsid w:val="003E5075"/>
    <w:rsid w:val="003E50CF"/>
    <w:rsid w:val="003E510A"/>
    <w:rsid w:val="003E51AC"/>
    <w:rsid w:val="003E5328"/>
    <w:rsid w:val="003E5360"/>
    <w:rsid w:val="003E53CD"/>
    <w:rsid w:val="003E5438"/>
    <w:rsid w:val="003E54A6"/>
    <w:rsid w:val="003E5682"/>
    <w:rsid w:val="003E5705"/>
    <w:rsid w:val="003E5823"/>
    <w:rsid w:val="003E5C4C"/>
    <w:rsid w:val="003E5C97"/>
    <w:rsid w:val="003E5E52"/>
    <w:rsid w:val="003E5E5C"/>
    <w:rsid w:val="003E5EEE"/>
    <w:rsid w:val="003E5F86"/>
    <w:rsid w:val="003E5FBE"/>
    <w:rsid w:val="003E617B"/>
    <w:rsid w:val="003E62EA"/>
    <w:rsid w:val="003E6375"/>
    <w:rsid w:val="003E65D6"/>
    <w:rsid w:val="003E6646"/>
    <w:rsid w:val="003E695B"/>
    <w:rsid w:val="003E69D9"/>
    <w:rsid w:val="003E6A52"/>
    <w:rsid w:val="003E6A8F"/>
    <w:rsid w:val="003E6AC5"/>
    <w:rsid w:val="003E6C6C"/>
    <w:rsid w:val="003E6C70"/>
    <w:rsid w:val="003E6D78"/>
    <w:rsid w:val="003E6E4A"/>
    <w:rsid w:val="003E6F37"/>
    <w:rsid w:val="003E6F69"/>
    <w:rsid w:val="003E6FE6"/>
    <w:rsid w:val="003E7057"/>
    <w:rsid w:val="003E7115"/>
    <w:rsid w:val="003E71DD"/>
    <w:rsid w:val="003E7224"/>
    <w:rsid w:val="003E73E2"/>
    <w:rsid w:val="003E73EC"/>
    <w:rsid w:val="003E73EE"/>
    <w:rsid w:val="003E767B"/>
    <w:rsid w:val="003E76F5"/>
    <w:rsid w:val="003E770D"/>
    <w:rsid w:val="003E77AD"/>
    <w:rsid w:val="003E7852"/>
    <w:rsid w:val="003E7872"/>
    <w:rsid w:val="003E78BF"/>
    <w:rsid w:val="003E7A5E"/>
    <w:rsid w:val="003E7B85"/>
    <w:rsid w:val="003E7C9D"/>
    <w:rsid w:val="003E7E76"/>
    <w:rsid w:val="003F0023"/>
    <w:rsid w:val="003F00F9"/>
    <w:rsid w:val="003F0250"/>
    <w:rsid w:val="003F0329"/>
    <w:rsid w:val="003F039F"/>
    <w:rsid w:val="003F03D5"/>
    <w:rsid w:val="003F0417"/>
    <w:rsid w:val="003F048F"/>
    <w:rsid w:val="003F0518"/>
    <w:rsid w:val="003F0716"/>
    <w:rsid w:val="003F07A0"/>
    <w:rsid w:val="003F098D"/>
    <w:rsid w:val="003F0C10"/>
    <w:rsid w:val="003F0C22"/>
    <w:rsid w:val="003F0FC6"/>
    <w:rsid w:val="003F0FF2"/>
    <w:rsid w:val="003F10A5"/>
    <w:rsid w:val="003F118A"/>
    <w:rsid w:val="003F14CE"/>
    <w:rsid w:val="003F1600"/>
    <w:rsid w:val="003F1626"/>
    <w:rsid w:val="003F17AC"/>
    <w:rsid w:val="003F1812"/>
    <w:rsid w:val="003F1B42"/>
    <w:rsid w:val="003F1C98"/>
    <w:rsid w:val="003F1D34"/>
    <w:rsid w:val="003F1DE8"/>
    <w:rsid w:val="003F1E10"/>
    <w:rsid w:val="003F1E59"/>
    <w:rsid w:val="003F1EBA"/>
    <w:rsid w:val="003F1FEE"/>
    <w:rsid w:val="003F207E"/>
    <w:rsid w:val="003F20BC"/>
    <w:rsid w:val="003F20D4"/>
    <w:rsid w:val="003F20F4"/>
    <w:rsid w:val="003F21C3"/>
    <w:rsid w:val="003F21F9"/>
    <w:rsid w:val="003F2218"/>
    <w:rsid w:val="003F230F"/>
    <w:rsid w:val="003F23A3"/>
    <w:rsid w:val="003F23FC"/>
    <w:rsid w:val="003F24B1"/>
    <w:rsid w:val="003F254B"/>
    <w:rsid w:val="003F2865"/>
    <w:rsid w:val="003F28E2"/>
    <w:rsid w:val="003F2AFD"/>
    <w:rsid w:val="003F2CE7"/>
    <w:rsid w:val="003F2D6C"/>
    <w:rsid w:val="003F2ECD"/>
    <w:rsid w:val="003F2F71"/>
    <w:rsid w:val="003F2F8D"/>
    <w:rsid w:val="003F3054"/>
    <w:rsid w:val="003F3128"/>
    <w:rsid w:val="003F316A"/>
    <w:rsid w:val="003F33B1"/>
    <w:rsid w:val="003F3426"/>
    <w:rsid w:val="003F3486"/>
    <w:rsid w:val="003F348B"/>
    <w:rsid w:val="003F36C3"/>
    <w:rsid w:val="003F3A4D"/>
    <w:rsid w:val="003F3B38"/>
    <w:rsid w:val="003F3B99"/>
    <w:rsid w:val="003F3BCD"/>
    <w:rsid w:val="003F3C44"/>
    <w:rsid w:val="003F3DEE"/>
    <w:rsid w:val="003F3E95"/>
    <w:rsid w:val="003F3EE9"/>
    <w:rsid w:val="003F3F20"/>
    <w:rsid w:val="003F402E"/>
    <w:rsid w:val="003F4051"/>
    <w:rsid w:val="003F4187"/>
    <w:rsid w:val="003F419B"/>
    <w:rsid w:val="003F445C"/>
    <w:rsid w:val="003F44A5"/>
    <w:rsid w:val="003F4645"/>
    <w:rsid w:val="003F4737"/>
    <w:rsid w:val="003F4854"/>
    <w:rsid w:val="003F4883"/>
    <w:rsid w:val="003F491D"/>
    <w:rsid w:val="003F4AEE"/>
    <w:rsid w:val="003F4BDE"/>
    <w:rsid w:val="003F4DAD"/>
    <w:rsid w:val="003F4DD8"/>
    <w:rsid w:val="003F4E77"/>
    <w:rsid w:val="003F4EE1"/>
    <w:rsid w:val="003F50FA"/>
    <w:rsid w:val="003F51AE"/>
    <w:rsid w:val="003F51F9"/>
    <w:rsid w:val="003F52B1"/>
    <w:rsid w:val="003F54CC"/>
    <w:rsid w:val="003F5661"/>
    <w:rsid w:val="003F57B1"/>
    <w:rsid w:val="003F57C6"/>
    <w:rsid w:val="003F584F"/>
    <w:rsid w:val="003F58BC"/>
    <w:rsid w:val="003F5984"/>
    <w:rsid w:val="003F5A96"/>
    <w:rsid w:val="003F5B2A"/>
    <w:rsid w:val="003F5B43"/>
    <w:rsid w:val="003F5B87"/>
    <w:rsid w:val="003F5C2B"/>
    <w:rsid w:val="003F5C8A"/>
    <w:rsid w:val="003F5DB6"/>
    <w:rsid w:val="003F5F86"/>
    <w:rsid w:val="003F5F90"/>
    <w:rsid w:val="003F5FC4"/>
    <w:rsid w:val="003F61B0"/>
    <w:rsid w:val="003F63C6"/>
    <w:rsid w:val="003F63D7"/>
    <w:rsid w:val="003F6462"/>
    <w:rsid w:val="003F6550"/>
    <w:rsid w:val="003F65EA"/>
    <w:rsid w:val="003F6A36"/>
    <w:rsid w:val="003F6A5C"/>
    <w:rsid w:val="003F6DAD"/>
    <w:rsid w:val="003F6E28"/>
    <w:rsid w:val="003F6F18"/>
    <w:rsid w:val="003F704B"/>
    <w:rsid w:val="003F70AE"/>
    <w:rsid w:val="003F7155"/>
    <w:rsid w:val="003F724E"/>
    <w:rsid w:val="003F7332"/>
    <w:rsid w:val="003F744A"/>
    <w:rsid w:val="003F74F8"/>
    <w:rsid w:val="003F753E"/>
    <w:rsid w:val="003F75B7"/>
    <w:rsid w:val="003F769E"/>
    <w:rsid w:val="003F77FA"/>
    <w:rsid w:val="003F7959"/>
    <w:rsid w:val="003F795F"/>
    <w:rsid w:val="003F7A6E"/>
    <w:rsid w:val="003F7D70"/>
    <w:rsid w:val="003F7E6E"/>
    <w:rsid w:val="003F7F27"/>
    <w:rsid w:val="0040014B"/>
    <w:rsid w:val="004001FD"/>
    <w:rsid w:val="004002F3"/>
    <w:rsid w:val="004003FD"/>
    <w:rsid w:val="0040045F"/>
    <w:rsid w:val="00400481"/>
    <w:rsid w:val="0040048E"/>
    <w:rsid w:val="0040059E"/>
    <w:rsid w:val="00400604"/>
    <w:rsid w:val="00400667"/>
    <w:rsid w:val="0040077C"/>
    <w:rsid w:val="004007DC"/>
    <w:rsid w:val="00400893"/>
    <w:rsid w:val="004009D6"/>
    <w:rsid w:val="00400AC7"/>
    <w:rsid w:val="00400B79"/>
    <w:rsid w:val="00400D19"/>
    <w:rsid w:val="00400D93"/>
    <w:rsid w:val="00400DB6"/>
    <w:rsid w:val="00400E46"/>
    <w:rsid w:val="004010ED"/>
    <w:rsid w:val="00401145"/>
    <w:rsid w:val="004013B6"/>
    <w:rsid w:val="00401619"/>
    <w:rsid w:val="0040173C"/>
    <w:rsid w:val="0040182D"/>
    <w:rsid w:val="004018B9"/>
    <w:rsid w:val="004019C0"/>
    <w:rsid w:val="00401AAA"/>
    <w:rsid w:val="00401BEC"/>
    <w:rsid w:val="00401CBB"/>
    <w:rsid w:val="00401FD2"/>
    <w:rsid w:val="00402195"/>
    <w:rsid w:val="004021BB"/>
    <w:rsid w:val="004021E2"/>
    <w:rsid w:val="00402228"/>
    <w:rsid w:val="0040225A"/>
    <w:rsid w:val="004022FA"/>
    <w:rsid w:val="00402352"/>
    <w:rsid w:val="00402485"/>
    <w:rsid w:val="004025AD"/>
    <w:rsid w:val="0040261B"/>
    <w:rsid w:val="00402845"/>
    <w:rsid w:val="0040284B"/>
    <w:rsid w:val="0040292C"/>
    <w:rsid w:val="0040293D"/>
    <w:rsid w:val="00402B3C"/>
    <w:rsid w:val="00402B68"/>
    <w:rsid w:val="00402CA1"/>
    <w:rsid w:val="00402CD4"/>
    <w:rsid w:val="00402D7F"/>
    <w:rsid w:val="00402DB0"/>
    <w:rsid w:val="00402F19"/>
    <w:rsid w:val="0040308C"/>
    <w:rsid w:val="00403157"/>
    <w:rsid w:val="004031C8"/>
    <w:rsid w:val="004032C0"/>
    <w:rsid w:val="004032E5"/>
    <w:rsid w:val="004034EF"/>
    <w:rsid w:val="004037C5"/>
    <w:rsid w:val="004037F7"/>
    <w:rsid w:val="0040381C"/>
    <w:rsid w:val="00403A60"/>
    <w:rsid w:val="00403DCF"/>
    <w:rsid w:val="00403FB4"/>
    <w:rsid w:val="00404003"/>
    <w:rsid w:val="00404370"/>
    <w:rsid w:val="004044E5"/>
    <w:rsid w:val="0040452B"/>
    <w:rsid w:val="004046C9"/>
    <w:rsid w:val="00404764"/>
    <w:rsid w:val="004047E8"/>
    <w:rsid w:val="00404854"/>
    <w:rsid w:val="0040493F"/>
    <w:rsid w:val="00404A38"/>
    <w:rsid w:val="00404A72"/>
    <w:rsid w:val="00404B59"/>
    <w:rsid w:val="00404F81"/>
    <w:rsid w:val="00405108"/>
    <w:rsid w:val="0040518D"/>
    <w:rsid w:val="0040519C"/>
    <w:rsid w:val="0040525F"/>
    <w:rsid w:val="00405291"/>
    <w:rsid w:val="004053C5"/>
    <w:rsid w:val="004053EC"/>
    <w:rsid w:val="00405427"/>
    <w:rsid w:val="0040549D"/>
    <w:rsid w:val="0040572B"/>
    <w:rsid w:val="004057F3"/>
    <w:rsid w:val="0040593B"/>
    <w:rsid w:val="004059D9"/>
    <w:rsid w:val="00405AE9"/>
    <w:rsid w:val="00405C29"/>
    <w:rsid w:val="00405E9B"/>
    <w:rsid w:val="00405EEA"/>
    <w:rsid w:val="00406085"/>
    <w:rsid w:val="00406106"/>
    <w:rsid w:val="00406260"/>
    <w:rsid w:val="00406275"/>
    <w:rsid w:val="004062AB"/>
    <w:rsid w:val="004062D4"/>
    <w:rsid w:val="0040631D"/>
    <w:rsid w:val="0040632F"/>
    <w:rsid w:val="0040636F"/>
    <w:rsid w:val="00406427"/>
    <w:rsid w:val="0040644A"/>
    <w:rsid w:val="004064E2"/>
    <w:rsid w:val="0040653D"/>
    <w:rsid w:val="00406567"/>
    <w:rsid w:val="004066C0"/>
    <w:rsid w:val="00406795"/>
    <w:rsid w:val="0040694F"/>
    <w:rsid w:val="00406A1F"/>
    <w:rsid w:val="00406BBE"/>
    <w:rsid w:val="00406DA0"/>
    <w:rsid w:val="00406DC9"/>
    <w:rsid w:val="00406F8E"/>
    <w:rsid w:val="00407124"/>
    <w:rsid w:val="004071E4"/>
    <w:rsid w:val="00407213"/>
    <w:rsid w:val="00407345"/>
    <w:rsid w:val="004073AE"/>
    <w:rsid w:val="00407682"/>
    <w:rsid w:val="004076F7"/>
    <w:rsid w:val="00407780"/>
    <w:rsid w:val="004077E0"/>
    <w:rsid w:val="00407803"/>
    <w:rsid w:val="00407851"/>
    <w:rsid w:val="00407A0D"/>
    <w:rsid w:val="00407B91"/>
    <w:rsid w:val="00407C59"/>
    <w:rsid w:val="00407D1A"/>
    <w:rsid w:val="00407DC4"/>
    <w:rsid w:val="00407F64"/>
    <w:rsid w:val="0041004C"/>
    <w:rsid w:val="004101FF"/>
    <w:rsid w:val="0041028F"/>
    <w:rsid w:val="00410399"/>
    <w:rsid w:val="00410485"/>
    <w:rsid w:val="004104B7"/>
    <w:rsid w:val="00410529"/>
    <w:rsid w:val="00410719"/>
    <w:rsid w:val="00410766"/>
    <w:rsid w:val="00410A28"/>
    <w:rsid w:val="00410A49"/>
    <w:rsid w:val="00410A4A"/>
    <w:rsid w:val="00410DB6"/>
    <w:rsid w:val="00410DD6"/>
    <w:rsid w:val="00410DF3"/>
    <w:rsid w:val="00410FA0"/>
    <w:rsid w:val="004110AF"/>
    <w:rsid w:val="00411205"/>
    <w:rsid w:val="00411257"/>
    <w:rsid w:val="0041131C"/>
    <w:rsid w:val="00411619"/>
    <w:rsid w:val="00411679"/>
    <w:rsid w:val="00411687"/>
    <w:rsid w:val="0041169E"/>
    <w:rsid w:val="00411779"/>
    <w:rsid w:val="004117C8"/>
    <w:rsid w:val="0041182C"/>
    <w:rsid w:val="0041185E"/>
    <w:rsid w:val="004118C9"/>
    <w:rsid w:val="00411A0F"/>
    <w:rsid w:val="00411AF6"/>
    <w:rsid w:val="00411BDE"/>
    <w:rsid w:val="00411CE8"/>
    <w:rsid w:val="00411CF4"/>
    <w:rsid w:val="00411FED"/>
    <w:rsid w:val="00412158"/>
    <w:rsid w:val="004122D1"/>
    <w:rsid w:val="004123F7"/>
    <w:rsid w:val="00412408"/>
    <w:rsid w:val="004126E6"/>
    <w:rsid w:val="00412978"/>
    <w:rsid w:val="00412A58"/>
    <w:rsid w:val="00412BF5"/>
    <w:rsid w:val="00412D19"/>
    <w:rsid w:val="00412D52"/>
    <w:rsid w:val="00412DE8"/>
    <w:rsid w:val="00412ED5"/>
    <w:rsid w:val="00412F09"/>
    <w:rsid w:val="00412F53"/>
    <w:rsid w:val="004130A4"/>
    <w:rsid w:val="004131DF"/>
    <w:rsid w:val="004132FE"/>
    <w:rsid w:val="00413503"/>
    <w:rsid w:val="0041355E"/>
    <w:rsid w:val="0041386A"/>
    <w:rsid w:val="004138DF"/>
    <w:rsid w:val="004138F7"/>
    <w:rsid w:val="00413ABE"/>
    <w:rsid w:val="00413DCA"/>
    <w:rsid w:val="00413E07"/>
    <w:rsid w:val="00413F0A"/>
    <w:rsid w:val="00413F8E"/>
    <w:rsid w:val="004140A2"/>
    <w:rsid w:val="004140C4"/>
    <w:rsid w:val="0041422F"/>
    <w:rsid w:val="0041424A"/>
    <w:rsid w:val="00414295"/>
    <w:rsid w:val="00414379"/>
    <w:rsid w:val="0041459C"/>
    <w:rsid w:val="004145FA"/>
    <w:rsid w:val="00414826"/>
    <w:rsid w:val="004148EC"/>
    <w:rsid w:val="00414933"/>
    <w:rsid w:val="00414A43"/>
    <w:rsid w:val="00414AE5"/>
    <w:rsid w:val="00414B5E"/>
    <w:rsid w:val="00414BE8"/>
    <w:rsid w:val="00414BEF"/>
    <w:rsid w:val="00414C24"/>
    <w:rsid w:val="00414DEA"/>
    <w:rsid w:val="004150DE"/>
    <w:rsid w:val="00415119"/>
    <w:rsid w:val="00415231"/>
    <w:rsid w:val="00415288"/>
    <w:rsid w:val="00415341"/>
    <w:rsid w:val="00415342"/>
    <w:rsid w:val="00415381"/>
    <w:rsid w:val="00415426"/>
    <w:rsid w:val="00415555"/>
    <w:rsid w:val="00415603"/>
    <w:rsid w:val="004157EB"/>
    <w:rsid w:val="00415863"/>
    <w:rsid w:val="004158D9"/>
    <w:rsid w:val="00415904"/>
    <w:rsid w:val="00415987"/>
    <w:rsid w:val="00415A02"/>
    <w:rsid w:val="00415B68"/>
    <w:rsid w:val="00415C0B"/>
    <w:rsid w:val="00415CCF"/>
    <w:rsid w:val="00415D07"/>
    <w:rsid w:val="00415F3D"/>
    <w:rsid w:val="004160EE"/>
    <w:rsid w:val="00416162"/>
    <w:rsid w:val="004161F9"/>
    <w:rsid w:val="004162AD"/>
    <w:rsid w:val="00416372"/>
    <w:rsid w:val="00416480"/>
    <w:rsid w:val="004169BF"/>
    <w:rsid w:val="00416AE7"/>
    <w:rsid w:val="00416B1A"/>
    <w:rsid w:val="00416B36"/>
    <w:rsid w:val="00416B45"/>
    <w:rsid w:val="00416E40"/>
    <w:rsid w:val="00417056"/>
    <w:rsid w:val="004170F0"/>
    <w:rsid w:val="004170F1"/>
    <w:rsid w:val="0041727B"/>
    <w:rsid w:val="004172F1"/>
    <w:rsid w:val="00417356"/>
    <w:rsid w:val="00417433"/>
    <w:rsid w:val="00417481"/>
    <w:rsid w:val="004175C7"/>
    <w:rsid w:val="004175D5"/>
    <w:rsid w:val="00417757"/>
    <w:rsid w:val="004179A7"/>
    <w:rsid w:val="00417D76"/>
    <w:rsid w:val="00417ED0"/>
    <w:rsid w:val="00417F5C"/>
    <w:rsid w:val="004201F3"/>
    <w:rsid w:val="00420242"/>
    <w:rsid w:val="004203C9"/>
    <w:rsid w:val="004203DA"/>
    <w:rsid w:val="004204D6"/>
    <w:rsid w:val="00420647"/>
    <w:rsid w:val="004208B7"/>
    <w:rsid w:val="00420A6F"/>
    <w:rsid w:val="00420B4B"/>
    <w:rsid w:val="00420DFB"/>
    <w:rsid w:val="00420FE0"/>
    <w:rsid w:val="004211E6"/>
    <w:rsid w:val="004211E9"/>
    <w:rsid w:val="00421222"/>
    <w:rsid w:val="004213BC"/>
    <w:rsid w:val="004213D9"/>
    <w:rsid w:val="0042143C"/>
    <w:rsid w:val="004216A0"/>
    <w:rsid w:val="004217FA"/>
    <w:rsid w:val="0042188E"/>
    <w:rsid w:val="004218A2"/>
    <w:rsid w:val="00421A3D"/>
    <w:rsid w:val="00421D78"/>
    <w:rsid w:val="00421E74"/>
    <w:rsid w:val="00421EBD"/>
    <w:rsid w:val="004220C9"/>
    <w:rsid w:val="00422184"/>
    <w:rsid w:val="004221B2"/>
    <w:rsid w:val="004221CB"/>
    <w:rsid w:val="00422249"/>
    <w:rsid w:val="00422357"/>
    <w:rsid w:val="0042239D"/>
    <w:rsid w:val="00422560"/>
    <w:rsid w:val="0042265E"/>
    <w:rsid w:val="0042267F"/>
    <w:rsid w:val="00422711"/>
    <w:rsid w:val="0042284F"/>
    <w:rsid w:val="00422979"/>
    <w:rsid w:val="00422B9B"/>
    <w:rsid w:val="00422E04"/>
    <w:rsid w:val="00422E2F"/>
    <w:rsid w:val="00422EEA"/>
    <w:rsid w:val="00422F07"/>
    <w:rsid w:val="004230C5"/>
    <w:rsid w:val="00423520"/>
    <w:rsid w:val="00423658"/>
    <w:rsid w:val="004236D3"/>
    <w:rsid w:val="00423BA3"/>
    <w:rsid w:val="00423C92"/>
    <w:rsid w:val="00423EF3"/>
    <w:rsid w:val="00423FB9"/>
    <w:rsid w:val="00423FCE"/>
    <w:rsid w:val="00423FF2"/>
    <w:rsid w:val="00424132"/>
    <w:rsid w:val="00424259"/>
    <w:rsid w:val="004242BF"/>
    <w:rsid w:val="0042446B"/>
    <w:rsid w:val="00424599"/>
    <w:rsid w:val="00424604"/>
    <w:rsid w:val="004246A7"/>
    <w:rsid w:val="00424777"/>
    <w:rsid w:val="00424800"/>
    <w:rsid w:val="00424A09"/>
    <w:rsid w:val="00424B7D"/>
    <w:rsid w:val="00424BAA"/>
    <w:rsid w:val="00424BD8"/>
    <w:rsid w:val="00424CEE"/>
    <w:rsid w:val="00424D01"/>
    <w:rsid w:val="00424E31"/>
    <w:rsid w:val="00424FE7"/>
    <w:rsid w:val="004250AB"/>
    <w:rsid w:val="00425263"/>
    <w:rsid w:val="004252CD"/>
    <w:rsid w:val="004253C0"/>
    <w:rsid w:val="004254DF"/>
    <w:rsid w:val="00425586"/>
    <w:rsid w:val="00425795"/>
    <w:rsid w:val="00425848"/>
    <w:rsid w:val="004259F2"/>
    <w:rsid w:val="00425ACC"/>
    <w:rsid w:val="00425C69"/>
    <w:rsid w:val="00425DD1"/>
    <w:rsid w:val="00425FC4"/>
    <w:rsid w:val="004260DB"/>
    <w:rsid w:val="004261E1"/>
    <w:rsid w:val="00426278"/>
    <w:rsid w:val="004264A2"/>
    <w:rsid w:val="004265BF"/>
    <w:rsid w:val="004267BC"/>
    <w:rsid w:val="004267C8"/>
    <w:rsid w:val="0042683F"/>
    <w:rsid w:val="00426C99"/>
    <w:rsid w:val="00426C9C"/>
    <w:rsid w:val="00426D45"/>
    <w:rsid w:val="00426F7E"/>
    <w:rsid w:val="00426FC9"/>
    <w:rsid w:val="00427008"/>
    <w:rsid w:val="0042706B"/>
    <w:rsid w:val="004272B0"/>
    <w:rsid w:val="004273FC"/>
    <w:rsid w:val="004276CE"/>
    <w:rsid w:val="004277B4"/>
    <w:rsid w:val="0042789A"/>
    <w:rsid w:val="004278D0"/>
    <w:rsid w:val="004279B6"/>
    <w:rsid w:val="004279CB"/>
    <w:rsid w:val="00427A4A"/>
    <w:rsid w:val="00427B62"/>
    <w:rsid w:val="00427C74"/>
    <w:rsid w:val="00427D81"/>
    <w:rsid w:val="00427EB3"/>
    <w:rsid w:val="004300FD"/>
    <w:rsid w:val="0043025A"/>
    <w:rsid w:val="00430377"/>
    <w:rsid w:val="004303C0"/>
    <w:rsid w:val="00430544"/>
    <w:rsid w:val="004305D8"/>
    <w:rsid w:val="00430705"/>
    <w:rsid w:val="00430755"/>
    <w:rsid w:val="0043076E"/>
    <w:rsid w:val="00430913"/>
    <w:rsid w:val="00430A1C"/>
    <w:rsid w:val="00430AB0"/>
    <w:rsid w:val="00430B15"/>
    <w:rsid w:val="00430E8F"/>
    <w:rsid w:val="00430F33"/>
    <w:rsid w:val="0043100B"/>
    <w:rsid w:val="004310B4"/>
    <w:rsid w:val="004311EE"/>
    <w:rsid w:val="0043124D"/>
    <w:rsid w:val="0043131A"/>
    <w:rsid w:val="0043147E"/>
    <w:rsid w:val="00431513"/>
    <w:rsid w:val="00431565"/>
    <w:rsid w:val="004315F2"/>
    <w:rsid w:val="0043162E"/>
    <w:rsid w:val="00431AD1"/>
    <w:rsid w:val="00431B3B"/>
    <w:rsid w:val="00431C4B"/>
    <w:rsid w:val="00431D59"/>
    <w:rsid w:val="00431D7A"/>
    <w:rsid w:val="00431ED2"/>
    <w:rsid w:val="0043221E"/>
    <w:rsid w:val="0043226F"/>
    <w:rsid w:val="004322E2"/>
    <w:rsid w:val="004323BC"/>
    <w:rsid w:val="004325E3"/>
    <w:rsid w:val="00432605"/>
    <w:rsid w:val="0043260E"/>
    <w:rsid w:val="00432660"/>
    <w:rsid w:val="0043267B"/>
    <w:rsid w:val="00432786"/>
    <w:rsid w:val="004327A9"/>
    <w:rsid w:val="004327E4"/>
    <w:rsid w:val="004329D7"/>
    <w:rsid w:val="00432A73"/>
    <w:rsid w:val="00432BBE"/>
    <w:rsid w:val="00432BEA"/>
    <w:rsid w:val="00432D1F"/>
    <w:rsid w:val="00432E3D"/>
    <w:rsid w:val="00432FD2"/>
    <w:rsid w:val="004331C5"/>
    <w:rsid w:val="004332D2"/>
    <w:rsid w:val="00433350"/>
    <w:rsid w:val="004334FD"/>
    <w:rsid w:val="0043364D"/>
    <w:rsid w:val="00433763"/>
    <w:rsid w:val="004339BF"/>
    <w:rsid w:val="00433A2C"/>
    <w:rsid w:val="00433A90"/>
    <w:rsid w:val="00433D1E"/>
    <w:rsid w:val="00433E42"/>
    <w:rsid w:val="00433E51"/>
    <w:rsid w:val="00433F0D"/>
    <w:rsid w:val="00433F16"/>
    <w:rsid w:val="00433F2A"/>
    <w:rsid w:val="00433F8C"/>
    <w:rsid w:val="00433FD0"/>
    <w:rsid w:val="0043406E"/>
    <w:rsid w:val="004342F3"/>
    <w:rsid w:val="0043443F"/>
    <w:rsid w:val="004345C5"/>
    <w:rsid w:val="00434652"/>
    <w:rsid w:val="004347EC"/>
    <w:rsid w:val="0043489C"/>
    <w:rsid w:val="004348DA"/>
    <w:rsid w:val="00434BF4"/>
    <w:rsid w:val="00434DB1"/>
    <w:rsid w:val="00434EBA"/>
    <w:rsid w:val="00434F28"/>
    <w:rsid w:val="00434F84"/>
    <w:rsid w:val="00434F9E"/>
    <w:rsid w:val="00434FB1"/>
    <w:rsid w:val="00435054"/>
    <w:rsid w:val="00435060"/>
    <w:rsid w:val="004350C9"/>
    <w:rsid w:val="004353E4"/>
    <w:rsid w:val="00435475"/>
    <w:rsid w:val="004357D1"/>
    <w:rsid w:val="004357EB"/>
    <w:rsid w:val="00435866"/>
    <w:rsid w:val="0043597F"/>
    <w:rsid w:val="004359A3"/>
    <w:rsid w:val="00435B4A"/>
    <w:rsid w:val="00435C58"/>
    <w:rsid w:val="00435E97"/>
    <w:rsid w:val="00435FDC"/>
    <w:rsid w:val="0043613A"/>
    <w:rsid w:val="004362EA"/>
    <w:rsid w:val="00436330"/>
    <w:rsid w:val="00436707"/>
    <w:rsid w:val="0043674F"/>
    <w:rsid w:val="00436757"/>
    <w:rsid w:val="004367FB"/>
    <w:rsid w:val="00436A96"/>
    <w:rsid w:val="00436BC1"/>
    <w:rsid w:val="00436C2D"/>
    <w:rsid w:val="00436C32"/>
    <w:rsid w:val="00436D54"/>
    <w:rsid w:val="00436DF9"/>
    <w:rsid w:val="00436EE4"/>
    <w:rsid w:val="00436F3B"/>
    <w:rsid w:val="004371F0"/>
    <w:rsid w:val="0043756B"/>
    <w:rsid w:val="00437694"/>
    <w:rsid w:val="004377A6"/>
    <w:rsid w:val="004377BA"/>
    <w:rsid w:val="004377E6"/>
    <w:rsid w:val="00437827"/>
    <w:rsid w:val="00437957"/>
    <w:rsid w:val="00437959"/>
    <w:rsid w:val="004379D1"/>
    <w:rsid w:val="004379ED"/>
    <w:rsid w:val="00437BD0"/>
    <w:rsid w:val="00437C54"/>
    <w:rsid w:val="00437E50"/>
    <w:rsid w:val="0044002A"/>
    <w:rsid w:val="0044021F"/>
    <w:rsid w:val="00440225"/>
    <w:rsid w:val="0044034F"/>
    <w:rsid w:val="0044050D"/>
    <w:rsid w:val="004405E7"/>
    <w:rsid w:val="00440686"/>
    <w:rsid w:val="0044069D"/>
    <w:rsid w:val="00440751"/>
    <w:rsid w:val="00440D1B"/>
    <w:rsid w:val="00440D46"/>
    <w:rsid w:val="00440D4B"/>
    <w:rsid w:val="00440E7B"/>
    <w:rsid w:val="00440F1B"/>
    <w:rsid w:val="00440F3B"/>
    <w:rsid w:val="004410E9"/>
    <w:rsid w:val="00441103"/>
    <w:rsid w:val="004411CB"/>
    <w:rsid w:val="0044120E"/>
    <w:rsid w:val="0044121F"/>
    <w:rsid w:val="004413BB"/>
    <w:rsid w:val="004414B3"/>
    <w:rsid w:val="004414BA"/>
    <w:rsid w:val="00441511"/>
    <w:rsid w:val="0044160F"/>
    <w:rsid w:val="0044169F"/>
    <w:rsid w:val="00441791"/>
    <w:rsid w:val="004417EB"/>
    <w:rsid w:val="00441824"/>
    <w:rsid w:val="00441BED"/>
    <w:rsid w:val="00441BF7"/>
    <w:rsid w:val="00441C5D"/>
    <w:rsid w:val="00441C99"/>
    <w:rsid w:val="00441D4D"/>
    <w:rsid w:val="00441F05"/>
    <w:rsid w:val="00442153"/>
    <w:rsid w:val="0044215D"/>
    <w:rsid w:val="004422CE"/>
    <w:rsid w:val="00442404"/>
    <w:rsid w:val="004424C8"/>
    <w:rsid w:val="004426F8"/>
    <w:rsid w:val="004427AB"/>
    <w:rsid w:val="004427EA"/>
    <w:rsid w:val="00442858"/>
    <w:rsid w:val="00442923"/>
    <w:rsid w:val="00442A03"/>
    <w:rsid w:val="00442BCA"/>
    <w:rsid w:val="00442C75"/>
    <w:rsid w:val="00442DD3"/>
    <w:rsid w:val="00442DEC"/>
    <w:rsid w:val="00442E4B"/>
    <w:rsid w:val="00442F3E"/>
    <w:rsid w:val="00442FA8"/>
    <w:rsid w:val="004430AE"/>
    <w:rsid w:val="004430D4"/>
    <w:rsid w:val="004433FA"/>
    <w:rsid w:val="0044341F"/>
    <w:rsid w:val="00443465"/>
    <w:rsid w:val="0044349F"/>
    <w:rsid w:val="004435B3"/>
    <w:rsid w:val="004435C7"/>
    <w:rsid w:val="0044388B"/>
    <w:rsid w:val="004438F1"/>
    <w:rsid w:val="004439F7"/>
    <w:rsid w:val="00443C18"/>
    <w:rsid w:val="00443D32"/>
    <w:rsid w:val="00443EBF"/>
    <w:rsid w:val="00443FC3"/>
    <w:rsid w:val="00443FDC"/>
    <w:rsid w:val="00444084"/>
    <w:rsid w:val="00444148"/>
    <w:rsid w:val="0044421B"/>
    <w:rsid w:val="0044421D"/>
    <w:rsid w:val="0044434A"/>
    <w:rsid w:val="00444523"/>
    <w:rsid w:val="004445A6"/>
    <w:rsid w:val="0044461B"/>
    <w:rsid w:val="00444726"/>
    <w:rsid w:val="0044473D"/>
    <w:rsid w:val="00444766"/>
    <w:rsid w:val="0044486A"/>
    <w:rsid w:val="00444A2F"/>
    <w:rsid w:val="00444A70"/>
    <w:rsid w:val="00444C20"/>
    <w:rsid w:val="00444E65"/>
    <w:rsid w:val="00444F99"/>
    <w:rsid w:val="00444FA2"/>
    <w:rsid w:val="00444FD4"/>
    <w:rsid w:val="004450B8"/>
    <w:rsid w:val="0044510E"/>
    <w:rsid w:val="004451E3"/>
    <w:rsid w:val="004453A5"/>
    <w:rsid w:val="004453DE"/>
    <w:rsid w:val="00445466"/>
    <w:rsid w:val="004456D4"/>
    <w:rsid w:val="0044575D"/>
    <w:rsid w:val="004457EF"/>
    <w:rsid w:val="00445817"/>
    <w:rsid w:val="00445844"/>
    <w:rsid w:val="0044585C"/>
    <w:rsid w:val="00445869"/>
    <w:rsid w:val="00445D27"/>
    <w:rsid w:val="00445D50"/>
    <w:rsid w:val="00445D77"/>
    <w:rsid w:val="00445E7D"/>
    <w:rsid w:val="00445EF7"/>
    <w:rsid w:val="00445F3C"/>
    <w:rsid w:val="00445FF7"/>
    <w:rsid w:val="00446044"/>
    <w:rsid w:val="00446137"/>
    <w:rsid w:val="00446151"/>
    <w:rsid w:val="004463C9"/>
    <w:rsid w:val="004464BB"/>
    <w:rsid w:val="004464E5"/>
    <w:rsid w:val="004464F8"/>
    <w:rsid w:val="00446603"/>
    <w:rsid w:val="004467FA"/>
    <w:rsid w:val="00446A0C"/>
    <w:rsid w:val="00446B3C"/>
    <w:rsid w:val="00446ECA"/>
    <w:rsid w:val="00446FE3"/>
    <w:rsid w:val="00447036"/>
    <w:rsid w:val="004470C0"/>
    <w:rsid w:val="004470DA"/>
    <w:rsid w:val="00447244"/>
    <w:rsid w:val="00447376"/>
    <w:rsid w:val="0044753C"/>
    <w:rsid w:val="0044766D"/>
    <w:rsid w:val="0044769A"/>
    <w:rsid w:val="004476AA"/>
    <w:rsid w:val="0044774E"/>
    <w:rsid w:val="00447804"/>
    <w:rsid w:val="00447953"/>
    <w:rsid w:val="0044795E"/>
    <w:rsid w:val="004479E9"/>
    <w:rsid w:val="004479FB"/>
    <w:rsid w:val="00447A8C"/>
    <w:rsid w:val="00447BA2"/>
    <w:rsid w:val="00447E86"/>
    <w:rsid w:val="00447F9C"/>
    <w:rsid w:val="004501E5"/>
    <w:rsid w:val="0045025F"/>
    <w:rsid w:val="0045032A"/>
    <w:rsid w:val="004503AB"/>
    <w:rsid w:val="004503B7"/>
    <w:rsid w:val="004503FA"/>
    <w:rsid w:val="00450438"/>
    <w:rsid w:val="00450633"/>
    <w:rsid w:val="0045085C"/>
    <w:rsid w:val="004509E3"/>
    <w:rsid w:val="00450A6A"/>
    <w:rsid w:val="00450D34"/>
    <w:rsid w:val="00450D69"/>
    <w:rsid w:val="00450F20"/>
    <w:rsid w:val="004510FA"/>
    <w:rsid w:val="0045120F"/>
    <w:rsid w:val="00451597"/>
    <w:rsid w:val="0045161D"/>
    <w:rsid w:val="00451673"/>
    <w:rsid w:val="00451799"/>
    <w:rsid w:val="00451888"/>
    <w:rsid w:val="004518FF"/>
    <w:rsid w:val="00451A1C"/>
    <w:rsid w:val="00451A36"/>
    <w:rsid w:val="00451BE8"/>
    <w:rsid w:val="004523F0"/>
    <w:rsid w:val="00452415"/>
    <w:rsid w:val="00452599"/>
    <w:rsid w:val="0045285D"/>
    <w:rsid w:val="004528BE"/>
    <w:rsid w:val="00452ADF"/>
    <w:rsid w:val="00452DB5"/>
    <w:rsid w:val="00452DEC"/>
    <w:rsid w:val="00452E17"/>
    <w:rsid w:val="00452FA0"/>
    <w:rsid w:val="00452FFC"/>
    <w:rsid w:val="00453001"/>
    <w:rsid w:val="00453180"/>
    <w:rsid w:val="004533F2"/>
    <w:rsid w:val="00453418"/>
    <w:rsid w:val="004535A9"/>
    <w:rsid w:val="004535CC"/>
    <w:rsid w:val="00453605"/>
    <w:rsid w:val="00453693"/>
    <w:rsid w:val="004538BE"/>
    <w:rsid w:val="00453917"/>
    <w:rsid w:val="004539CB"/>
    <w:rsid w:val="00453AC0"/>
    <w:rsid w:val="00453B1C"/>
    <w:rsid w:val="00453B9D"/>
    <w:rsid w:val="00453BD3"/>
    <w:rsid w:val="00453C25"/>
    <w:rsid w:val="00453D83"/>
    <w:rsid w:val="00453E03"/>
    <w:rsid w:val="00453E86"/>
    <w:rsid w:val="00453EAD"/>
    <w:rsid w:val="00453F8A"/>
    <w:rsid w:val="00453FA2"/>
    <w:rsid w:val="00454012"/>
    <w:rsid w:val="00454238"/>
    <w:rsid w:val="0045425C"/>
    <w:rsid w:val="0045427B"/>
    <w:rsid w:val="004542AD"/>
    <w:rsid w:val="00454448"/>
    <w:rsid w:val="004544A1"/>
    <w:rsid w:val="004544EE"/>
    <w:rsid w:val="0045466A"/>
    <w:rsid w:val="004547D5"/>
    <w:rsid w:val="0045487A"/>
    <w:rsid w:val="00454896"/>
    <w:rsid w:val="004549C5"/>
    <w:rsid w:val="00454A5D"/>
    <w:rsid w:val="00454B55"/>
    <w:rsid w:val="00454CDB"/>
    <w:rsid w:val="00454D8E"/>
    <w:rsid w:val="00454DED"/>
    <w:rsid w:val="00454DF8"/>
    <w:rsid w:val="00454F88"/>
    <w:rsid w:val="00454FBD"/>
    <w:rsid w:val="00455003"/>
    <w:rsid w:val="004551A2"/>
    <w:rsid w:val="004553D3"/>
    <w:rsid w:val="0045546A"/>
    <w:rsid w:val="0045582A"/>
    <w:rsid w:val="0045591D"/>
    <w:rsid w:val="00455940"/>
    <w:rsid w:val="00455EC2"/>
    <w:rsid w:val="00455F30"/>
    <w:rsid w:val="00455F4B"/>
    <w:rsid w:val="00456099"/>
    <w:rsid w:val="004560BD"/>
    <w:rsid w:val="0045616E"/>
    <w:rsid w:val="0045641F"/>
    <w:rsid w:val="00456468"/>
    <w:rsid w:val="00456519"/>
    <w:rsid w:val="00456656"/>
    <w:rsid w:val="0045669F"/>
    <w:rsid w:val="004566BD"/>
    <w:rsid w:val="00456794"/>
    <w:rsid w:val="00456835"/>
    <w:rsid w:val="00456A0E"/>
    <w:rsid w:val="00456B0C"/>
    <w:rsid w:val="00456B3C"/>
    <w:rsid w:val="00456E3B"/>
    <w:rsid w:val="00457012"/>
    <w:rsid w:val="00457032"/>
    <w:rsid w:val="00457122"/>
    <w:rsid w:val="004572C4"/>
    <w:rsid w:val="0045754A"/>
    <w:rsid w:val="0045785F"/>
    <w:rsid w:val="00457889"/>
    <w:rsid w:val="004578AF"/>
    <w:rsid w:val="004578D5"/>
    <w:rsid w:val="00457AD9"/>
    <w:rsid w:val="00457AE9"/>
    <w:rsid w:val="00457B55"/>
    <w:rsid w:val="00457B63"/>
    <w:rsid w:val="00457CA2"/>
    <w:rsid w:val="00457CDC"/>
    <w:rsid w:val="00457E4E"/>
    <w:rsid w:val="00457F50"/>
    <w:rsid w:val="00457FD6"/>
    <w:rsid w:val="004600FD"/>
    <w:rsid w:val="00460526"/>
    <w:rsid w:val="0046056B"/>
    <w:rsid w:val="00460572"/>
    <w:rsid w:val="00460661"/>
    <w:rsid w:val="00460666"/>
    <w:rsid w:val="00460783"/>
    <w:rsid w:val="004607B4"/>
    <w:rsid w:val="00460848"/>
    <w:rsid w:val="004609CF"/>
    <w:rsid w:val="00460A6F"/>
    <w:rsid w:val="00460B0D"/>
    <w:rsid w:val="00460B89"/>
    <w:rsid w:val="00460CAF"/>
    <w:rsid w:val="00460D26"/>
    <w:rsid w:val="00460E2E"/>
    <w:rsid w:val="00460E79"/>
    <w:rsid w:val="00460E82"/>
    <w:rsid w:val="00460FE0"/>
    <w:rsid w:val="004610D3"/>
    <w:rsid w:val="004611F9"/>
    <w:rsid w:val="0046125C"/>
    <w:rsid w:val="00461260"/>
    <w:rsid w:val="0046128C"/>
    <w:rsid w:val="004613E0"/>
    <w:rsid w:val="00461413"/>
    <w:rsid w:val="00461539"/>
    <w:rsid w:val="0046159E"/>
    <w:rsid w:val="00461697"/>
    <w:rsid w:val="004616BB"/>
    <w:rsid w:val="004616CD"/>
    <w:rsid w:val="004617F2"/>
    <w:rsid w:val="00461805"/>
    <w:rsid w:val="00461868"/>
    <w:rsid w:val="00461877"/>
    <w:rsid w:val="004618CE"/>
    <w:rsid w:val="00461970"/>
    <w:rsid w:val="004619B0"/>
    <w:rsid w:val="004619E9"/>
    <w:rsid w:val="004619EF"/>
    <w:rsid w:val="00461C8C"/>
    <w:rsid w:val="00461D15"/>
    <w:rsid w:val="00461D60"/>
    <w:rsid w:val="00461E61"/>
    <w:rsid w:val="00461E86"/>
    <w:rsid w:val="00461EFA"/>
    <w:rsid w:val="00461F61"/>
    <w:rsid w:val="0046204A"/>
    <w:rsid w:val="0046222F"/>
    <w:rsid w:val="0046224E"/>
    <w:rsid w:val="00462366"/>
    <w:rsid w:val="00462465"/>
    <w:rsid w:val="004624FA"/>
    <w:rsid w:val="0046251E"/>
    <w:rsid w:val="00462549"/>
    <w:rsid w:val="004625B2"/>
    <w:rsid w:val="0046274D"/>
    <w:rsid w:val="00462918"/>
    <w:rsid w:val="00462932"/>
    <w:rsid w:val="004629CE"/>
    <w:rsid w:val="00462AA6"/>
    <w:rsid w:val="00462BB6"/>
    <w:rsid w:val="00462C78"/>
    <w:rsid w:val="00462C98"/>
    <w:rsid w:val="00462E61"/>
    <w:rsid w:val="00462F71"/>
    <w:rsid w:val="00462F8F"/>
    <w:rsid w:val="0046305F"/>
    <w:rsid w:val="00463163"/>
    <w:rsid w:val="00463187"/>
    <w:rsid w:val="0046347F"/>
    <w:rsid w:val="004634B2"/>
    <w:rsid w:val="0046353D"/>
    <w:rsid w:val="0046354B"/>
    <w:rsid w:val="0046357F"/>
    <w:rsid w:val="004635AF"/>
    <w:rsid w:val="004635B0"/>
    <w:rsid w:val="004635FF"/>
    <w:rsid w:val="004636C9"/>
    <w:rsid w:val="00463788"/>
    <w:rsid w:val="0046381B"/>
    <w:rsid w:val="00463A0D"/>
    <w:rsid w:val="00463A1A"/>
    <w:rsid w:val="00463A8B"/>
    <w:rsid w:val="00463AA6"/>
    <w:rsid w:val="00463AF3"/>
    <w:rsid w:val="00463B41"/>
    <w:rsid w:val="00463B6F"/>
    <w:rsid w:val="00463C15"/>
    <w:rsid w:val="00463CBD"/>
    <w:rsid w:val="00463D32"/>
    <w:rsid w:val="00463F89"/>
    <w:rsid w:val="0046408D"/>
    <w:rsid w:val="004644B9"/>
    <w:rsid w:val="0046458C"/>
    <w:rsid w:val="004645EF"/>
    <w:rsid w:val="00464703"/>
    <w:rsid w:val="00464829"/>
    <w:rsid w:val="004648CC"/>
    <w:rsid w:val="00464997"/>
    <w:rsid w:val="00464A42"/>
    <w:rsid w:val="00464C09"/>
    <w:rsid w:val="00464C9F"/>
    <w:rsid w:val="00464CB4"/>
    <w:rsid w:val="00464CB5"/>
    <w:rsid w:val="00464E50"/>
    <w:rsid w:val="00464E87"/>
    <w:rsid w:val="00464F13"/>
    <w:rsid w:val="0046502A"/>
    <w:rsid w:val="00465077"/>
    <w:rsid w:val="0046512A"/>
    <w:rsid w:val="004654E1"/>
    <w:rsid w:val="00465583"/>
    <w:rsid w:val="004655D3"/>
    <w:rsid w:val="00465638"/>
    <w:rsid w:val="0046569F"/>
    <w:rsid w:val="004656E2"/>
    <w:rsid w:val="004657B5"/>
    <w:rsid w:val="004657DF"/>
    <w:rsid w:val="004658B3"/>
    <w:rsid w:val="00465A3B"/>
    <w:rsid w:val="00465ADB"/>
    <w:rsid w:val="00465BC2"/>
    <w:rsid w:val="00465BF4"/>
    <w:rsid w:val="00465D07"/>
    <w:rsid w:val="00465D77"/>
    <w:rsid w:val="00465DB3"/>
    <w:rsid w:val="00465FE4"/>
    <w:rsid w:val="0046611D"/>
    <w:rsid w:val="00466183"/>
    <w:rsid w:val="00466507"/>
    <w:rsid w:val="0046651C"/>
    <w:rsid w:val="0046678F"/>
    <w:rsid w:val="004669AE"/>
    <w:rsid w:val="004669C9"/>
    <w:rsid w:val="00466AF7"/>
    <w:rsid w:val="00466BB1"/>
    <w:rsid w:val="00466E3E"/>
    <w:rsid w:val="00466E66"/>
    <w:rsid w:val="00466F24"/>
    <w:rsid w:val="00466F9D"/>
    <w:rsid w:val="004670D9"/>
    <w:rsid w:val="0046754E"/>
    <w:rsid w:val="004675A6"/>
    <w:rsid w:val="004677B3"/>
    <w:rsid w:val="00467872"/>
    <w:rsid w:val="004678B1"/>
    <w:rsid w:val="00467D6F"/>
    <w:rsid w:val="00467DED"/>
    <w:rsid w:val="00467E0B"/>
    <w:rsid w:val="00467E83"/>
    <w:rsid w:val="00467E91"/>
    <w:rsid w:val="00467F58"/>
    <w:rsid w:val="00470038"/>
    <w:rsid w:val="004700BC"/>
    <w:rsid w:val="00470244"/>
    <w:rsid w:val="004702D2"/>
    <w:rsid w:val="00470669"/>
    <w:rsid w:val="00470690"/>
    <w:rsid w:val="00470720"/>
    <w:rsid w:val="00470809"/>
    <w:rsid w:val="00470849"/>
    <w:rsid w:val="0047092D"/>
    <w:rsid w:val="004709C9"/>
    <w:rsid w:val="00470A58"/>
    <w:rsid w:val="00470C08"/>
    <w:rsid w:val="00470F59"/>
    <w:rsid w:val="00471008"/>
    <w:rsid w:val="0047106E"/>
    <w:rsid w:val="004710B1"/>
    <w:rsid w:val="004711EC"/>
    <w:rsid w:val="004711F8"/>
    <w:rsid w:val="0047137E"/>
    <w:rsid w:val="00471413"/>
    <w:rsid w:val="00471562"/>
    <w:rsid w:val="004715CF"/>
    <w:rsid w:val="00471619"/>
    <w:rsid w:val="0047167C"/>
    <w:rsid w:val="004718A8"/>
    <w:rsid w:val="004719CB"/>
    <w:rsid w:val="00471A74"/>
    <w:rsid w:val="00471BA5"/>
    <w:rsid w:val="00471BC6"/>
    <w:rsid w:val="00471CCF"/>
    <w:rsid w:val="00472031"/>
    <w:rsid w:val="004720BC"/>
    <w:rsid w:val="004720DB"/>
    <w:rsid w:val="004721CA"/>
    <w:rsid w:val="0047227D"/>
    <w:rsid w:val="00472514"/>
    <w:rsid w:val="0047257F"/>
    <w:rsid w:val="00472698"/>
    <w:rsid w:val="00472895"/>
    <w:rsid w:val="0047289C"/>
    <w:rsid w:val="004728CA"/>
    <w:rsid w:val="00472943"/>
    <w:rsid w:val="00472C4D"/>
    <w:rsid w:val="00472D0B"/>
    <w:rsid w:val="00472F0D"/>
    <w:rsid w:val="00473034"/>
    <w:rsid w:val="00473035"/>
    <w:rsid w:val="0047318F"/>
    <w:rsid w:val="00473215"/>
    <w:rsid w:val="00473312"/>
    <w:rsid w:val="00473375"/>
    <w:rsid w:val="00473669"/>
    <w:rsid w:val="00473686"/>
    <w:rsid w:val="004736D9"/>
    <w:rsid w:val="00473939"/>
    <w:rsid w:val="00473A21"/>
    <w:rsid w:val="00473BF7"/>
    <w:rsid w:val="0047407B"/>
    <w:rsid w:val="004740A3"/>
    <w:rsid w:val="004740F8"/>
    <w:rsid w:val="0047410B"/>
    <w:rsid w:val="00474151"/>
    <w:rsid w:val="00474165"/>
    <w:rsid w:val="0047421E"/>
    <w:rsid w:val="00474595"/>
    <w:rsid w:val="004747B6"/>
    <w:rsid w:val="004747E7"/>
    <w:rsid w:val="004748F4"/>
    <w:rsid w:val="0047495D"/>
    <w:rsid w:val="00474BD3"/>
    <w:rsid w:val="00474C7C"/>
    <w:rsid w:val="00474CDD"/>
    <w:rsid w:val="00474CED"/>
    <w:rsid w:val="00474D6C"/>
    <w:rsid w:val="00474E22"/>
    <w:rsid w:val="00474F0D"/>
    <w:rsid w:val="00474F7B"/>
    <w:rsid w:val="00475076"/>
    <w:rsid w:val="0047517E"/>
    <w:rsid w:val="004751DB"/>
    <w:rsid w:val="00475280"/>
    <w:rsid w:val="004752DE"/>
    <w:rsid w:val="004752F9"/>
    <w:rsid w:val="00475400"/>
    <w:rsid w:val="004755A2"/>
    <w:rsid w:val="00475705"/>
    <w:rsid w:val="00475889"/>
    <w:rsid w:val="00475A7A"/>
    <w:rsid w:val="00475BCF"/>
    <w:rsid w:val="00475BD9"/>
    <w:rsid w:val="00475C85"/>
    <w:rsid w:val="00475CAC"/>
    <w:rsid w:val="00475D07"/>
    <w:rsid w:val="00475ED0"/>
    <w:rsid w:val="00475FA4"/>
    <w:rsid w:val="00475FC5"/>
    <w:rsid w:val="00475FE5"/>
    <w:rsid w:val="00476044"/>
    <w:rsid w:val="0047614C"/>
    <w:rsid w:val="004761E4"/>
    <w:rsid w:val="00476210"/>
    <w:rsid w:val="00476313"/>
    <w:rsid w:val="00476367"/>
    <w:rsid w:val="0047646F"/>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7F"/>
    <w:rsid w:val="00477092"/>
    <w:rsid w:val="00477164"/>
    <w:rsid w:val="00477339"/>
    <w:rsid w:val="00477508"/>
    <w:rsid w:val="004775DD"/>
    <w:rsid w:val="00477653"/>
    <w:rsid w:val="004776C1"/>
    <w:rsid w:val="00477B12"/>
    <w:rsid w:val="00477B82"/>
    <w:rsid w:val="00477BCA"/>
    <w:rsid w:val="00477D49"/>
    <w:rsid w:val="00477E10"/>
    <w:rsid w:val="00477F96"/>
    <w:rsid w:val="004802E0"/>
    <w:rsid w:val="004803AB"/>
    <w:rsid w:val="00480654"/>
    <w:rsid w:val="004807A2"/>
    <w:rsid w:val="00480B4C"/>
    <w:rsid w:val="00480D35"/>
    <w:rsid w:val="00480D42"/>
    <w:rsid w:val="00480D5E"/>
    <w:rsid w:val="00480DB3"/>
    <w:rsid w:val="00480F97"/>
    <w:rsid w:val="00481030"/>
    <w:rsid w:val="004814B5"/>
    <w:rsid w:val="00481650"/>
    <w:rsid w:val="004816B9"/>
    <w:rsid w:val="00481901"/>
    <w:rsid w:val="004819B4"/>
    <w:rsid w:val="004819EC"/>
    <w:rsid w:val="00481AD0"/>
    <w:rsid w:val="00481C1C"/>
    <w:rsid w:val="00481CF2"/>
    <w:rsid w:val="00481E22"/>
    <w:rsid w:val="00481FB0"/>
    <w:rsid w:val="004820D2"/>
    <w:rsid w:val="00482179"/>
    <w:rsid w:val="00482212"/>
    <w:rsid w:val="00482235"/>
    <w:rsid w:val="004823E3"/>
    <w:rsid w:val="004823EC"/>
    <w:rsid w:val="00482569"/>
    <w:rsid w:val="004825CA"/>
    <w:rsid w:val="004827DF"/>
    <w:rsid w:val="00482920"/>
    <w:rsid w:val="00482984"/>
    <w:rsid w:val="004829A8"/>
    <w:rsid w:val="00482B08"/>
    <w:rsid w:val="00482B37"/>
    <w:rsid w:val="00482B7D"/>
    <w:rsid w:val="00482C0D"/>
    <w:rsid w:val="00482C10"/>
    <w:rsid w:val="00482E46"/>
    <w:rsid w:val="00482EDA"/>
    <w:rsid w:val="004830BC"/>
    <w:rsid w:val="004830ED"/>
    <w:rsid w:val="00483123"/>
    <w:rsid w:val="00483161"/>
    <w:rsid w:val="00483259"/>
    <w:rsid w:val="004832DF"/>
    <w:rsid w:val="00483321"/>
    <w:rsid w:val="00483494"/>
    <w:rsid w:val="0048366B"/>
    <w:rsid w:val="00483715"/>
    <w:rsid w:val="00483812"/>
    <w:rsid w:val="0048384F"/>
    <w:rsid w:val="00483982"/>
    <w:rsid w:val="00483E3B"/>
    <w:rsid w:val="00484004"/>
    <w:rsid w:val="004840E3"/>
    <w:rsid w:val="0048417C"/>
    <w:rsid w:val="004841C8"/>
    <w:rsid w:val="0048438E"/>
    <w:rsid w:val="00484472"/>
    <w:rsid w:val="004844B6"/>
    <w:rsid w:val="004846A4"/>
    <w:rsid w:val="004846B2"/>
    <w:rsid w:val="004846E6"/>
    <w:rsid w:val="004847AF"/>
    <w:rsid w:val="0048490C"/>
    <w:rsid w:val="00484995"/>
    <w:rsid w:val="004849DD"/>
    <w:rsid w:val="00484EBD"/>
    <w:rsid w:val="00484ECF"/>
    <w:rsid w:val="00484FB3"/>
    <w:rsid w:val="00485056"/>
    <w:rsid w:val="0048510B"/>
    <w:rsid w:val="00485150"/>
    <w:rsid w:val="00485321"/>
    <w:rsid w:val="0048541A"/>
    <w:rsid w:val="00485471"/>
    <w:rsid w:val="0048548C"/>
    <w:rsid w:val="004855A1"/>
    <w:rsid w:val="00485A65"/>
    <w:rsid w:val="00485C84"/>
    <w:rsid w:val="00485F35"/>
    <w:rsid w:val="00485F5B"/>
    <w:rsid w:val="0048607D"/>
    <w:rsid w:val="004860ED"/>
    <w:rsid w:val="004860FA"/>
    <w:rsid w:val="004861C7"/>
    <w:rsid w:val="0048625D"/>
    <w:rsid w:val="00486490"/>
    <w:rsid w:val="004864CA"/>
    <w:rsid w:val="004865C5"/>
    <w:rsid w:val="004866F7"/>
    <w:rsid w:val="0048674B"/>
    <w:rsid w:val="00486796"/>
    <w:rsid w:val="004867B9"/>
    <w:rsid w:val="00486829"/>
    <w:rsid w:val="0048685A"/>
    <w:rsid w:val="00486A72"/>
    <w:rsid w:val="00486C32"/>
    <w:rsid w:val="00486C3F"/>
    <w:rsid w:val="00486D82"/>
    <w:rsid w:val="00486F4A"/>
    <w:rsid w:val="004870AE"/>
    <w:rsid w:val="004870BA"/>
    <w:rsid w:val="0048719E"/>
    <w:rsid w:val="004872DB"/>
    <w:rsid w:val="004873C6"/>
    <w:rsid w:val="00487463"/>
    <w:rsid w:val="004874A3"/>
    <w:rsid w:val="00487582"/>
    <w:rsid w:val="00487699"/>
    <w:rsid w:val="0048769F"/>
    <w:rsid w:val="00487939"/>
    <w:rsid w:val="00487977"/>
    <w:rsid w:val="004879BD"/>
    <w:rsid w:val="00487A9D"/>
    <w:rsid w:val="00487AAF"/>
    <w:rsid w:val="00487D13"/>
    <w:rsid w:val="00487EB8"/>
    <w:rsid w:val="00487EEB"/>
    <w:rsid w:val="00487F31"/>
    <w:rsid w:val="0049001E"/>
    <w:rsid w:val="004900E0"/>
    <w:rsid w:val="004901ED"/>
    <w:rsid w:val="00490381"/>
    <w:rsid w:val="004904E7"/>
    <w:rsid w:val="0049050E"/>
    <w:rsid w:val="00490576"/>
    <w:rsid w:val="004906CE"/>
    <w:rsid w:val="00490743"/>
    <w:rsid w:val="00490904"/>
    <w:rsid w:val="0049099A"/>
    <w:rsid w:val="004909BB"/>
    <w:rsid w:val="004909C9"/>
    <w:rsid w:val="00490B2B"/>
    <w:rsid w:val="00490B52"/>
    <w:rsid w:val="00490B7D"/>
    <w:rsid w:val="00490C93"/>
    <w:rsid w:val="00490CA4"/>
    <w:rsid w:val="00490FFE"/>
    <w:rsid w:val="004912E9"/>
    <w:rsid w:val="00491522"/>
    <w:rsid w:val="00491681"/>
    <w:rsid w:val="004916EE"/>
    <w:rsid w:val="004919F7"/>
    <w:rsid w:val="00491A5D"/>
    <w:rsid w:val="00491B2E"/>
    <w:rsid w:val="00491D09"/>
    <w:rsid w:val="00491D68"/>
    <w:rsid w:val="00491DD1"/>
    <w:rsid w:val="00491F29"/>
    <w:rsid w:val="00491FE9"/>
    <w:rsid w:val="00492040"/>
    <w:rsid w:val="0049206A"/>
    <w:rsid w:val="00492124"/>
    <w:rsid w:val="00492222"/>
    <w:rsid w:val="0049228B"/>
    <w:rsid w:val="004922C2"/>
    <w:rsid w:val="004922CA"/>
    <w:rsid w:val="00492585"/>
    <w:rsid w:val="004925E9"/>
    <w:rsid w:val="00492791"/>
    <w:rsid w:val="0049281B"/>
    <w:rsid w:val="00492990"/>
    <w:rsid w:val="004929D0"/>
    <w:rsid w:val="004929E4"/>
    <w:rsid w:val="00492A36"/>
    <w:rsid w:val="00492B2F"/>
    <w:rsid w:val="00492CE1"/>
    <w:rsid w:val="00492DC8"/>
    <w:rsid w:val="00492EA1"/>
    <w:rsid w:val="004931EA"/>
    <w:rsid w:val="004931F2"/>
    <w:rsid w:val="00493253"/>
    <w:rsid w:val="0049327B"/>
    <w:rsid w:val="0049329A"/>
    <w:rsid w:val="0049329D"/>
    <w:rsid w:val="00493401"/>
    <w:rsid w:val="00493523"/>
    <w:rsid w:val="00493635"/>
    <w:rsid w:val="00493671"/>
    <w:rsid w:val="00493A4C"/>
    <w:rsid w:val="00493A9C"/>
    <w:rsid w:val="00493BA1"/>
    <w:rsid w:val="00493BFC"/>
    <w:rsid w:val="00493C04"/>
    <w:rsid w:val="00493D7D"/>
    <w:rsid w:val="00493DAE"/>
    <w:rsid w:val="00493EA6"/>
    <w:rsid w:val="00493EB1"/>
    <w:rsid w:val="00493FD5"/>
    <w:rsid w:val="00494090"/>
    <w:rsid w:val="004940AD"/>
    <w:rsid w:val="0049419A"/>
    <w:rsid w:val="0049429D"/>
    <w:rsid w:val="004942C2"/>
    <w:rsid w:val="004942C6"/>
    <w:rsid w:val="0049433D"/>
    <w:rsid w:val="00494684"/>
    <w:rsid w:val="004948CA"/>
    <w:rsid w:val="004948D4"/>
    <w:rsid w:val="00494A58"/>
    <w:rsid w:val="00494AEE"/>
    <w:rsid w:val="00494BAF"/>
    <w:rsid w:val="00494C2D"/>
    <w:rsid w:val="00494CE4"/>
    <w:rsid w:val="00494D38"/>
    <w:rsid w:val="00494E67"/>
    <w:rsid w:val="00494F4D"/>
    <w:rsid w:val="0049506E"/>
    <w:rsid w:val="004950FA"/>
    <w:rsid w:val="00495128"/>
    <w:rsid w:val="0049515B"/>
    <w:rsid w:val="00495399"/>
    <w:rsid w:val="00495430"/>
    <w:rsid w:val="004954DA"/>
    <w:rsid w:val="0049573D"/>
    <w:rsid w:val="0049583D"/>
    <w:rsid w:val="00495885"/>
    <w:rsid w:val="004958D0"/>
    <w:rsid w:val="004958FB"/>
    <w:rsid w:val="00495937"/>
    <w:rsid w:val="00495A04"/>
    <w:rsid w:val="00495B30"/>
    <w:rsid w:val="00495B38"/>
    <w:rsid w:val="00495B62"/>
    <w:rsid w:val="00495D6C"/>
    <w:rsid w:val="00495DFF"/>
    <w:rsid w:val="00495EF0"/>
    <w:rsid w:val="00495F70"/>
    <w:rsid w:val="004961C1"/>
    <w:rsid w:val="004962A1"/>
    <w:rsid w:val="00496335"/>
    <w:rsid w:val="004963CD"/>
    <w:rsid w:val="0049643E"/>
    <w:rsid w:val="00496812"/>
    <w:rsid w:val="00496863"/>
    <w:rsid w:val="00496966"/>
    <w:rsid w:val="004969D2"/>
    <w:rsid w:val="004969F6"/>
    <w:rsid w:val="00496A2E"/>
    <w:rsid w:val="00496B55"/>
    <w:rsid w:val="00496B6E"/>
    <w:rsid w:val="00496CAF"/>
    <w:rsid w:val="00496CCD"/>
    <w:rsid w:val="00496DE0"/>
    <w:rsid w:val="00496E06"/>
    <w:rsid w:val="00496E8E"/>
    <w:rsid w:val="00496EA9"/>
    <w:rsid w:val="00496F0A"/>
    <w:rsid w:val="00496F19"/>
    <w:rsid w:val="004970EE"/>
    <w:rsid w:val="00497189"/>
    <w:rsid w:val="0049733B"/>
    <w:rsid w:val="004973AD"/>
    <w:rsid w:val="0049751C"/>
    <w:rsid w:val="0049756E"/>
    <w:rsid w:val="00497642"/>
    <w:rsid w:val="00497901"/>
    <w:rsid w:val="00497A52"/>
    <w:rsid w:val="00497A7E"/>
    <w:rsid w:val="00497CB1"/>
    <w:rsid w:val="00497D1B"/>
    <w:rsid w:val="00497DD2"/>
    <w:rsid w:val="00497E2B"/>
    <w:rsid w:val="00497EBB"/>
    <w:rsid w:val="00497FF3"/>
    <w:rsid w:val="004A002D"/>
    <w:rsid w:val="004A00AD"/>
    <w:rsid w:val="004A00CB"/>
    <w:rsid w:val="004A021F"/>
    <w:rsid w:val="004A02CB"/>
    <w:rsid w:val="004A04DC"/>
    <w:rsid w:val="004A04EE"/>
    <w:rsid w:val="004A066B"/>
    <w:rsid w:val="004A0681"/>
    <w:rsid w:val="004A086F"/>
    <w:rsid w:val="004A095B"/>
    <w:rsid w:val="004A0980"/>
    <w:rsid w:val="004A09EC"/>
    <w:rsid w:val="004A0A68"/>
    <w:rsid w:val="004A0B1A"/>
    <w:rsid w:val="004A0BB0"/>
    <w:rsid w:val="004A0D1B"/>
    <w:rsid w:val="004A0D1D"/>
    <w:rsid w:val="004A0DD4"/>
    <w:rsid w:val="004A0F1B"/>
    <w:rsid w:val="004A0F2B"/>
    <w:rsid w:val="004A1027"/>
    <w:rsid w:val="004A1130"/>
    <w:rsid w:val="004A11F6"/>
    <w:rsid w:val="004A1247"/>
    <w:rsid w:val="004A12C4"/>
    <w:rsid w:val="004A1592"/>
    <w:rsid w:val="004A15CB"/>
    <w:rsid w:val="004A17DB"/>
    <w:rsid w:val="004A1882"/>
    <w:rsid w:val="004A18F8"/>
    <w:rsid w:val="004A1B21"/>
    <w:rsid w:val="004A1C11"/>
    <w:rsid w:val="004A1DC2"/>
    <w:rsid w:val="004A1FA8"/>
    <w:rsid w:val="004A1FAB"/>
    <w:rsid w:val="004A20A9"/>
    <w:rsid w:val="004A20FB"/>
    <w:rsid w:val="004A2183"/>
    <w:rsid w:val="004A2504"/>
    <w:rsid w:val="004A2614"/>
    <w:rsid w:val="004A27D0"/>
    <w:rsid w:val="004A28A3"/>
    <w:rsid w:val="004A28DF"/>
    <w:rsid w:val="004A2973"/>
    <w:rsid w:val="004A2A8F"/>
    <w:rsid w:val="004A2C93"/>
    <w:rsid w:val="004A2D57"/>
    <w:rsid w:val="004A2EC4"/>
    <w:rsid w:val="004A2F88"/>
    <w:rsid w:val="004A3027"/>
    <w:rsid w:val="004A30B8"/>
    <w:rsid w:val="004A310E"/>
    <w:rsid w:val="004A31C2"/>
    <w:rsid w:val="004A323A"/>
    <w:rsid w:val="004A33EC"/>
    <w:rsid w:val="004A354B"/>
    <w:rsid w:val="004A3564"/>
    <w:rsid w:val="004A35EA"/>
    <w:rsid w:val="004A35FD"/>
    <w:rsid w:val="004A3957"/>
    <w:rsid w:val="004A395B"/>
    <w:rsid w:val="004A3A5C"/>
    <w:rsid w:val="004A3A89"/>
    <w:rsid w:val="004A3ABB"/>
    <w:rsid w:val="004A3BE9"/>
    <w:rsid w:val="004A3CF4"/>
    <w:rsid w:val="004A3D79"/>
    <w:rsid w:val="004A4060"/>
    <w:rsid w:val="004A443B"/>
    <w:rsid w:val="004A44A2"/>
    <w:rsid w:val="004A45BA"/>
    <w:rsid w:val="004A46F3"/>
    <w:rsid w:val="004A488F"/>
    <w:rsid w:val="004A490A"/>
    <w:rsid w:val="004A49FE"/>
    <w:rsid w:val="004A4A6A"/>
    <w:rsid w:val="004A4B52"/>
    <w:rsid w:val="004A4D64"/>
    <w:rsid w:val="004A4DB0"/>
    <w:rsid w:val="004A4EDC"/>
    <w:rsid w:val="004A4F8C"/>
    <w:rsid w:val="004A5073"/>
    <w:rsid w:val="004A5480"/>
    <w:rsid w:val="004A553F"/>
    <w:rsid w:val="004A5608"/>
    <w:rsid w:val="004A56EC"/>
    <w:rsid w:val="004A59D9"/>
    <w:rsid w:val="004A59EE"/>
    <w:rsid w:val="004A5B06"/>
    <w:rsid w:val="004A5B66"/>
    <w:rsid w:val="004A5BCB"/>
    <w:rsid w:val="004A5DD2"/>
    <w:rsid w:val="004A5E61"/>
    <w:rsid w:val="004A5EBA"/>
    <w:rsid w:val="004A5ECA"/>
    <w:rsid w:val="004A5F58"/>
    <w:rsid w:val="004A5FD2"/>
    <w:rsid w:val="004A61D4"/>
    <w:rsid w:val="004A6258"/>
    <w:rsid w:val="004A626A"/>
    <w:rsid w:val="004A633A"/>
    <w:rsid w:val="004A63BA"/>
    <w:rsid w:val="004A6406"/>
    <w:rsid w:val="004A6446"/>
    <w:rsid w:val="004A645A"/>
    <w:rsid w:val="004A6569"/>
    <w:rsid w:val="004A6579"/>
    <w:rsid w:val="004A6684"/>
    <w:rsid w:val="004A6862"/>
    <w:rsid w:val="004A68CA"/>
    <w:rsid w:val="004A68D9"/>
    <w:rsid w:val="004A6913"/>
    <w:rsid w:val="004A69EC"/>
    <w:rsid w:val="004A6B6A"/>
    <w:rsid w:val="004A6C25"/>
    <w:rsid w:val="004A6CC6"/>
    <w:rsid w:val="004A6E53"/>
    <w:rsid w:val="004A6ED5"/>
    <w:rsid w:val="004A6EFC"/>
    <w:rsid w:val="004A701C"/>
    <w:rsid w:val="004A703F"/>
    <w:rsid w:val="004A7106"/>
    <w:rsid w:val="004A71D4"/>
    <w:rsid w:val="004A723A"/>
    <w:rsid w:val="004A734B"/>
    <w:rsid w:val="004A74F9"/>
    <w:rsid w:val="004A76B3"/>
    <w:rsid w:val="004A7730"/>
    <w:rsid w:val="004A7745"/>
    <w:rsid w:val="004A7899"/>
    <w:rsid w:val="004A78D0"/>
    <w:rsid w:val="004A7AEB"/>
    <w:rsid w:val="004A7B36"/>
    <w:rsid w:val="004A7C26"/>
    <w:rsid w:val="004A7CEF"/>
    <w:rsid w:val="004A7F35"/>
    <w:rsid w:val="004A7FAA"/>
    <w:rsid w:val="004B007F"/>
    <w:rsid w:val="004B00B7"/>
    <w:rsid w:val="004B020D"/>
    <w:rsid w:val="004B0457"/>
    <w:rsid w:val="004B0569"/>
    <w:rsid w:val="004B09CE"/>
    <w:rsid w:val="004B0A94"/>
    <w:rsid w:val="004B0D02"/>
    <w:rsid w:val="004B0D35"/>
    <w:rsid w:val="004B1086"/>
    <w:rsid w:val="004B10E4"/>
    <w:rsid w:val="004B1166"/>
    <w:rsid w:val="004B121F"/>
    <w:rsid w:val="004B12B8"/>
    <w:rsid w:val="004B12C9"/>
    <w:rsid w:val="004B12EA"/>
    <w:rsid w:val="004B136C"/>
    <w:rsid w:val="004B13D5"/>
    <w:rsid w:val="004B1572"/>
    <w:rsid w:val="004B15CD"/>
    <w:rsid w:val="004B17BE"/>
    <w:rsid w:val="004B17C7"/>
    <w:rsid w:val="004B188C"/>
    <w:rsid w:val="004B1955"/>
    <w:rsid w:val="004B1BD1"/>
    <w:rsid w:val="004B1C39"/>
    <w:rsid w:val="004B1D09"/>
    <w:rsid w:val="004B1D73"/>
    <w:rsid w:val="004B1DF5"/>
    <w:rsid w:val="004B20C7"/>
    <w:rsid w:val="004B222C"/>
    <w:rsid w:val="004B2300"/>
    <w:rsid w:val="004B2347"/>
    <w:rsid w:val="004B23B8"/>
    <w:rsid w:val="004B245A"/>
    <w:rsid w:val="004B24E8"/>
    <w:rsid w:val="004B257A"/>
    <w:rsid w:val="004B26A8"/>
    <w:rsid w:val="004B2987"/>
    <w:rsid w:val="004B2A01"/>
    <w:rsid w:val="004B2A37"/>
    <w:rsid w:val="004B2B25"/>
    <w:rsid w:val="004B2C94"/>
    <w:rsid w:val="004B2D06"/>
    <w:rsid w:val="004B2D45"/>
    <w:rsid w:val="004B304B"/>
    <w:rsid w:val="004B30A1"/>
    <w:rsid w:val="004B310C"/>
    <w:rsid w:val="004B31CD"/>
    <w:rsid w:val="004B34E7"/>
    <w:rsid w:val="004B3510"/>
    <w:rsid w:val="004B3711"/>
    <w:rsid w:val="004B3806"/>
    <w:rsid w:val="004B38D7"/>
    <w:rsid w:val="004B392D"/>
    <w:rsid w:val="004B3AFA"/>
    <w:rsid w:val="004B3BFA"/>
    <w:rsid w:val="004B3CCB"/>
    <w:rsid w:val="004B3D3C"/>
    <w:rsid w:val="004B3F05"/>
    <w:rsid w:val="004B404D"/>
    <w:rsid w:val="004B4501"/>
    <w:rsid w:val="004B45FF"/>
    <w:rsid w:val="004B462B"/>
    <w:rsid w:val="004B466B"/>
    <w:rsid w:val="004B4730"/>
    <w:rsid w:val="004B4857"/>
    <w:rsid w:val="004B4950"/>
    <w:rsid w:val="004B4AB2"/>
    <w:rsid w:val="004B4CD1"/>
    <w:rsid w:val="004B4DE0"/>
    <w:rsid w:val="004B4EAE"/>
    <w:rsid w:val="004B5047"/>
    <w:rsid w:val="004B50C9"/>
    <w:rsid w:val="004B5132"/>
    <w:rsid w:val="004B529B"/>
    <w:rsid w:val="004B53D6"/>
    <w:rsid w:val="004B548F"/>
    <w:rsid w:val="004B55E9"/>
    <w:rsid w:val="004B5656"/>
    <w:rsid w:val="004B57B0"/>
    <w:rsid w:val="004B585C"/>
    <w:rsid w:val="004B58D4"/>
    <w:rsid w:val="004B5B51"/>
    <w:rsid w:val="004B5C00"/>
    <w:rsid w:val="004B5C9E"/>
    <w:rsid w:val="004B5E68"/>
    <w:rsid w:val="004B5F8D"/>
    <w:rsid w:val="004B60F4"/>
    <w:rsid w:val="004B611C"/>
    <w:rsid w:val="004B622A"/>
    <w:rsid w:val="004B6365"/>
    <w:rsid w:val="004B646E"/>
    <w:rsid w:val="004B64D7"/>
    <w:rsid w:val="004B6522"/>
    <w:rsid w:val="004B655E"/>
    <w:rsid w:val="004B65C0"/>
    <w:rsid w:val="004B664C"/>
    <w:rsid w:val="004B6868"/>
    <w:rsid w:val="004B688E"/>
    <w:rsid w:val="004B68BF"/>
    <w:rsid w:val="004B6BE0"/>
    <w:rsid w:val="004B6BEE"/>
    <w:rsid w:val="004B6BFA"/>
    <w:rsid w:val="004B6C50"/>
    <w:rsid w:val="004B6C51"/>
    <w:rsid w:val="004B6C56"/>
    <w:rsid w:val="004B6D2F"/>
    <w:rsid w:val="004B6D92"/>
    <w:rsid w:val="004B6F38"/>
    <w:rsid w:val="004B709F"/>
    <w:rsid w:val="004B724A"/>
    <w:rsid w:val="004B7346"/>
    <w:rsid w:val="004B7430"/>
    <w:rsid w:val="004B7476"/>
    <w:rsid w:val="004B7517"/>
    <w:rsid w:val="004B775C"/>
    <w:rsid w:val="004B7918"/>
    <w:rsid w:val="004B7ABD"/>
    <w:rsid w:val="004B7C00"/>
    <w:rsid w:val="004B7D34"/>
    <w:rsid w:val="004B7E04"/>
    <w:rsid w:val="004B7E40"/>
    <w:rsid w:val="004B7E41"/>
    <w:rsid w:val="004B7ECB"/>
    <w:rsid w:val="004B7FB5"/>
    <w:rsid w:val="004B7FB6"/>
    <w:rsid w:val="004C00A4"/>
    <w:rsid w:val="004C036D"/>
    <w:rsid w:val="004C0569"/>
    <w:rsid w:val="004C05A5"/>
    <w:rsid w:val="004C083D"/>
    <w:rsid w:val="004C08EE"/>
    <w:rsid w:val="004C096D"/>
    <w:rsid w:val="004C0C77"/>
    <w:rsid w:val="004C0C9F"/>
    <w:rsid w:val="004C0D57"/>
    <w:rsid w:val="004C0D83"/>
    <w:rsid w:val="004C0D9D"/>
    <w:rsid w:val="004C0F19"/>
    <w:rsid w:val="004C103A"/>
    <w:rsid w:val="004C107A"/>
    <w:rsid w:val="004C112D"/>
    <w:rsid w:val="004C1137"/>
    <w:rsid w:val="004C1220"/>
    <w:rsid w:val="004C140B"/>
    <w:rsid w:val="004C14E4"/>
    <w:rsid w:val="004C1543"/>
    <w:rsid w:val="004C1546"/>
    <w:rsid w:val="004C154D"/>
    <w:rsid w:val="004C169D"/>
    <w:rsid w:val="004C1A70"/>
    <w:rsid w:val="004C1B6A"/>
    <w:rsid w:val="004C2097"/>
    <w:rsid w:val="004C244D"/>
    <w:rsid w:val="004C25C1"/>
    <w:rsid w:val="004C2A52"/>
    <w:rsid w:val="004C2A9C"/>
    <w:rsid w:val="004C2D2F"/>
    <w:rsid w:val="004C2E27"/>
    <w:rsid w:val="004C2FA1"/>
    <w:rsid w:val="004C31A5"/>
    <w:rsid w:val="004C32A5"/>
    <w:rsid w:val="004C32A8"/>
    <w:rsid w:val="004C3311"/>
    <w:rsid w:val="004C33EC"/>
    <w:rsid w:val="004C3402"/>
    <w:rsid w:val="004C34E2"/>
    <w:rsid w:val="004C36A3"/>
    <w:rsid w:val="004C37C6"/>
    <w:rsid w:val="004C38E2"/>
    <w:rsid w:val="004C3B57"/>
    <w:rsid w:val="004C3E0B"/>
    <w:rsid w:val="004C3E52"/>
    <w:rsid w:val="004C3F6B"/>
    <w:rsid w:val="004C3F81"/>
    <w:rsid w:val="004C40F7"/>
    <w:rsid w:val="004C4179"/>
    <w:rsid w:val="004C423D"/>
    <w:rsid w:val="004C4283"/>
    <w:rsid w:val="004C434D"/>
    <w:rsid w:val="004C4412"/>
    <w:rsid w:val="004C44EB"/>
    <w:rsid w:val="004C45BD"/>
    <w:rsid w:val="004C46CB"/>
    <w:rsid w:val="004C4787"/>
    <w:rsid w:val="004C48F9"/>
    <w:rsid w:val="004C4951"/>
    <w:rsid w:val="004C49C5"/>
    <w:rsid w:val="004C4AC3"/>
    <w:rsid w:val="004C4C02"/>
    <w:rsid w:val="004C4C12"/>
    <w:rsid w:val="004C4C83"/>
    <w:rsid w:val="004C4C9A"/>
    <w:rsid w:val="004C4D49"/>
    <w:rsid w:val="004C4ECB"/>
    <w:rsid w:val="004C5207"/>
    <w:rsid w:val="004C52C0"/>
    <w:rsid w:val="004C53F5"/>
    <w:rsid w:val="004C559E"/>
    <w:rsid w:val="004C55EE"/>
    <w:rsid w:val="004C5905"/>
    <w:rsid w:val="004C591C"/>
    <w:rsid w:val="004C592A"/>
    <w:rsid w:val="004C5AA4"/>
    <w:rsid w:val="004C5BF3"/>
    <w:rsid w:val="004C5D60"/>
    <w:rsid w:val="004C5DA4"/>
    <w:rsid w:val="004C5DB5"/>
    <w:rsid w:val="004C5E28"/>
    <w:rsid w:val="004C5E40"/>
    <w:rsid w:val="004C5E97"/>
    <w:rsid w:val="004C5EB1"/>
    <w:rsid w:val="004C5F51"/>
    <w:rsid w:val="004C5F7C"/>
    <w:rsid w:val="004C61BC"/>
    <w:rsid w:val="004C6372"/>
    <w:rsid w:val="004C63E8"/>
    <w:rsid w:val="004C64BC"/>
    <w:rsid w:val="004C6629"/>
    <w:rsid w:val="004C68FC"/>
    <w:rsid w:val="004C69FA"/>
    <w:rsid w:val="004C6B35"/>
    <w:rsid w:val="004C6C2B"/>
    <w:rsid w:val="004C6C6A"/>
    <w:rsid w:val="004C6CE9"/>
    <w:rsid w:val="004C6DB1"/>
    <w:rsid w:val="004C70E7"/>
    <w:rsid w:val="004C70ED"/>
    <w:rsid w:val="004C718D"/>
    <w:rsid w:val="004C72F1"/>
    <w:rsid w:val="004C75C3"/>
    <w:rsid w:val="004C75F7"/>
    <w:rsid w:val="004C76DF"/>
    <w:rsid w:val="004C776E"/>
    <w:rsid w:val="004C7876"/>
    <w:rsid w:val="004C795C"/>
    <w:rsid w:val="004C7B92"/>
    <w:rsid w:val="004C7D20"/>
    <w:rsid w:val="004C7EC9"/>
    <w:rsid w:val="004C7FE0"/>
    <w:rsid w:val="004D01D2"/>
    <w:rsid w:val="004D0205"/>
    <w:rsid w:val="004D043B"/>
    <w:rsid w:val="004D04AB"/>
    <w:rsid w:val="004D04E3"/>
    <w:rsid w:val="004D061B"/>
    <w:rsid w:val="004D071C"/>
    <w:rsid w:val="004D0A02"/>
    <w:rsid w:val="004D0A1A"/>
    <w:rsid w:val="004D0AEB"/>
    <w:rsid w:val="004D0AF2"/>
    <w:rsid w:val="004D0B13"/>
    <w:rsid w:val="004D0B36"/>
    <w:rsid w:val="004D0C5F"/>
    <w:rsid w:val="004D0CF9"/>
    <w:rsid w:val="004D0D83"/>
    <w:rsid w:val="004D0E9E"/>
    <w:rsid w:val="004D0EB7"/>
    <w:rsid w:val="004D0F20"/>
    <w:rsid w:val="004D0F37"/>
    <w:rsid w:val="004D0FF3"/>
    <w:rsid w:val="004D1037"/>
    <w:rsid w:val="004D1114"/>
    <w:rsid w:val="004D1169"/>
    <w:rsid w:val="004D12B0"/>
    <w:rsid w:val="004D13BD"/>
    <w:rsid w:val="004D1501"/>
    <w:rsid w:val="004D1591"/>
    <w:rsid w:val="004D15A7"/>
    <w:rsid w:val="004D1748"/>
    <w:rsid w:val="004D18BE"/>
    <w:rsid w:val="004D19B4"/>
    <w:rsid w:val="004D19E9"/>
    <w:rsid w:val="004D1D30"/>
    <w:rsid w:val="004D1EF7"/>
    <w:rsid w:val="004D1FCE"/>
    <w:rsid w:val="004D2099"/>
    <w:rsid w:val="004D21D8"/>
    <w:rsid w:val="004D2285"/>
    <w:rsid w:val="004D236A"/>
    <w:rsid w:val="004D23BA"/>
    <w:rsid w:val="004D24D7"/>
    <w:rsid w:val="004D2515"/>
    <w:rsid w:val="004D2539"/>
    <w:rsid w:val="004D25A0"/>
    <w:rsid w:val="004D261A"/>
    <w:rsid w:val="004D26F7"/>
    <w:rsid w:val="004D29B7"/>
    <w:rsid w:val="004D2AE7"/>
    <w:rsid w:val="004D2B47"/>
    <w:rsid w:val="004D2BD4"/>
    <w:rsid w:val="004D2C0F"/>
    <w:rsid w:val="004D2DF4"/>
    <w:rsid w:val="004D2F7F"/>
    <w:rsid w:val="004D3115"/>
    <w:rsid w:val="004D3142"/>
    <w:rsid w:val="004D3175"/>
    <w:rsid w:val="004D32CE"/>
    <w:rsid w:val="004D33C0"/>
    <w:rsid w:val="004D33CB"/>
    <w:rsid w:val="004D34E8"/>
    <w:rsid w:val="004D35C9"/>
    <w:rsid w:val="004D3642"/>
    <w:rsid w:val="004D3647"/>
    <w:rsid w:val="004D3756"/>
    <w:rsid w:val="004D37C2"/>
    <w:rsid w:val="004D37CD"/>
    <w:rsid w:val="004D37EF"/>
    <w:rsid w:val="004D38CF"/>
    <w:rsid w:val="004D39A8"/>
    <w:rsid w:val="004D39EC"/>
    <w:rsid w:val="004D3A87"/>
    <w:rsid w:val="004D3B0A"/>
    <w:rsid w:val="004D3C7D"/>
    <w:rsid w:val="004D3D42"/>
    <w:rsid w:val="004D3DDC"/>
    <w:rsid w:val="004D3DEC"/>
    <w:rsid w:val="004D402E"/>
    <w:rsid w:val="004D406D"/>
    <w:rsid w:val="004D4258"/>
    <w:rsid w:val="004D45AE"/>
    <w:rsid w:val="004D45CD"/>
    <w:rsid w:val="004D468D"/>
    <w:rsid w:val="004D46D5"/>
    <w:rsid w:val="004D4713"/>
    <w:rsid w:val="004D4849"/>
    <w:rsid w:val="004D4915"/>
    <w:rsid w:val="004D49EC"/>
    <w:rsid w:val="004D4ACA"/>
    <w:rsid w:val="004D4ADB"/>
    <w:rsid w:val="004D4B48"/>
    <w:rsid w:val="004D4C73"/>
    <w:rsid w:val="004D4C79"/>
    <w:rsid w:val="004D4DD3"/>
    <w:rsid w:val="004D4E6B"/>
    <w:rsid w:val="004D4E72"/>
    <w:rsid w:val="004D4EAA"/>
    <w:rsid w:val="004D4F4A"/>
    <w:rsid w:val="004D4FAF"/>
    <w:rsid w:val="004D50CF"/>
    <w:rsid w:val="004D5215"/>
    <w:rsid w:val="004D522E"/>
    <w:rsid w:val="004D5313"/>
    <w:rsid w:val="004D5369"/>
    <w:rsid w:val="004D5945"/>
    <w:rsid w:val="004D5A7D"/>
    <w:rsid w:val="004D5D81"/>
    <w:rsid w:val="004D5DD3"/>
    <w:rsid w:val="004D5E04"/>
    <w:rsid w:val="004D5E56"/>
    <w:rsid w:val="004D5F15"/>
    <w:rsid w:val="004D5F38"/>
    <w:rsid w:val="004D5FE6"/>
    <w:rsid w:val="004D605B"/>
    <w:rsid w:val="004D61AC"/>
    <w:rsid w:val="004D6302"/>
    <w:rsid w:val="004D65B7"/>
    <w:rsid w:val="004D66F3"/>
    <w:rsid w:val="004D6781"/>
    <w:rsid w:val="004D67AB"/>
    <w:rsid w:val="004D68AF"/>
    <w:rsid w:val="004D68C8"/>
    <w:rsid w:val="004D6A2A"/>
    <w:rsid w:val="004D6B6B"/>
    <w:rsid w:val="004D6B9E"/>
    <w:rsid w:val="004D6EC0"/>
    <w:rsid w:val="004D70F4"/>
    <w:rsid w:val="004D72BD"/>
    <w:rsid w:val="004D749D"/>
    <w:rsid w:val="004D7745"/>
    <w:rsid w:val="004D776C"/>
    <w:rsid w:val="004D7A57"/>
    <w:rsid w:val="004D7BBC"/>
    <w:rsid w:val="004D7D9B"/>
    <w:rsid w:val="004D7E3E"/>
    <w:rsid w:val="004D7E4D"/>
    <w:rsid w:val="004D7F77"/>
    <w:rsid w:val="004D7F8B"/>
    <w:rsid w:val="004E00F4"/>
    <w:rsid w:val="004E0152"/>
    <w:rsid w:val="004E02AE"/>
    <w:rsid w:val="004E02CA"/>
    <w:rsid w:val="004E0553"/>
    <w:rsid w:val="004E0687"/>
    <w:rsid w:val="004E0765"/>
    <w:rsid w:val="004E0A72"/>
    <w:rsid w:val="004E0B9C"/>
    <w:rsid w:val="004E0D54"/>
    <w:rsid w:val="004E101A"/>
    <w:rsid w:val="004E103B"/>
    <w:rsid w:val="004E104B"/>
    <w:rsid w:val="004E10CD"/>
    <w:rsid w:val="004E11D1"/>
    <w:rsid w:val="004E1344"/>
    <w:rsid w:val="004E13D0"/>
    <w:rsid w:val="004E148A"/>
    <w:rsid w:val="004E1506"/>
    <w:rsid w:val="004E1577"/>
    <w:rsid w:val="004E1580"/>
    <w:rsid w:val="004E15BD"/>
    <w:rsid w:val="004E18CF"/>
    <w:rsid w:val="004E19A6"/>
    <w:rsid w:val="004E1B13"/>
    <w:rsid w:val="004E229B"/>
    <w:rsid w:val="004E22A7"/>
    <w:rsid w:val="004E2375"/>
    <w:rsid w:val="004E2481"/>
    <w:rsid w:val="004E285D"/>
    <w:rsid w:val="004E2891"/>
    <w:rsid w:val="004E2957"/>
    <w:rsid w:val="004E29D6"/>
    <w:rsid w:val="004E2A1B"/>
    <w:rsid w:val="004E2A4F"/>
    <w:rsid w:val="004E2AE7"/>
    <w:rsid w:val="004E2BF6"/>
    <w:rsid w:val="004E2CB2"/>
    <w:rsid w:val="004E2D53"/>
    <w:rsid w:val="004E2F0C"/>
    <w:rsid w:val="004E2F1D"/>
    <w:rsid w:val="004E30C0"/>
    <w:rsid w:val="004E32BA"/>
    <w:rsid w:val="004E3327"/>
    <w:rsid w:val="004E332B"/>
    <w:rsid w:val="004E3472"/>
    <w:rsid w:val="004E3616"/>
    <w:rsid w:val="004E36DC"/>
    <w:rsid w:val="004E376D"/>
    <w:rsid w:val="004E38E1"/>
    <w:rsid w:val="004E38E3"/>
    <w:rsid w:val="004E39F0"/>
    <w:rsid w:val="004E3B5E"/>
    <w:rsid w:val="004E3DBA"/>
    <w:rsid w:val="004E3E6B"/>
    <w:rsid w:val="004E3F73"/>
    <w:rsid w:val="004E3F9A"/>
    <w:rsid w:val="004E3FF0"/>
    <w:rsid w:val="004E4095"/>
    <w:rsid w:val="004E4225"/>
    <w:rsid w:val="004E4276"/>
    <w:rsid w:val="004E4322"/>
    <w:rsid w:val="004E4326"/>
    <w:rsid w:val="004E44B0"/>
    <w:rsid w:val="004E44FB"/>
    <w:rsid w:val="004E4659"/>
    <w:rsid w:val="004E466A"/>
    <w:rsid w:val="004E466E"/>
    <w:rsid w:val="004E48C0"/>
    <w:rsid w:val="004E4A74"/>
    <w:rsid w:val="004E4C7A"/>
    <w:rsid w:val="004E4C86"/>
    <w:rsid w:val="004E4E14"/>
    <w:rsid w:val="004E4EFB"/>
    <w:rsid w:val="004E506C"/>
    <w:rsid w:val="004E51EB"/>
    <w:rsid w:val="004E5595"/>
    <w:rsid w:val="004E55C3"/>
    <w:rsid w:val="004E5603"/>
    <w:rsid w:val="004E5B8F"/>
    <w:rsid w:val="004E5F81"/>
    <w:rsid w:val="004E600E"/>
    <w:rsid w:val="004E6175"/>
    <w:rsid w:val="004E6178"/>
    <w:rsid w:val="004E621D"/>
    <w:rsid w:val="004E6399"/>
    <w:rsid w:val="004E63BF"/>
    <w:rsid w:val="004E6464"/>
    <w:rsid w:val="004E64AC"/>
    <w:rsid w:val="004E66FA"/>
    <w:rsid w:val="004E6761"/>
    <w:rsid w:val="004E68DC"/>
    <w:rsid w:val="004E68E7"/>
    <w:rsid w:val="004E697E"/>
    <w:rsid w:val="004E69A8"/>
    <w:rsid w:val="004E69F8"/>
    <w:rsid w:val="004E6C6E"/>
    <w:rsid w:val="004E6C7E"/>
    <w:rsid w:val="004E6C93"/>
    <w:rsid w:val="004E6D1F"/>
    <w:rsid w:val="004E6D75"/>
    <w:rsid w:val="004E6E05"/>
    <w:rsid w:val="004E6F71"/>
    <w:rsid w:val="004E6F86"/>
    <w:rsid w:val="004E7422"/>
    <w:rsid w:val="004E74AD"/>
    <w:rsid w:val="004E7595"/>
    <w:rsid w:val="004E75B7"/>
    <w:rsid w:val="004E768F"/>
    <w:rsid w:val="004E7695"/>
    <w:rsid w:val="004E784C"/>
    <w:rsid w:val="004E7B5A"/>
    <w:rsid w:val="004F007C"/>
    <w:rsid w:val="004F008A"/>
    <w:rsid w:val="004F009B"/>
    <w:rsid w:val="004F00A6"/>
    <w:rsid w:val="004F01CC"/>
    <w:rsid w:val="004F02F3"/>
    <w:rsid w:val="004F0314"/>
    <w:rsid w:val="004F0420"/>
    <w:rsid w:val="004F05B0"/>
    <w:rsid w:val="004F063A"/>
    <w:rsid w:val="004F0767"/>
    <w:rsid w:val="004F07FD"/>
    <w:rsid w:val="004F08AD"/>
    <w:rsid w:val="004F08B9"/>
    <w:rsid w:val="004F08BE"/>
    <w:rsid w:val="004F091C"/>
    <w:rsid w:val="004F0978"/>
    <w:rsid w:val="004F09A7"/>
    <w:rsid w:val="004F09F7"/>
    <w:rsid w:val="004F0C6D"/>
    <w:rsid w:val="004F0D58"/>
    <w:rsid w:val="004F0F61"/>
    <w:rsid w:val="004F105B"/>
    <w:rsid w:val="004F10CA"/>
    <w:rsid w:val="004F11CF"/>
    <w:rsid w:val="004F11F7"/>
    <w:rsid w:val="004F128F"/>
    <w:rsid w:val="004F12E8"/>
    <w:rsid w:val="004F12EF"/>
    <w:rsid w:val="004F1384"/>
    <w:rsid w:val="004F13ED"/>
    <w:rsid w:val="004F15F9"/>
    <w:rsid w:val="004F1630"/>
    <w:rsid w:val="004F179C"/>
    <w:rsid w:val="004F17E6"/>
    <w:rsid w:val="004F1850"/>
    <w:rsid w:val="004F1857"/>
    <w:rsid w:val="004F189D"/>
    <w:rsid w:val="004F194E"/>
    <w:rsid w:val="004F1A15"/>
    <w:rsid w:val="004F1B93"/>
    <w:rsid w:val="004F1BC2"/>
    <w:rsid w:val="004F1BE0"/>
    <w:rsid w:val="004F1D10"/>
    <w:rsid w:val="004F1D78"/>
    <w:rsid w:val="004F1DFA"/>
    <w:rsid w:val="004F1E01"/>
    <w:rsid w:val="004F1ED3"/>
    <w:rsid w:val="004F1EF7"/>
    <w:rsid w:val="004F2068"/>
    <w:rsid w:val="004F20C5"/>
    <w:rsid w:val="004F21A9"/>
    <w:rsid w:val="004F21C4"/>
    <w:rsid w:val="004F2272"/>
    <w:rsid w:val="004F22C8"/>
    <w:rsid w:val="004F23C8"/>
    <w:rsid w:val="004F2404"/>
    <w:rsid w:val="004F2432"/>
    <w:rsid w:val="004F24F9"/>
    <w:rsid w:val="004F2586"/>
    <w:rsid w:val="004F2593"/>
    <w:rsid w:val="004F25AA"/>
    <w:rsid w:val="004F2716"/>
    <w:rsid w:val="004F297D"/>
    <w:rsid w:val="004F2A12"/>
    <w:rsid w:val="004F2A53"/>
    <w:rsid w:val="004F2BF7"/>
    <w:rsid w:val="004F2CE4"/>
    <w:rsid w:val="004F2DBE"/>
    <w:rsid w:val="004F3084"/>
    <w:rsid w:val="004F31EB"/>
    <w:rsid w:val="004F34D7"/>
    <w:rsid w:val="004F356C"/>
    <w:rsid w:val="004F35B3"/>
    <w:rsid w:val="004F35BE"/>
    <w:rsid w:val="004F363E"/>
    <w:rsid w:val="004F36D4"/>
    <w:rsid w:val="004F36F2"/>
    <w:rsid w:val="004F38B3"/>
    <w:rsid w:val="004F3959"/>
    <w:rsid w:val="004F39B1"/>
    <w:rsid w:val="004F39E1"/>
    <w:rsid w:val="004F3C09"/>
    <w:rsid w:val="004F3C2F"/>
    <w:rsid w:val="004F3C35"/>
    <w:rsid w:val="004F3D70"/>
    <w:rsid w:val="004F3D74"/>
    <w:rsid w:val="004F3DE2"/>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183"/>
    <w:rsid w:val="004F526F"/>
    <w:rsid w:val="004F5663"/>
    <w:rsid w:val="004F5878"/>
    <w:rsid w:val="004F5D0F"/>
    <w:rsid w:val="004F5DFA"/>
    <w:rsid w:val="004F5DFC"/>
    <w:rsid w:val="004F63C8"/>
    <w:rsid w:val="004F6587"/>
    <w:rsid w:val="004F66BF"/>
    <w:rsid w:val="004F672A"/>
    <w:rsid w:val="004F688C"/>
    <w:rsid w:val="004F6A3B"/>
    <w:rsid w:val="004F6AA6"/>
    <w:rsid w:val="004F6ADB"/>
    <w:rsid w:val="004F6AEC"/>
    <w:rsid w:val="004F6B6A"/>
    <w:rsid w:val="004F6C0B"/>
    <w:rsid w:val="004F6C47"/>
    <w:rsid w:val="004F70A3"/>
    <w:rsid w:val="004F70C1"/>
    <w:rsid w:val="004F70FC"/>
    <w:rsid w:val="004F745C"/>
    <w:rsid w:val="004F7703"/>
    <w:rsid w:val="004F7733"/>
    <w:rsid w:val="004F77C7"/>
    <w:rsid w:val="004F7878"/>
    <w:rsid w:val="004F7BA5"/>
    <w:rsid w:val="004F7BAE"/>
    <w:rsid w:val="004F7D0D"/>
    <w:rsid w:val="0050007F"/>
    <w:rsid w:val="00500257"/>
    <w:rsid w:val="005003D1"/>
    <w:rsid w:val="005003FA"/>
    <w:rsid w:val="00500449"/>
    <w:rsid w:val="0050058C"/>
    <w:rsid w:val="005006F2"/>
    <w:rsid w:val="00500A23"/>
    <w:rsid w:val="00500A72"/>
    <w:rsid w:val="00500A74"/>
    <w:rsid w:val="00500BC3"/>
    <w:rsid w:val="00500BEC"/>
    <w:rsid w:val="00500E1B"/>
    <w:rsid w:val="00500F23"/>
    <w:rsid w:val="00501255"/>
    <w:rsid w:val="00501276"/>
    <w:rsid w:val="005013C3"/>
    <w:rsid w:val="0050142C"/>
    <w:rsid w:val="0050144B"/>
    <w:rsid w:val="00501535"/>
    <w:rsid w:val="0050179A"/>
    <w:rsid w:val="0050179E"/>
    <w:rsid w:val="005019C7"/>
    <w:rsid w:val="00501A59"/>
    <w:rsid w:val="00501B50"/>
    <w:rsid w:val="00501D0B"/>
    <w:rsid w:val="00501E20"/>
    <w:rsid w:val="00501F10"/>
    <w:rsid w:val="0050201D"/>
    <w:rsid w:val="005020B0"/>
    <w:rsid w:val="005021D1"/>
    <w:rsid w:val="0050224C"/>
    <w:rsid w:val="00502315"/>
    <w:rsid w:val="005023A0"/>
    <w:rsid w:val="0050243B"/>
    <w:rsid w:val="00502518"/>
    <w:rsid w:val="005026BF"/>
    <w:rsid w:val="00502901"/>
    <w:rsid w:val="00502929"/>
    <w:rsid w:val="00502A2B"/>
    <w:rsid w:val="00502B24"/>
    <w:rsid w:val="00502B4F"/>
    <w:rsid w:val="00502B91"/>
    <w:rsid w:val="00502BCB"/>
    <w:rsid w:val="00502BF8"/>
    <w:rsid w:val="00502C67"/>
    <w:rsid w:val="00502DF6"/>
    <w:rsid w:val="00502F61"/>
    <w:rsid w:val="0050304E"/>
    <w:rsid w:val="0050311D"/>
    <w:rsid w:val="00503164"/>
    <w:rsid w:val="005033A6"/>
    <w:rsid w:val="00503477"/>
    <w:rsid w:val="0050352D"/>
    <w:rsid w:val="00503567"/>
    <w:rsid w:val="005035E7"/>
    <w:rsid w:val="005035FF"/>
    <w:rsid w:val="005037BF"/>
    <w:rsid w:val="0050386F"/>
    <w:rsid w:val="0050394C"/>
    <w:rsid w:val="00503B6E"/>
    <w:rsid w:val="00503C53"/>
    <w:rsid w:val="00503D96"/>
    <w:rsid w:val="00503DB5"/>
    <w:rsid w:val="00503E45"/>
    <w:rsid w:val="00503E87"/>
    <w:rsid w:val="00504042"/>
    <w:rsid w:val="005041C1"/>
    <w:rsid w:val="005042BA"/>
    <w:rsid w:val="00504366"/>
    <w:rsid w:val="0050438A"/>
    <w:rsid w:val="0050445B"/>
    <w:rsid w:val="00504494"/>
    <w:rsid w:val="0050454F"/>
    <w:rsid w:val="005045D3"/>
    <w:rsid w:val="0050472A"/>
    <w:rsid w:val="005047B3"/>
    <w:rsid w:val="0050482A"/>
    <w:rsid w:val="005048F6"/>
    <w:rsid w:val="00504BBC"/>
    <w:rsid w:val="00504BC5"/>
    <w:rsid w:val="00504C04"/>
    <w:rsid w:val="00504C36"/>
    <w:rsid w:val="005051D7"/>
    <w:rsid w:val="0050547F"/>
    <w:rsid w:val="0050556B"/>
    <w:rsid w:val="005057EF"/>
    <w:rsid w:val="0050594E"/>
    <w:rsid w:val="00505A0F"/>
    <w:rsid w:val="00505AA9"/>
    <w:rsid w:val="00505AE6"/>
    <w:rsid w:val="00505B0E"/>
    <w:rsid w:val="00505B44"/>
    <w:rsid w:val="00505B8D"/>
    <w:rsid w:val="00505D0D"/>
    <w:rsid w:val="00505D4D"/>
    <w:rsid w:val="00505D7F"/>
    <w:rsid w:val="00505DF2"/>
    <w:rsid w:val="00505E45"/>
    <w:rsid w:val="00505EE4"/>
    <w:rsid w:val="00506031"/>
    <w:rsid w:val="00506047"/>
    <w:rsid w:val="00506118"/>
    <w:rsid w:val="0050637B"/>
    <w:rsid w:val="005065AF"/>
    <w:rsid w:val="005065F3"/>
    <w:rsid w:val="00506625"/>
    <w:rsid w:val="00506776"/>
    <w:rsid w:val="00506795"/>
    <w:rsid w:val="00506AE4"/>
    <w:rsid w:val="00506CF9"/>
    <w:rsid w:val="00506EBB"/>
    <w:rsid w:val="00506ECE"/>
    <w:rsid w:val="00506F67"/>
    <w:rsid w:val="00506FCB"/>
    <w:rsid w:val="00507012"/>
    <w:rsid w:val="0050703C"/>
    <w:rsid w:val="00507196"/>
    <w:rsid w:val="00507346"/>
    <w:rsid w:val="00507377"/>
    <w:rsid w:val="005073F4"/>
    <w:rsid w:val="00507455"/>
    <w:rsid w:val="005074A5"/>
    <w:rsid w:val="005076C6"/>
    <w:rsid w:val="0050770A"/>
    <w:rsid w:val="0050773F"/>
    <w:rsid w:val="0050796D"/>
    <w:rsid w:val="005079AE"/>
    <w:rsid w:val="00507A9B"/>
    <w:rsid w:val="00507E01"/>
    <w:rsid w:val="00510027"/>
    <w:rsid w:val="0051045C"/>
    <w:rsid w:val="0051067A"/>
    <w:rsid w:val="00510A2B"/>
    <w:rsid w:val="00510B36"/>
    <w:rsid w:val="00510BA7"/>
    <w:rsid w:val="00510C95"/>
    <w:rsid w:val="00510DF0"/>
    <w:rsid w:val="00510FF4"/>
    <w:rsid w:val="00511000"/>
    <w:rsid w:val="00511084"/>
    <w:rsid w:val="005110D8"/>
    <w:rsid w:val="005111CB"/>
    <w:rsid w:val="00511211"/>
    <w:rsid w:val="0051125F"/>
    <w:rsid w:val="00511376"/>
    <w:rsid w:val="005114DF"/>
    <w:rsid w:val="00511585"/>
    <w:rsid w:val="005115B7"/>
    <w:rsid w:val="005115D2"/>
    <w:rsid w:val="00511612"/>
    <w:rsid w:val="0051167C"/>
    <w:rsid w:val="005117C1"/>
    <w:rsid w:val="0051186B"/>
    <w:rsid w:val="00511A2C"/>
    <w:rsid w:val="00511A97"/>
    <w:rsid w:val="00511AB9"/>
    <w:rsid w:val="00511CA0"/>
    <w:rsid w:val="00511DCE"/>
    <w:rsid w:val="00511F8E"/>
    <w:rsid w:val="00511F90"/>
    <w:rsid w:val="00511F9E"/>
    <w:rsid w:val="005120EC"/>
    <w:rsid w:val="00512242"/>
    <w:rsid w:val="00512433"/>
    <w:rsid w:val="005125EB"/>
    <w:rsid w:val="005127CB"/>
    <w:rsid w:val="0051290A"/>
    <w:rsid w:val="005129DB"/>
    <w:rsid w:val="00512AF5"/>
    <w:rsid w:val="00512B11"/>
    <w:rsid w:val="00512BA0"/>
    <w:rsid w:val="00512C97"/>
    <w:rsid w:val="00512CB2"/>
    <w:rsid w:val="00512D10"/>
    <w:rsid w:val="00512D9F"/>
    <w:rsid w:val="00512F97"/>
    <w:rsid w:val="005130D7"/>
    <w:rsid w:val="00513158"/>
    <w:rsid w:val="0051327F"/>
    <w:rsid w:val="00513291"/>
    <w:rsid w:val="00513369"/>
    <w:rsid w:val="0051348C"/>
    <w:rsid w:val="0051353F"/>
    <w:rsid w:val="005135DE"/>
    <w:rsid w:val="005136D9"/>
    <w:rsid w:val="00513700"/>
    <w:rsid w:val="0051381C"/>
    <w:rsid w:val="00513A8A"/>
    <w:rsid w:val="00513BA4"/>
    <w:rsid w:val="00513BF7"/>
    <w:rsid w:val="00513C66"/>
    <w:rsid w:val="00513D53"/>
    <w:rsid w:val="00513DCD"/>
    <w:rsid w:val="00514015"/>
    <w:rsid w:val="0051404F"/>
    <w:rsid w:val="0051420F"/>
    <w:rsid w:val="00514232"/>
    <w:rsid w:val="00514434"/>
    <w:rsid w:val="00514437"/>
    <w:rsid w:val="0051461E"/>
    <w:rsid w:val="0051474D"/>
    <w:rsid w:val="005147D9"/>
    <w:rsid w:val="005147EC"/>
    <w:rsid w:val="005147F2"/>
    <w:rsid w:val="00514B67"/>
    <w:rsid w:val="00514BC2"/>
    <w:rsid w:val="00514BD9"/>
    <w:rsid w:val="00514D6B"/>
    <w:rsid w:val="00514EF2"/>
    <w:rsid w:val="00514F5A"/>
    <w:rsid w:val="00514FB3"/>
    <w:rsid w:val="00515062"/>
    <w:rsid w:val="005150A6"/>
    <w:rsid w:val="00515167"/>
    <w:rsid w:val="00515258"/>
    <w:rsid w:val="00515415"/>
    <w:rsid w:val="005154AF"/>
    <w:rsid w:val="005154FB"/>
    <w:rsid w:val="0051553B"/>
    <w:rsid w:val="00515696"/>
    <w:rsid w:val="0051573D"/>
    <w:rsid w:val="005157D4"/>
    <w:rsid w:val="005158B0"/>
    <w:rsid w:val="0051590E"/>
    <w:rsid w:val="00515AFC"/>
    <w:rsid w:val="00515B17"/>
    <w:rsid w:val="00515B2C"/>
    <w:rsid w:val="00515BAA"/>
    <w:rsid w:val="00515F15"/>
    <w:rsid w:val="00516157"/>
    <w:rsid w:val="005161B1"/>
    <w:rsid w:val="0051639A"/>
    <w:rsid w:val="005165EB"/>
    <w:rsid w:val="00516606"/>
    <w:rsid w:val="005166BC"/>
    <w:rsid w:val="00516783"/>
    <w:rsid w:val="00516992"/>
    <w:rsid w:val="00516A15"/>
    <w:rsid w:val="00516A66"/>
    <w:rsid w:val="00516B62"/>
    <w:rsid w:val="00516C37"/>
    <w:rsid w:val="00516C6C"/>
    <w:rsid w:val="00516D46"/>
    <w:rsid w:val="00516D55"/>
    <w:rsid w:val="00516E90"/>
    <w:rsid w:val="00516ECF"/>
    <w:rsid w:val="00516FDE"/>
    <w:rsid w:val="00517030"/>
    <w:rsid w:val="005170F0"/>
    <w:rsid w:val="0051713D"/>
    <w:rsid w:val="00517268"/>
    <w:rsid w:val="00517294"/>
    <w:rsid w:val="005172BA"/>
    <w:rsid w:val="005172DA"/>
    <w:rsid w:val="005173DE"/>
    <w:rsid w:val="0051744A"/>
    <w:rsid w:val="005174BB"/>
    <w:rsid w:val="005174DA"/>
    <w:rsid w:val="0051758F"/>
    <w:rsid w:val="005175E5"/>
    <w:rsid w:val="005177F3"/>
    <w:rsid w:val="0051786F"/>
    <w:rsid w:val="00517A00"/>
    <w:rsid w:val="00517AFB"/>
    <w:rsid w:val="00517B17"/>
    <w:rsid w:val="00517E78"/>
    <w:rsid w:val="00517EBE"/>
    <w:rsid w:val="00517EF2"/>
    <w:rsid w:val="00517F1C"/>
    <w:rsid w:val="00517F20"/>
    <w:rsid w:val="00520008"/>
    <w:rsid w:val="0052007B"/>
    <w:rsid w:val="00520106"/>
    <w:rsid w:val="0052014D"/>
    <w:rsid w:val="005201A8"/>
    <w:rsid w:val="00520214"/>
    <w:rsid w:val="00520295"/>
    <w:rsid w:val="00520419"/>
    <w:rsid w:val="0052079F"/>
    <w:rsid w:val="00520807"/>
    <w:rsid w:val="00520830"/>
    <w:rsid w:val="00520932"/>
    <w:rsid w:val="005209A7"/>
    <w:rsid w:val="00520A94"/>
    <w:rsid w:val="00520A98"/>
    <w:rsid w:val="00520AAB"/>
    <w:rsid w:val="00520B51"/>
    <w:rsid w:val="00520B84"/>
    <w:rsid w:val="00520BCA"/>
    <w:rsid w:val="00520CE8"/>
    <w:rsid w:val="00520EEB"/>
    <w:rsid w:val="00520F51"/>
    <w:rsid w:val="00521013"/>
    <w:rsid w:val="0052111C"/>
    <w:rsid w:val="0052117F"/>
    <w:rsid w:val="005211FB"/>
    <w:rsid w:val="0052129F"/>
    <w:rsid w:val="005212D1"/>
    <w:rsid w:val="005213F6"/>
    <w:rsid w:val="005214C9"/>
    <w:rsid w:val="005217A9"/>
    <w:rsid w:val="0052189C"/>
    <w:rsid w:val="005218A2"/>
    <w:rsid w:val="0052190D"/>
    <w:rsid w:val="0052191A"/>
    <w:rsid w:val="00521A24"/>
    <w:rsid w:val="00521B33"/>
    <w:rsid w:val="00521C80"/>
    <w:rsid w:val="00521D55"/>
    <w:rsid w:val="00521D6F"/>
    <w:rsid w:val="00521D8C"/>
    <w:rsid w:val="00521E45"/>
    <w:rsid w:val="0052212B"/>
    <w:rsid w:val="005221C5"/>
    <w:rsid w:val="0052228C"/>
    <w:rsid w:val="005222BC"/>
    <w:rsid w:val="00522406"/>
    <w:rsid w:val="0052255E"/>
    <w:rsid w:val="0052272B"/>
    <w:rsid w:val="0052286E"/>
    <w:rsid w:val="00522896"/>
    <w:rsid w:val="0052290E"/>
    <w:rsid w:val="005229FC"/>
    <w:rsid w:val="00522A8C"/>
    <w:rsid w:val="00522B48"/>
    <w:rsid w:val="00522CB4"/>
    <w:rsid w:val="00522CBB"/>
    <w:rsid w:val="00522D44"/>
    <w:rsid w:val="00522E55"/>
    <w:rsid w:val="00522E70"/>
    <w:rsid w:val="00522E8C"/>
    <w:rsid w:val="00523030"/>
    <w:rsid w:val="0052308A"/>
    <w:rsid w:val="00523152"/>
    <w:rsid w:val="00523196"/>
    <w:rsid w:val="005231A8"/>
    <w:rsid w:val="00523269"/>
    <w:rsid w:val="005232B0"/>
    <w:rsid w:val="005234E3"/>
    <w:rsid w:val="00523531"/>
    <w:rsid w:val="00523738"/>
    <w:rsid w:val="00523747"/>
    <w:rsid w:val="00523A1F"/>
    <w:rsid w:val="00523AE7"/>
    <w:rsid w:val="00523D02"/>
    <w:rsid w:val="00523D1C"/>
    <w:rsid w:val="00524003"/>
    <w:rsid w:val="005240F1"/>
    <w:rsid w:val="00524292"/>
    <w:rsid w:val="005244FC"/>
    <w:rsid w:val="0052453A"/>
    <w:rsid w:val="00524588"/>
    <w:rsid w:val="005246E2"/>
    <w:rsid w:val="005247C0"/>
    <w:rsid w:val="0052487E"/>
    <w:rsid w:val="00524B04"/>
    <w:rsid w:val="00524B28"/>
    <w:rsid w:val="00524D17"/>
    <w:rsid w:val="00524DA6"/>
    <w:rsid w:val="00524E00"/>
    <w:rsid w:val="00524F60"/>
    <w:rsid w:val="00525075"/>
    <w:rsid w:val="005250E5"/>
    <w:rsid w:val="0052510F"/>
    <w:rsid w:val="00525125"/>
    <w:rsid w:val="005251A2"/>
    <w:rsid w:val="005251A3"/>
    <w:rsid w:val="00525258"/>
    <w:rsid w:val="00525515"/>
    <w:rsid w:val="005255DD"/>
    <w:rsid w:val="00525611"/>
    <w:rsid w:val="005256D9"/>
    <w:rsid w:val="005257E8"/>
    <w:rsid w:val="005257EE"/>
    <w:rsid w:val="00525933"/>
    <w:rsid w:val="005259CE"/>
    <w:rsid w:val="00525A5B"/>
    <w:rsid w:val="00525A95"/>
    <w:rsid w:val="00525ADD"/>
    <w:rsid w:val="00525B54"/>
    <w:rsid w:val="00525DCB"/>
    <w:rsid w:val="0052624F"/>
    <w:rsid w:val="00526400"/>
    <w:rsid w:val="0052644A"/>
    <w:rsid w:val="00526601"/>
    <w:rsid w:val="0052666E"/>
    <w:rsid w:val="00526678"/>
    <w:rsid w:val="005266B5"/>
    <w:rsid w:val="0052682B"/>
    <w:rsid w:val="00526907"/>
    <w:rsid w:val="005269AC"/>
    <w:rsid w:val="005269AF"/>
    <w:rsid w:val="00526A48"/>
    <w:rsid w:val="00526A7D"/>
    <w:rsid w:val="00526A9B"/>
    <w:rsid w:val="00526D86"/>
    <w:rsid w:val="00527159"/>
    <w:rsid w:val="005271A0"/>
    <w:rsid w:val="005271D8"/>
    <w:rsid w:val="005274BF"/>
    <w:rsid w:val="005275BF"/>
    <w:rsid w:val="005278B1"/>
    <w:rsid w:val="00527A29"/>
    <w:rsid w:val="00527B1F"/>
    <w:rsid w:val="00527B23"/>
    <w:rsid w:val="00527B4D"/>
    <w:rsid w:val="00527BF2"/>
    <w:rsid w:val="00527CCF"/>
    <w:rsid w:val="00527D06"/>
    <w:rsid w:val="00527DC7"/>
    <w:rsid w:val="00527E59"/>
    <w:rsid w:val="00527E73"/>
    <w:rsid w:val="005301C5"/>
    <w:rsid w:val="0053053F"/>
    <w:rsid w:val="005305E2"/>
    <w:rsid w:val="0053069D"/>
    <w:rsid w:val="00530763"/>
    <w:rsid w:val="005308B8"/>
    <w:rsid w:val="00530975"/>
    <w:rsid w:val="00530A4E"/>
    <w:rsid w:val="00530AD9"/>
    <w:rsid w:val="00530BC3"/>
    <w:rsid w:val="00530BCE"/>
    <w:rsid w:val="00530C56"/>
    <w:rsid w:val="00530D19"/>
    <w:rsid w:val="00530D57"/>
    <w:rsid w:val="00530D84"/>
    <w:rsid w:val="00530E91"/>
    <w:rsid w:val="00530EA6"/>
    <w:rsid w:val="00530EC9"/>
    <w:rsid w:val="0053115C"/>
    <w:rsid w:val="005311DC"/>
    <w:rsid w:val="005312B5"/>
    <w:rsid w:val="005312E9"/>
    <w:rsid w:val="00531300"/>
    <w:rsid w:val="005313E3"/>
    <w:rsid w:val="00531430"/>
    <w:rsid w:val="00531628"/>
    <w:rsid w:val="00531689"/>
    <w:rsid w:val="00531951"/>
    <w:rsid w:val="00531A73"/>
    <w:rsid w:val="00531AFC"/>
    <w:rsid w:val="00531E50"/>
    <w:rsid w:val="00531E62"/>
    <w:rsid w:val="00531F19"/>
    <w:rsid w:val="00531F63"/>
    <w:rsid w:val="00531F8F"/>
    <w:rsid w:val="00531FE6"/>
    <w:rsid w:val="00531FF8"/>
    <w:rsid w:val="00532201"/>
    <w:rsid w:val="0053229E"/>
    <w:rsid w:val="005322D8"/>
    <w:rsid w:val="005324AC"/>
    <w:rsid w:val="0053251F"/>
    <w:rsid w:val="00532526"/>
    <w:rsid w:val="005326F6"/>
    <w:rsid w:val="00532A8F"/>
    <w:rsid w:val="00532AFF"/>
    <w:rsid w:val="00532B0D"/>
    <w:rsid w:val="00532BB8"/>
    <w:rsid w:val="00532DDC"/>
    <w:rsid w:val="00532E76"/>
    <w:rsid w:val="00533119"/>
    <w:rsid w:val="0053323B"/>
    <w:rsid w:val="00533435"/>
    <w:rsid w:val="00533770"/>
    <w:rsid w:val="005337FC"/>
    <w:rsid w:val="00533813"/>
    <w:rsid w:val="005339E1"/>
    <w:rsid w:val="00533AB7"/>
    <w:rsid w:val="00533B3B"/>
    <w:rsid w:val="00533B7B"/>
    <w:rsid w:val="00533CEE"/>
    <w:rsid w:val="00533D10"/>
    <w:rsid w:val="00533E13"/>
    <w:rsid w:val="00533E32"/>
    <w:rsid w:val="00533EA9"/>
    <w:rsid w:val="00533EB2"/>
    <w:rsid w:val="00533EC2"/>
    <w:rsid w:val="00533F51"/>
    <w:rsid w:val="00533F79"/>
    <w:rsid w:val="00534035"/>
    <w:rsid w:val="00534062"/>
    <w:rsid w:val="00534248"/>
    <w:rsid w:val="00534487"/>
    <w:rsid w:val="005345EF"/>
    <w:rsid w:val="0053463C"/>
    <w:rsid w:val="00534647"/>
    <w:rsid w:val="005346F5"/>
    <w:rsid w:val="00534748"/>
    <w:rsid w:val="005347B6"/>
    <w:rsid w:val="00534A20"/>
    <w:rsid w:val="00534A6E"/>
    <w:rsid w:val="00534BD3"/>
    <w:rsid w:val="00534D52"/>
    <w:rsid w:val="00534FA2"/>
    <w:rsid w:val="00534FEA"/>
    <w:rsid w:val="0053500C"/>
    <w:rsid w:val="005350EF"/>
    <w:rsid w:val="005351A2"/>
    <w:rsid w:val="005352AE"/>
    <w:rsid w:val="00535530"/>
    <w:rsid w:val="005355C6"/>
    <w:rsid w:val="0053562D"/>
    <w:rsid w:val="005356B9"/>
    <w:rsid w:val="005358F3"/>
    <w:rsid w:val="00535A32"/>
    <w:rsid w:val="00535A9F"/>
    <w:rsid w:val="00535AD5"/>
    <w:rsid w:val="00535BE0"/>
    <w:rsid w:val="00535BEA"/>
    <w:rsid w:val="00535BFE"/>
    <w:rsid w:val="00535CD3"/>
    <w:rsid w:val="00535D7E"/>
    <w:rsid w:val="00535DAE"/>
    <w:rsid w:val="0053607A"/>
    <w:rsid w:val="0053617E"/>
    <w:rsid w:val="005362B3"/>
    <w:rsid w:val="0053634C"/>
    <w:rsid w:val="00536649"/>
    <w:rsid w:val="005366C4"/>
    <w:rsid w:val="00536765"/>
    <w:rsid w:val="00536A78"/>
    <w:rsid w:val="00536CA3"/>
    <w:rsid w:val="00536D6B"/>
    <w:rsid w:val="00536E01"/>
    <w:rsid w:val="00536ED7"/>
    <w:rsid w:val="00536F6E"/>
    <w:rsid w:val="00537537"/>
    <w:rsid w:val="00537591"/>
    <w:rsid w:val="005375BF"/>
    <w:rsid w:val="00537617"/>
    <w:rsid w:val="00537718"/>
    <w:rsid w:val="00537861"/>
    <w:rsid w:val="00537932"/>
    <w:rsid w:val="005379A5"/>
    <w:rsid w:val="00537A5D"/>
    <w:rsid w:val="00537BFD"/>
    <w:rsid w:val="00537C2E"/>
    <w:rsid w:val="00537C31"/>
    <w:rsid w:val="00537CA1"/>
    <w:rsid w:val="00537D90"/>
    <w:rsid w:val="00540295"/>
    <w:rsid w:val="005402AA"/>
    <w:rsid w:val="005402B8"/>
    <w:rsid w:val="005403D1"/>
    <w:rsid w:val="005404A8"/>
    <w:rsid w:val="0054069A"/>
    <w:rsid w:val="005407F7"/>
    <w:rsid w:val="005409E2"/>
    <w:rsid w:val="00540B4B"/>
    <w:rsid w:val="00540C39"/>
    <w:rsid w:val="00540CA4"/>
    <w:rsid w:val="00540E7E"/>
    <w:rsid w:val="00541012"/>
    <w:rsid w:val="0054111C"/>
    <w:rsid w:val="00541180"/>
    <w:rsid w:val="005414F2"/>
    <w:rsid w:val="00541596"/>
    <w:rsid w:val="00541659"/>
    <w:rsid w:val="0054167C"/>
    <w:rsid w:val="00541871"/>
    <w:rsid w:val="00541AC4"/>
    <w:rsid w:val="00541AF6"/>
    <w:rsid w:val="00541BD8"/>
    <w:rsid w:val="00541CDC"/>
    <w:rsid w:val="00541E2D"/>
    <w:rsid w:val="00541E56"/>
    <w:rsid w:val="00541E9B"/>
    <w:rsid w:val="00541EA2"/>
    <w:rsid w:val="00541EEA"/>
    <w:rsid w:val="0054229C"/>
    <w:rsid w:val="005423F4"/>
    <w:rsid w:val="00542595"/>
    <w:rsid w:val="0054267C"/>
    <w:rsid w:val="005426AB"/>
    <w:rsid w:val="005427F9"/>
    <w:rsid w:val="005429B9"/>
    <w:rsid w:val="00542B03"/>
    <w:rsid w:val="00542B48"/>
    <w:rsid w:val="00542DC3"/>
    <w:rsid w:val="005430C9"/>
    <w:rsid w:val="005432B3"/>
    <w:rsid w:val="0054330C"/>
    <w:rsid w:val="00543362"/>
    <w:rsid w:val="005433A6"/>
    <w:rsid w:val="005433FA"/>
    <w:rsid w:val="00543493"/>
    <w:rsid w:val="00543571"/>
    <w:rsid w:val="0054365B"/>
    <w:rsid w:val="0054369B"/>
    <w:rsid w:val="005436BF"/>
    <w:rsid w:val="0054378F"/>
    <w:rsid w:val="005439EF"/>
    <w:rsid w:val="00543A6B"/>
    <w:rsid w:val="00543B39"/>
    <w:rsid w:val="00543B5E"/>
    <w:rsid w:val="00543B61"/>
    <w:rsid w:val="00543C37"/>
    <w:rsid w:val="00543D55"/>
    <w:rsid w:val="00543E32"/>
    <w:rsid w:val="00543E79"/>
    <w:rsid w:val="00543EA7"/>
    <w:rsid w:val="00543ECC"/>
    <w:rsid w:val="00543F5F"/>
    <w:rsid w:val="00544055"/>
    <w:rsid w:val="00544085"/>
    <w:rsid w:val="005441E3"/>
    <w:rsid w:val="005441E9"/>
    <w:rsid w:val="00544286"/>
    <w:rsid w:val="00544294"/>
    <w:rsid w:val="00544306"/>
    <w:rsid w:val="005443C3"/>
    <w:rsid w:val="0054458A"/>
    <w:rsid w:val="005445B9"/>
    <w:rsid w:val="005446D4"/>
    <w:rsid w:val="00544827"/>
    <w:rsid w:val="005448BC"/>
    <w:rsid w:val="005448E8"/>
    <w:rsid w:val="00544A37"/>
    <w:rsid w:val="00544B5A"/>
    <w:rsid w:val="00544C9C"/>
    <w:rsid w:val="00544D17"/>
    <w:rsid w:val="00544F63"/>
    <w:rsid w:val="00545026"/>
    <w:rsid w:val="00545101"/>
    <w:rsid w:val="0054523A"/>
    <w:rsid w:val="005454CA"/>
    <w:rsid w:val="005454D0"/>
    <w:rsid w:val="00545505"/>
    <w:rsid w:val="005455D3"/>
    <w:rsid w:val="005455E8"/>
    <w:rsid w:val="0054561E"/>
    <w:rsid w:val="00545704"/>
    <w:rsid w:val="0054573D"/>
    <w:rsid w:val="0054583F"/>
    <w:rsid w:val="005458A9"/>
    <w:rsid w:val="00545A86"/>
    <w:rsid w:val="00545CBD"/>
    <w:rsid w:val="00545D8B"/>
    <w:rsid w:val="00545DFA"/>
    <w:rsid w:val="00545E21"/>
    <w:rsid w:val="00545E97"/>
    <w:rsid w:val="00545EBB"/>
    <w:rsid w:val="00546008"/>
    <w:rsid w:val="00546094"/>
    <w:rsid w:val="005461E0"/>
    <w:rsid w:val="0054633C"/>
    <w:rsid w:val="005463FF"/>
    <w:rsid w:val="0054648F"/>
    <w:rsid w:val="005464EC"/>
    <w:rsid w:val="005465BA"/>
    <w:rsid w:val="00546661"/>
    <w:rsid w:val="00546721"/>
    <w:rsid w:val="00546742"/>
    <w:rsid w:val="00546819"/>
    <w:rsid w:val="00546846"/>
    <w:rsid w:val="00546863"/>
    <w:rsid w:val="00546941"/>
    <w:rsid w:val="00546952"/>
    <w:rsid w:val="005469F3"/>
    <w:rsid w:val="00546A61"/>
    <w:rsid w:val="00546A74"/>
    <w:rsid w:val="00546CA2"/>
    <w:rsid w:val="00546CEB"/>
    <w:rsid w:val="00546DA6"/>
    <w:rsid w:val="00546E74"/>
    <w:rsid w:val="00547034"/>
    <w:rsid w:val="00547043"/>
    <w:rsid w:val="005470A7"/>
    <w:rsid w:val="005470F3"/>
    <w:rsid w:val="005471D8"/>
    <w:rsid w:val="005477FB"/>
    <w:rsid w:val="005478E1"/>
    <w:rsid w:val="005478F5"/>
    <w:rsid w:val="00547933"/>
    <w:rsid w:val="00547A76"/>
    <w:rsid w:val="00547BBC"/>
    <w:rsid w:val="00547D5D"/>
    <w:rsid w:val="00547DD6"/>
    <w:rsid w:val="00547F5D"/>
    <w:rsid w:val="00547FA3"/>
    <w:rsid w:val="00547FC2"/>
    <w:rsid w:val="00550221"/>
    <w:rsid w:val="005503FC"/>
    <w:rsid w:val="00550438"/>
    <w:rsid w:val="00550463"/>
    <w:rsid w:val="0055047F"/>
    <w:rsid w:val="00550480"/>
    <w:rsid w:val="00550519"/>
    <w:rsid w:val="0055057F"/>
    <w:rsid w:val="00550653"/>
    <w:rsid w:val="00550B1A"/>
    <w:rsid w:val="00550C58"/>
    <w:rsid w:val="00550CBB"/>
    <w:rsid w:val="00550E2C"/>
    <w:rsid w:val="00550F5D"/>
    <w:rsid w:val="00551092"/>
    <w:rsid w:val="00551361"/>
    <w:rsid w:val="005515BD"/>
    <w:rsid w:val="00551819"/>
    <w:rsid w:val="0055189D"/>
    <w:rsid w:val="00551A7C"/>
    <w:rsid w:val="00551AF2"/>
    <w:rsid w:val="00551F77"/>
    <w:rsid w:val="005520B2"/>
    <w:rsid w:val="0055210F"/>
    <w:rsid w:val="00552203"/>
    <w:rsid w:val="00552227"/>
    <w:rsid w:val="00552318"/>
    <w:rsid w:val="005524A3"/>
    <w:rsid w:val="005524B5"/>
    <w:rsid w:val="005525CF"/>
    <w:rsid w:val="005526D4"/>
    <w:rsid w:val="0055273E"/>
    <w:rsid w:val="00552767"/>
    <w:rsid w:val="0055282D"/>
    <w:rsid w:val="00552875"/>
    <w:rsid w:val="0055296E"/>
    <w:rsid w:val="00552A79"/>
    <w:rsid w:val="00552BBF"/>
    <w:rsid w:val="00552E86"/>
    <w:rsid w:val="00552F27"/>
    <w:rsid w:val="00552F5E"/>
    <w:rsid w:val="0055303F"/>
    <w:rsid w:val="005531FF"/>
    <w:rsid w:val="00553502"/>
    <w:rsid w:val="0055355B"/>
    <w:rsid w:val="0055367C"/>
    <w:rsid w:val="005536C2"/>
    <w:rsid w:val="005537B5"/>
    <w:rsid w:val="005537F4"/>
    <w:rsid w:val="00553815"/>
    <w:rsid w:val="00553890"/>
    <w:rsid w:val="005539E5"/>
    <w:rsid w:val="00553A4A"/>
    <w:rsid w:val="00553A9B"/>
    <w:rsid w:val="00553AEA"/>
    <w:rsid w:val="00553BB7"/>
    <w:rsid w:val="00553CD4"/>
    <w:rsid w:val="00553CFA"/>
    <w:rsid w:val="00553E75"/>
    <w:rsid w:val="00553F2E"/>
    <w:rsid w:val="00554165"/>
    <w:rsid w:val="00554259"/>
    <w:rsid w:val="005542CE"/>
    <w:rsid w:val="00554322"/>
    <w:rsid w:val="00554349"/>
    <w:rsid w:val="005543E0"/>
    <w:rsid w:val="005544A5"/>
    <w:rsid w:val="005545DA"/>
    <w:rsid w:val="005546C1"/>
    <w:rsid w:val="00554732"/>
    <w:rsid w:val="00554773"/>
    <w:rsid w:val="00554AA3"/>
    <w:rsid w:val="00554B92"/>
    <w:rsid w:val="00554BA3"/>
    <w:rsid w:val="00554D4E"/>
    <w:rsid w:val="00554E6B"/>
    <w:rsid w:val="00554ECF"/>
    <w:rsid w:val="00554ED8"/>
    <w:rsid w:val="00554F9D"/>
    <w:rsid w:val="00554FB5"/>
    <w:rsid w:val="0055501A"/>
    <w:rsid w:val="005551B2"/>
    <w:rsid w:val="005551EA"/>
    <w:rsid w:val="0055525C"/>
    <w:rsid w:val="0055528B"/>
    <w:rsid w:val="00555347"/>
    <w:rsid w:val="005553E6"/>
    <w:rsid w:val="00555422"/>
    <w:rsid w:val="0055544C"/>
    <w:rsid w:val="00555499"/>
    <w:rsid w:val="005554B8"/>
    <w:rsid w:val="005555A6"/>
    <w:rsid w:val="0055561A"/>
    <w:rsid w:val="00555622"/>
    <w:rsid w:val="0055565F"/>
    <w:rsid w:val="005556D9"/>
    <w:rsid w:val="005556DE"/>
    <w:rsid w:val="005556E5"/>
    <w:rsid w:val="00555781"/>
    <w:rsid w:val="005557C1"/>
    <w:rsid w:val="00555807"/>
    <w:rsid w:val="00555863"/>
    <w:rsid w:val="0055586F"/>
    <w:rsid w:val="00555938"/>
    <w:rsid w:val="00555A71"/>
    <w:rsid w:val="00555AA3"/>
    <w:rsid w:val="00555AFB"/>
    <w:rsid w:val="00555B51"/>
    <w:rsid w:val="00555B98"/>
    <w:rsid w:val="00555D3C"/>
    <w:rsid w:val="00555D3E"/>
    <w:rsid w:val="00555DE6"/>
    <w:rsid w:val="00555EB9"/>
    <w:rsid w:val="00555F31"/>
    <w:rsid w:val="00555F87"/>
    <w:rsid w:val="005561C8"/>
    <w:rsid w:val="00556310"/>
    <w:rsid w:val="005565A2"/>
    <w:rsid w:val="005565DF"/>
    <w:rsid w:val="00556604"/>
    <w:rsid w:val="0055662C"/>
    <w:rsid w:val="0055694C"/>
    <w:rsid w:val="0055697F"/>
    <w:rsid w:val="00556BD7"/>
    <w:rsid w:val="00556C31"/>
    <w:rsid w:val="00556CB3"/>
    <w:rsid w:val="00556DBC"/>
    <w:rsid w:val="00556DF3"/>
    <w:rsid w:val="00556DFA"/>
    <w:rsid w:val="00556FF6"/>
    <w:rsid w:val="005570FA"/>
    <w:rsid w:val="0055726E"/>
    <w:rsid w:val="005575B1"/>
    <w:rsid w:val="00557636"/>
    <w:rsid w:val="0055763C"/>
    <w:rsid w:val="00557801"/>
    <w:rsid w:val="00557A19"/>
    <w:rsid w:val="00557A2A"/>
    <w:rsid w:val="00557A37"/>
    <w:rsid w:val="00557A9E"/>
    <w:rsid w:val="00557B9B"/>
    <w:rsid w:val="00557C43"/>
    <w:rsid w:val="00557C97"/>
    <w:rsid w:val="00557D6B"/>
    <w:rsid w:val="00557E6F"/>
    <w:rsid w:val="00557EF4"/>
    <w:rsid w:val="00557F53"/>
    <w:rsid w:val="00557F64"/>
    <w:rsid w:val="0056008F"/>
    <w:rsid w:val="0056022F"/>
    <w:rsid w:val="00560343"/>
    <w:rsid w:val="00560443"/>
    <w:rsid w:val="00560566"/>
    <w:rsid w:val="005605ED"/>
    <w:rsid w:val="0056065A"/>
    <w:rsid w:val="00560705"/>
    <w:rsid w:val="0056079D"/>
    <w:rsid w:val="0056094D"/>
    <w:rsid w:val="0056097E"/>
    <w:rsid w:val="00560A11"/>
    <w:rsid w:val="00560A57"/>
    <w:rsid w:val="00560B16"/>
    <w:rsid w:val="00560C09"/>
    <w:rsid w:val="00560CA5"/>
    <w:rsid w:val="00560E9D"/>
    <w:rsid w:val="00560F74"/>
    <w:rsid w:val="00561326"/>
    <w:rsid w:val="00561839"/>
    <w:rsid w:val="00561972"/>
    <w:rsid w:val="005619E8"/>
    <w:rsid w:val="00561D65"/>
    <w:rsid w:val="00562080"/>
    <w:rsid w:val="00562082"/>
    <w:rsid w:val="005620C5"/>
    <w:rsid w:val="005621A8"/>
    <w:rsid w:val="0056221C"/>
    <w:rsid w:val="005622CD"/>
    <w:rsid w:val="005622D8"/>
    <w:rsid w:val="005622F3"/>
    <w:rsid w:val="005625BC"/>
    <w:rsid w:val="005627D6"/>
    <w:rsid w:val="005628B1"/>
    <w:rsid w:val="00562A49"/>
    <w:rsid w:val="00562B63"/>
    <w:rsid w:val="00562C51"/>
    <w:rsid w:val="00562E23"/>
    <w:rsid w:val="00562E3F"/>
    <w:rsid w:val="00562F60"/>
    <w:rsid w:val="00563050"/>
    <w:rsid w:val="00563059"/>
    <w:rsid w:val="00563069"/>
    <w:rsid w:val="00563167"/>
    <w:rsid w:val="00563196"/>
    <w:rsid w:val="00563221"/>
    <w:rsid w:val="00563321"/>
    <w:rsid w:val="005633A9"/>
    <w:rsid w:val="005634CE"/>
    <w:rsid w:val="00563995"/>
    <w:rsid w:val="005639F8"/>
    <w:rsid w:val="00563A2D"/>
    <w:rsid w:val="00563BFA"/>
    <w:rsid w:val="00563C42"/>
    <w:rsid w:val="00563C90"/>
    <w:rsid w:val="00563E7F"/>
    <w:rsid w:val="00563EC5"/>
    <w:rsid w:val="00563F57"/>
    <w:rsid w:val="00563F60"/>
    <w:rsid w:val="0056405B"/>
    <w:rsid w:val="00564096"/>
    <w:rsid w:val="005641DB"/>
    <w:rsid w:val="005645C2"/>
    <w:rsid w:val="005645F5"/>
    <w:rsid w:val="00564672"/>
    <w:rsid w:val="005646B0"/>
    <w:rsid w:val="00564751"/>
    <w:rsid w:val="005648EA"/>
    <w:rsid w:val="005648FA"/>
    <w:rsid w:val="00564BD3"/>
    <w:rsid w:val="00564C11"/>
    <w:rsid w:val="00564E45"/>
    <w:rsid w:val="00564F26"/>
    <w:rsid w:val="0056524E"/>
    <w:rsid w:val="0056533A"/>
    <w:rsid w:val="00565509"/>
    <w:rsid w:val="00565619"/>
    <w:rsid w:val="00565649"/>
    <w:rsid w:val="00565652"/>
    <w:rsid w:val="00565779"/>
    <w:rsid w:val="005657B4"/>
    <w:rsid w:val="00565807"/>
    <w:rsid w:val="005659CA"/>
    <w:rsid w:val="00565B11"/>
    <w:rsid w:val="00565CBC"/>
    <w:rsid w:val="00565DEC"/>
    <w:rsid w:val="00565E2F"/>
    <w:rsid w:val="00565EE4"/>
    <w:rsid w:val="00565F01"/>
    <w:rsid w:val="00565F6B"/>
    <w:rsid w:val="00566049"/>
    <w:rsid w:val="00566055"/>
    <w:rsid w:val="005660DA"/>
    <w:rsid w:val="005660EB"/>
    <w:rsid w:val="005661C7"/>
    <w:rsid w:val="0056646A"/>
    <w:rsid w:val="0056646F"/>
    <w:rsid w:val="00566481"/>
    <w:rsid w:val="00566493"/>
    <w:rsid w:val="005667CF"/>
    <w:rsid w:val="005668A2"/>
    <w:rsid w:val="0056695C"/>
    <w:rsid w:val="00566A06"/>
    <w:rsid w:val="00566A3A"/>
    <w:rsid w:val="00566B39"/>
    <w:rsid w:val="00566BE7"/>
    <w:rsid w:val="00566BFF"/>
    <w:rsid w:val="00566D98"/>
    <w:rsid w:val="00566E3B"/>
    <w:rsid w:val="005670F9"/>
    <w:rsid w:val="005671D1"/>
    <w:rsid w:val="00567249"/>
    <w:rsid w:val="005678C8"/>
    <w:rsid w:val="00567D1D"/>
    <w:rsid w:val="00567D94"/>
    <w:rsid w:val="00567F4D"/>
    <w:rsid w:val="00567F5A"/>
    <w:rsid w:val="00567F6B"/>
    <w:rsid w:val="00570087"/>
    <w:rsid w:val="00570142"/>
    <w:rsid w:val="005701E0"/>
    <w:rsid w:val="00570299"/>
    <w:rsid w:val="005702AA"/>
    <w:rsid w:val="005704B1"/>
    <w:rsid w:val="005704CD"/>
    <w:rsid w:val="005704F3"/>
    <w:rsid w:val="005705B5"/>
    <w:rsid w:val="00570660"/>
    <w:rsid w:val="00570747"/>
    <w:rsid w:val="00570836"/>
    <w:rsid w:val="00570B58"/>
    <w:rsid w:val="00570B7F"/>
    <w:rsid w:val="00570C8A"/>
    <w:rsid w:val="00570C9F"/>
    <w:rsid w:val="00570EAA"/>
    <w:rsid w:val="00570EFF"/>
    <w:rsid w:val="00570F1F"/>
    <w:rsid w:val="00570F7A"/>
    <w:rsid w:val="0057100C"/>
    <w:rsid w:val="00571010"/>
    <w:rsid w:val="00571147"/>
    <w:rsid w:val="00571237"/>
    <w:rsid w:val="0057131A"/>
    <w:rsid w:val="005713A3"/>
    <w:rsid w:val="005713D9"/>
    <w:rsid w:val="0057142F"/>
    <w:rsid w:val="00571478"/>
    <w:rsid w:val="00571497"/>
    <w:rsid w:val="00571606"/>
    <w:rsid w:val="00571645"/>
    <w:rsid w:val="005716B4"/>
    <w:rsid w:val="005717BA"/>
    <w:rsid w:val="00571824"/>
    <w:rsid w:val="0057184D"/>
    <w:rsid w:val="00571926"/>
    <w:rsid w:val="00571CDA"/>
    <w:rsid w:val="00571DF9"/>
    <w:rsid w:val="00571E1D"/>
    <w:rsid w:val="00571E5D"/>
    <w:rsid w:val="00571EB5"/>
    <w:rsid w:val="00571F5A"/>
    <w:rsid w:val="005720A5"/>
    <w:rsid w:val="0057214D"/>
    <w:rsid w:val="00572250"/>
    <w:rsid w:val="00572337"/>
    <w:rsid w:val="0057247B"/>
    <w:rsid w:val="00572555"/>
    <w:rsid w:val="0057259F"/>
    <w:rsid w:val="00572740"/>
    <w:rsid w:val="005727EB"/>
    <w:rsid w:val="005727F2"/>
    <w:rsid w:val="005728A9"/>
    <w:rsid w:val="00572BBF"/>
    <w:rsid w:val="00572C7F"/>
    <w:rsid w:val="00572CE5"/>
    <w:rsid w:val="00572D03"/>
    <w:rsid w:val="00572D77"/>
    <w:rsid w:val="00572E31"/>
    <w:rsid w:val="00572E3A"/>
    <w:rsid w:val="00572E8E"/>
    <w:rsid w:val="00572F3C"/>
    <w:rsid w:val="00573001"/>
    <w:rsid w:val="0057303A"/>
    <w:rsid w:val="005730C4"/>
    <w:rsid w:val="005732F3"/>
    <w:rsid w:val="005733B8"/>
    <w:rsid w:val="005734F3"/>
    <w:rsid w:val="0057353B"/>
    <w:rsid w:val="00573609"/>
    <w:rsid w:val="0057372D"/>
    <w:rsid w:val="005737CE"/>
    <w:rsid w:val="00573A51"/>
    <w:rsid w:val="00573A77"/>
    <w:rsid w:val="00573A96"/>
    <w:rsid w:val="00573A99"/>
    <w:rsid w:val="00573DC6"/>
    <w:rsid w:val="00573EBD"/>
    <w:rsid w:val="00573F31"/>
    <w:rsid w:val="005741C7"/>
    <w:rsid w:val="00574269"/>
    <w:rsid w:val="005744C1"/>
    <w:rsid w:val="0057471D"/>
    <w:rsid w:val="005747CF"/>
    <w:rsid w:val="00574848"/>
    <w:rsid w:val="00574907"/>
    <w:rsid w:val="0057492B"/>
    <w:rsid w:val="00574954"/>
    <w:rsid w:val="00574A12"/>
    <w:rsid w:val="00574B78"/>
    <w:rsid w:val="00574C31"/>
    <w:rsid w:val="00574CD5"/>
    <w:rsid w:val="00574CD8"/>
    <w:rsid w:val="00574E62"/>
    <w:rsid w:val="00574ED3"/>
    <w:rsid w:val="00574F20"/>
    <w:rsid w:val="0057528C"/>
    <w:rsid w:val="0057531B"/>
    <w:rsid w:val="00575367"/>
    <w:rsid w:val="005754C3"/>
    <w:rsid w:val="00575529"/>
    <w:rsid w:val="0057553A"/>
    <w:rsid w:val="005755E3"/>
    <w:rsid w:val="005756AC"/>
    <w:rsid w:val="00575BC6"/>
    <w:rsid w:val="00575CAE"/>
    <w:rsid w:val="00575DBD"/>
    <w:rsid w:val="00575F1A"/>
    <w:rsid w:val="00575FE2"/>
    <w:rsid w:val="00575FF9"/>
    <w:rsid w:val="0057609D"/>
    <w:rsid w:val="005760DA"/>
    <w:rsid w:val="005760EE"/>
    <w:rsid w:val="005761CF"/>
    <w:rsid w:val="00576442"/>
    <w:rsid w:val="005764A0"/>
    <w:rsid w:val="005764D6"/>
    <w:rsid w:val="005764F3"/>
    <w:rsid w:val="005766B5"/>
    <w:rsid w:val="00576784"/>
    <w:rsid w:val="0057683B"/>
    <w:rsid w:val="00576B9E"/>
    <w:rsid w:val="00576C1A"/>
    <w:rsid w:val="00576C33"/>
    <w:rsid w:val="00576CE2"/>
    <w:rsid w:val="00576E52"/>
    <w:rsid w:val="00576EE9"/>
    <w:rsid w:val="00576F5F"/>
    <w:rsid w:val="00577096"/>
    <w:rsid w:val="0057721B"/>
    <w:rsid w:val="005772D3"/>
    <w:rsid w:val="005772ED"/>
    <w:rsid w:val="00577314"/>
    <w:rsid w:val="0057733B"/>
    <w:rsid w:val="0057736C"/>
    <w:rsid w:val="00577431"/>
    <w:rsid w:val="00577450"/>
    <w:rsid w:val="005774BE"/>
    <w:rsid w:val="00577579"/>
    <w:rsid w:val="005776C0"/>
    <w:rsid w:val="00577719"/>
    <w:rsid w:val="0057779A"/>
    <w:rsid w:val="00577848"/>
    <w:rsid w:val="005778D2"/>
    <w:rsid w:val="005778F4"/>
    <w:rsid w:val="0057792A"/>
    <w:rsid w:val="0057797F"/>
    <w:rsid w:val="00577A6C"/>
    <w:rsid w:val="00577AA7"/>
    <w:rsid w:val="00577AE5"/>
    <w:rsid w:val="00577BCC"/>
    <w:rsid w:val="00577BE2"/>
    <w:rsid w:val="00577C00"/>
    <w:rsid w:val="00577CD8"/>
    <w:rsid w:val="00577FC3"/>
    <w:rsid w:val="00580019"/>
    <w:rsid w:val="00580065"/>
    <w:rsid w:val="00580150"/>
    <w:rsid w:val="0058016F"/>
    <w:rsid w:val="005802D8"/>
    <w:rsid w:val="00580462"/>
    <w:rsid w:val="005804AF"/>
    <w:rsid w:val="0058051A"/>
    <w:rsid w:val="0058057B"/>
    <w:rsid w:val="005805FD"/>
    <w:rsid w:val="00580764"/>
    <w:rsid w:val="005807F2"/>
    <w:rsid w:val="00580886"/>
    <w:rsid w:val="00580A57"/>
    <w:rsid w:val="00580BFB"/>
    <w:rsid w:val="00580C6C"/>
    <w:rsid w:val="00580D18"/>
    <w:rsid w:val="00580E4A"/>
    <w:rsid w:val="00580ECF"/>
    <w:rsid w:val="00580EF2"/>
    <w:rsid w:val="00581065"/>
    <w:rsid w:val="005810B1"/>
    <w:rsid w:val="005810F9"/>
    <w:rsid w:val="0058115E"/>
    <w:rsid w:val="005813BE"/>
    <w:rsid w:val="005813EB"/>
    <w:rsid w:val="0058141E"/>
    <w:rsid w:val="00581457"/>
    <w:rsid w:val="00581505"/>
    <w:rsid w:val="0058152D"/>
    <w:rsid w:val="0058159A"/>
    <w:rsid w:val="005816F6"/>
    <w:rsid w:val="00581738"/>
    <w:rsid w:val="00581795"/>
    <w:rsid w:val="00581824"/>
    <w:rsid w:val="00581830"/>
    <w:rsid w:val="00581985"/>
    <w:rsid w:val="005819E0"/>
    <w:rsid w:val="00581B31"/>
    <w:rsid w:val="00581B4D"/>
    <w:rsid w:val="00581B63"/>
    <w:rsid w:val="00581CE5"/>
    <w:rsid w:val="00581DFA"/>
    <w:rsid w:val="00581EAF"/>
    <w:rsid w:val="00581F54"/>
    <w:rsid w:val="0058206B"/>
    <w:rsid w:val="00582094"/>
    <w:rsid w:val="005822F9"/>
    <w:rsid w:val="00582310"/>
    <w:rsid w:val="0058238F"/>
    <w:rsid w:val="005824C5"/>
    <w:rsid w:val="00582532"/>
    <w:rsid w:val="005825A9"/>
    <w:rsid w:val="005825E8"/>
    <w:rsid w:val="00582692"/>
    <w:rsid w:val="0058280C"/>
    <w:rsid w:val="00582892"/>
    <w:rsid w:val="00582944"/>
    <w:rsid w:val="00582AAB"/>
    <w:rsid w:val="00582AC1"/>
    <w:rsid w:val="00582C5B"/>
    <w:rsid w:val="00582F2E"/>
    <w:rsid w:val="00582FD3"/>
    <w:rsid w:val="0058309C"/>
    <w:rsid w:val="00583135"/>
    <w:rsid w:val="005831EF"/>
    <w:rsid w:val="00583206"/>
    <w:rsid w:val="005832A3"/>
    <w:rsid w:val="005832AA"/>
    <w:rsid w:val="005832B4"/>
    <w:rsid w:val="005832D0"/>
    <w:rsid w:val="0058333A"/>
    <w:rsid w:val="00583489"/>
    <w:rsid w:val="00583895"/>
    <w:rsid w:val="005838D6"/>
    <w:rsid w:val="00583A23"/>
    <w:rsid w:val="00583A5D"/>
    <w:rsid w:val="00583A78"/>
    <w:rsid w:val="00583C61"/>
    <w:rsid w:val="00583C6F"/>
    <w:rsid w:val="00583DCA"/>
    <w:rsid w:val="00583E7E"/>
    <w:rsid w:val="00583F2B"/>
    <w:rsid w:val="00584008"/>
    <w:rsid w:val="00584040"/>
    <w:rsid w:val="0058409E"/>
    <w:rsid w:val="0058411B"/>
    <w:rsid w:val="0058412F"/>
    <w:rsid w:val="00584191"/>
    <w:rsid w:val="00584236"/>
    <w:rsid w:val="0058443E"/>
    <w:rsid w:val="0058450B"/>
    <w:rsid w:val="0058453F"/>
    <w:rsid w:val="005845F3"/>
    <w:rsid w:val="00584791"/>
    <w:rsid w:val="00584868"/>
    <w:rsid w:val="005848A1"/>
    <w:rsid w:val="00584971"/>
    <w:rsid w:val="005849E3"/>
    <w:rsid w:val="00584B08"/>
    <w:rsid w:val="00584B43"/>
    <w:rsid w:val="00584E44"/>
    <w:rsid w:val="00584E51"/>
    <w:rsid w:val="00584F58"/>
    <w:rsid w:val="00584F8C"/>
    <w:rsid w:val="0058506B"/>
    <w:rsid w:val="005850C8"/>
    <w:rsid w:val="00585193"/>
    <w:rsid w:val="005853FD"/>
    <w:rsid w:val="0058547B"/>
    <w:rsid w:val="005854B6"/>
    <w:rsid w:val="00585829"/>
    <w:rsid w:val="00585890"/>
    <w:rsid w:val="005858F2"/>
    <w:rsid w:val="00585AF6"/>
    <w:rsid w:val="00585B54"/>
    <w:rsid w:val="00585CC1"/>
    <w:rsid w:val="00585D67"/>
    <w:rsid w:val="00585E16"/>
    <w:rsid w:val="00585EA0"/>
    <w:rsid w:val="00585F97"/>
    <w:rsid w:val="00585FB8"/>
    <w:rsid w:val="005862A6"/>
    <w:rsid w:val="00586300"/>
    <w:rsid w:val="00586370"/>
    <w:rsid w:val="00586489"/>
    <w:rsid w:val="005864A5"/>
    <w:rsid w:val="00586590"/>
    <w:rsid w:val="00586678"/>
    <w:rsid w:val="0058673D"/>
    <w:rsid w:val="00586829"/>
    <w:rsid w:val="00586934"/>
    <w:rsid w:val="005869E7"/>
    <w:rsid w:val="00586A79"/>
    <w:rsid w:val="00586B32"/>
    <w:rsid w:val="00586B5B"/>
    <w:rsid w:val="00586CD7"/>
    <w:rsid w:val="00586EFE"/>
    <w:rsid w:val="00586FC1"/>
    <w:rsid w:val="00586FE7"/>
    <w:rsid w:val="00587077"/>
    <w:rsid w:val="00587142"/>
    <w:rsid w:val="00587171"/>
    <w:rsid w:val="005871CD"/>
    <w:rsid w:val="0058725E"/>
    <w:rsid w:val="005873EE"/>
    <w:rsid w:val="005876D8"/>
    <w:rsid w:val="00587744"/>
    <w:rsid w:val="00587800"/>
    <w:rsid w:val="0058789E"/>
    <w:rsid w:val="00587AE6"/>
    <w:rsid w:val="00587BAC"/>
    <w:rsid w:val="00587D60"/>
    <w:rsid w:val="00587EAF"/>
    <w:rsid w:val="00590240"/>
    <w:rsid w:val="00590309"/>
    <w:rsid w:val="00590322"/>
    <w:rsid w:val="00590444"/>
    <w:rsid w:val="005904D7"/>
    <w:rsid w:val="005905CD"/>
    <w:rsid w:val="0059061F"/>
    <w:rsid w:val="0059085E"/>
    <w:rsid w:val="005909A2"/>
    <w:rsid w:val="00590A6E"/>
    <w:rsid w:val="00590A93"/>
    <w:rsid w:val="00590C06"/>
    <w:rsid w:val="00590C20"/>
    <w:rsid w:val="00590C44"/>
    <w:rsid w:val="00590D94"/>
    <w:rsid w:val="00590DA8"/>
    <w:rsid w:val="00591134"/>
    <w:rsid w:val="00591173"/>
    <w:rsid w:val="00591199"/>
    <w:rsid w:val="005912C3"/>
    <w:rsid w:val="005912CE"/>
    <w:rsid w:val="00591325"/>
    <w:rsid w:val="005913C4"/>
    <w:rsid w:val="0059158C"/>
    <w:rsid w:val="005915D0"/>
    <w:rsid w:val="00591615"/>
    <w:rsid w:val="005916BD"/>
    <w:rsid w:val="005918AF"/>
    <w:rsid w:val="00591A83"/>
    <w:rsid w:val="00591A96"/>
    <w:rsid w:val="00591B8B"/>
    <w:rsid w:val="00591C29"/>
    <w:rsid w:val="00591EDC"/>
    <w:rsid w:val="00591F93"/>
    <w:rsid w:val="00591FAA"/>
    <w:rsid w:val="00592132"/>
    <w:rsid w:val="00592225"/>
    <w:rsid w:val="005922FE"/>
    <w:rsid w:val="0059236E"/>
    <w:rsid w:val="005924BF"/>
    <w:rsid w:val="00592656"/>
    <w:rsid w:val="005926BF"/>
    <w:rsid w:val="00592737"/>
    <w:rsid w:val="00592779"/>
    <w:rsid w:val="00592870"/>
    <w:rsid w:val="005928AF"/>
    <w:rsid w:val="00592968"/>
    <w:rsid w:val="00592B2D"/>
    <w:rsid w:val="00592C77"/>
    <w:rsid w:val="00592E7E"/>
    <w:rsid w:val="00592EA0"/>
    <w:rsid w:val="005930CC"/>
    <w:rsid w:val="005931A3"/>
    <w:rsid w:val="00593236"/>
    <w:rsid w:val="0059332A"/>
    <w:rsid w:val="005933CE"/>
    <w:rsid w:val="00593404"/>
    <w:rsid w:val="0059340C"/>
    <w:rsid w:val="00593427"/>
    <w:rsid w:val="00593443"/>
    <w:rsid w:val="005936CB"/>
    <w:rsid w:val="0059391A"/>
    <w:rsid w:val="0059391F"/>
    <w:rsid w:val="00593946"/>
    <w:rsid w:val="00593A56"/>
    <w:rsid w:val="00593AF2"/>
    <w:rsid w:val="00593DCC"/>
    <w:rsid w:val="00593E6F"/>
    <w:rsid w:val="00594059"/>
    <w:rsid w:val="0059408E"/>
    <w:rsid w:val="005940FE"/>
    <w:rsid w:val="00594182"/>
    <w:rsid w:val="0059422F"/>
    <w:rsid w:val="005942B8"/>
    <w:rsid w:val="005944F6"/>
    <w:rsid w:val="005945EA"/>
    <w:rsid w:val="00594643"/>
    <w:rsid w:val="0059474C"/>
    <w:rsid w:val="005947DF"/>
    <w:rsid w:val="005948C5"/>
    <w:rsid w:val="005949AA"/>
    <w:rsid w:val="005949D6"/>
    <w:rsid w:val="00594AB6"/>
    <w:rsid w:val="00594B55"/>
    <w:rsid w:val="00594CBD"/>
    <w:rsid w:val="00594CC4"/>
    <w:rsid w:val="00594CD7"/>
    <w:rsid w:val="00594D7C"/>
    <w:rsid w:val="00594F0A"/>
    <w:rsid w:val="00594FF1"/>
    <w:rsid w:val="00595030"/>
    <w:rsid w:val="005950B0"/>
    <w:rsid w:val="00595109"/>
    <w:rsid w:val="00595163"/>
    <w:rsid w:val="00595257"/>
    <w:rsid w:val="0059525F"/>
    <w:rsid w:val="00595371"/>
    <w:rsid w:val="00595459"/>
    <w:rsid w:val="00595756"/>
    <w:rsid w:val="00595798"/>
    <w:rsid w:val="0059589F"/>
    <w:rsid w:val="0059594E"/>
    <w:rsid w:val="00595AD1"/>
    <w:rsid w:val="00595AED"/>
    <w:rsid w:val="00595C47"/>
    <w:rsid w:val="00595CFD"/>
    <w:rsid w:val="00595D54"/>
    <w:rsid w:val="00595E8E"/>
    <w:rsid w:val="00595F59"/>
    <w:rsid w:val="00595FD6"/>
    <w:rsid w:val="005960AE"/>
    <w:rsid w:val="00596134"/>
    <w:rsid w:val="0059627E"/>
    <w:rsid w:val="005963D8"/>
    <w:rsid w:val="00596435"/>
    <w:rsid w:val="005964AB"/>
    <w:rsid w:val="0059650F"/>
    <w:rsid w:val="00596536"/>
    <w:rsid w:val="00596588"/>
    <w:rsid w:val="00596605"/>
    <w:rsid w:val="005966E1"/>
    <w:rsid w:val="005966E6"/>
    <w:rsid w:val="005967F9"/>
    <w:rsid w:val="00596860"/>
    <w:rsid w:val="0059691D"/>
    <w:rsid w:val="00596B0D"/>
    <w:rsid w:val="00596BEF"/>
    <w:rsid w:val="00596EBB"/>
    <w:rsid w:val="00596F76"/>
    <w:rsid w:val="00597075"/>
    <w:rsid w:val="005970B6"/>
    <w:rsid w:val="00597232"/>
    <w:rsid w:val="005972A0"/>
    <w:rsid w:val="0059731E"/>
    <w:rsid w:val="005973BA"/>
    <w:rsid w:val="005975BE"/>
    <w:rsid w:val="00597637"/>
    <w:rsid w:val="005977A6"/>
    <w:rsid w:val="005978B0"/>
    <w:rsid w:val="00597979"/>
    <w:rsid w:val="00597B11"/>
    <w:rsid w:val="00597B71"/>
    <w:rsid w:val="00597BC4"/>
    <w:rsid w:val="00597CA0"/>
    <w:rsid w:val="00597D37"/>
    <w:rsid w:val="00597FA9"/>
    <w:rsid w:val="00597FC3"/>
    <w:rsid w:val="00597FE8"/>
    <w:rsid w:val="005A0088"/>
    <w:rsid w:val="005A00DA"/>
    <w:rsid w:val="005A014C"/>
    <w:rsid w:val="005A0154"/>
    <w:rsid w:val="005A020B"/>
    <w:rsid w:val="005A02B5"/>
    <w:rsid w:val="005A02F9"/>
    <w:rsid w:val="005A0371"/>
    <w:rsid w:val="005A0582"/>
    <w:rsid w:val="005A0693"/>
    <w:rsid w:val="005A0799"/>
    <w:rsid w:val="005A08EC"/>
    <w:rsid w:val="005A0A77"/>
    <w:rsid w:val="005A0AD7"/>
    <w:rsid w:val="005A0B28"/>
    <w:rsid w:val="005A0B4B"/>
    <w:rsid w:val="005A0CB4"/>
    <w:rsid w:val="005A0D3A"/>
    <w:rsid w:val="005A0E89"/>
    <w:rsid w:val="005A1055"/>
    <w:rsid w:val="005A127D"/>
    <w:rsid w:val="005A12D4"/>
    <w:rsid w:val="005A1674"/>
    <w:rsid w:val="005A16D4"/>
    <w:rsid w:val="005A1857"/>
    <w:rsid w:val="005A18D1"/>
    <w:rsid w:val="005A1A1A"/>
    <w:rsid w:val="005A1AAD"/>
    <w:rsid w:val="005A1B18"/>
    <w:rsid w:val="005A1B94"/>
    <w:rsid w:val="005A1BE1"/>
    <w:rsid w:val="005A1C83"/>
    <w:rsid w:val="005A1D5C"/>
    <w:rsid w:val="005A1DF2"/>
    <w:rsid w:val="005A1F2B"/>
    <w:rsid w:val="005A2045"/>
    <w:rsid w:val="005A20E1"/>
    <w:rsid w:val="005A215D"/>
    <w:rsid w:val="005A21E9"/>
    <w:rsid w:val="005A22FC"/>
    <w:rsid w:val="005A23A9"/>
    <w:rsid w:val="005A2457"/>
    <w:rsid w:val="005A2486"/>
    <w:rsid w:val="005A255D"/>
    <w:rsid w:val="005A2795"/>
    <w:rsid w:val="005A27A4"/>
    <w:rsid w:val="005A2932"/>
    <w:rsid w:val="005A2C6C"/>
    <w:rsid w:val="005A2D1F"/>
    <w:rsid w:val="005A2F35"/>
    <w:rsid w:val="005A3025"/>
    <w:rsid w:val="005A30D1"/>
    <w:rsid w:val="005A3158"/>
    <w:rsid w:val="005A315E"/>
    <w:rsid w:val="005A31F6"/>
    <w:rsid w:val="005A3388"/>
    <w:rsid w:val="005A34C4"/>
    <w:rsid w:val="005A3880"/>
    <w:rsid w:val="005A3932"/>
    <w:rsid w:val="005A3988"/>
    <w:rsid w:val="005A39B0"/>
    <w:rsid w:val="005A3A48"/>
    <w:rsid w:val="005A3C8C"/>
    <w:rsid w:val="005A3C93"/>
    <w:rsid w:val="005A3DFA"/>
    <w:rsid w:val="005A3F1F"/>
    <w:rsid w:val="005A3FDA"/>
    <w:rsid w:val="005A40DE"/>
    <w:rsid w:val="005A417D"/>
    <w:rsid w:val="005A4237"/>
    <w:rsid w:val="005A4395"/>
    <w:rsid w:val="005A45A0"/>
    <w:rsid w:val="005A460F"/>
    <w:rsid w:val="005A4633"/>
    <w:rsid w:val="005A4959"/>
    <w:rsid w:val="005A4C85"/>
    <w:rsid w:val="005A4D52"/>
    <w:rsid w:val="005A4E7F"/>
    <w:rsid w:val="005A4F45"/>
    <w:rsid w:val="005A50FF"/>
    <w:rsid w:val="005A5146"/>
    <w:rsid w:val="005A54DC"/>
    <w:rsid w:val="005A574D"/>
    <w:rsid w:val="005A576F"/>
    <w:rsid w:val="005A5815"/>
    <w:rsid w:val="005A592E"/>
    <w:rsid w:val="005A59B4"/>
    <w:rsid w:val="005A5A46"/>
    <w:rsid w:val="005A5CF2"/>
    <w:rsid w:val="005A5DC6"/>
    <w:rsid w:val="005A5E13"/>
    <w:rsid w:val="005A5E85"/>
    <w:rsid w:val="005A5F72"/>
    <w:rsid w:val="005A5FEA"/>
    <w:rsid w:val="005A607F"/>
    <w:rsid w:val="005A60DE"/>
    <w:rsid w:val="005A60F4"/>
    <w:rsid w:val="005A615E"/>
    <w:rsid w:val="005A62A6"/>
    <w:rsid w:val="005A6435"/>
    <w:rsid w:val="005A6482"/>
    <w:rsid w:val="005A64A9"/>
    <w:rsid w:val="005A6589"/>
    <w:rsid w:val="005A6656"/>
    <w:rsid w:val="005A677A"/>
    <w:rsid w:val="005A6984"/>
    <w:rsid w:val="005A69EE"/>
    <w:rsid w:val="005A6A3A"/>
    <w:rsid w:val="005A6B31"/>
    <w:rsid w:val="005A6CDD"/>
    <w:rsid w:val="005A6D15"/>
    <w:rsid w:val="005A6DB7"/>
    <w:rsid w:val="005A6E24"/>
    <w:rsid w:val="005A6E8D"/>
    <w:rsid w:val="005A6EA6"/>
    <w:rsid w:val="005A6F05"/>
    <w:rsid w:val="005A6FCE"/>
    <w:rsid w:val="005A70F1"/>
    <w:rsid w:val="005A70FC"/>
    <w:rsid w:val="005A71BE"/>
    <w:rsid w:val="005A7290"/>
    <w:rsid w:val="005A73A4"/>
    <w:rsid w:val="005A7645"/>
    <w:rsid w:val="005A777F"/>
    <w:rsid w:val="005A7A92"/>
    <w:rsid w:val="005A7AE1"/>
    <w:rsid w:val="005A7C0E"/>
    <w:rsid w:val="005A7F87"/>
    <w:rsid w:val="005A7FF1"/>
    <w:rsid w:val="005B000E"/>
    <w:rsid w:val="005B0012"/>
    <w:rsid w:val="005B010E"/>
    <w:rsid w:val="005B0276"/>
    <w:rsid w:val="005B0413"/>
    <w:rsid w:val="005B04AB"/>
    <w:rsid w:val="005B0506"/>
    <w:rsid w:val="005B05FE"/>
    <w:rsid w:val="005B068C"/>
    <w:rsid w:val="005B09C2"/>
    <w:rsid w:val="005B09EF"/>
    <w:rsid w:val="005B0B9C"/>
    <w:rsid w:val="005B0D10"/>
    <w:rsid w:val="005B0D93"/>
    <w:rsid w:val="005B0E6B"/>
    <w:rsid w:val="005B0ED9"/>
    <w:rsid w:val="005B0EFC"/>
    <w:rsid w:val="005B0FE5"/>
    <w:rsid w:val="005B102B"/>
    <w:rsid w:val="005B1082"/>
    <w:rsid w:val="005B110F"/>
    <w:rsid w:val="005B118C"/>
    <w:rsid w:val="005B123B"/>
    <w:rsid w:val="005B13A0"/>
    <w:rsid w:val="005B14E1"/>
    <w:rsid w:val="005B1600"/>
    <w:rsid w:val="005B168B"/>
    <w:rsid w:val="005B1829"/>
    <w:rsid w:val="005B1A2A"/>
    <w:rsid w:val="005B1BD4"/>
    <w:rsid w:val="005B1C81"/>
    <w:rsid w:val="005B1D48"/>
    <w:rsid w:val="005B1D4B"/>
    <w:rsid w:val="005B2056"/>
    <w:rsid w:val="005B2064"/>
    <w:rsid w:val="005B2085"/>
    <w:rsid w:val="005B20D9"/>
    <w:rsid w:val="005B22F4"/>
    <w:rsid w:val="005B2411"/>
    <w:rsid w:val="005B252F"/>
    <w:rsid w:val="005B2567"/>
    <w:rsid w:val="005B25BF"/>
    <w:rsid w:val="005B2682"/>
    <w:rsid w:val="005B26BB"/>
    <w:rsid w:val="005B2B22"/>
    <w:rsid w:val="005B2D46"/>
    <w:rsid w:val="005B2E21"/>
    <w:rsid w:val="005B3588"/>
    <w:rsid w:val="005B3613"/>
    <w:rsid w:val="005B363C"/>
    <w:rsid w:val="005B3739"/>
    <w:rsid w:val="005B3ABD"/>
    <w:rsid w:val="005B3AE2"/>
    <w:rsid w:val="005B3B2A"/>
    <w:rsid w:val="005B3B49"/>
    <w:rsid w:val="005B3D1F"/>
    <w:rsid w:val="005B3DF2"/>
    <w:rsid w:val="005B4189"/>
    <w:rsid w:val="005B419D"/>
    <w:rsid w:val="005B42F4"/>
    <w:rsid w:val="005B4410"/>
    <w:rsid w:val="005B4434"/>
    <w:rsid w:val="005B445F"/>
    <w:rsid w:val="005B4538"/>
    <w:rsid w:val="005B4748"/>
    <w:rsid w:val="005B47C1"/>
    <w:rsid w:val="005B4865"/>
    <w:rsid w:val="005B4A35"/>
    <w:rsid w:val="005B4B7C"/>
    <w:rsid w:val="005B4BEB"/>
    <w:rsid w:val="005B4C69"/>
    <w:rsid w:val="005B4CA7"/>
    <w:rsid w:val="005B4CC2"/>
    <w:rsid w:val="005B4E21"/>
    <w:rsid w:val="005B4EAD"/>
    <w:rsid w:val="005B4EC3"/>
    <w:rsid w:val="005B4F4E"/>
    <w:rsid w:val="005B4F90"/>
    <w:rsid w:val="005B50AE"/>
    <w:rsid w:val="005B50D0"/>
    <w:rsid w:val="005B5155"/>
    <w:rsid w:val="005B5567"/>
    <w:rsid w:val="005B55BC"/>
    <w:rsid w:val="005B57B9"/>
    <w:rsid w:val="005B58D0"/>
    <w:rsid w:val="005B5999"/>
    <w:rsid w:val="005B5A20"/>
    <w:rsid w:val="005B5A42"/>
    <w:rsid w:val="005B5AAB"/>
    <w:rsid w:val="005B5BC5"/>
    <w:rsid w:val="005B5E5C"/>
    <w:rsid w:val="005B5E5E"/>
    <w:rsid w:val="005B5E86"/>
    <w:rsid w:val="005B5F5C"/>
    <w:rsid w:val="005B5FF4"/>
    <w:rsid w:val="005B64C6"/>
    <w:rsid w:val="005B64CC"/>
    <w:rsid w:val="005B651A"/>
    <w:rsid w:val="005B677C"/>
    <w:rsid w:val="005B67C0"/>
    <w:rsid w:val="005B6815"/>
    <w:rsid w:val="005B6A0E"/>
    <w:rsid w:val="005B6BE7"/>
    <w:rsid w:val="005B6C44"/>
    <w:rsid w:val="005B6C4B"/>
    <w:rsid w:val="005B6EDE"/>
    <w:rsid w:val="005B6F50"/>
    <w:rsid w:val="005B6F74"/>
    <w:rsid w:val="005B6F90"/>
    <w:rsid w:val="005B7007"/>
    <w:rsid w:val="005B7038"/>
    <w:rsid w:val="005B70AF"/>
    <w:rsid w:val="005B7270"/>
    <w:rsid w:val="005B742B"/>
    <w:rsid w:val="005B7435"/>
    <w:rsid w:val="005B76E6"/>
    <w:rsid w:val="005B7710"/>
    <w:rsid w:val="005B781C"/>
    <w:rsid w:val="005B7827"/>
    <w:rsid w:val="005B78C8"/>
    <w:rsid w:val="005B797B"/>
    <w:rsid w:val="005B79F8"/>
    <w:rsid w:val="005B7A7F"/>
    <w:rsid w:val="005B7A9A"/>
    <w:rsid w:val="005B7AE8"/>
    <w:rsid w:val="005B7B3B"/>
    <w:rsid w:val="005B7BE8"/>
    <w:rsid w:val="005B7C5E"/>
    <w:rsid w:val="005B7C67"/>
    <w:rsid w:val="005B7DC7"/>
    <w:rsid w:val="005B7EFD"/>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81"/>
    <w:rsid w:val="005C0B81"/>
    <w:rsid w:val="005C0CB6"/>
    <w:rsid w:val="005C0D55"/>
    <w:rsid w:val="005C0E2E"/>
    <w:rsid w:val="005C0E93"/>
    <w:rsid w:val="005C0EDC"/>
    <w:rsid w:val="005C0F88"/>
    <w:rsid w:val="005C10A3"/>
    <w:rsid w:val="005C10C1"/>
    <w:rsid w:val="005C11CE"/>
    <w:rsid w:val="005C12EB"/>
    <w:rsid w:val="005C130F"/>
    <w:rsid w:val="005C168F"/>
    <w:rsid w:val="005C1834"/>
    <w:rsid w:val="005C19A1"/>
    <w:rsid w:val="005C19C2"/>
    <w:rsid w:val="005C1B7E"/>
    <w:rsid w:val="005C1B98"/>
    <w:rsid w:val="005C1BEF"/>
    <w:rsid w:val="005C1C3A"/>
    <w:rsid w:val="005C1ED3"/>
    <w:rsid w:val="005C1EE3"/>
    <w:rsid w:val="005C1F0D"/>
    <w:rsid w:val="005C1F20"/>
    <w:rsid w:val="005C1FE3"/>
    <w:rsid w:val="005C20C7"/>
    <w:rsid w:val="005C21E6"/>
    <w:rsid w:val="005C2274"/>
    <w:rsid w:val="005C229B"/>
    <w:rsid w:val="005C2436"/>
    <w:rsid w:val="005C2537"/>
    <w:rsid w:val="005C2592"/>
    <w:rsid w:val="005C2688"/>
    <w:rsid w:val="005C2A6D"/>
    <w:rsid w:val="005C2BDE"/>
    <w:rsid w:val="005C2CA8"/>
    <w:rsid w:val="005C2CC2"/>
    <w:rsid w:val="005C2D93"/>
    <w:rsid w:val="005C3183"/>
    <w:rsid w:val="005C3367"/>
    <w:rsid w:val="005C3493"/>
    <w:rsid w:val="005C34C9"/>
    <w:rsid w:val="005C3501"/>
    <w:rsid w:val="005C3704"/>
    <w:rsid w:val="005C387F"/>
    <w:rsid w:val="005C3880"/>
    <w:rsid w:val="005C3934"/>
    <w:rsid w:val="005C3A56"/>
    <w:rsid w:val="005C3A7B"/>
    <w:rsid w:val="005C3AA8"/>
    <w:rsid w:val="005C3BFF"/>
    <w:rsid w:val="005C3C35"/>
    <w:rsid w:val="005C3DF1"/>
    <w:rsid w:val="005C4017"/>
    <w:rsid w:val="005C407D"/>
    <w:rsid w:val="005C40B2"/>
    <w:rsid w:val="005C41C8"/>
    <w:rsid w:val="005C44B2"/>
    <w:rsid w:val="005C459A"/>
    <w:rsid w:val="005C4605"/>
    <w:rsid w:val="005C4618"/>
    <w:rsid w:val="005C4710"/>
    <w:rsid w:val="005C473D"/>
    <w:rsid w:val="005C474C"/>
    <w:rsid w:val="005C482E"/>
    <w:rsid w:val="005C484C"/>
    <w:rsid w:val="005C4958"/>
    <w:rsid w:val="005C4966"/>
    <w:rsid w:val="005C4A26"/>
    <w:rsid w:val="005C4B2E"/>
    <w:rsid w:val="005C4B34"/>
    <w:rsid w:val="005C4BC5"/>
    <w:rsid w:val="005C4CA6"/>
    <w:rsid w:val="005C4EA8"/>
    <w:rsid w:val="005C4F91"/>
    <w:rsid w:val="005C4FA6"/>
    <w:rsid w:val="005C4FFF"/>
    <w:rsid w:val="005C5086"/>
    <w:rsid w:val="005C5230"/>
    <w:rsid w:val="005C526A"/>
    <w:rsid w:val="005C528A"/>
    <w:rsid w:val="005C528C"/>
    <w:rsid w:val="005C532D"/>
    <w:rsid w:val="005C5438"/>
    <w:rsid w:val="005C5727"/>
    <w:rsid w:val="005C5888"/>
    <w:rsid w:val="005C58FB"/>
    <w:rsid w:val="005C5977"/>
    <w:rsid w:val="005C5B14"/>
    <w:rsid w:val="005C5CB4"/>
    <w:rsid w:val="005C5E1C"/>
    <w:rsid w:val="005C5E20"/>
    <w:rsid w:val="005C5F6C"/>
    <w:rsid w:val="005C614C"/>
    <w:rsid w:val="005C6184"/>
    <w:rsid w:val="005C61AC"/>
    <w:rsid w:val="005C6223"/>
    <w:rsid w:val="005C6260"/>
    <w:rsid w:val="005C62BC"/>
    <w:rsid w:val="005C6406"/>
    <w:rsid w:val="005C6442"/>
    <w:rsid w:val="005C6517"/>
    <w:rsid w:val="005C6898"/>
    <w:rsid w:val="005C6B49"/>
    <w:rsid w:val="005C6B4A"/>
    <w:rsid w:val="005C6CFC"/>
    <w:rsid w:val="005C6D10"/>
    <w:rsid w:val="005C6D96"/>
    <w:rsid w:val="005C6E40"/>
    <w:rsid w:val="005C6F3E"/>
    <w:rsid w:val="005C70A7"/>
    <w:rsid w:val="005C71C1"/>
    <w:rsid w:val="005C7376"/>
    <w:rsid w:val="005C74A2"/>
    <w:rsid w:val="005C7694"/>
    <w:rsid w:val="005C770E"/>
    <w:rsid w:val="005C773B"/>
    <w:rsid w:val="005C776D"/>
    <w:rsid w:val="005C78CF"/>
    <w:rsid w:val="005C7901"/>
    <w:rsid w:val="005C795C"/>
    <w:rsid w:val="005C7B78"/>
    <w:rsid w:val="005C7C37"/>
    <w:rsid w:val="005C7EFD"/>
    <w:rsid w:val="005D00C2"/>
    <w:rsid w:val="005D031D"/>
    <w:rsid w:val="005D03A8"/>
    <w:rsid w:val="005D03C6"/>
    <w:rsid w:val="005D03E8"/>
    <w:rsid w:val="005D0542"/>
    <w:rsid w:val="005D0548"/>
    <w:rsid w:val="005D06C7"/>
    <w:rsid w:val="005D06FA"/>
    <w:rsid w:val="005D089E"/>
    <w:rsid w:val="005D08FF"/>
    <w:rsid w:val="005D093E"/>
    <w:rsid w:val="005D099E"/>
    <w:rsid w:val="005D0B65"/>
    <w:rsid w:val="005D0CA5"/>
    <w:rsid w:val="005D0CC0"/>
    <w:rsid w:val="005D0D03"/>
    <w:rsid w:val="005D0D6B"/>
    <w:rsid w:val="005D0EAE"/>
    <w:rsid w:val="005D0EBC"/>
    <w:rsid w:val="005D101C"/>
    <w:rsid w:val="005D1059"/>
    <w:rsid w:val="005D10AE"/>
    <w:rsid w:val="005D1294"/>
    <w:rsid w:val="005D129D"/>
    <w:rsid w:val="005D1315"/>
    <w:rsid w:val="005D1364"/>
    <w:rsid w:val="005D136D"/>
    <w:rsid w:val="005D1370"/>
    <w:rsid w:val="005D147A"/>
    <w:rsid w:val="005D14EB"/>
    <w:rsid w:val="005D1605"/>
    <w:rsid w:val="005D1616"/>
    <w:rsid w:val="005D175A"/>
    <w:rsid w:val="005D18C2"/>
    <w:rsid w:val="005D1C89"/>
    <w:rsid w:val="005D1CC0"/>
    <w:rsid w:val="005D1D41"/>
    <w:rsid w:val="005D1DA0"/>
    <w:rsid w:val="005D1E22"/>
    <w:rsid w:val="005D1E35"/>
    <w:rsid w:val="005D1E60"/>
    <w:rsid w:val="005D1E7C"/>
    <w:rsid w:val="005D1FEE"/>
    <w:rsid w:val="005D2028"/>
    <w:rsid w:val="005D2081"/>
    <w:rsid w:val="005D2142"/>
    <w:rsid w:val="005D22DC"/>
    <w:rsid w:val="005D244E"/>
    <w:rsid w:val="005D2468"/>
    <w:rsid w:val="005D2495"/>
    <w:rsid w:val="005D2506"/>
    <w:rsid w:val="005D25AC"/>
    <w:rsid w:val="005D2623"/>
    <w:rsid w:val="005D2654"/>
    <w:rsid w:val="005D277B"/>
    <w:rsid w:val="005D279F"/>
    <w:rsid w:val="005D27EC"/>
    <w:rsid w:val="005D2973"/>
    <w:rsid w:val="005D299C"/>
    <w:rsid w:val="005D29AC"/>
    <w:rsid w:val="005D29C2"/>
    <w:rsid w:val="005D2ADE"/>
    <w:rsid w:val="005D2B3D"/>
    <w:rsid w:val="005D2C6E"/>
    <w:rsid w:val="005D2EB3"/>
    <w:rsid w:val="005D2EDB"/>
    <w:rsid w:val="005D2F56"/>
    <w:rsid w:val="005D30D7"/>
    <w:rsid w:val="005D31C8"/>
    <w:rsid w:val="005D3260"/>
    <w:rsid w:val="005D379E"/>
    <w:rsid w:val="005D37FE"/>
    <w:rsid w:val="005D3964"/>
    <w:rsid w:val="005D3987"/>
    <w:rsid w:val="005D3A08"/>
    <w:rsid w:val="005D3A98"/>
    <w:rsid w:val="005D3C34"/>
    <w:rsid w:val="005D3D55"/>
    <w:rsid w:val="005D3F34"/>
    <w:rsid w:val="005D407A"/>
    <w:rsid w:val="005D412F"/>
    <w:rsid w:val="005D4351"/>
    <w:rsid w:val="005D45CC"/>
    <w:rsid w:val="005D47C9"/>
    <w:rsid w:val="005D47EC"/>
    <w:rsid w:val="005D47F4"/>
    <w:rsid w:val="005D48E0"/>
    <w:rsid w:val="005D4908"/>
    <w:rsid w:val="005D4A5A"/>
    <w:rsid w:val="005D4AFE"/>
    <w:rsid w:val="005D4BAE"/>
    <w:rsid w:val="005D4BDD"/>
    <w:rsid w:val="005D4CD0"/>
    <w:rsid w:val="005D51E4"/>
    <w:rsid w:val="005D5521"/>
    <w:rsid w:val="005D5694"/>
    <w:rsid w:val="005D5761"/>
    <w:rsid w:val="005D57E8"/>
    <w:rsid w:val="005D57F5"/>
    <w:rsid w:val="005D5864"/>
    <w:rsid w:val="005D58C6"/>
    <w:rsid w:val="005D58EF"/>
    <w:rsid w:val="005D591C"/>
    <w:rsid w:val="005D5A64"/>
    <w:rsid w:val="005D5CE7"/>
    <w:rsid w:val="005D5DC9"/>
    <w:rsid w:val="005D5E13"/>
    <w:rsid w:val="005D5E4A"/>
    <w:rsid w:val="005D5F19"/>
    <w:rsid w:val="005D5F3F"/>
    <w:rsid w:val="005D6018"/>
    <w:rsid w:val="005D622C"/>
    <w:rsid w:val="005D624E"/>
    <w:rsid w:val="005D625E"/>
    <w:rsid w:val="005D62B5"/>
    <w:rsid w:val="005D64B6"/>
    <w:rsid w:val="005D64DB"/>
    <w:rsid w:val="005D6501"/>
    <w:rsid w:val="005D6748"/>
    <w:rsid w:val="005D67AC"/>
    <w:rsid w:val="005D6914"/>
    <w:rsid w:val="005D6A83"/>
    <w:rsid w:val="005D6C06"/>
    <w:rsid w:val="005D7236"/>
    <w:rsid w:val="005D72A8"/>
    <w:rsid w:val="005D72DB"/>
    <w:rsid w:val="005D73D9"/>
    <w:rsid w:val="005D752C"/>
    <w:rsid w:val="005D77DC"/>
    <w:rsid w:val="005D7A8C"/>
    <w:rsid w:val="005D7DD5"/>
    <w:rsid w:val="005D7E4F"/>
    <w:rsid w:val="005D7ED0"/>
    <w:rsid w:val="005D7FEE"/>
    <w:rsid w:val="005E0140"/>
    <w:rsid w:val="005E03C1"/>
    <w:rsid w:val="005E051C"/>
    <w:rsid w:val="005E0719"/>
    <w:rsid w:val="005E0B23"/>
    <w:rsid w:val="005E0B48"/>
    <w:rsid w:val="005E0BDD"/>
    <w:rsid w:val="005E0C45"/>
    <w:rsid w:val="005E0CFA"/>
    <w:rsid w:val="005E0F7C"/>
    <w:rsid w:val="005E0FDA"/>
    <w:rsid w:val="005E10A5"/>
    <w:rsid w:val="005E10E4"/>
    <w:rsid w:val="005E11A7"/>
    <w:rsid w:val="005E11CC"/>
    <w:rsid w:val="005E160C"/>
    <w:rsid w:val="005E163C"/>
    <w:rsid w:val="005E16A5"/>
    <w:rsid w:val="005E18B1"/>
    <w:rsid w:val="005E198E"/>
    <w:rsid w:val="005E1C48"/>
    <w:rsid w:val="005E1CA6"/>
    <w:rsid w:val="005E1CFE"/>
    <w:rsid w:val="005E234A"/>
    <w:rsid w:val="005E23B4"/>
    <w:rsid w:val="005E250E"/>
    <w:rsid w:val="005E2535"/>
    <w:rsid w:val="005E26B3"/>
    <w:rsid w:val="005E2954"/>
    <w:rsid w:val="005E2B72"/>
    <w:rsid w:val="005E2BCB"/>
    <w:rsid w:val="005E2BF7"/>
    <w:rsid w:val="005E2C1A"/>
    <w:rsid w:val="005E2D2C"/>
    <w:rsid w:val="005E2D4F"/>
    <w:rsid w:val="005E2F0A"/>
    <w:rsid w:val="005E2F0B"/>
    <w:rsid w:val="005E3145"/>
    <w:rsid w:val="005E3299"/>
    <w:rsid w:val="005E32FC"/>
    <w:rsid w:val="005E3404"/>
    <w:rsid w:val="005E3442"/>
    <w:rsid w:val="005E34A2"/>
    <w:rsid w:val="005E3566"/>
    <w:rsid w:val="005E35D6"/>
    <w:rsid w:val="005E36F7"/>
    <w:rsid w:val="005E38D2"/>
    <w:rsid w:val="005E3970"/>
    <w:rsid w:val="005E3B3C"/>
    <w:rsid w:val="005E3B4A"/>
    <w:rsid w:val="005E3B54"/>
    <w:rsid w:val="005E3D18"/>
    <w:rsid w:val="005E3EC3"/>
    <w:rsid w:val="005E3ED1"/>
    <w:rsid w:val="005E3F6B"/>
    <w:rsid w:val="005E3FB2"/>
    <w:rsid w:val="005E4083"/>
    <w:rsid w:val="005E40D3"/>
    <w:rsid w:val="005E418B"/>
    <w:rsid w:val="005E42C1"/>
    <w:rsid w:val="005E4454"/>
    <w:rsid w:val="005E44B1"/>
    <w:rsid w:val="005E4513"/>
    <w:rsid w:val="005E45D9"/>
    <w:rsid w:val="005E47C3"/>
    <w:rsid w:val="005E4991"/>
    <w:rsid w:val="005E4B2F"/>
    <w:rsid w:val="005E4BC5"/>
    <w:rsid w:val="005E4C20"/>
    <w:rsid w:val="005E4D52"/>
    <w:rsid w:val="005E4D73"/>
    <w:rsid w:val="005E4EE4"/>
    <w:rsid w:val="005E4F5E"/>
    <w:rsid w:val="005E4F9E"/>
    <w:rsid w:val="005E5117"/>
    <w:rsid w:val="005E522A"/>
    <w:rsid w:val="005E527A"/>
    <w:rsid w:val="005E52E2"/>
    <w:rsid w:val="005E5314"/>
    <w:rsid w:val="005E53C2"/>
    <w:rsid w:val="005E55C6"/>
    <w:rsid w:val="005E55EA"/>
    <w:rsid w:val="005E5653"/>
    <w:rsid w:val="005E567C"/>
    <w:rsid w:val="005E5688"/>
    <w:rsid w:val="005E5A17"/>
    <w:rsid w:val="005E5A89"/>
    <w:rsid w:val="005E5AD3"/>
    <w:rsid w:val="005E5E8B"/>
    <w:rsid w:val="005E60FF"/>
    <w:rsid w:val="005E6135"/>
    <w:rsid w:val="005E6211"/>
    <w:rsid w:val="005E639D"/>
    <w:rsid w:val="005E648B"/>
    <w:rsid w:val="005E664E"/>
    <w:rsid w:val="005E66DC"/>
    <w:rsid w:val="005E676B"/>
    <w:rsid w:val="005E6868"/>
    <w:rsid w:val="005E68DE"/>
    <w:rsid w:val="005E691F"/>
    <w:rsid w:val="005E69F5"/>
    <w:rsid w:val="005E6A6E"/>
    <w:rsid w:val="005E6A73"/>
    <w:rsid w:val="005E6ADE"/>
    <w:rsid w:val="005E6B3A"/>
    <w:rsid w:val="005E6BA9"/>
    <w:rsid w:val="005E6D41"/>
    <w:rsid w:val="005E6EC6"/>
    <w:rsid w:val="005E6F66"/>
    <w:rsid w:val="005E6F84"/>
    <w:rsid w:val="005E6FB3"/>
    <w:rsid w:val="005E7012"/>
    <w:rsid w:val="005E710D"/>
    <w:rsid w:val="005E7124"/>
    <w:rsid w:val="005E728E"/>
    <w:rsid w:val="005E731F"/>
    <w:rsid w:val="005E7373"/>
    <w:rsid w:val="005E75B0"/>
    <w:rsid w:val="005E75B1"/>
    <w:rsid w:val="005E7695"/>
    <w:rsid w:val="005E76A0"/>
    <w:rsid w:val="005E76C9"/>
    <w:rsid w:val="005E76E5"/>
    <w:rsid w:val="005E7721"/>
    <w:rsid w:val="005E77FF"/>
    <w:rsid w:val="005E7891"/>
    <w:rsid w:val="005E7913"/>
    <w:rsid w:val="005E797A"/>
    <w:rsid w:val="005E7A6F"/>
    <w:rsid w:val="005E7ADB"/>
    <w:rsid w:val="005E7B1E"/>
    <w:rsid w:val="005E7B40"/>
    <w:rsid w:val="005E7B9E"/>
    <w:rsid w:val="005E7BAA"/>
    <w:rsid w:val="005E7C71"/>
    <w:rsid w:val="005E7EBB"/>
    <w:rsid w:val="005E7EC1"/>
    <w:rsid w:val="005E7F35"/>
    <w:rsid w:val="005E7FE0"/>
    <w:rsid w:val="005F0087"/>
    <w:rsid w:val="005F0103"/>
    <w:rsid w:val="005F0146"/>
    <w:rsid w:val="005F0206"/>
    <w:rsid w:val="005F0225"/>
    <w:rsid w:val="005F02A4"/>
    <w:rsid w:val="005F035A"/>
    <w:rsid w:val="005F0379"/>
    <w:rsid w:val="005F045B"/>
    <w:rsid w:val="005F04CB"/>
    <w:rsid w:val="005F04F3"/>
    <w:rsid w:val="005F0505"/>
    <w:rsid w:val="005F073C"/>
    <w:rsid w:val="005F0741"/>
    <w:rsid w:val="005F07D6"/>
    <w:rsid w:val="005F09E0"/>
    <w:rsid w:val="005F0C06"/>
    <w:rsid w:val="005F0C53"/>
    <w:rsid w:val="005F0D96"/>
    <w:rsid w:val="005F0DEE"/>
    <w:rsid w:val="005F0DF5"/>
    <w:rsid w:val="005F0FA6"/>
    <w:rsid w:val="005F119B"/>
    <w:rsid w:val="005F11AC"/>
    <w:rsid w:val="005F125E"/>
    <w:rsid w:val="005F1290"/>
    <w:rsid w:val="005F12BB"/>
    <w:rsid w:val="005F14F8"/>
    <w:rsid w:val="005F15E9"/>
    <w:rsid w:val="005F1676"/>
    <w:rsid w:val="005F16D3"/>
    <w:rsid w:val="005F1739"/>
    <w:rsid w:val="005F1837"/>
    <w:rsid w:val="005F1A7D"/>
    <w:rsid w:val="005F1CB3"/>
    <w:rsid w:val="005F1ECE"/>
    <w:rsid w:val="005F1EDC"/>
    <w:rsid w:val="005F1F4A"/>
    <w:rsid w:val="005F200F"/>
    <w:rsid w:val="005F20A2"/>
    <w:rsid w:val="005F20C7"/>
    <w:rsid w:val="005F2126"/>
    <w:rsid w:val="005F22F0"/>
    <w:rsid w:val="005F23FF"/>
    <w:rsid w:val="005F256F"/>
    <w:rsid w:val="005F2653"/>
    <w:rsid w:val="005F2676"/>
    <w:rsid w:val="005F2690"/>
    <w:rsid w:val="005F26B5"/>
    <w:rsid w:val="005F2708"/>
    <w:rsid w:val="005F273D"/>
    <w:rsid w:val="005F2981"/>
    <w:rsid w:val="005F299D"/>
    <w:rsid w:val="005F29C6"/>
    <w:rsid w:val="005F2BD4"/>
    <w:rsid w:val="005F2E46"/>
    <w:rsid w:val="005F2F53"/>
    <w:rsid w:val="005F304B"/>
    <w:rsid w:val="005F304F"/>
    <w:rsid w:val="005F3054"/>
    <w:rsid w:val="005F31E5"/>
    <w:rsid w:val="005F320F"/>
    <w:rsid w:val="005F32FA"/>
    <w:rsid w:val="005F3322"/>
    <w:rsid w:val="005F33EA"/>
    <w:rsid w:val="005F34F0"/>
    <w:rsid w:val="005F3663"/>
    <w:rsid w:val="005F36F3"/>
    <w:rsid w:val="005F3885"/>
    <w:rsid w:val="005F3960"/>
    <w:rsid w:val="005F39E8"/>
    <w:rsid w:val="005F3A3C"/>
    <w:rsid w:val="005F3C62"/>
    <w:rsid w:val="005F3CFC"/>
    <w:rsid w:val="005F3D77"/>
    <w:rsid w:val="005F3D84"/>
    <w:rsid w:val="005F3DB1"/>
    <w:rsid w:val="005F3DB4"/>
    <w:rsid w:val="005F3E6C"/>
    <w:rsid w:val="005F3F6E"/>
    <w:rsid w:val="005F3F89"/>
    <w:rsid w:val="005F3FDD"/>
    <w:rsid w:val="005F4215"/>
    <w:rsid w:val="005F434D"/>
    <w:rsid w:val="005F43B7"/>
    <w:rsid w:val="005F43C9"/>
    <w:rsid w:val="005F463B"/>
    <w:rsid w:val="005F467A"/>
    <w:rsid w:val="005F481B"/>
    <w:rsid w:val="005F4A08"/>
    <w:rsid w:val="005F4B5E"/>
    <w:rsid w:val="005F4E0B"/>
    <w:rsid w:val="005F4E45"/>
    <w:rsid w:val="005F4FF6"/>
    <w:rsid w:val="005F5091"/>
    <w:rsid w:val="005F513E"/>
    <w:rsid w:val="005F51F8"/>
    <w:rsid w:val="005F5221"/>
    <w:rsid w:val="005F53BC"/>
    <w:rsid w:val="005F53C2"/>
    <w:rsid w:val="005F546A"/>
    <w:rsid w:val="005F5588"/>
    <w:rsid w:val="005F56BC"/>
    <w:rsid w:val="005F5785"/>
    <w:rsid w:val="005F57DC"/>
    <w:rsid w:val="005F57DD"/>
    <w:rsid w:val="005F584F"/>
    <w:rsid w:val="005F5C5F"/>
    <w:rsid w:val="005F5DFE"/>
    <w:rsid w:val="005F5EA3"/>
    <w:rsid w:val="005F5F77"/>
    <w:rsid w:val="005F6045"/>
    <w:rsid w:val="005F60C8"/>
    <w:rsid w:val="005F61AF"/>
    <w:rsid w:val="005F6243"/>
    <w:rsid w:val="005F62C0"/>
    <w:rsid w:val="005F6366"/>
    <w:rsid w:val="005F63D6"/>
    <w:rsid w:val="005F65DB"/>
    <w:rsid w:val="005F6617"/>
    <w:rsid w:val="005F66EB"/>
    <w:rsid w:val="005F683C"/>
    <w:rsid w:val="005F6931"/>
    <w:rsid w:val="005F69C1"/>
    <w:rsid w:val="005F6A65"/>
    <w:rsid w:val="005F6B2F"/>
    <w:rsid w:val="005F6CFB"/>
    <w:rsid w:val="005F6D72"/>
    <w:rsid w:val="005F6FA7"/>
    <w:rsid w:val="005F6FB8"/>
    <w:rsid w:val="005F7063"/>
    <w:rsid w:val="005F70A4"/>
    <w:rsid w:val="005F7118"/>
    <w:rsid w:val="005F7214"/>
    <w:rsid w:val="005F731F"/>
    <w:rsid w:val="005F73C5"/>
    <w:rsid w:val="005F74C9"/>
    <w:rsid w:val="005F77F6"/>
    <w:rsid w:val="005F78BF"/>
    <w:rsid w:val="005F7978"/>
    <w:rsid w:val="005F7BF5"/>
    <w:rsid w:val="005F7D72"/>
    <w:rsid w:val="005F7E13"/>
    <w:rsid w:val="005F7F6B"/>
    <w:rsid w:val="005F7FA9"/>
    <w:rsid w:val="005F7FCB"/>
    <w:rsid w:val="006000CA"/>
    <w:rsid w:val="006000DD"/>
    <w:rsid w:val="0060012D"/>
    <w:rsid w:val="0060022C"/>
    <w:rsid w:val="0060058F"/>
    <w:rsid w:val="006006F2"/>
    <w:rsid w:val="006007E7"/>
    <w:rsid w:val="00600857"/>
    <w:rsid w:val="006008DB"/>
    <w:rsid w:val="006008F6"/>
    <w:rsid w:val="0060090C"/>
    <w:rsid w:val="00600A29"/>
    <w:rsid w:val="00600A4F"/>
    <w:rsid w:val="00600BF3"/>
    <w:rsid w:val="00600C3A"/>
    <w:rsid w:val="00600CF3"/>
    <w:rsid w:val="00600D5E"/>
    <w:rsid w:val="00600DBE"/>
    <w:rsid w:val="00600E0B"/>
    <w:rsid w:val="00600E14"/>
    <w:rsid w:val="00600E49"/>
    <w:rsid w:val="00601177"/>
    <w:rsid w:val="006011B0"/>
    <w:rsid w:val="0060134A"/>
    <w:rsid w:val="0060151B"/>
    <w:rsid w:val="00601529"/>
    <w:rsid w:val="00601736"/>
    <w:rsid w:val="006019F3"/>
    <w:rsid w:val="00601D22"/>
    <w:rsid w:val="00601DD1"/>
    <w:rsid w:val="00601E35"/>
    <w:rsid w:val="00601F26"/>
    <w:rsid w:val="00602199"/>
    <w:rsid w:val="00602266"/>
    <w:rsid w:val="00602284"/>
    <w:rsid w:val="006022F3"/>
    <w:rsid w:val="006023A6"/>
    <w:rsid w:val="0060241B"/>
    <w:rsid w:val="006026F0"/>
    <w:rsid w:val="00602799"/>
    <w:rsid w:val="0060282A"/>
    <w:rsid w:val="00602843"/>
    <w:rsid w:val="0060293F"/>
    <w:rsid w:val="00602BDE"/>
    <w:rsid w:val="00602CCD"/>
    <w:rsid w:val="00602CCF"/>
    <w:rsid w:val="00602CE8"/>
    <w:rsid w:val="00602E52"/>
    <w:rsid w:val="00603299"/>
    <w:rsid w:val="006032C8"/>
    <w:rsid w:val="006035BC"/>
    <w:rsid w:val="00603615"/>
    <w:rsid w:val="0060364B"/>
    <w:rsid w:val="00603915"/>
    <w:rsid w:val="00603983"/>
    <w:rsid w:val="0060398E"/>
    <w:rsid w:val="00603B7C"/>
    <w:rsid w:val="00603BD7"/>
    <w:rsid w:val="00603C6E"/>
    <w:rsid w:val="00603E14"/>
    <w:rsid w:val="00603E2C"/>
    <w:rsid w:val="00603E83"/>
    <w:rsid w:val="00603EDC"/>
    <w:rsid w:val="00604018"/>
    <w:rsid w:val="00604152"/>
    <w:rsid w:val="00604252"/>
    <w:rsid w:val="0060426E"/>
    <w:rsid w:val="006045DC"/>
    <w:rsid w:val="0060474B"/>
    <w:rsid w:val="00604753"/>
    <w:rsid w:val="006049B0"/>
    <w:rsid w:val="00604C2D"/>
    <w:rsid w:val="00604CB9"/>
    <w:rsid w:val="00604D06"/>
    <w:rsid w:val="00604DB9"/>
    <w:rsid w:val="00604EC0"/>
    <w:rsid w:val="00604F19"/>
    <w:rsid w:val="006051DC"/>
    <w:rsid w:val="006053A0"/>
    <w:rsid w:val="0060541A"/>
    <w:rsid w:val="0060546E"/>
    <w:rsid w:val="00605584"/>
    <w:rsid w:val="006056BA"/>
    <w:rsid w:val="006056F5"/>
    <w:rsid w:val="006057B0"/>
    <w:rsid w:val="006057E2"/>
    <w:rsid w:val="00605B98"/>
    <w:rsid w:val="00605E3F"/>
    <w:rsid w:val="00605E83"/>
    <w:rsid w:val="0060611B"/>
    <w:rsid w:val="006061BA"/>
    <w:rsid w:val="006062A5"/>
    <w:rsid w:val="006062B0"/>
    <w:rsid w:val="0060638A"/>
    <w:rsid w:val="00606638"/>
    <w:rsid w:val="006066EA"/>
    <w:rsid w:val="00606732"/>
    <w:rsid w:val="00606792"/>
    <w:rsid w:val="00606A30"/>
    <w:rsid w:val="00606BFA"/>
    <w:rsid w:val="00606C0F"/>
    <w:rsid w:val="00606C3C"/>
    <w:rsid w:val="00606E5F"/>
    <w:rsid w:val="00606FAD"/>
    <w:rsid w:val="006070C2"/>
    <w:rsid w:val="00607117"/>
    <w:rsid w:val="00607359"/>
    <w:rsid w:val="0060744B"/>
    <w:rsid w:val="00607537"/>
    <w:rsid w:val="0060753C"/>
    <w:rsid w:val="006079D8"/>
    <w:rsid w:val="00607A3B"/>
    <w:rsid w:val="00607A5A"/>
    <w:rsid w:val="00607A78"/>
    <w:rsid w:val="00607BEE"/>
    <w:rsid w:val="00607C4C"/>
    <w:rsid w:val="00607CA0"/>
    <w:rsid w:val="00607D6B"/>
    <w:rsid w:val="00607D7B"/>
    <w:rsid w:val="00607D9A"/>
    <w:rsid w:val="00607F53"/>
    <w:rsid w:val="00607F82"/>
    <w:rsid w:val="00607FD7"/>
    <w:rsid w:val="00610049"/>
    <w:rsid w:val="006100F8"/>
    <w:rsid w:val="006101D7"/>
    <w:rsid w:val="00610230"/>
    <w:rsid w:val="00610312"/>
    <w:rsid w:val="0061060B"/>
    <w:rsid w:val="006106C0"/>
    <w:rsid w:val="0061076C"/>
    <w:rsid w:val="00610787"/>
    <w:rsid w:val="00610918"/>
    <w:rsid w:val="0061092C"/>
    <w:rsid w:val="00610997"/>
    <w:rsid w:val="00610B8F"/>
    <w:rsid w:val="00610BBF"/>
    <w:rsid w:val="00610C46"/>
    <w:rsid w:val="00610D11"/>
    <w:rsid w:val="00610D90"/>
    <w:rsid w:val="00610D96"/>
    <w:rsid w:val="00610D9C"/>
    <w:rsid w:val="00610FBF"/>
    <w:rsid w:val="0061113D"/>
    <w:rsid w:val="0061124D"/>
    <w:rsid w:val="00611286"/>
    <w:rsid w:val="006112A1"/>
    <w:rsid w:val="006113A3"/>
    <w:rsid w:val="006113ED"/>
    <w:rsid w:val="00611586"/>
    <w:rsid w:val="00611656"/>
    <w:rsid w:val="0061198B"/>
    <w:rsid w:val="006119AF"/>
    <w:rsid w:val="00611AC8"/>
    <w:rsid w:val="00611D1B"/>
    <w:rsid w:val="00612373"/>
    <w:rsid w:val="006124BF"/>
    <w:rsid w:val="00612535"/>
    <w:rsid w:val="0061257B"/>
    <w:rsid w:val="0061271D"/>
    <w:rsid w:val="006127A4"/>
    <w:rsid w:val="006127C2"/>
    <w:rsid w:val="006127DB"/>
    <w:rsid w:val="0061283E"/>
    <w:rsid w:val="00612A93"/>
    <w:rsid w:val="00612AD6"/>
    <w:rsid w:val="00612AD8"/>
    <w:rsid w:val="00612BD3"/>
    <w:rsid w:val="00612C67"/>
    <w:rsid w:val="00612C9A"/>
    <w:rsid w:val="00612CF1"/>
    <w:rsid w:val="00612E0A"/>
    <w:rsid w:val="00612E67"/>
    <w:rsid w:val="00612FCE"/>
    <w:rsid w:val="00613080"/>
    <w:rsid w:val="00613156"/>
    <w:rsid w:val="00613268"/>
    <w:rsid w:val="0061344D"/>
    <w:rsid w:val="0061373C"/>
    <w:rsid w:val="00613788"/>
    <w:rsid w:val="006137B1"/>
    <w:rsid w:val="00613881"/>
    <w:rsid w:val="00613887"/>
    <w:rsid w:val="006138C6"/>
    <w:rsid w:val="00613954"/>
    <w:rsid w:val="0061398F"/>
    <w:rsid w:val="00613A93"/>
    <w:rsid w:val="00613AE9"/>
    <w:rsid w:val="00613B46"/>
    <w:rsid w:val="00613D0B"/>
    <w:rsid w:val="00613DD1"/>
    <w:rsid w:val="00614057"/>
    <w:rsid w:val="0061405F"/>
    <w:rsid w:val="0061420F"/>
    <w:rsid w:val="006142EB"/>
    <w:rsid w:val="00614390"/>
    <w:rsid w:val="0061439C"/>
    <w:rsid w:val="006143D0"/>
    <w:rsid w:val="006143F3"/>
    <w:rsid w:val="0061445D"/>
    <w:rsid w:val="0061446D"/>
    <w:rsid w:val="006144AD"/>
    <w:rsid w:val="006144C5"/>
    <w:rsid w:val="00614509"/>
    <w:rsid w:val="00614548"/>
    <w:rsid w:val="006148C2"/>
    <w:rsid w:val="006148D7"/>
    <w:rsid w:val="00614F4C"/>
    <w:rsid w:val="006150B6"/>
    <w:rsid w:val="00615178"/>
    <w:rsid w:val="006155F9"/>
    <w:rsid w:val="00615668"/>
    <w:rsid w:val="0061566C"/>
    <w:rsid w:val="006157CA"/>
    <w:rsid w:val="006158E1"/>
    <w:rsid w:val="00615B6F"/>
    <w:rsid w:val="00615C39"/>
    <w:rsid w:val="00615DBC"/>
    <w:rsid w:val="00615E0F"/>
    <w:rsid w:val="00615E65"/>
    <w:rsid w:val="00615FE9"/>
    <w:rsid w:val="00615FF3"/>
    <w:rsid w:val="00616028"/>
    <w:rsid w:val="0061612A"/>
    <w:rsid w:val="006161A0"/>
    <w:rsid w:val="00616307"/>
    <w:rsid w:val="0061642C"/>
    <w:rsid w:val="006164E7"/>
    <w:rsid w:val="006165FF"/>
    <w:rsid w:val="00616654"/>
    <w:rsid w:val="0061687C"/>
    <w:rsid w:val="00616B2F"/>
    <w:rsid w:val="00616B72"/>
    <w:rsid w:val="00616BB5"/>
    <w:rsid w:val="00616F8E"/>
    <w:rsid w:val="0061703C"/>
    <w:rsid w:val="00617188"/>
    <w:rsid w:val="0061725D"/>
    <w:rsid w:val="006172AB"/>
    <w:rsid w:val="00617315"/>
    <w:rsid w:val="00617343"/>
    <w:rsid w:val="00617348"/>
    <w:rsid w:val="006173A2"/>
    <w:rsid w:val="0061745E"/>
    <w:rsid w:val="00617587"/>
    <w:rsid w:val="0061772C"/>
    <w:rsid w:val="006177AD"/>
    <w:rsid w:val="00617908"/>
    <w:rsid w:val="00617919"/>
    <w:rsid w:val="0061797E"/>
    <w:rsid w:val="00617E75"/>
    <w:rsid w:val="00617EA9"/>
    <w:rsid w:val="00617FAB"/>
    <w:rsid w:val="0062001B"/>
    <w:rsid w:val="00620038"/>
    <w:rsid w:val="006206C9"/>
    <w:rsid w:val="006206D1"/>
    <w:rsid w:val="006208D6"/>
    <w:rsid w:val="0062091E"/>
    <w:rsid w:val="00620B65"/>
    <w:rsid w:val="00620C52"/>
    <w:rsid w:val="00620C80"/>
    <w:rsid w:val="00620D7F"/>
    <w:rsid w:val="00620DCC"/>
    <w:rsid w:val="00620E4C"/>
    <w:rsid w:val="00620E60"/>
    <w:rsid w:val="00620E63"/>
    <w:rsid w:val="00620FB5"/>
    <w:rsid w:val="0062104A"/>
    <w:rsid w:val="006210DD"/>
    <w:rsid w:val="006210FF"/>
    <w:rsid w:val="00621152"/>
    <w:rsid w:val="00621186"/>
    <w:rsid w:val="00621191"/>
    <w:rsid w:val="00621529"/>
    <w:rsid w:val="00621631"/>
    <w:rsid w:val="0062167A"/>
    <w:rsid w:val="00621684"/>
    <w:rsid w:val="006216A9"/>
    <w:rsid w:val="00621725"/>
    <w:rsid w:val="006218AE"/>
    <w:rsid w:val="00621903"/>
    <w:rsid w:val="0062190E"/>
    <w:rsid w:val="00621B93"/>
    <w:rsid w:val="00621E30"/>
    <w:rsid w:val="00621E4A"/>
    <w:rsid w:val="00621EBB"/>
    <w:rsid w:val="00621F92"/>
    <w:rsid w:val="00621FA7"/>
    <w:rsid w:val="00622180"/>
    <w:rsid w:val="0062222B"/>
    <w:rsid w:val="0062224D"/>
    <w:rsid w:val="00622359"/>
    <w:rsid w:val="006223F9"/>
    <w:rsid w:val="00622435"/>
    <w:rsid w:val="00622534"/>
    <w:rsid w:val="0062262E"/>
    <w:rsid w:val="00622646"/>
    <w:rsid w:val="00622675"/>
    <w:rsid w:val="006226A8"/>
    <w:rsid w:val="00622709"/>
    <w:rsid w:val="006227D0"/>
    <w:rsid w:val="006227E8"/>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77"/>
    <w:rsid w:val="0062387D"/>
    <w:rsid w:val="0062399F"/>
    <w:rsid w:val="006239F3"/>
    <w:rsid w:val="00623A4A"/>
    <w:rsid w:val="00623B46"/>
    <w:rsid w:val="00623B81"/>
    <w:rsid w:val="00623D42"/>
    <w:rsid w:val="00623F05"/>
    <w:rsid w:val="00623FBB"/>
    <w:rsid w:val="00624055"/>
    <w:rsid w:val="00624428"/>
    <w:rsid w:val="006244A6"/>
    <w:rsid w:val="0062472F"/>
    <w:rsid w:val="0062475C"/>
    <w:rsid w:val="00624832"/>
    <w:rsid w:val="00624978"/>
    <w:rsid w:val="00624A2E"/>
    <w:rsid w:val="00624A9C"/>
    <w:rsid w:val="00624AEA"/>
    <w:rsid w:val="00624DB0"/>
    <w:rsid w:val="00624EB3"/>
    <w:rsid w:val="00624EEE"/>
    <w:rsid w:val="00625009"/>
    <w:rsid w:val="00625220"/>
    <w:rsid w:val="006252E9"/>
    <w:rsid w:val="0062535A"/>
    <w:rsid w:val="00625630"/>
    <w:rsid w:val="006258BA"/>
    <w:rsid w:val="00625929"/>
    <w:rsid w:val="00625C5D"/>
    <w:rsid w:val="00625D63"/>
    <w:rsid w:val="00625ECF"/>
    <w:rsid w:val="00625FB7"/>
    <w:rsid w:val="006262AE"/>
    <w:rsid w:val="0062635D"/>
    <w:rsid w:val="006263FF"/>
    <w:rsid w:val="006264C7"/>
    <w:rsid w:val="00626500"/>
    <w:rsid w:val="00626532"/>
    <w:rsid w:val="00626598"/>
    <w:rsid w:val="00626639"/>
    <w:rsid w:val="0062666D"/>
    <w:rsid w:val="0062687A"/>
    <w:rsid w:val="006269E9"/>
    <w:rsid w:val="00626A35"/>
    <w:rsid w:val="00626AE8"/>
    <w:rsid w:val="00626C5C"/>
    <w:rsid w:val="00626C9D"/>
    <w:rsid w:val="00626D05"/>
    <w:rsid w:val="00626D64"/>
    <w:rsid w:val="00626E4A"/>
    <w:rsid w:val="00626F66"/>
    <w:rsid w:val="00627015"/>
    <w:rsid w:val="006270A9"/>
    <w:rsid w:val="00627105"/>
    <w:rsid w:val="006271D2"/>
    <w:rsid w:val="006272E1"/>
    <w:rsid w:val="0062735A"/>
    <w:rsid w:val="00627502"/>
    <w:rsid w:val="00627627"/>
    <w:rsid w:val="00627725"/>
    <w:rsid w:val="00627743"/>
    <w:rsid w:val="00627897"/>
    <w:rsid w:val="00627917"/>
    <w:rsid w:val="00627A7D"/>
    <w:rsid w:val="00627B48"/>
    <w:rsid w:val="00627CF7"/>
    <w:rsid w:val="00627DC4"/>
    <w:rsid w:val="0063028A"/>
    <w:rsid w:val="006302AF"/>
    <w:rsid w:val="00630447"/>
    <w:rsid w:val="00630C1D"/>
    <w:rsid w:val="00630C56"/>
    <w:rsid w:val="00630ECC"/>
    <w:rsid w:val="00630FA2"/>
    <w:rsid w:val="00630FDA"/>
    <w:rsid w:val="00631252"/>
    <w:rsid w:val="006315BF"/>
    <w:rsid w:val="006316FD"/>
    <w:rsid w:val="00631A74"/>
    <w:rsid w:val="00631B18"/>
    <w:rsid w:val="00631C65"/>
    <w:rsid w:val="00631CDA"/>
    <w:rsid w:val="00631CF6"/>
    <w:rsid w:val="00631E97"/>
    <w:rsid w:val="00631F33"/>
    <w:rsid w:val="0063217D"/>
    <w:rsid w:val="00632284"/>
    <w:rsid w:val="006322D6"/>
    <w:rsid w:val="0063233B"/>
    <w:rsid w:val="00632381"/>
    <w:rsid w:val="006324B4"/>
    <w:rsid w:val="006324CA"/>
    <w:rsid w:val="00632509"/>
    <w:rsid w:val="0063254D"/>
    <w:rsid w:val="0063262B"/>
    <w:rsid w:val="00632731"/>
    <w:rsid w:val="00632902"/>
    <w:rsid w:val="00632A03"/>
    <w:rsid w:val="00632A2B"/>
    <w:rsid w:val="00632A51"/>
    <w:rsid w:val="00632A86"/>
    <w:rsid w:val="00632B5B"/>
    <w:rsid w:val="00632B88"/>
    <w:rsid w:val="00632BD7"/>
    <w:rsid w:val="00632BE6"/>
    <w:rsid w:val="00632D62"/>
    <w:rsid w:val="00632E71"/>
    <w:rsid w:val="00633001"/>
    <w:rsid w:val="00633081"/>
    <w:rsid w:val="00633092"/>
    <w:rsid w:val="0063311C"/>
    <w:rsid w:val="006331AD"/>
    <w:rsid w:val="00633250"/>
    <w:rsid w:val="00633271"/>
    <w:rsid w:val="0063340C"/>
    <w:rsid w:val="00633430"/>
    <w:rsid w:val="00633478"/>
    <w:rsid w:val="0063365B"/>
    <w:rsid w:val="00633755"/>
    <w:rsid w:val="00633804"/>
    <w:rsid w:val="00633A48"/>
    <w:rsid w:val="00633A6D"/>
    <w:rsid w:val="00633BCC"/>
    <w:rsid w:val="00633C6A"/>
    <w:rsid w:val="00633D2F"/>
    <w:rsid w:val="00633D42"/>
    <w:rsid w:val="00633EA1"/>
    <w:rsid w:val="00633EC4"/>
    <w:rsid w:val="00633F4F"/>
    <w:rsid w:val="00633F9F"/>
    <w:rsid w:val="006341B4"/>
    <w:rsid w:val="006342FC"/>
    <w:rsid w:val="00634301"/>
    <w:rsid w:val="0063457A"/>
    <w:rsid w:val="00634625"/>
    <w:rsid w:val="00634672"/>
    <w:rsid w:val="0063468E"/>
    <w:rsid w:val="006347F6"/>
    <w:rsid w:val="0063489E"/>
    <w:rsid w:val="006348B0"/>
    <w:rsid w:val="006349BF"/>
    <w:rsid w:val="00634AA7"/>
    <w:rsid w:val="00634C0B"/>
    <w:rsid w:val="00635413"/>
    <w:rsid w:val="006354E0"/>
    <w:rsid w:val="00635560"/>
    <w:rsid w:val="0063561B"/>
    <w:rsid w:val="00635636"/>
    <w:rsid w:val="0063565F"/>
    <w:rsid w:val="00635660"/>
    <w:rsid w:val="006356B8"/>
    <w:rsid w:val="00635720"/>
    <w:rsid w:val="00635888"/>
    <w:rsid w:val="006358D7"/>
    <w:rsid w:val="00635A2E"/>
    <w:rsid w:val="00635B14"/>
    <w:rsid w:val="00635B33"/>
    <w:rsid w:val="00635CCE"/>
    <w:rsid w:val="00635D4A"/>
    <w:rsid w:val="00635E96"/>
    <w:rsid w:val="00635F5D"/>
    <w:rsid w:val="0063617D"/>
    <w:rsid w:val="0063619B"/>
    <w:rsid w:val="00636239"/>
    <w:rsid w:val="00636325"/>
    <w:rsid w:val="00636332"/>
    <w:rsid w:val="00636469"/>
    <w:rsid w:val="00636627"/>
    <w:rsid w:val="006366C9"/>
    <w:rsid w:val="00636768"/>
    <w:rsid w:val="006369E0"/>
    <w:rsid w:val="006369FF"/>
    <w:rsid w:val="00636D07"/>
    <w:rsid w:val="00636D08"/>
    <w:rsid w:val="00636D40"/>
    <w:rsid w:val="00636FAF"/>
    <w:rsid w:val="00636FB2"/>
    <w:rsid w:val="0063704D"/>
    <w:rsid w:val="00637072"/>
    <w:rsid w:val="006372DA"/>
    <w:rsid w:val="0063741D"/>
    <w:rsid w:val="00637432"/>
    <w:rsid w:val="00637561"/>
    <w:rsid w:val="0063762D"/>
    <w:rsid w:val="00637634"/>
    <w:rsid w:val="0063764F"/>
    <w:rsid w:val="006376AA"/>
    <w:rsid w:val="006378F8"/>
    <w:rsid w:val="0063798C"/>
    <w:rsid w:val="00637B27"/>
    <w:rsid w:val="00637BCF"/>
    <w:rsid w:val="00637BFD"/>
    <w:rsid w:val="00637CA1"/>
    <w:rsid w:val="00637CD0"/>
    <w:rsid w:val="00637D96"/>
    <w:rsid w:val="00637FC3"/>
    <w:rsid w:val="00640003"/>
    <w:rsid w:val="0064014C"/>
    <w:rsid w:val="006401E5"/>
    <w:rsid w:val="0064032A"/>
    <w:rsid w:val="0064032D"/>
    <w:rsid w:val="00640463"/>
    <w:rsid w:val="0064047E"/>
    <w:rsid w:val="006404C4"/>
    <w:rsid w:val="0064060B"/>
    <w:rsid w:val="006406B9"/>
    <w:rsid w:val="00640781"/>
    <w:rsid w:val="006407FD"/>
    <w:rsid w:val="00640B23"/>
    <w:rsid w:val="00640B75"/>
    <w:rsid w:val="00640EB1"/>
    <w:rsid w:val="00640FFE"/>
    <w:rsid w:val="006412C0"/>
    <w:rsid w:val="0064138F"/>
    <w:rsid w:val="00641428"/>
    <w:rsid w:val="00641529"/>
    <w:rsid w:val="0064180B"/>
    <w:rsid w:val="00641876"/>
    <w:rsid w:val="006419D5"/>
    <w:rsid w:val="00641BB8"/>
    <w:rsid w:val="00641DF0"/>
    <w:rsid w:val="00642012"/>
    <w:rsid w:val="006421F4"/>
    <w:rsid w:val="006422A6"/>
    <w:rsid w:val="0064236B"/>
    <w:rsid w:val="0064239B"/>
    <w:rsid w:val="0064246D"/>
    <w:rsid w:val="00642568"/>
    <w:rsid w:val="006425A6"/>
    <w:rsid w:val="006426E9"/>
    <w:rsid w:val="006427D1"/>
    <w:rsid w:val="00642A5D"/>
    <w:rsid w:val="00642AF8"/>
    <w:rsid w:val="00642B10"/>
    <w:rsid w:val="00642B4F"/>
    <w:rsid w:val="00642B55"/>
    <w:rsid w:val="00642CB0"/>
    <w:rsid w:val="00642E8C"/>
    <w:rsid w:val="00642ED4"/>
    <w:rsid w:val="00642EFD"/>
    <w:rsid w:val="0064305C"/>
    <w:rsid w:val="0064308C"/>
    <w:rsid w:val="006430F7"/>
    <w:rsid w:val="00643162"/>
    <w:rsid w:val="0064326F"/>
    <w:rsid w:val="006432BF"/>
    <w:rsid w:val="006433ED"/>
    <w:rsid w:val="0064355C"/>
    <w:rsid w:val="006436A6"/>
    <w:rsid w:val="006436EA"/>
    <w:rsid w:val="006437CC"/>
    <w:rsid w:val="006437D0"/>
    <w:rsid w:val="0064383B"/>
    <w:rsid w:val="00643A3F"/>
    <w:rsid w:val="00643AEF"/>
    <w:rsid w:val="00643BA7"/>
    <w:rsid w:val="00643DAA"/>
    <w:rsid w:val="00643E41"/>
    <w:rsid w:val="00643E92"/>
    <w:rsid w:val="00643F62"/>
    <w:rsid w:val="0064409B"/>
    <w:rsid w:val="006441CF"/>
    <w:rsid w:val="006442A4"/>
    <w:rsid w:val="006442BD"/>
    <w:rsid w:val="0064435A"/>
    <w:rsid w:val="006444C1"/>
    <w:rsid w:val="006444E2"/>
    <w:rsid w:val="006444E5"/>
    <w:rsid w:val="00644628"/>
    <w:rsid w:val="00644672"/>
    <w:rsid w:val="00644694"/>
    <w:rsid w:val="006448B5"/>
    <w:rsid w:val="0064494C"/>
    <w:rsid w:val="00644952"/>
    <w:rsid w:val="006449BF"/>
    <w:rsid w:val="00644A96"/>
    <w:rsid w:val="00644B71"/>
    <w:rsid w:val="00644B88"/>
    <w:rsid w:val="00644C72"/>
    <w:rsid w:val="00644D32"/>
    <w:rsid w:val="00644DAF"/>
    <w:rsid w:val="00644F52"/>
    <w:rsid w:val="006450D6"/>
    <w:rsid w:val="00645151"/>
    <w:rsid w:val="0064516D"/>
    <w:rsid w:val="00645202"/>
    <w:rsid w:val="006453D8"/>
    <w:rsid w:val="0064549A"/>
    <w:rsid w:val="006454C4"/>
    <w:rsid w:val="00645586"/>
    <w:rsid w:val="006457C1"/>
    <w:rsid w:val="006457C5"/>
    <w:rsid w:val="00645B27"/>
    <w:rsid w:val="00645CF1"/>
    <w:rsid w:val="00645D85"/>
    <w:rsid w:val="00645F03"/>
    <w:rsid w:val="00645FE0"/>
    <w:rsid w:val="0064607D"/>
    <w:rsid w:val="006461CE"/>
    <w:rsid w:val="0064637A"/>
    <w:rsid w:val="006463B8"/>
    <w:rsid w:val="00646419"/>
    <w:rsid w:val="00646440"/>
    <w:rsid w:val="00646494"/>
    <w:rsid w:val="006464D5"/>
    <w:rsid w:val="00646500"/>
    <w:rsid w:val="00646504"/>
    <w:rsid w:val="006465AF"/>
    <w:rsid w:val="006466D4"/>
    <w:rsid w:val="006467EC"/>
    <w:rsid w:val="0064697A"/>
    <w:rsid w:val="00646A1B"/>
    <w:rsid w:val="00646A30"/>
    <w:rsid w:val="00646D2B"/>
    <w:rsid w:val="00647087"/>
    <w:rsid w:val="006470B3"/>
    <w:rsid w:val="00647127"/>
    <w:rsid w:val="00647202"/>
    <w:rsid w:val="006473D0"/>
    <w:rsid w:val="00647457"/>
    <w:rsid w:val="0064747A"/>
    <w:rsid w:val="00647553"/>
    <w:rsid w:val="00647664"/>
    <w:rsid w:val="006476B0"/>
    <w:rsid w:val="006476B3"/>
    <w:rsid w:val="006476DB"/>
    <w:rsid w:val="006476F5"/>
    <w:rsid w:val="00647754"/>
    <w:rsid w:val="00647779"/>
    <w:rsid w:val="006477D8"/>
    <w:rsid w:val="00647832"/>
    <w:rsid w:val="006478AB"/>
    <w:rsid w:val="006479BD"/>
    <w:rsid w:val="00647A05"/>
    <w:rsid w:val="00647C5D"/>
    <w:rsid w:val="00647CA6"/>
    <w:rsid w:val="00647D3B"/>
    <w:rsid w:val="00647D40"/>
    <w:rsid w:val="00647EB2"/>
    <w:rsid w:val="00647FDC"/>
    <w:rsid w:val="006500D3"/>
    <w:rsid w:val="0065030F"/>
    <w:rsid w:val="00650437"/>
    <w:rsid w:val="0065045A"/>
    <w:rsid w:val="006504A4"/>
    <w:rsid w:val="006504F8"/>
    <w:rsid w:val="0065061E"/>
    <w:rsid w:val="006507F7"/>
    <w:rsid w:val="00650812"/>
    <w:rsid w:val="00650846"/>
    <w:rsid w:val="00650CC3"/>
    <w:rsid w:val="00650CEE"/>
    <w:rsid w:val="00650D85"/>
    <w:rsid w:val="00650E55"/>
    <w:rsid w:val="00650F78"/>
    <w:rsid w:val="00651005"/>
    <w:rsid w:val="00651064"/>
    <w:rsid w:val="0065129B"/>
    <w:rsid w:val="00651543"/>
    <w:rsid w:val="00651568"/>
    <w:rsid w:val="006515B8"/>
    <w:rsid w:val="006516E3"/>
    <w:rsid w:val="00651991"/>
    <w:rsid w:val="006519A0"/>
    <w:rsid w:val="00651A5E"/>
    <w:rsid w:val="00651AB2"/>
    <w:rsid w:val="00651ABD"/>
    <w:rsid w:val="00651C16"/>
    <w:rsid w:val="00651C66"/>
    <w:rsid w:val="00651CBD"/>
    <w:rsid w:val="00651D64"/>
    <w:rsid w:val="006521E2"/>
    <w:rsid w:val="00652232"/>
    <w:rsid w:val="00652432"/>
    <w:rsid w:val="00652435"/>
    <w:rsid w:val="006525A0"/>
    <w:rsid w:val="00652816"/>
    <w:rsid w:val="00652A2D"/>
    <w:rsid w:val="00652A42"/>
    <w:rsid w:val="00652A60"/>
    <w:rsid w:val="00652AFE"/>
    <w:rsid w:val="00652BDE"/>
    <w:rsid w:val="00652C84"/>
    <w:rsid w:val="00652CA1"/>
    <w:rsid w:val="00652D69"/>
    <w:rsid w:val="00652F0E"/>
    <w:rsid w:val="00652F8E"/>
    <w:rsid w:val="00653009"/>
    <w:rsid w:val="0065312F"/>
    <w:rsid w:val="006532D9"/>
    <w:rsid w:val="0065332E"/>
    <w:rsid w:val="00653344"/>
    <w:rsid w:val="0065340A"/>
    <w:rsid w:val="0065353F"/>
    <w:rsid w:val="0065355D"/>
    <w:rsid w:val="00653ACD"/>
    <w:rsid w:val="00653BC2"/>
    <w:rsid w:val="00653BE2"/>
    <w:rsid w:val="00653EA3"/>
    <w:rsid w:val="00653F46"/>
    <w:rsid w:val="00654209"/>
    <w:rsid w:val="00654448"/>
    <w:rsid w:val="00654693"/>
    <w:rsid w:val="0065469D"/>
    <w:rsid w:val="0065472B"/>
    <w:rsid w:val="006548FF"/>
    <w:rsid w:val="006549D3"/>
    <w:rsid w:val="00654CB6"/>
    <w:rsid w:val="00654DCE"/>
    <w:rsid w:val="00654DF5"/>
    <w:rsid w:val="00654EF7"/>
    <w:rsid w:val="00654FBA"/>
    <w:rsid w:val="00655097"/>
    <w:rsid w:val="00655173"/>
    <w:rsid w:val="006552A1"/>
    <w:rsid w:val="00655527"/>
    <w:rsid w:val="0065557C"/>
    <w:rsid w:val="00655641"/>
    <w:rsid w:val="006556B7"/>
    <w:rsid w:val="00655749"/>
    <w:rsid w:val="00655783"/>
    <w:rsid w:val="00655846"/>
    <w:rsid w:val="006558DD"/>
    <w:rsid w:val="00655904"/>
    <w:rsid w:val="00655916"/>
    <w:rsid w:val="006559F5"/>
    <w:rsid w:val="00655A6C"/>
    <w:rsid w:val="00655B8A"/>
    <w:rsid w:val="00655BBD"/>
    <w:rsid w:val="00655C4A"/>
    <w:rsid w:val="00655C87"/>
    <w:rsid w:val="00655D5C"/>
    <w:rsid w:val="00655DF4"/>
    <w:rsid w:val="0065604F"/>
    <w:rsid w:val="00656093"/>
    <w:rsid w:val="006560E5"/>
    <w:rsid w:val="0065616B"/>
    <w:rsid w:val="00656180"/>
    <w:rsid w:val="00656279"/>
    <w:rsid w:val="00656352"/>
    <w:rsid w:val="00656388"/>
    <w:rsid w:val="00656512"/>
    <w:rsid w:val="006565B1"/>
    <w:rsid w:val="006565C7"/>
    <w:rsid w:val="0065661C"/>
    <w:rsid w:val="006568C7"/>
    <w:rsid w:val="00656A31"/>
    <w:rsid w:val="00656A9E"/>
    <w:rsid w:val="00656AA7"/>
    <w:rsid w:val="00656C50"/>
    <w:rsid w:val="00656CA8"/>
    <w:rsid w:val="00656D19"/>
    <w:rsid w:val="00656E5B"/>
    <w:rsid w:val="00656EA0"/>
    <w:rsid w:val="00656F38"/>
    <w:rsid w:val="00656FD5"/>
    <w:rsid w:val="00657064"/>
    <w:rsid w:val="0065715F"/>
    <w:rsid w:val="00657194"/>
    <w:rsid w:val="00657488"/>
    <w:rsid w:val="006576D3"/>
    <w:rsid w:val="00657951"/>
    <w:rsid w:val="0065796E"/>
    <w:rsid w:val="00657A1C"/>
    <w:rsid w:val="00657A4E"/>
    <w:rsid w:val="00657A4F"/>
    <w:rsid w:val="00657BDD"/>
    <w:rsid w:val="00657C88"/>
    <w:rsid w:val="00657D58"/>
    <w:rsid w:val="00657DBC"/>
    <w:rsid w:val="006600DD"/>
    <w:rsid w:val="006601E9"/>
    <w:rsid w:val="00660245"/>
    <w:rsid w:val="00660422"/>
    <w:rsid w:val="006605EA"/>
    <w:rsid w:val="0066072B"/>
    <w:rsid w:val="00660773"/>
    <w:rsid w:val="006607E4"/>
    <w:rsid w:val="0066099A"/>
    <w:rsid w:val="00660A70"/>
    <w:rsid w:val="00660AEF"/>
    <w:rsid w:val="00660B0D"/>
    <w:rsid w:val="00660B17"/>
    <w:rsid w:val="00660BD9"/>
    <w:rsid w:val="00660FEC"/>
    <w:rsid w:val="0066114F"/>
    <w:rsid w:val="00661160"/>
    <w:rsid w:val="006611F7"/>
    <w:rsid w:val="00661279"/>
    <w:rsid w:val="0066127F"/>
    <w:rsid w:val="00661362"/>
    <w:rsid w:val="006613B0"/>
    <w:rsid w:val="00661457"/>
    <w:rsid w:val="006614A3"/>
    <w:rsid w:val="00661838"/>
    <w:rsid w:val="006618DC"/>
    <w:rsid w:val="00661954"/>
    <w:rsid w:val="00661981"/>
    <w:rsid w:val="0066198B"/>
    <w:rsid w:val="00661CC1"/>
    <w:rsid w:val="00661CD5"/>
    <w:rsid w:val="00661CFC"/>
    <w:rsid w:val="00661D35"/>
    <w:rsid w:val="00661D75"/>
    <w:rsid w:val="00661DE3"/>
    <w:rsid w:val="00661EBF"/>
    <w:rsid w:val="00661F76"/>
    <w:rsid w:val="006621C9"/>
    <w:rsid w:val="00662351"/>
    <w:rsid w:val="0066235F"/>
    <w:rsid w:val="006624F6"/>
    <w:rsid w:val="00662528"/>
    <w:rsid w:val="006627B4"/>
    <w:rsid w:val="006627DC"/>
    <w:rsid w:val="006628EB"/>
    <w:rsid w:val="00662AA2"/>
    <w:rsid w:val="00662C08"/>
    <w:rsid w:val="00662C51"/>
    <w:rsid w:val="00662D6D"/>
    <w:rsid w:val="00662D9C"/>
    <w:rsid w:val="00662E63"/>
    <w:rsid w:val="00662EC3"/>
    <w:rsid w:val="00662F73"/>
    <w:rsid w:val="00663059"/>
    <w:rsid w:val="00663190"/>
    <w:rsid w:val="006631F8"/>
    <w:rsid w:val="00663407"/>
    <w:rsid w:val="00663507"/>
    <w:rsid w:val="00663576"/>
    <w:rsid w:val="006635B0"/>
    <w:rsid w:val="006636D9"/>
    <w:rsid w:val="00663773"/>
    <w:rsid w:val="00663818"/>
    <w:rsid w:val="00663945"/>
    <w:rsid w:val="00663A3D"/>
    <w:rsid w:val="00663A9B"/>
    <w:rsid w:val="00663AA0"/>
    <w:rsid w:val="00663AFA"/>
    <w:rsid w:val="00663B4F"/>
    <w:rsid w:val="00663D7B"/>
    <w:rsid w:val="00664074"/>
    <w:rsid w:val="0066436D"/>
    <w:rsid w:val="00664402"/>
    <w:rsid w:val="0066443F"/>
    <w:rsid w:val="006645D8"/>
    <w:rsid w:val="006647C7"/>
    <w:rsid w:val="006648F6"/>
    <w:rsid w:val="00664953"/>
    <w:rsid w:val="006649BE"/>
    <w:rsid w:val="00664B2D"/>
    <w:rsid w:val="00664B44"/>
    <w:rsid w:val="00664C62"/>
    <w:rsid w:val="00664D22"/>
    <w:rsid w:val="00664DA6"/>
    <w:rsid w:val="00664FB1"/>
    <w:rsid w:val="00665085"/>
    <w:rsid w:val="00665258"/>
    <w:rsid w:val="00665292"/>
    <w:rsid w:val="00665405"/>
    <w:rsid w:val="006655A2"/>
    <w:rsid w:val="00665776"/>
    <w:rsid w:val="00665834"/>
    <w:rsid w:val="00665893"/>
    <w:rsid w:val="0066595F"/>
    <w:rsid w:val="006659A1"/>
    <w:rsid w:val="00665A99"/>
    <w:rsid w:val="00665B91"/>
    <w:rsid w:val="00665C13"/>
    <w:rsid w:val="00665EBC"/>
    <w:rsid w:val="00665EE9"/>
    <w:rsid w:val="006660CD"/>
    <w:rsid w:val="00666163"/>
    <w:rsid w:val="00666252"/>
    <w:rsid w:val="006663D4"/>
    <w:rsid w:val="00666448"/>
    <w:rsid w:val="00666582"/>
    <w:rsid w:val="006665DF"/>
    <w:rsid w:val="006666B7"/>
    <w:rsid w:val="0066691A"/>
    <w:rsid w:val="00666954"/>
    <w:rsid w:val="006669CC"/>
    <w:rsid w:val="00666A58"/>
    <w:rsid w:val="00666A7A"/>
    <w:rsid w:val="00666AA6"/>
    <w:rsid w:val="00666AB7"/>
    <w:rsid w:val="00666EBF"/>
    <w:rsid w:val="00666FC1"/>
    <w:rsid w:val="0066704E"/>
    <w:rsid w:val="00667095"/>
    <w:rsid w:val="00667119"/>
    <w:rsid w:val="006671C1"/>
    <w:rsid w:val="00667218"/>
    <w:rsid w:val="006672A9"/>
    <w:rsid w:val="00667462"/>
    <w:rsid w:val="00667491"/>
    <w:rsid w:val="006675D1"/>
    <w:rsid w:val="00667606"/>
    <w:rsid w:val="0066784A"/>
    <w:rsid w:val="00667A1E"/>
    <w:rsid w:val="00667B61"/>
    <w:rsid w:val="00667C3F"/>
    <w:rsid w:val="00667CB7"/>
    <w:rsid w:val="00667CF8"/>
    <w:rsid w:val="00667DEF"/>
    <w:rsid w:val="0067009A"/>
    <w:rsid w:val="006701DA"/>
    <w:rsid w:val="006703BF"/>
    <w:rsid w:val="006704CD"/>
    <w:rsid w:val="0067053A"/>
    <w:rsid w:val="006705A7"/>
    <w:rsid w:val="006705BF"/>
    <w:rsid w:val="0067062C"/>
    <w:rsid w:val="00670784"/>
    <w:rsid w:val="0067095C"/>
    <w:rsid w:val="006709C7"/>
    <w:rsid w:val="00670A09"/>
    <w:rsid w:val="00670A1F"/>
    <w:rsid w:val="00670A67"/>
    <w:rsid w:val="00670B60"/>
    <w:rsid w:val="00670C57"/>
    <w:rsid w:val="00670CDE"/>
    <w:rsid w:val="00670D3F"/>
    <w:rsid w:val="00670EFE"/>
    <w:rsid w:val="006710AD"/>
    <w:rsid w:val="0067112E"/>
    <w:rsid w:val="0067116A"/>
    <w:rsid w:val="00671270"/>
    <w:rsid w:val="00671429"/>
    <w:rsid w:val="006715B3"/>
    <w:rsid w:val="006716BD"/>
    <w:rsid w:val="00671789"/>
    <w:rsid w:val="00671798"/>
    <w:rsid w:val="006717EB"/>
    <w:rsid w:val="006717F2"/>
    <w:rsid w:val="00671816"/>
    <w:rsid w:val="00671837"/>
    <w:rsid w:val="00671903"/>
    <w:rsid w:val="006719AD"/>
    <w:rsid w:val="006719D1"/>
    <w:rsid w:val="00671A6D"/>
    <w:rsid w:val="00671AB0"/>
    <w:rsid w:val="00671B5C"/>
    <w:rsid w:val="00671B62"/>
    <w:rsid w:val="00671C95"/>
    <w:rsid w:val="00671D48"/>
    <w:rsid w:val="00671EB7"/>
    <w:rsid w:val="00671F79"/>
    <w:rsid w:val="00671FC9"/>
    <w:rsid w:val="0067201D"/>
    <w:rsid w:val="00672066"/>
    <w:rsid w:val="006721D5"/>
    <w:rsid w:val="00672569"/>
    <w:rsid w:val="0067261C"/>
    <w:rsid w:val="00672675"/>
    <w:rsid w:val="006726B8"/>
    <w:rsid w:val="006726D8"/>
    <w:rsid w:val="006727BB"/>
    <w:rsid w:val="0067281C"/>
    <w:rsid w:val="00672878"/>
    <w:rsid w:val="006728AC"/>
    <w:rsid w:val="006728CE"/>
    <w:rsid w:val="0067292C"/>
    <w:rsid w:val="006729DE"/>
    <w:rsid w:val="00672A55"/>
    <w:rsid w:val="00672A68"/>
    <w:rsid w:val="00672ABD"/>
    <w:rsid w:val="00672C0B"/>
    <w:rsid w:val="00672E91"/>
    <w:rsid w:val="00672E96"/>
    <w:rsid w:val="00672ED7"/>
    <w:rsid w:val="00672F38"/>
    <w:rsid w:val="0067334C"/>
    <w:rsid w:val="0067339F"/>
    <w:rsid w:val="00673426"/>
    <w:rsid w:val="00673499"/>
    <w:rsid w:val="006736BF"/>
    <w:rsid w:val="0067393C"/>
    <w:rsid w:val="00673B21"/>
    <w:rsid w:val="00673CD5"/>
    <w:rsid w:val="00673DFB"/>
    <w:rsid w:val="00673F33"/>
    <w:rsid w:val="00673FD3"/>
    <w:rsid w:val="006742F3"/>
    <w:rsid w:val="006745B9"/>
    <w:rsid w:val="006745F1"/>
    <w:rsid w:val="0067481D"/>
    <w:rsid w:val="006748D7"/>
    <w:rsid w:val="0067492F"/>
    <w:rsid w:val="00674AAA"/>
    <w:rsid w:val="00674C1A"/>
    <w:rsid w:val="00674C42"/>
    <w:rsid w:val="00674C5E"/>
    <w:rsid w:val="00674C96"/>
    <w:rsid w:val="00674CDF"/>
    <w:rsid w:val="00674D94"/>
    <w:rsid w:val="00674DA3"/>
    <w:rsid w:val="00675093"/>
    <w:rsid w:val="0067510A"/>
    <w:rsid w:val="0067523D"/>
    <w:rsid w:val="00675328"/>
    <w:rsid w:val="006754AD"/>
    <w:rsid w:val="006754D8"/>
    <w:rsid w:val="006758C6"/>
    <w:rsid w:val="00675A4F"/>
    <w:rsid w:val="00675B8D"/>
    <w:rsid w:val="00675C75"/>
    <w:rsid w:val="00675CA8"/>
    <w:rsid w:val="00675CCF"/>
    <w:rsid w:val="00675D60"/>
    <w:rsid w:val="00675F96"/>
    <w:rsid w:val="00675FE1"/>
    <w:rsid w:val="00676296"/>
    <w:rsid w:val="006764F8"/>
    <w:rsid w:val="0067684C"/>
    <w:rsid w:val="006768E4"/>
    <w:rsid w:val="00676BB2"/>
    <w:rsid w:val="00676C5E"/>
    <w:rsid w:val="00676C7E"/>
    <w:rsid w:val="00676CCE"/>
    <w:rsid w:val="00676EE8"/>
    <w:rsid w:val="00677351"/>
    <w:rsid w:val="006773DB"/>
    <w:rsid w:val="00677479"/>
    <w:rsid w:val="00677714"/>
    <w:rsid w:val="006779CF"/>
    <w:rsid w:val="00677B1C"/>
    <w:rsid w:val="00677C9B"/>
    <w:rsid w:val="00677D32"/>
    <w:rsid w:val="00677DBA"/>
    <w:rsid w:val="00677DC1"/>
    <w:rsid w:val="00677DED"/>
    <w:rsid w:val="00677E3F"/>
    <w:rsid w:val="00677E70"/>
    <w:rsid w:val="0068021D"/>
    <w:rsid w:val="00680396"/>
    <w:rsid w:val="00680622"/>
    <w:rsid w:val="006806F4"/>
    <w:rsid w:val="00680736"/>
    <w:rsid w:val="00680795"/>
    <w:rsid w:val="006807B6"/>
    <w:rsid w:val="006807D7"/>
    <w:rsid w:val="0068087A"/>
    <w:rsid w:val="006808CB"/>
    <w:rsid w:val="006809E6"/>
    <w:rsid w:val="00680A94"/>
    <w:rsid w:val="00680AC9"/>
    <w:rsid w:val="00680BCD"/>
    <w:rsid w:val="00680C1C"/>
    <w:rsid w:val="00680C5C"/>
    <w:rsid w:val="00680D15"/>
    <w:rsid w:val="00680DF1"/>
    <w:rsid w:val="00680E5B"/>
    <w:rsid w:val="00680E97"/>
    <w:rsid w:val="00680F28"/>
    <w:rsid w:val="0068106E"/>
    <w:rsid w:val="006810CD"/>
    <w:rsid w:val="00681207"/>
    <w:rsid w:val="00681231"/>
    <w:rsid w:val="0068126B"/>
    <w:rsid w:val="006812A8"/>
    <w:rsid w:val="006812DA"/>
    <w:rsid w:val="00681342"/>
    <w:rsid w:val="00681419"/>
    <w:rsid w:val="006814CB"/>
    <w:rsid w:val="006815A3"/>
    <w:rsid w:val="00681624"/>
    <w:rsid w:val="00681662"/>
    <w:rsid w:val="00681699"/>
    <w:rsid w:val="006816F6"/>
    <w:rsid w:val="006818D8"/>
    <w:rsid w:val="006818EC"/>
    <w:rsid w:val="006819CA"/>
    <w:rsid w:val="00681A50"/>
    <w:rsid w:val="00681B1D"/>
    <w:rsid w:val="00681C0D"/>
    <w:rsid w:val="00681C57"/>
    <w:rsid w:val="00681CA8"/>
    <w:rsid w:val="00681DB8"/>
    <w:rsid w:val="00681E68"/>
    <w:rsid w:val="00681F4A"/>
    <w:rsid w:val="00682005"/>
    <w:rsid w:val="00682040"/>
    <w:rsid w:val="00682064"/>
    <w:rsid w:val="006823FE"/>
    <w:rsid w:val="00682432"/>
    <w:rsid w:val="006825E7"/>
    <w:rsid w:val="0068271A"/>
    <w:rsid w:val="00682735"/>
    <w:rsid w:val="0068275C"/>
    <w:rsid w:val="0068277E"/>
    <w:rsid w:val="00682834"/>
    <w:rsid w:val="00682884"/>
    <w:rsid w:val="00682A41"/>
    <w:rsid w:val="00682A66"/>
    <w:rsid w:val="00682B33"/>
    <w:rsid w:val="00682BFF"/>
    <w:rsid w:val="00682C03"/>
    <w:rsid w:val="00682C87"/>
    <w:rsid w:val="00682DF9"/>
    <w:rsid w:val="00682E0E"/>
    <w:rsid w:val="00682E16"/>
    <w:rsid w:val="00682F9B"/>
    <w:rsid w:val="00683027"/>
    <w:rsid w:val="00683218"/>
    <w:rsid w:val="0068336D"/>
    <w:rsid w:val="0068353B"/>
    <w:rsid w:val="00683572"/>
    <w:rsid w:val="006835E6"/>
    <w:rsid w:val="00683632"/>
    <w:rsid w:val="00683671"/>
    <w:rsid w:val="00683678"/>
    <w:rsid w:val="00683683"/>
    <w:rsid w:val="006836D0"/>
    <w:rsid w:val="00683714"/>
    <w:rsid w:val="00683789"/>
    <w:rsid w:val="006837B9"/>
    <w:rsid w:val="006837F5"/>
    <w:rsid w:val="00683B45"/>
    <w:rsid w:val="00683B4A"/>
    <w:rsid w:val="00683C67"/>
    <w:rsid w:val="00683C6E"/>
    <w:rsid w:val="00683D0A"/>
    <w:rsid w:val="00683D66"/>
    <w:rsid w:val="00684019"/>
    <w:rsid w:val="00684280"/>
    <w:rsid w:val="006843B2"/>
    <w:rsid w:val="00684556"/>
    <w:rsid w:val="006845B4"/>
    <w:rsid w:val="006845E4"/>
    <w:rsid w:val="006846E4"/>
    <w:rsid w:val="00684854"/>
    <w:rsid w:val="006848A1"/>
    <w:rsid w:val="00684951"/>
    <w:rsid w:val="0068496B"/>
    <w:rsid w:val="006849CC"/>
    <w:rsid w:val="00684A33"/>
    <w:rsid w:val="00684A75"/>
    <w:rsid w:val="00684AE9"/>
    <w:rsid w:val="00684B0D"/>
    <w:rsid w:val="00684E0A"/>
    <w:rsid w:val="00684ED6"/>
    <w:rsid w:val="00684F0F"/>
    <w:rsid w:val="00685086"/>
    <w:rsid w:val="0068509B"/>
    <w:rsid w:val="00685189"/>
    <w:rsid w:val="0068538F"/>
    <w:rsid w:val="00685464"/>
    <w:rsid w:val="006855C9"/>
    <w:rsid w:val="0068564A"/>
    <w:rsid w:val="006856B0"/>
    <w:rsid w:val="00685788"/>
    <w:rsid w:val="00685858"/>
    <w:rsid w:val="0068592B"/>
    <w:rsid w:val="00685A82"/>
    <w:rsid w:val="00685B55"/>
    <w:rsid w:val="00685C6D"/>
    <w:rsid w:val="00685CC6"/>
    <w:rsid w:val="00685DD1"/>
    <w:rsid w:val="00685E98"/>
    <w:rsid w:val="0068605C"/>
    <w:rsid w:val="006860D4"/>
    <w:rsid w:val="0068630E"/>
    <w:rsid w:val="0068631D"/>
    <w:rsid w:val="00686551"/>
    <w:rsid w:val="0068656F"/>
    <w:rsid w:val="006865BF"/>
    <w:rsid w:val="006865F7"/>
    <w:rsid w:val="0068660D"/>
    <w:rsid w:val="006867F8"/>
    <w:rsid w:val="00686916"/>
    <w:rsid w:val="006869B1"/>
    <w:rsid w:val="006869DF"/>
    <w:rsid w:val="006869FB"/>
    <w:rsid w:val="00686C6F"/>
    <w:rsid w:val="00686D5F"/>
    <w:rsid w:val="00686E30"/>
    <w:rsid w:val="006871CC"/>
    <w:rsid w:val="00687202"/>
    <w:rsid w:val="0068729C"/>
    <w:rsid w:val="006872F2"/>
    <w:rsid w:val="0068743C"/>
    <w:rsid w:val="006874DA"/>
    <w:rsid w:val="00687644"/>
    <w:rsid w:val="00687802"/>
    <w:rsid w:val="006879AB"/>
    <w:rsid w:val="00687B13"/>
    <w:rsid w:val="00687F88"/>
    <w:rsid w:val="00690097"/>
    <w:rsid w:val="0069009E"/>
    <w:rsid w:val="00690152"/>
    <w:rsid w:val="00690239"/>
    <w:rsid w:val="00690296"/>
    <w:rsid w:val="006903A1"/>
    <w:rsid w:val="0069043B"/>
    <w:rsid w:val="006905F4"/>
    <w:rsid w:val="006906C9"/>
    <w:rsid w:val="006906D8"/>
    <w:rsid w:val="00690737"/>
    <w:rsid w:val="0069099E"/>
    <w:rsid w:val="006909F7"/>
    <w:rsid w:val="00690A6E"/>
    <w:rsid w:val="00690A95"/>
    <w:rsid w:val="00690ACA"/>
    <w:rsid w:val="00690B00"/>
    <w:rsid w:val="00690B6D"/>
    <w:rsid w:val="00690D9D"/>
    <w:rsid w:val="00690F68"/>
    <w:rsid w:val="00690FAD"/>
    <w:rsid w:val="00691242"/>
    <w:rsid w:val="00691299"/>
    <w:rsid w:val="006912C1"/>
    <w:rsid w:val="0069132B"/>
    <w:rsid w:val="00691570"/>
    <w:rsid w:val="006918FC"/>
    <w:rsid w:val="00691A81"/>
    <w:rsid w:val="00691AF0"/>
    <w:rsid w:val="00691CEC"/>
    <w:rsid w:val="00691D01"/>
    <w:rsid w:val="00692057"/>
    <w:rsid w:val="006920A7"/>
    <w:rsid w:val="0069231A"/>
    <w:rsid w:val="00692326"/>
    <w:rsid w:val="00692499"/>
    <w:rsid w:val="00692613"/>
    <w:rsid w:val="006926FC"/>
    <w:rsid w:val="00692AD5"/>
    <w:rsid w:val="00692ADA"/>
    <w:rsid w:val="00692AF1"/>
    <w:rsid w:val="00692BBD"/>
    <w:rsid w:val="00692E66"/>
    <w:rsid w:val="006931C6"/>
    <w:rsid w:val="006931E9"/>
    <w:rsid w:val="00693348"/>
    <w:rsid w:val="006933A1"/>
    <w:rsid w:val="00693402"/>
    <w:rsid w:val="00693488"/>
    <w:rsid w:val="0069349E"/>
    <w:rsid w:val="006934A9"/>
    <w:rsid w:val="00693570"/>
    <w:rsid w:val="00693697"/>
    <w:rsid w:val="006936C8"/>
    <w:rsid w:val="006937A7"/>
    <w:rsid w:val="00693827"/>
    <w:rsid w:val="00693851"/>
    <w:rsid w:val="00693A20"/>
    <w:rsid w:val="00693AD9"/>
    <w:rsid w:val="00693AFD"/>
    <w:rsid w:val="00693CD3"/>
    <w:rsid w:val="00693D75"/>
    <w:rsid w:val="00693E3A"/>
    <w:rsid w:val="00693EA0"/>
    <w:rsid w:val="006940AE"/>
    <w:rsid w:val="00694169"/>
    <w:rsid w:val="00694319"/>
    <w:rsid w:val="0069455E"/>
    <w:rsid w:val="00694597"/>
    <w:rsid w:val="0069467A"/>
    <w:rsid w:val="00694711"/>
    <w:rsid w:val="0069479E"/>
    <w:rsid w:val="0069483D"/>
    <w:rsid w:val="00694AF6"/>
    <w:rsid w:val="00694DE1"/>
    <w:rsid w:val="00694DFB"/>
    <w:rsid w:val="00694EC5"/>
    <w:rsid w:val="00694F0A"/>
    <w:rsid w:val="00694FF7"/>
    <w:rsid w:val="006951D7"/>
    <w:rsid w:val="006952BC"/>
    <w:rsid w:val="0069536B"/>
    <w:rsid w:val="006954B1"/>
    <w:rsid w:val="0069552C"/>
    <w:rsid w:val="00695619"/>
    <w:rsid w:val="00695788"/>
    <w:rsid w:val="00695813"/>
    <w:rsid w:val="00695872"/>
    <w:rsid w:val="00695955"/>
    <w:rsid w:val="00695B73"/>
    <w:rsid w:val="00695D33"/>
    <w:rsid w:val="00695E12"/>
    <w:rsid w:val="00695FDD"/>
    <w:rsid w:val="0069608D"/>
    <w:rsid w:val="006960E0"/>
    <w:rsid w:val="0069633B"/>
    <w:rsid w:val="00696346"/>
    <w:rsid w:val="0069640E"/>
    <w:rsid w:val="006964EF"/>
    <w:rsid w:val="00696671"/>
    <w:rsid w:val="0069672B"/>
    <w:rsid w:val="00696879"/>
    <w:rsid w:val="006969AE"/>
    <w:rsid w:val="00696AE2"/>
    <w:rsid w:val="00696C8E"/>
    <w:rsid w:val="00697007"/>
    <w:rsid w:val="00697160"/>
    <w:rsid w:val="00697166"/>
    <w:rsid w:val="006971B8"/>
    <w:rsid w:val="0069721F"/>
    <w:rsid w:val="006972DC"/>
    <w:rsid w:val="00697350"/>
    <w:rsid w:val="00697352"/>
    <w:rsid w:val="006973DF"/>
    <w:rsid w:val="006973E4"/>
    <w:rsid w:val="00697450"/>
    <w:rsid w:val="00697488"/>
    <w:rsid w:val="00697611"/>
    <w:rsid w:val="006976AD"/>
    <w:rsid w:val="006979EB"/>
    <w:rsid w:val="00697AD0"/>
    <w:rsid w:val="00697CF5"/>
    <w:rsid w:val="00697CFF"/>
    <w:rsid w:val="00697D7C"/>
    <w:rsid w:val="00697E75"/>
    <w:rsid w:val="00697EFB"/>
    <w:rsid w:val="006A012B"/>
    <w:rsid w:val="006A02C8"/>
    <w:rsid w:val="006A05C1"/>
    <w:rsid w:val="006A0619"/>
    <w:rsid w:val="006A0780"/>
    <w:rsid w:val="006A0850"/>
    <w:rsid w:val="006A0A8D"/>
    <w:rsid w:val="006A0B1B"/>
    <w:rsid w:val="006A0CB9"/>
    <w:rsid w:val="006A0DB7"/>
    <w:rsid w:val="006A0E76"/>
    <w:rsid w:val="006A1146"/>
    <w:rsid w:val="006A1167"/>
    <w:rsid w:val="006A11EF"/>
    <w:rsid w:val="006A12A7"/>
    <w:rsid w:val="006A12C9"/>
    <w:rsid w:val="006A1492"/>
    <w:rsid w:val="006A1543"/>
    <w:rsid w:val="006A1740"/>
    <w:rsid w:val="006A17FE"/>
    <w:rsid w:val="006A1822"/>
    <w:rsid w:val="006A189D"/>
    <w:rsid w:val="006A18CB"/>
    <w:rsid w:val="006A1906"/>
    <w:rsid w:val="006A1A07"/>
    <w:rsid w:val="006A1AE6"/>
    <w:rsid w:val="006A1C24"/>
    <w:rsid w:val="006A1CFE"/>
    <w:rsid w:val="006A1D65"/>
    <w:rsid w:val="006A1F8A"/>
    <w:rsid w:val="006A221C"/>
    <w:rsid w:val="006A22E6"/>
    <w:rsid w:val="006A22EA"/>
    <w:rsid w:val="006A2340"/>
    <w:rsid w:val="006A23B4"/>
    <w:rsid w:val="006A2422"/>
    <w:rsid w:val="006A2463"/>
    <w:rsid w:val="006A2555"/>
    <w:rsid w:val="006A26BD"/>
    <w:rsid w:val="006A27BD"/>
    <w:rsid w:val="006A2816"/>
    <w:rsid w:val="006A2850"/>
    <w:rsid w:val="006A2996"/>
    <w:rsid w:val="006A299A"/>
    <w:rsid w:val="006A2A7E"/>
    <w:rsid w:val="006A2BEF"/>
    <w:rsid w:val="006A2CE2"/>
    <w:rsid w:val="006A2CF4"/>
    <w:rsid w:val="006A2D93"/>
    <w:rsid w:val="006A2DC3"/>
    <w:rsid w:val="006A2DEE"/>
    <w:rsid w:val="006A2EC0"/>
    <w:rsid w:val="006A2ED1"/>
    <w:rsid w:val="006A2FAE"/>
    <w:rsid w:val="006A2FD7"/>
    <w:rsid w:val="006A304C"/>
    <w:rsid w:val="006A30F7"/>
    <w:rsid w:val="006A37B8"/>
    <w:rsid w:val="006A3820"/>
    <w:rsid w:val="006A383E"/>
    <w:rsid w:val="006A38D0"/>
    <w:rsid w:val="006A3918"/>
    <w:rsid w:val="006A3ABA"/>
    <w:rsid w:val="006A3B29"/>
    <w:rsid w:val="006A3D29"/>
    <w:rsid w:val="006A3D68"/>
    <w:rsid w:val="006A3DBA"/>
    <w:rsid w:val="006A3EB6"/>
    <w:rsid w:val="006A3FBE"/>
    <w:rsid w:val="006A41EE"/>
    <w:rsid w:val="006A4257"/>
    <w:rsid w:val="006A42FB"/>
    <w:rsid w:val="006A4383"/>
    <w:rsid w:val="006A4480"/>
    <w:rsid w:val="006A448D"/>
    <w:rsid w:val="006A4659"/>
    <w:rsid w:val="006A47C1"/>
    <w:rsid w:val="006A482B"/>
    <w:rsid w:val="006A4930"/>
    <w:rsid w:val="006A4962"/>
    <w:rsid w:val="006A4981"/>
    <w:rsid w:val="006A498B"/>
    <w:rsid w:val="006A4992"/>
    <w:rsid w:val="006A4A16"/>
    <w:rsid w:val="006A4AC6"/>
    <w:rsid w:val="006A4B17"/>
    <w:rsid w:val="006A4B6F"/>
    <w:rsid w:val="006A4BEA"/>
    <w:rsid w:val="006A4D1F"/>
    <w:rsid w:val="006A4E87"/>
    <w:rsid w:val="006A4F3A"/>
    <w:rsid w:val="006A4F82"/>
    <w:rsid w:val="006A5105"/>
    <w:rsid w:val="006A51D5"/>
    <w:rsid w:val="006A529C"/>
    <w:rsid w:val="006A52ED"/>
    <w:rsid w:val="006A5320"/>
    <w:rsid w:val="006A5549"/>
    <w:rsid w:val="006A55B5"/>
    <w:rsid w:val="006A55F2"/>
    <w:rsid w:val="006A56EB"/>
    <w:rsid w:val="006A5790"/>
    <w:rsid w:val="006A5A7A"/>
    <w:rsid w:val="006A5B76"/>
    <w:rsid w:val="006A5C19"/>
    <w:rsid w:val="006A5C3C"/>
    <w:rsid w:val="006A5C91"/>
    <w:rsid w:val="006A5C97"/>
    <w:rsid w:val="006A5DCD"/>
    <w:rsid w:val="006A5E0E"/>
    <w:rsid w:val="006A5FDF"/>
    <w:rsid w:val="006A6025"/>
    <w:rsid w:val="006A62BD"/>
    <w:rsid w:val="006A632F"/>
    <w:rsid w:val="006A63A2"/>
    <w:rsid w:val="006A63D9"/>
    <w:rsid w:val="006A644D"/>
    <w:rsid w:val="006A64B1"/>
    <w:rsid w:val="006A665F"/>
    <w:rsid w:val="006A6879"/>
    <w:rsid w:val="006A687B"/>
    <w:rsid w:val="006A6A94"/>
    <w:rsid w:val="006A6ACF"/>
    <w:rsid w:val="006A6C02"/>
    <w:rsid w:val="006A6CCE"/>
    <w:rsid w:val="006A6D94"/>
    <w:rsid w:val="006A6EC4"/>
    <w:rsid w:val="006A6F83"/>
    <w:rsid w:val="006A7088"/>
    <w:rsid w:val="006A712F"/>
    <w:rsid w:val="006A71C4"/>
    <w:rsid w:val="006A7391"/>
    <w:rsid w:val="006A73E8"/>
    <w:rsid w:val="006A74AC"/>
    <w:rsid w:val="006A7525"/>
    <w:rsid w:val="006A7635"/>
    <w:rsid w:val="006A7672"/>
    <w:rsid w:val="006A7719"/>
    <w:rsid w:val="006A7A58"/>
    <w:rsid w:val="006A7D7D"/>
    <w:rsid w:val="006A7D96"/>
    <w:rsid w:val="006B0030"/>
    <w:rsid w:val="006B00DD"/>
    <w:rsid w:val="006B010B"/>
    <w:rsid w:val="006B0167"/>
    <w:rsid w:val="006B0184"/>
    <w:rsid w:val="006B01D6"/>
    <w:rsid w:val="006B050A"/>
    <w:rsid w:val="006B056E"/>
    <w:rsid w:val="006B0763"/>
    <w:rsid w:val="006B08D5"/>
    <w:rsid w:val="006B0ADD"/>
    <w:rsid w:val="006B0B09"/>
    <w:rsid w:val="006B0B1C"/>
    <w:rsid w:val="006B0B6D"/>
    <w:rsid w:val="006B0C35"/>
    <w:rsid w:val="006B0CC5"/>
    <w:rsid w:val="006B0D7C"/>
    <w:rsid w:val="006B0F4C"/>
    <w:rsid w:val="006B108C"/>
    <w:rsid w:val="006B11CF"/>
    <w:rsid w:val="006B12C8"/>
    <w:rsid w:val="006B1329"/>
    <w:rsid w:val="006B143D"/>
    <w:rsid w:val="006B1494"/>
    <w:rsid w:val="006B14CC"/>
    <w:rsid w:val="006B14DF"/>
    <w:rsid w:val="006B16C3"/>
    <w:rsid w:val="006B1755"/>
    <w:rsid w:val="006B1778"/>
    <w:rsid w:val="006B186C"/>
    <w:rsid w:val="006B1918"/>
    <w:rsid w:val="006B1D69"/>
    <w:rsid w:val="006B1E87"/>
    <w:rsid w:val="006B1F3E"/>
    <w:rsid w:val="006B2086"/>
    <w:rsid w:val="006B20C7"/>
    <w:rsid w:val="006B22F5"/>
    <w:rsid w:val="006B255B"/>
    <w:rsid w:val="006B27FE"/>
    <w:rsid w:val="006B2846"/>
    <w:rsid w:val="006B29EA"/>
    <w:rsid w:val="006B2BA2"/>
    <w:rsid w:val="006B2D0B"/>
    <w:rsid w:val="006B3086"/>
    <w:rsid w:val="006B30AF"/>
    <w:rsid w:val="006B312D"/>
    <w:rsid w:val="006B3130"/>
    <w:rsid w:val="006B3308"/>
    <w:rsid w:val="006B3330"/>
    <w:rsid w:val="006B34A1"/>
    <w:rsid w:val="006B3507"/>
    <w:rsid w:val="006B35CA"/>
    <w:rsid w:val="006B363D"/>
    <w:rsid w:val="006B36D1"/>
    <w:rsid w:val="006B36DE"/>
    <w:rsid w:val="006B380E"/>
    <w:rsid w:val="006B39F5"/>
    <w:rsid w:val="006B3AB4"/>
    <w:rsid w:val="006B3B86"/>
    <w:rsid w:val="006B3BA2"/>
    <w:rsid w:val="006B3BEB"/>
    <w:rsid w:val="006B3F72"/>
    <w:rsid w:val="006B4287"/>
    <w:rsid w:val="006B435B"/>
    <w:rsid w:val="006B43DF"/>
    <w:rsid w:val="006B472B"/>
    <w:rsid w:val="006B47C6"/>
    <w:rsid w:val="006B49AC"/>
    <w:rsid w:val="006B4A38"/>
    <w:rsid w:val="006B4A3B"/>
    <w:rsid w:val="006B4A87"/>
    <w:rsid w:val="006B4AED"/>
    <w:rsid w:val="006B4C4C"/>
    <w:rsid w:val="006B4C8F"/>
    <w:rsid w:val="006B4D24"/>
    <w:rsid w:val="006B4E92"/>
    <w:rsid w:val="006B4EC3"/>
    <w:rsid w:val="006B4EF4"/>
    <w:rsid w:val="006B4FAB"/>
    <w:rsid w:val="006B5035"/>
    <w:rsid w:val="006B51D3"/>
    <w:rsid w:val="006B51DC"/>
    <w:rsid w:val="006B522F"/>
    <w:rsid w:val="006B52A9"/>
    <w:rsid w:val="006B549E"/>
    <w:rsid w:val="006B54AA"/>
    <w:rsid w:val="006B5512"/>
    <w:rsid w:val="006B5633"/>
    <w:rsid w:val="006B5648"/>
    <w:rsid w:val="006B58E9"/>
    <w:rsid w:val="006B599A"/>
    <w:rsid w:val="006B5AAC"/>
    <w:rsid w:val="006B5B55"/>
    <w:rsid w:val="006B5C8A"/>
    <w:rsid w:val="006B5CDE"/>
    <w:rsid w:val="006B5CE0"/>
    <w:rsid w:val="006B5CEB"/>
    <w:rsid w:val="006B5D01"/>
    <w:rsid w:val="006B5D1F"/>
    <w:rsid w:val="006B5EF2"/>
    <w:rsid w:val="006B5F4C"/>
    <w:rsid w:val="006B6019"/>
    <w:rsid w:val="006B60EE"/>
    <w:rsid w:val="006B619A"/>
    <w:rsid w:val="006B62BC"/>
    <w:rsid w:val="006B635E"/>
    <w:rsid w:val="006B64CF"/>
    <w:rsid w:val="006B65A7"/>
    <w:rsid w:val="006B65E9"/>
    <w:rsid w:val="006B66C6"/>
    <w:rsid w:val="006B66F6"/>
    <w:rsid w:val="006B6716"/>
    <w:rsid w:val="006B6983"/>
    <w:rsid w:val="006B6A09"/>
    <w:rsid w:val="006B6CB6"/>
    <w:rsid w:val="006B6D1C"/>
    <w:rsid w:val="006B6F8B"/>
    <w:rsid w:val="006B7159"/>
    <w:rsid w:val="006B7212"/>
    <w:rsid w:val="006B7275"/>
    <w:rsid w:val="006B73A7"/>
    <w:rsid w:val="006B74D4"/>
    <w:rsid w:val="006B7507"/>
    <w:rsid w:val="006B76D2"/>
    <w:rsid w:val="006B76EA"/>
    <w:rsid w:val="006B7726"/>
    <w:rsid w:val="006B7757"/>
    <w:rsid w:val="006B779C"/>
    <w:rsid w:val="006B7A7C"/>
    <w:rsid w:val="006B7AA9"/>
    <w:rsid w:val="006B7B55"/>
    <w:rsid w:val="006B7B97"/>
    <w:rsid w:val="006B7BB4"/>
    <w:rsid w:val="006B7BE8"/>
    <w:rsid w:val="006B7C0F"/>
    <w:rsid w:val="006B7C5C"/>
    <w:rsid w:val="006B7D50"/>
    <w:rsid w:val="006B7D63"/>
    <w:rsid w:val="006B7EE4"/>
    <w:rsid w:val="006B7FE0"/>
    <w:rsid w:val="006C00B3"/>
    <w:rsid w:val="006C025E"/>
    <w:rsid w:val="006C030D"/>
    <w:rsid w:val="006C03AB"/>
    <w:rsid w:val="006C03EC"/>
    <w:rsid w:val="006C040B"/>
    <w:rsid w:val="006C04EA"/>
    <w:rsid w:val="006C057F"/>
    <w:rsid w:val="006C05F0"/>
    <w:rsid w:val="006C063A"/>
    <w:rsid w:val="006C067F"/>
    <w:rsid w:val="006C0716"/>
    <w:rsid w:val="006C0962"/>
    <w:rsid w:val="006C09A7"/>
    <w:rsid w:val="006C09D0"/>
    <w:rsid w:val="006C0A52"/>
    <w:rsid w:val="006C0A5B"/>
    <w:rsid w:val="006C0ACE"/>
    <w:rsid w:val="006C0BD8"/>
    <w:rsid w:val="006C0CD4"/>
    <w:rsid w:val="006C0D2A"/>
    <w:rsid w:val="006C0D73"/>
    <w:rsid w:val="006C0DE9"/>
    <w:rsid w:val="006C0DFD"/>
    <w:rsid w:val="006C0EFD"/>
    <w:rsid w:val="006C0F46"/>
    <w:rsid w:val="006C10D4"/>
    <w:rsid w:val="006C10DA"/>
    <w:rsid w:val="006C114E"/>
    <w:rsid w:val="006C12B2"/>
    <w:rsid w:val="006C1313"/>
    <w:rsid w:val="006C141B"/>
    <w:rsid w:val="006C1735"/>
    <w:rsid w:val="006C1788"/>
    <w:rsid w:val="006C1897"/>
    <w:rsid w:val="006C1C84"/>
    <w:rsid w:val="006C1D44"/>
    <w:rsid w:val="006C1E59"/>
    <w:rsid w:val="006C1F03"/>
    <w:rsid w:val="006C1F0E"/>
    <w:rsid w:val="006C2002"/>
    <w:rsid w:val="006C20B6"/>
    <w:rsid w:val="006C2219"/>
    <w:rsid w:val="006C226A"/>
    <w:rsid w:val="006C2353"/>
    <w:rsid w:val="006C2460"/>
    <w:rsid w:val="006C2484"/>
    <w:rsid w:val="006C24A4"/>
    <w:rsid w:val="006C24B2"/>
    <w:rsid w:val="006C253D"/>
    <w:rsid w:val="006C253F"/>
    <w:rsid w:val="006C2562"/>
    <w:rsid w:val="006C2637"/>
    <w:rsid w:val="006C2713"/>
    <w:rsid w:val="006C2844"/>
    <w:rsid w:val="006C28DA"/>
    <w:rsid w:val="006C290F"/>
    <w:rsid w:val="006C293E"/>
    <w:rsid w:val="006C2AFA"/>
    <w:rsid w:val="006C2B73"/>
    <w:rsid w:val="006C2C3D"/>
    <w:rsid w:val="006C2CBA"/>
    <w:rsid w:val="006C2D2F"/>
    <w:rsid w:val="006C2D3E"/>
    <w:rsid w:val="006C2E16"/>
    <w:rsid w:val="006C2F3A"/>
    <w:rsid w:val="006C32BB"/>
    <w:rsid w:val="006C32E0"/>
    <w:rsid w:val="006C3406"/>
    <w:rsid w:val="006C343B"/>
    <w:rsid w:val="006C34F0"/>
    <w:rsid w:val="006C353A"/>
    <w:rsid w:val="006C36C8"/>
    <w:rsid w:val="006C371D"/>
    <w:rsid w:val="006C383B"/>
    <w:rsid w:val="006C3866"/>
    <w:rsid w:val="006C3911"/>
    <w:rsid w:val="006C3957"/>
    <w:rsid w:val="006C39D2"/>
    <w:rsid w:val="006C3A27"/>
    <w:rsid w:val="006C3A54"/>
    <w:rsid w:val="006C3A67"/>
    <w:rsid w:val="006C3A93"/>
    <w:rsid w:val="006C3C2B"/>
    <w:rsid w:val="006C3D73"/>
    <w:rsid w:val="006C3D91"/>
    <w:rsid w:val="006C3DEC"/>
    <w:rsid w:val="006C3F18"/>
    <w:rsid w:val="006C3FC6"/>
    <w:rsid w:val="006C4007"/>
    <w:rsid w:val="006C4092"/>
    <w:rsid w:val="006C419D"/>
    <w:rsid w:val="006C46CA"/>
    <w:rsid w:val="006C4828"/>
    <w:rsid w:val="006C485F"/>
    <w:rsid w:val="006C4944"/>
    <w:rsid w:val="006C4980"/>
    <w:rsid w:val="006C4A0B"/>
    <w:rsid w:val="006C4ADB"/>
    <w:rsid w:val="006C4BCA"/>
    <w:rsid w:val="006C4BD2"/>
    <w:rsid w:val="006C4BF0"/>
    <w:rsid w:val="006C4D08"/>
    <w:rsid w:val="006C4D53"/>
    <w:rsid w:val="006C50F6"/>
    <w:rsid w:val="006C5146"/>
    <w:rsid w:val="006C536D"/>
    <w:rsid w:val="006C53FB"/>
    <w:rsid w:val="006C5434"/>
    <w:rsid w:val="006C545E"/>
    <w:rsid w:val="006C554E"/>
    <w:rsid w:val="006C555E"/>
    <w:rsid w:val="006C5767"/>
    <w:rsid w:val="006C5770"/>
    <w:rsid w:val="006C57C5"/>
    <w:rsid w:val="006C57EA"/>
    <w:rsid w:val="006C5A33"/>
    <w:rsid w:val="006C5A42"/>
    <w:rsid w:val="006C5ACB"/>
    <w:rsid w:val="006C5B60"/>
    <w:rsid w:val="006C5BBC"/>
    <w:rsid w:val="006C5C5E"/>
    <w:rsid w:val="006C5C93"/>
    <w:rsid w:val="006C5D85"/>
    <w:rsid w:val="006C5F40"/>
    <w:rsid w:val="006C5F86"/>
    <w:rsid w:val="006C5FA5"/>
    <w:rsid w:val="006C6476"/>
    <w:rsid w:val="006C64EF"/>
    <w:rsid w:val="006C6558"/>
    <w:rsid w:val="006C664E"/>
    <w:rsid w:val="006C667D"/>
    <w:rsid w:val="006C68DA"/>
    <w:rsid w:val="006C69A3"/>
    <w:rsid w:val="006C6A10"/>
    <w:rsid w:val="006C6ADA"/>
    <w:rsid w:val="006C6AE0"/>
    <w:rsid w:val="006C6C7A"/>
    <w:rsid w:val="006C6E47"/>
    <w:rsid w:val="006C6ED0"/>
    <w:rsid w:val="006C6FA1"/>
    <w:rsid w:val="006C70A1"/>
    <w:rsid w:val="006C713C"/>
    <w:rsid w:val="006C722F"/>
    <w:rsid w:val="006C7307"/>
    <w:rsid w:val="006C749F"/>
    <w:rsid w:val="006C754E"/>
    <w:rsid w:val="006C7776"/>
    <w:rsid w:val="006C7809"/>
    <w:rsid w:val="006C7924"/>
    <w:rsid w:val="006C798D"/>
    <w:rsid w:val="006C799A"/>
    <w:rsid w:val="006C7B45"/>
    <w:rsid w:val="006C7CBD"/>
    <w:rsid w:val="006C7D81"/>
    <w:rsid w:val="006C7F85"/>
    <w:rsid w:val="006D0118"/>
    <w:rsid w:val="006D025A"/>
    <w:rsid w:val="006D033C"/>
    <w:rsid w:val="006D07C1"/>
    <w:rsid w:val="006D080F"/>
    <w:rsid w:val="006D11AF"/>
    <w:rsid w:val="006D1304"/>
    <w:rsid w:val="006D139E"/>
    <w:rsid w:val="006D13AE"/>
    <w:rsid w:val="006D14CD"/>
    <w:rsid w:val="006D1527"/>
    <w:rsid w:val="006D15B4"/>
    <w:rsid w:val="006D16A2"/>
    <w:rsid w:val="006D16E8"/>
    <w:rsid w:val="006D1712"/>
    <w:rsid w:val="006D1818"/>
    <w:rsid w:val="006D1834"/>
    <w:rsid w:val="006D190E"/>
    <w:rsid w:val="006D1917"/>
    <w:rsid w:val="006D19B1"/>
    <w:rsid w:val="006D1CF9"/>
    <w:rsid w:val="006D1E26"/>
    <w:rsid w:val="006D1EC1"/>
    <w:rsid w:val="006D1EF5"/>
    <w:rsid w:val="006D2067"/>
    <w:rsid w:val="006D20AD"/>
    <w:rsid w:val="006D20C6"/>
    <w:rsid w:val="006D218E"/>
    <w:rsid w:val="006D2243"/>
    <w:rsid w:val="006D225C"/>
    <w:rsid w:val="006D2276"/>
    <w:rsid w:val="006D2396"/>
    <w:rsid w:val="006D273C"/>
    <w:rsid w:val="006D2740"/>
    <w:rsid w:val="006D2B71"/>
    <w:rsid w:val="006D2D05"/>
    <w:rsid w:val="006D2D29"/>
    <w:rsid w:val="006D31BB"/>
    <w:rsid w:val="006D31DA"/>
    <w:rsid w:val="006D327E"/>
    <w:rsid w:val="006D337C"/>
    <w:rsid w:val="006D338B"/>
    <w:rsid w:val="006D33FD"/>
    <w:rsid w:val="006D3443"/>
    <w:rsid w:val="006D3473"/>
    <w:rsid w:val="006D3484"/>
    <w:rsid w:val="006D35BF"/>
    <w:rsid w:val="006D36B8"/>
    <w:rsid w:val="006D36D7"/>
    <w:rsid w:val="006D39A4"/>
    <w:rsid w:val="006D3B8C"/>
    <w:rsid w:val="006D3C84"/>
    <w:rsid w:val="006D3E0B"/>
    <w:rsid w:val="006D40FF"/>
    <w:rsid w:val="006D4290"/>
    <w:rsid w:val="006D45A1"/>
    <w:rsid w:val="006D46D5"/>
    <w:rsid w:val="006D495D"/>
    <w:rsid w:val="006D49A6"/>
    <w:rsid w:val="006D4A21"/>
    <w:rsid w:val="006D4B61"/>
    <w:rsid w:val="006D4BF7"/>
    <w:rsid w:val="006D4C81"/>
    <w:rsid w:val="006D4D79"/>
    <w:rsid w:val="006D5096"/>
    <w:rsid w:val="006D52F6"/>
    <w:rsid w:val="006D532A"/>
    <w:rsid w:val="006D5459"/>
    <w:rsid w:val="006D553D"/>
    <w:rsid w:val="006D55D9"/>
    <w:rsid w:val="006D5602"/>
    <w:rsid w:val="006D5904"/>
    <w:rsid w:val="006D5979"/>
    <w:rsid w:val="006D59BD"/>
    <w:rsid w:val="006D5AA9"/>
    <w:rsid w:val="006D5AB9"/>
    <w:rsid w:val="006D5B21"/>
    <w:rsid w:val="006D5C20"/>
    <w:rsid w:val="006D5D18"/>
    <w:rsid w:val="006D5D26"/>
    <w:rsid w:val="006D5D89"/>
    <w:rsid w:val="006D5DBE"/>
    <w:rsid w:val="006D61F1"/>
    <w:rsid w:val="006D63F9"/>
    <w:rsid w:val="006D6455"/>
    <w:rsid w:val="006D6595"/>
    <w:rsid w:val="006D6855"/>
    <w:rsid w:val="006D6908"/>
    <w:rsid w:val="006D690F"/>
    <w:rsid w:val="006D6930"/>
    <w:rsid w:val="006D6B8C"/>
    <w:rsid w:val="006D6C32"/>
    <w:rsid w:val="006D6C91"/>
    <w:rsid w:val="006D7095"/>
    <w:rsid w:val="006D72E4"/>
    <w:rsid w:val="006D73E4"/>
    <w:rsid w:val="006D7460"/>
    <w:rsid w:val="006D756F"/>
    <w:rsid w:val="006D76CC"/>
    <w:rsid w:val="006D7727"/>
    <w:rsid w:val="006D77E5"/>
    <w:rsid w:val="006D7864"/>
    <w:rsid w:val="006D7912"/>
    <w:rsid w:val="006D7BA2"/>
    <w:rsid w:val="006D7BC6"/>
    <w:rsid w:val="006D7CCC"/>
    <w:rsid w:val="006D7D4E"/>
    <w:rsid w:val="006D7DB3"/>
    <w:rsid w:val="006D7DD9"/>
    <w:rsid w:val="006D7DDF"/>
    <w:rsid w:val="006D7E56"/>
    <w:rsid w:val="006D7E5D"/>
    <w:rsid w:val="006D7FD7"/>
    <w:rsid w:val="006E002D"/>
    <w:rsid w:val="006E00D9"/>
    <w:rsid w:val="006E0166"/>
    <w:rsid w:val="006E016B"/>
    <w:rsid w:val="006E0659"/>
    <w:rsid w:val="006E065A"/>
    <w:rsid w:val="006E065B"/>
    <w:rsid w:val="006E0789"/>
    <w:rsid w:val="006E07FF"/>
    <w:rsid w:val="006E08A7"/>
    <w:rsid w:val="006E0918"/>
    <w:rsid w:val="006E0CFB"/>
    <w:rsid w:val="006E0DA4"/>
    <w:rsid w:val="006E0DBA"/>
    <w:rsid w:val="006E0F29"/>
    <w:rsid w:val="006E104F"/>
    <w:rsid w:val="006E1130"/>
    <w:rsid w:val="006E1147"/>
    <w:rsid w:val="006E120F"/>
    <w:rsid w:val="006E12E2"/>
    <w:rsid w:val="006E12E8"/>
    <w:rsid w:val="006E1314"/>
    <w:rsid w:val="006E132E"/>
    <w:rsid w:val="006E1470"/>
    <w:rsid w:val="006E1525"/>
    <w:rsid w:val="006E1641"/>
    <w:rsid w:val="006E1698"/>
    <w:rsid w:val="006E1786"/>
    <w:rsid w:val="006E183A"/>
    <w:rsid w:val="006E1877"/>
    <w:rsid w:val="006E1938"/>
    <w:rsid w:val="006E1B0C"/>
    <w:rsid w:val="006E1E8F"/>
    <w:rsid w:val="006E1EDB"/>
    <w:rsid w:val="006E1F9F"/>
    <w:rsid w:val="006E1FB3"/>
    <w:rsid w:val="006E203C"/>
    <w:rsid w:val="006E21C0"/>
    <w:rsid w:val="006E21D4"/>
    <w:rsid w:val="006E2206"/>
    <w:rsid w:val="006E2270"/>
    <w:rsid w:val="006E22F1"/>
    <w:rsid w:val="006E23CC"/>
    <w:rsid w:val="006E24DA"/>
    <w:rsid w:val="006E2525"/>
    <w:rsid w:val="006E25F6"/>
    <w:rsid w:val="006E26B8"/>
    <w:rsid w:val="006E26CC"/>
    <w:rsid w:val="006E26E5"/>
    <w:rsid w:val="006E298D"/>
    <w:rsid w:val="006E29D4"/>
    <w:rsid w:val="006E2A8B"/>
    <w:rsid w:val="006E2ACA"/>
    <w:rsid w:val="006E2BCF"/>
    <w:rsid w:val="006E2C06"/>
    <w:rsid w:val="006E2DCD"/>
    <w:rsid w:val="006E2E9D"/>
    <w:rsid w:val="006E2EBA"/>
    <w:rsid w:val="006E2EFF"/>
    <w:rsid w:val="006E3052"/>
    <w:rsid w:val="006E336A"/>
    <w:rsid w:val="006E336E"/>
    <w:rsid w:val="006E33DC"/>
    <w:rsid w:val="006E343D"/>
    <w:rsid w:val="006E356D"/>
    <w:rsid w:val="006E35DC"/>
    <w:rsid w:val="006E3609"/>
    <w:rsid w:val="006E3628"/>
    <w:rsid w:val="006E36F3"/>
    <w:rsid w:val="006E3736"/>
    <w:rsid w:val="006E3821"/>
    <w:rsid w:val="006E38D9"/>
    <w:rsid w:val="006E3C3E"/>
    <w:rsid w:val="006E4116"/>
    <w:rsid w:val="006E41EF"/>
    <w:rsid w:val="006E41FA"/>
    <w:rsid w:val="006E42EC"/>
    <w:rsid w:val="006E4439"/>
    <w:rsid w:val="006E4659"/>
    <w:rsid w:val="006E465E"/>
    <w:rsid w:val="006E4691"/>
    <w:rsid w:val="006E4703"/>
    <w:rsid w:val="006E47AD"/>
    <w:rsid w:val="006E47BD"/>
    <w:rsid w:val="006E4944"/>
    <w:rsid w:val="006E4984"/>
    <w:rsid w:val="006E4B10"/>
    <w:rsid w:val="006E4B34"/>
    <w:rsid w:val="006E4C2A"/>
    <w:rsid w:val="006E4D8E"/>
    <w:rsid w:val="006E4F2C"/>
    <w:rsid w:val="006E5322"/>
    <w:rsid w:val="006E544F"/>
    <w:rsid w:val="006E5903"/>
    <w:rsid w:val="006E5955"/>
    <w:rsid w:val="006E5D2F"/>
    <w:rsid w:val="006E5ED1"/>
    <w:rsid w:val="006E6113"/>
    <w:rsid w:val="006E613B"/>
    <w:rsid w:val="006E6176"/>
    <w:rsid w:val="006E6185"/>
    <w:rsid w:val="006E619D"/>
    <w:rsid w:val="006E61D4"/>
    <w:rsid w:val="006E623C"/>
    <w:rsid w:val="006E634D"/>
    <w:rsid w:val="006E650A"/>
    <w:rsid w:val="006E658F"/>
    <w:rsid w:val="006E6600"/>
    <w:rsid w:val="006E6675"/>
    <w:rsid w:val="006E6711"/>
    <w:rsid w:val="006E671A"/>
    <w:rsid w:val="006E695C"/>
    <w:rsid w:val="006E6A23"/>
    <w:rsid w:val="006E6B56"/>
    <w:rsid w:val="006E6DEE"/>
    <w:rsid w:val="006E6E15"/>
    <w:rsid w:val="006E6E55"/>
    <w:rsid w:val="006E7124"/>
    <w:rsid w:val="006E73B2"/>
    <w:rsid w:val="006E74B7"/>
    <w:rsid w:val="006E74C1"/>
    <w:rsid w:val="006E753F"/>
    <w:rsid w:val="006E7929"/>
    <w:rsid w:val="006E7A7F"/>
    <w:rsid w:val="006E7D19"/>
    <w:rsid w:val="006E7F20"/>
    <w:rsid w:val="006E7F80"/>
    <w:rsid w:val="006F01B3"/>
    <w:rsid w:val="006F033E"/>
    <w:rsid w:val="006F044C"/>
    <w:rsid w:val="006F05E4"/>
    <w:rsid w:val="006F068F"/>
    <w:rsid w:val="006F0708"/>
    <w:rsid w:val="006F0971"/>
    <w:rsid w:val="006F0CB9"/>
    <w:rsid w:val="006F0CE7"/>
    <w:rsid w:val="006F0D81"/>
    <w:rsid w:val="006F0D89"/>
    <w:rsid w:val="006F0DDB"/>
    <w:rsid w:val="006F0E29"/>
    <w:rsid w:val="006F0E50"/>
    <w:rsid w:val="006F0F00"/>
    <w:rsid w:val="006F0F4B"/>
    <w:rsid w:val="006F1062"/>
    <w:rsid w:val="006F11EE"/>
    <w:rsid w:val="006F126D"/>
    <w:rsid w:val="006F157A"/>
    <w:rsid w:val="006F15C0"/>
    <w:rsid w:val="006F1607"/>
    <w:rsid w:val="006F1672"/>
    <w:rsid w:val="006F1735"/>
    <w:rsid w:val="006F1748"/>
    <w:rsid w:val="006F1779"/>
    <w:rsid w:val="006F1878"/>
    <w:rsid w:val="006F1936"/>
    <w:rsid w:val="006F1B93"/>
    <w:rsid w:val="006F1B99"/>
    <w:rsid w:val="006F1C11"/>
    <w:rsid w:val="006F1D41"/>
    <w:rsid w:val="006F1E73"/>
    <w:rsid w:val="006F1E91"/>
    <w:rsid w:val="006F1F0F"/>
    <w:rsid w:val="006F1F24"/>
    <w:rsid w:val="006F2128"/>
    <w:rsid w:val="006F2305"/>
    <w:rsid w:val="006F2363"/>
    <w:rsid w:val="006F241C"/>
    <w:rsid w:val="006F250E"/>
    <w:rsid w:val="006F2510"/>
    <w:rsid w:val="006F257A"/>
    <w:rsid w:val="006F2635"/>
    <w:rsid w:val="006F26C3"/>
    <w:rsid w:val="006F2870"/>
    <w:rsid w:val="006F28A2"/>
    <w:rsid w:val="006F2925"/>
    <w:rsid w:val="006F29AF"/>
    <w:rsid w:val="006F2ABC"/>
    <w:rsid w:val="006F2E5F"/>
    <w:rsid w:val="006F2F80"/>
    <w:rsid w:val="006F2FF8"/>
    <w:rsid w:val="006F30CB"/>
    <w:rsid w:val="006F3274"/>
    <w:rsid w:val="006F36F8"/>
    <w:rsid w:val="006F3733"/>
    <w:rsid w:val="006F3918"/>
    <w:rsid w:val="006F3953"/>
    <w:rsid w:val="006F3B12"/>
    <w:rsid w:val="006F3BCA"/>
    <w:rsid w:val="006F3DE8"/>
    <w:rsid w:val="006F3E31"/>
    <w:rsid w:val="006F3EAD"/>
    <w:rsid w:val="006F4009"/>
    <w:rsid w:val="006F4256"/>
    <w:rsid w:val="006F4263"/>
    <w:rsid w:val="006F44DA"/>
    <w:rsid w:val="006F44F3"/>
    <w:rsid w:val="006F4626"/>
    <w:rsid w:val="006F4A0C"/>
    <w:rsid w:val="006F4A38"/>
    <w:rsid w:val="006F4AB8"/>
    <w:rsid w:val="006F4BED"/>
    <w:rsid w:val="006F4CDF"/>
    <w:rsid w:val="006F4D1E"/>
    <w:rsid w:val="006F4D8A"/>
    <w:rsid w:val="006F5186"/>
    <w:rsid w:val="006F544B"/>
    <w:rsid w:val="006F54F8"/>
    <w:rsid w:val="006F55A9"/>
    <w:rsid w:val="006F55AB"/>
    <w:rsid w:val="006F5700"/>
    <w:rsid w:val="006F583A"/>
    <w:rsid w:val="006F5846"/>
    <w:rsid w:val="006F5864"/>
    <w:rsid w:val="006F5A38"/>
    <w:rsid w:val="006F5A44"/>
    <w:rsid w:val="006F5B15"/>
    <w:rsid w:val="006F5B44"/>
    <w:rsid w:val="006F5C12"/>
    <w:rsid w:val="006F5CEB"/>
    <w:rsid w:val="006F5E1D"/>
    <w:rsid w:val="006F5E1F"/>
    <w:rsid w:val="006F5E91"/>
    <w:rsid w:val="006F5F63"/>
    <w:rsid w:val="006F5FAF"/>
    <w:rsid w:val="006F5FF6"/>
    <w:rsid w:val="006F604A"/>
    <w:rsid w:val="006F6345"/>
    <w:rsid w:val="006F65D0"/>
    <w:rsid w:val="006F675F"/>
    <w:rsid w:val="006F67BD"/>
    <w:rsid w:val="006F67C3"/>
    <w:rsid w:val="006F6AAC"/>
    <w:rsid w:val="006F6C6F"/>
    <w:rsid w:val="006F6DA5"/>
    <w:rsid w:val="006F6E1E"/>
    <w:rsid w:val="006F6EF7"/>
    <w:rsid w:val="006F6FCE"/>
    <w:rsid w:val="006F6FD9"/>
    <w:rsid w:val="006F706E"/>
    <w:rsid w:val="006F7340"/>
    <w:rsid w:val="006F73F3"/>
    <w:rsid w:val="006F741C"/>
    <w:rsid w:val="006F7543"/>
    <w:rsid w:val="006F77C4"/>
    <w:rsid w:val="006F7961"/>
    <w:rsid w:val="006F7B12"/>
    <w:rsid w:val="006F7B7C"/>
    <w:rsid w:val="006F7CB4"/>
    <w:rsid w:val="006F7E86"/>
    <w:rsid w:val="006F7F2E"/>
    <w:rsid w:val="006F7F3F"/>
    <w:rsid w:val="006F7F68"/>
    <w:rsid w:val="007001AA"/>
    <w:rsid w:val="007002A3"/>
    <w:rsid w:val="00700454"/>
    <w:rsid w:val="00700491"/>
    <w:rsid w:val="0070068E"/>
    <w:rsid w:val="00700736"/>
    <w:rsid w:val="0070074F"/>
    <w:rsid w:val="007008FE"/>
    <w:rsid w:val="007009FC"/>
    <w:rsid w:val="00700A1F"/>
    <w:rsid w:val="00700A96"/>
    <w:rsid w:val="00700B77"/>
    <w:rsid w:val="00700C0F"/>
    <w:rsid w:val="00700C67"/>
    <w:rsid w:val="00700CEB"/>
    <w:rsid w:val="00700D28"/>
    <w:rsid w:val="00700DED"/>
    <w:rsid w:val="00700EB7"/>
    <w:rsid w:val="00700F16"/>
    <w:rsid w:val="00700F2D"/>
    <w:rsid w:val="00700F53"/>
    <w:rsid w:val="00700F85"/>
    <w:rsid w:val="00700FC3"/>
    <w:rsid w:val="007012AC"/>
    <w:rsid w:val="0070135A"/>
    <w:rsid w:val="0070162B"/>
    <w:rsid w:val="007016C2"/>
    <w:rsid w:val="00701759"/>
    <w:rsid w:val="00701762"/>
    <w:rsid w:val="0070188E"/>
    <w:rsid w:val="007018AB"/>
    <w:rsid w:val="007018B4"/>
    <w:rsid w:val="007018C6"/>
    <w:rsid w:val="007019D7"/>
    <w:rsid w:val="00701B0D"/>
    <w:rsid w:val="00701B31"/>
    <w:rsid w:val="00701D0C"/>
    <w:rsid w:val="00701E95"/>
    <w:rsid w:val="00701EBC"/>
    <w:rsid w:val="00701F30"/>
    <w:rsid w:val="00702043"/>
    <w:rsid w:val="007020AA"/>
    <w:rsid w:val="007020D8"/>
    <w:rsid w:val="00702190"/>
    <w:rsid w:val="00702193"/>
    <w:rsid w:val="00702222"/>
    <w:rsid w:val="00702274"/>
    <w:rsid w:val="0070227A"/>
    <w:rsid w:val="007022ED"/>
    <w:rsid w:val="007023A8"/>
    <w:rsid w:val="007023AC"/>
    <w:rsid w:val="007023CA"/>
    <w:rsid w:val="00702533"/>
    <w:rsid w:val="00702598"/>
    <w:rsid w:val="007025F3"/>
    <w:rsid w:val="007026E8"/>
    <w:rsid w:val="00702727"/>
    <w:rsid w:val="00702889"/>
    <w:rsid w:val="0070297C"/>
    <w:rsid w:val="00702A29"/>
    <w:rsid w:val="00702A33"/>
    <w:rsid w:val="00702A3F"/>
    <w:rsid w:val="00702AAA"/>
    <w:rsid w:val="00702ED6"/>
    <w:rsid w:val="00702F5C"/>
    <w:rsid w:val="00702F63"/>
    <w:rsid w:val="00703082"/>
    <w:rsid w:val="00703259"/>
    <w:rsid w:val="0070334C"/>
    <w:rsid w:val="00703422"/>
    <w:rsid w:val="0070343B"/>
    <w:rsid w:val="007035C5"/>
    <w:rsid w:val="007037B3"/>
    <w:rsid w:val="00703890"/>
    <w:rsid w:val="0070390B"/>
    <w:rsid w:val="00703916"/>
    <w:rsid w:val="007039E5"/>
    <w:rsid w:val="00703A52"/>
    <w:rsid w:val="00703B9A"/>
    <w:rsid w:val="00703C7F"/>
    <w:rsid w:val="00703FA4"/>
    <w:rsid w:val="00703FD4"/>
    <w:rsid w:val="007040B5"/>
    <w:rsid w:val="007042D2"/>
    <w:rsid w:val="00704341"/>
    <w:rsid w:val="007044AA"/>
    <w:rsid w:val="0070458E"/>
    <w:rsid w:val="00704610"/>
    <w:rsid w:val="00704677"/>
    <w:rsid w:val="007047E3"/>
    <w:rsid w:val="007049B0"/>
    <w:rsid w:val="00704B28"/>
    <w:rsid w:val="00704D6E"/>
    <w:rsid w:val="007050E6"/>
    <w:rsid w:val="007052EA"/>
    <w:rsid w:val="007054E2"/>
    <w:rsid w:val="007054E7"/>
    <w:rsid w:val="00705807"/>
    <w:rsid w:val="00705888"/>
    <w:rsid w:val="00705954"/>
    <w:rsid w:val="0070599F"/>
    <w:rsid w:val="00705A67"/>
    <w:rsid w:val="00705ABD"/>
    <w:rsid w:val="00705BA9"/>
    <w:rsid w:val="00705BAB"/>
    <w:rsid w:val="00705EDA"/>
    <w:rsid w:val="00705FA4"/>
    <w:rsid w:val="00705FD0"/>
    <w:rsid w:val="0070616F"/>
    <w:rsid w:val="00706189"/>
    <w:rsid w:val="007061BC"/>
    <w:rsid w:val="007064B7"/>
    <w:rsid w:val="007064D3"/>
    <w:rsid w:val="0070669B"/>
    <w:rsid w:val="007066FC"/>
    <w:rsid w:val="0070689E"/>
    <w:rsid w:val="007068D7"/>
    <w:rsid w:val="00706A67"/>
    <w:rsid w:val="00706CE1"/>
    <w:rsid w:val="00706DFE"/>
    <w:rsid w:val="00706F75"/>
    <w:rsid w:val="00706F95"/>
    <w:rsid w:val="0070705F"/>
    <w:rsid w:val="007070BE"/>
    <w:rsid w:val="007071B8"/>
    <w:rsid w:val="007075BD"/>
    <w:rsid w:val="007075C6"/>
    <w:rsid w:val="007076AE"/>
    <w:rsid w:val="007077CC"/>
    <w:rsid w:val="007078D5"/>
    <w:rsid w:val="0070793E"/>
    <w:rsid w:val="00707BD1"/>
    <w:rsid w:val="00707C02"/>
    <w:rsid w:val="00707CBC"/>
    <w:rsid w:val="00707D62"/>
    <w:rsid w:val="00707E49"/>
    <w:rsid w:val="00707E64"/>
    <w:rsid w:val="00707E7C"/>
    <w:rsid w:val="00707EA0"/>
    <w:rsid w:val="007100F4"/>
    <w:rsid w:val="0071017F"/>
    <w:rsid w:val="007101E6"/>
    <w:rsid w:val="00710375"/>
    <w:rsid w:val="00710ABD"/>
    <w:rsid w:val="00710B3E"/>
    <w:rsid w:val="00710B6B"/>
    <w:rsid w:val="00710DC9"/>
    <w:rsid w:val="00710E2B"/>
    <w:rsid w:val="00710F16"/>
    <w:rsid w:val="0071100C"/>
    <w:rsid w:val="00711043"/>
    <w:rsid w:val="00711049"/>
    <w:rsid w:val="0071108F"/>
    <w:rsid w:val="00711108"/>
    <w:rsid w:val="0071124E"/>
    <w:rsid w:val="0071125B"/>
    <w:rsid w:val="00711273"/>
    <w:rsid w:val="0071158B"/>
    <w:rsid w:val="00711603"/>
    <w:rsid w:val="0071161A"/>
    <w:rsid w:val="007116BF"/>
    <w:rsid w:val="0071174A"/>
    <w:rsid w:val="00711A41"/>
    <w:rsid w:val="00711AEC"/>
    <w:rsid w:val="00711BF4"/>
    <w:rsid w:val="00711D37"/>
    <w:rsid w:val="00711D68"/>
    <w:rsid w:val="00711D88"/>
    <w:rsid w:val="00711DBA"/>
    <w:rsid w:val="00711E27"/>
    <w:rsid w:val="00712055"/>
    <w:rsid w:val="0071216C"/>
    <w:rsid w:val="007123AA"/>
    <w:rsid w:val="00712444"/>
    <w:rsid w:val="00712580"/>
    <w:rsid w:val="00712597"/>
    <w:rsid w:val="007125F0"/>
    <w:rsid w:val="007125F9"/>
    <w:rsid w:val="00712632"/>
    <w:rsid w:val="007129C3"/>
    <w:rsid w:val="00712A79"/>
    <w:rsid w:val="00712A8D"/>
    <w:rsid w:val="00712A96"/>
    <w:rsid w:val="00712AAD"/>
    <w:rsid w:val="00712B31"/>
    <w:rsid w:val="00712D6F"/>
    <w:rsid w:val="00712E8C"/>
    <w:rsid w:val="00712EB1"/>
    <w:rsid w:val="00712EF9"/>
    <w:rsid w:val="00712FE6"/>
    <w:rsid w:val="00713293"/>
    <w:rsid w:val="007132E6"/>
    <w:rsid w:val="00713344"/>
    <w:rsid w:val="00713548"/>
    <w:rsid w:val="0071396B"/>
    <w:rsid w:val="00713986"/>
    <w:rsid w:val="00713CBC"/>
    <w:rsid w:val="00713DE6"/>
    <w:rsid w:val="00713E96"/>
    <w:rsid w:val="00713EE9"/>
    <w:rsid w:val="0071416F"/>
    <w:rsid w:val="0071430B"/>
    <w:rsid w:val="007143D2"/>
    <w:rsid w:val="007144E4"/>
    <w:rsid w:val="00714680"/>
    <w:rsid w:val="007146AD"/>
    <w:rsid w:val="007148A0"/>
    <w:rsid w:val="007148A9"/>
    <w:rsid w:val="00714D03"/>
    <w:rsid w:val="00714D0F"/>
    <w:rsid w:val="00714FC5"/>
    <w:rsid w:val="00715013"/>
    <w:rsid w:val="00715124"/>
    <w:rsid w:val="00715225"/>
    <w:rsid w:val="0071537E"/>
    <w:rsid w:val="0071582B"/>
    <w:rsid w:val="007158AE"/>
    <w:rsid w:val="00715949"/>
    <w:rsid w:val="00715A76"/>
    <w:rsid w:val="00715B98"/>
    <w:rsid w:val="00715C2C"/>
    <w:rsid w:val="00715C8F"/>
    <w:rsid w:val="00715D3A"/>
    <w:rsid w:val="00715EDD"/>
    <w:rsid w:val="007160C3"/>
    <w:rsid w:val="007160E4"/>
    <w:rsid w:val="007161F0"/>
    <w:rsid w:val="007162A5"/>
    <w:rsid w:val="00716358"/>
    <w:rsid w:val="007163F5"/>
    <w:rsid w:val="00716490"/>
    <w:rsid w:val="00716604"/>
    <w:rsid w:val="00716665"/>
    <w:rsid w:val="007167EA"/>
    <w:rsid w:val="00716879"/>
    <w:rsid w:val="00716BE0"/>
    <w:rsid w:val="00716FA3"/>
    <w:rsid w:val="0071720C"/>
    <w:rsid w:val="00717313"/>
    <w:rsid w:val="00717329"/>
    <w:rsid w:val="007173AC"/>
    <w:rsid w:val="007175E7"/>
    <w:rsid w:val="007175ED"/>
    <w:rsid w:val="00717630"/>
    <w:rsid w:val="00717693"/>
    <w:rsid w:val="007177DC"/>
    <w:rsid w:val="00717836"/>
    <w:rsid w:val="0071785D"/>
    <w:rsid w:val="00717B05"/>
    <w:rsid w:val="00717CB6"/>
    <w:rsid w:val="00717D4E"/>
    <w:rsid w:val="00717EC9"/>
    <w:rsid w:val="00717F3B"/>
    <w:rsid w:val="007202A5"/>
    <w:rsid w:val="0072039E"/>
    <w:rsid w:val="007203A3"/>
    <w:rsid w:val="00720447"/>
    <w:rsid w:val="00720498"/>
    <w:rsid w:val="00720519"/>
    <w:rsid w:val="0072075E"/>
    <w:rsid w:val="00720AC0"/>
    <w:rsid w:val="00720BDF"/>
    <w:rsid w:val="00720C0E"/>
    <w:rsid w:val="00720C19"/>
    <w:rsid w:val="00720E89"/>
    <w:rsid w:val="00721121"/>
    <w:rsid w:val="00721270"/>
    <w:rsid w:val="00721393"/>
    <w:rsid w:val="007214F2"/>
    <w:rsid w:val="007218B2"/>
    <w:rsid w:val="00721A27"/>
    <w:rsid w:val="00721A48"/>
    <w:rsid w:val="00721BDB"/>
    <w:rsid w:val="00721C82"/>
    <w:rsid w:val="00721C9D"/>
    <w:rsid w:val="00721CD8"/>
    <w:rsid w:val="00721CF8"/>
    <w:rsid w:val="00721DB8"/>
    <w:rsid w:val="00721E09"/>
    <w:rsid w:val="00721E30"/>
    <w:rsid w:val="00722029"/>
    <w:rsid w:val="007222C8"/>
    <w:rsid w:val="00722333"/>
    <w:rsid w:val="007223FC"/>
    <w:rsid w:val="007224B3"/>
    <w:rsid w:val="0072252E"/>
    <w:rsid w:val="00722587"/>
    <w:rsid w:val="007225D5"/>
    <w:rsid w:val="00722780"/>
    <w:rsid w:val="00722944"/>
    <w:rsid w:val="007229CA"/>
    <w:rsid w:val="00722A17"/>
    <w:rsid w:val="00722C62"/>
    <w:rsid w:val="00722DA0"/>
    <w:rsid w:val="007230ED"/>
    <w:rsid w:val="00723201"/>
    <w:rsid w:val="0072325C"/>
    <w:rsid w:val="00723282"/>
    <w:rsid w:val="0072333E"/>
    <w:rsid w:val="007233D0"/>
    <w:rsid w:val="0072351D"/>
    <w:rsid w:val="00723630"/>
    <w:rsid w:val="00723751"/>
    <w:rsid w:val="007237C1"/>
    <w:rsid w:val="0072384B"/>
    <w:rsid w:val="007238BD"/>
    <w:rsid w:val="00723A4E"/>
    <w:rsid w:val="00723AEE"/>
    <w:rsid w:val="00723C6A"/>
    <w:rsid w:val="00723CC6"/>
    <w:rsid w:val="00723D0B"/>
    <w:rsid w:val="00723D12"/>
    <w:rsid w:val="00723D83"/>
    <w:rsid w:val="00723DA4"/>
    <w:rsid w:val="00724017"/>
    <w:rsid w:val="0072406B"/>
    <w:rsid w:val="00724276"/>
    <w:rsid w:val="007245CE"/>
    <w:rsid w:val="007246E9"/>
    <w:rsid w:val="00724864"/>
    <w:rsid w:val="007249B3"/>
    <w:rsid w:val="00724A59"/>
    <w:rsid w:val="00724ABC"/>
    <w:rsid w:val="00724E78"/>
    <w:rsid w:val="00724F22"/>
    <w:rsid w:val="0072515F"/>
    <w:rsid w:val="0072522E"/>
    <w:rsid w:val="00725252"/>
    <w:rsid w:val="007254EB"/>
    <w:rsid w:val="007255BD"/>
    <w:rsid w:val="0072577D"/>
    <w:rsid w:val="00725A9A"/>
    <w:rsid w:val="00725A9F"/>
    <w:rsid w:val="00725B15"/>
    <w:rsid w:val="00725B37"/>
    <w:rsid w:val="00725C6F"/>
    <w:rsid w:val="00725EEF"/>
    <w:rsid w:val="00725F23"/>
    <w:rsid w:val="00726035"/>
    <w:rsid w:val="0072605F"/>
    <w:rsid w:val="007260A8"/>
    <w:rsid w:val="00726148"/>
    <w:rsid w:val="0072617C"/>
    <w:rsid w:val="00726204"/>
    <w:rsid w:val="0072626B"/>
    <w:rsid w:val="00726294"/>
    <w:rsid w:val="0072634D"/>
    <w:rsid w:val="00726374"/>
    <w:rsid w:val="00726562"/>
    <w:rsid w:val="00726810"/>
    <w:rsid w:val="007268B0"/>
    <w:rsid w:val="007269E2"/>
    <w:rsid w:val="00726A61"/>
    <w:rsid w:val="00726A90"/>
    <w:rsid w:val="00726B12"/>
    <w:rsid w:val="00726B14"/>
    <w:rsid w:val="00726D55"/>
    <w:rsid w:val="00726EF1"/>
    <w:rsid w:val="00727079"/>
    <w:rsid w:val="0072726B"/>
    <w:rsid w:val="0072747F"/>
    <w:rsid w:val="0072749A"/>
    <w:rsid w:val="00727528"/>
    <w:rsid w:val="0072764A"/>
    <w:rsid w:val="007276A6"/>
    <w:rsid w:val="0072794A"/>
    <w:rsid w:val="00727995"/>
    <w:rsid w:val="00727A40"/>
    <w:rsid w:val="00727A66"/>
    <w:rsid w:val="00727A9C"/>
    <w:rsid w:val="00727BCB"/>
    <w:rsid w:val="00727CFD"/>
    <w:rsid w:val="00727D82"/>
    <w:rsid w:val="00727E62"/>
    <w:rsid w:val="00730033"/>
    <w:rsid w:val="00730250"/>
    <w:rsid w:val="00730502"/>
    <w:rsid w:val="00730629"/>
    <w:rsid w:val="0073072E"/>
    <w:rsid w:val="0073075A"/>
    <w:rsid w:val="00730841"/>
    <w:rsid w:val="00730B83"/>
    <w:rsid w:val="00730CDF"/>
    <w:rsid w:val="00730FA8"/>
    <w:rsid w:val="00730FC1"/>
    <w:rsid w:val="00731166"/>
    <w:rsid w:val="007311FD"/>
    <w:rsid w:val="00731321"/>
    <w:rsid w:val="007314E3"/>
    <w:rsid w:val="00731542"/>
    <w:rsid w:val="00731572"/>
    <w:rsid w:val="007316B7"/>
    <w:rsid w:val="0073171A"/>
    <w:rsid w:val="00731C83"/>
    <w:rsid w:val="00731D25"/>
    <w:rsid w:val="00731E3E"/>
    <w:rsid w:val="0073209F"/>
    <w:rsid w:val="00732189"/>
    <w:rsid w:val="007324D1"/>
    <w:rsid w:val="0073257A"/>
    <w:rsid w:val="007325A6"/>
    <w:rsid w:val="0073284F"/>
    <w:rsid w:val="00732891"/>
    <w:rsid w:val="00732928"/>
    <w:rsid w:val="007329FB"/>
    <w:rsid w:val="00732A16"/>
    <w:rsid w:val="00732AA2"/>
    <w:rsid w:val="00732B20"/>
    <w:rsid w:val="00732CC1"/>
    <w:rsid w:val="00732EF9"/>
    <w:rsid w:val="00732F28"/>
    <w:rsid w:val="00733071"/>
    <w:rsid w:val="007330AB"/>
    <w:rsid w:val="0073320B"/>
    <w:rsid w:val="00733446"/>
    <w:rsid w:val="007334C5"/>
    <w:rsid w:val="00733640"/>
    <w:rsid w:val="00733703"/>
    <w:rsid w:val="00733808"/>
    <w:rsid w:val="0073390A"/>
    <w:rsid w:val="00733A15"/>
    <w:rsid w:val="00733AD4"/>
    <w:rsid w:val="00733B5A"/>
    <w:rsid w:val="00733BDE"/>
    <w:rsid w:val="00733C5A"/>
    <w:rsid w:val="00733CEC"/>
    <w:rsid w:val="00733D35"/>
    <w:rsid w:val="00734058"/>
    <w:rsid w:val="007341A2"/>
    <w:rsid w:val="00734330"/>
    <w:rsid w:val="007344EB"/>
    <w:rsid w:val="0073450A"/>
    <w:rsid w:val="0073452B"/>
    <w:rsid w:val="00734584"/>
    <w:rsid w:val="007348C1"/>
    <w:rsid w:val="00734924"/>
    <w:rsid w:val="007349AD"/>
    <w:rsid w:val="00734B0F"/>
    <w:rsid w:val="00734C45"/>
    <w:rsid w:val="00734CB3"/>
    <w:rsid w:val="00734D32"/>
    <w:rsid w:val="00734F8D"/>
    <w:rsid w:val="00734FB0"/>
    <w:rsid w:val="007351BD"/>
    <w:rsid w:val="0073524E"/>
    <w:rsid w:val="0073524F"/>
    <w:rsid w:val="007352D3"/>
    <w:rsid w:val="0073546F"/>
    <w:rsid w:val="00735642"/>
    <w:rsid w:val="007356CB"/>
    <w:rsid w:val="00735771"/>
    <w:rsid w:val="0073579B"/>
    <w:rsid w:val="007359A9"/>
    <w:rsid w:val="00735AF6"/>
    <w:rsid w:val="00735C58"/>
    <w:rsid w:val="00735DA7"/>
    <w:rsid w:val="00735DF6"/>
    <w:rsid w:val="0073607C"/>
    <w:rsid w:val="007360D3"/>
    <w:rsid w:val="0073628B"/>
    <w:rsid w:val="00736352"/>
    <w:rsid w:val="00736375"/>
    <w:rsid w:val="00736386"/>
    <w:rsid w:val="0073643A"/>
    <w:rsid w:val="00736485"/>
    <w:rsid w:val="0073652A"/>
    <w:rsid w:val="0073652F"/>
    <w:rsid w:val="0073660A"/>
    <w:rsid w:val="00736719"/>
    <w:rsid w:val="0073689B"/>
    <w:rsid w:val="00736B54"/>
    <w:rsid w:val="00736B9E"/>
    <w:rsid w:val="00736CC6"/>
    <w:rsid w:val="00736D01"/>
    <w:rsid w:val="00736D30"/>
    <w:rsid w:val="00736DB5"/>
    <w:rsid w:val="00736EDC"/>
    <w:rsid w:val="00736F17"/>
    <w:rsid w:val="00736F6E"/>
    <w:rsid w:val="00736FDF"/>
    <w:rsid w:val="0073702F"/>
    <w:rsid w:val="00737190"/>
    <w:rsid w:val="00737259"/>
    <w:rsid w:val="0073732A"/>
    <w:rsid w:val="0073743E"/>
    <w:rsid w:val="00737848"/>
    <w:rsid w:val="0073786A"/>
    <w:rsid w:val="00737932"/>
    <w:rsid w:val="00737CA6"/>
    <w:rsid w:val="00737CEB"/>
    <w:rsid w:val="00737D1B"/>
    <w:rsid w:val="00737E5F"/>
    <w:rsid w:val="00737EE3"/>
    <w:rsid w:val="00737FEB"/>
    <w:rsid w:val="00740009"/>
    <w:rsid w:val="00740251"/>
    <w:rsid w:val="007402AA"/>
    <w:rsid w:val="00740497"/>
    <w:rsid w:val="007404DB"/>
    <w:rsid w:val="00740544"/>
    <w:rsid w:val="007406F0"/>
    <w:rsid w:val="0074072A"/>
    <w:rsid w:val="00740807"/>
    <w:rsid w:val="0074091F"/>
    <w:rsid w:val="00740995"/>
    <w:rsid w:val="00740A5F"/>
    <w:rsid w:val="00740AC6"/>
    <w:rsid w:val="00740AFF"/>
    <w:rsid w:val="00740B24"/>
    <w:rsid w:val="00740B6B"/>
    <w:rsid w:val="00740B77"/>
    <w:rsid w:val="00740C9E"/>
    <w:rsid w:val="00740D16"/>
    <w:rsid w:val="00740EDD"/>
    <w:rsid w:val="00740F12"/>
    <w:rsid w:val="007410A3"/>
    <w:rsid w:val="0074110D"/>
    <w:rsid w:val="00741112"/>
    <w:rsid w:val="007411C9"/>
    <w:rsid w:val="007411E7"/>
    <w:rsid w:val="0074126B"/>
    <w:rsid w:val="007416CE"/>
    <w:rsid w:val="00741868"/>
    <w:rsid w:val="00741949"/>
    <w:rsid w:val="007419E9"/>
    <w:rsid w:val="00741A5B"/>
    <w:rsid w:val="00741BF9"/>
    <w:rsid w:val="00741D03"/>
    <w:rsid w:val="00741DC6"/>
    <w:rsid w:val="0074201A"/>
    <w:rsid w:val="0074216E"/>
    <w:rsid w:val="0074217E"/>
    <w:rsid w:val="007423CD"/>
    <w:rsid w:val="0074246B"/>
    <w:rsid w:val="00742584"/>
    <w:rsid w:val="00742659"/>
    <w:rsid w:val="00742687"/>
    <w:rsid w:val="007427A8"/>
    <w:rsid w:val="007427B8"/>
    <w:rsid w:val="007427E0"/>
    <w:rsid w:val="007427E9"/>
    <w:rsid w:val="007427FF"/>
    <w:rsid w:val="00742AE5"/>
    <w:rsid w:val="00742C0A"/>
    <w:rsid w:val="00742CDC"/>
    <w:rsid w:val="00742E32"/>
    <w:rsid w:val="00742E3F"/>
    <w:rsid w:val="00742F52"/>
    <w:rsid w:val="00742F9E"/>
    <w:rsid w:val="00743085"/>
    <w:rsid w:val="00743196"/>
    <w:rsid w:val="007431D0"/>
    <w:rsid w:val="0074323D"/>
    <w:rsid w:val="007432C7"/>
    <w:rsid w:val="00743340"/>
    <w:rsid w:val="0074335B"/>
    <w:rsid w:val="007434F8"/>
    <w:rsid w:val="0074361B"/>
    <w:rsid w:val="00743635"/>
    <w:rsid w:val="00743644"/>
    <w:rsid w:val="00743665"/>
    <w:rsid w:val="00743763"/>
    <w:rsid w:val="0074378A"/>
    <w:rsid w:val="007438F2"/>
    <w:rsid w:val="00743B74"/>
    <w:rsid w:val="00743BBE"/>
    <w:rsid w:val="00743C51"/>
    <w:rsid w:val="00743D08"/>
    <w:rsid w:val="00743D79"/>
    <w:rsid w:val="00743E21"/>
    <w:rsid w:val="00743EA8"/>
    <w:rsid w:val="00743EB4"/>
    <w:rsid w:val="00743EB8"/>
    <w:rsid w:val="00743EEB"/>
    <w:rsid w:val="00743F31"/>
    <w:rsid w:val="00744095"/>
    <w:rsid w:val="007440BB"/>
    <w:rsid w:val="007441C9"/>
    <w:rsid w:val="00744426"/>
    <w:rsid w:val="007449FC"/>
    <w:rsid w:val="00744B23"/>
    <w:rsid w:val="00744B50"/>
    <w:rsid w:val="00744C6E"/>
    <w:rsid w:val="00744D0E"/>
    <w:rsid w:val="00744D52"/>
    <w:rsid w:val="00744D60"/>
    <w:rsid w:val="00745417"/>
    <w:rsid w:val="0074545D"/>
    <w:rsid w:val="007455B0"/>
    <w:rsid w:val="007455D9"/>
    <w:rsid w:val="00745747"/>
    <w:rsid w:val="0074592C"/>
    <w:rsid w:val="00745A0B"/>
    <w:rsid w:val="00745A63"/>
    <w:rsid w:val="00745A83"/>
    <w:rsid w:val="00745CC0"/>
    <w:rsid w:val="00745CE8"/>
    <w:rsid w:val="00745D1A"/>
    <w:rsid w:val="00745D6B"/>
    <w:rsid w:val="00745D9F"/>
    <w:rsid w:val="00746006"/>
    <w:rsid w:val="0074606D"/>
    <w:rsid w:val="0074607A"/>
    <w:rsid w:val="007462C5"/>
    <w:rsid w:val="007462D8"/>
    <w:rsid w:val="007463CF"/>
    <w:rsid w:val="0074645E"/>
    <w:rsid w:val="007464D4"/>
    <w:rsid w:val="00746739"/>
    <w:rsid w:val="00746741"/>
    <w:rsid w:val="007467B5"/>
    <w:rsid w:val="00746801"/>
    <w:rsid w:val="007468ED"/>
    <w:rsid w:val="007469C0"/>
    <w:rsid w:val="00746A2F"/>
    <w:rsid w:val="00746A84"/>
    <w:rsid w:val="00746B0A"/>
    <w:rsid w:val="00746B52"/>
    <w:rsid w:val="00746BBD"/>
    <w:rsid w:val="00746C09"/>
    <w:rsid w:val="00746C27"/>
    <w:rsid w:val="00746C52"/>
    <w:rsid w:val="0074701D"/>
    <w:rsid w:val="007471B6"/>
    <w:rsid w:val="00747459"/>
    <w:rsid w:val="0074745D"/>
    <w:rsid w:val="0074754B"/>
    <w:rsid w:val="00747617"/>
    <w:rsid w:val="00747700"/>
    <w:rsid w:val="00747729"/>
    <w:rsid w:val="0074796C"/>
    <w:rsid w:val="00747A4D"/>
    <w:rsid w:val="00747AD9"/>
    <w:rsid w:val="00747AE2"/>
    <w:rsid w:val="00747BFC"/>
    <w:rsid w:val="00747C0B"/>
    <w:rsid w:val="00747C42"/>
    <w:rsid w:val="00747C45"/>
    <w:rsid w:val="00747C98"/>
    <w:rsid w:val="00747D56"/>
    <w:rsid w:val="00747E1C"/>
    <w:rsid w:val="00747E41"/>
    <w:rsid w:val="00750036"/>
    <w:rsid w:val="007501F6"/>
    <w:rsid w:val="0075023E"/>
    <w:rsid w:val="00750288"/>
    <w:rsid w:val="0075037F"/>
    <w:rsid w:val="007506C0"/>
    <w:rsid w:val="007508E2"/>
    <w:rsid w:val="007509CF"/>
    <w:rsid w:val="00750B13"/>
    <w:rsid w:val="00750C52"/>
    <w:rsid w:val="00750CEC"/>
    <w:rsid w:val="00750F3F"/>
    <w:rsid w:val="00750F9B"/>
    <w:rsid w:val="00751086"/>
    <w:rsid w:val="00751099"/>
    <w:rsid w:val="007511CE"/>
    <w:rsid w:val="007511F5"/>
    <w:rsid w:val="00751332"/>
    <w:rsid w:val="00751543"/>
    <w:rsid w:val="0075166D"/>
    <w:rsid w:val="00751799"/>
    <w:rsid w:val="007518F1"/>
    <w:rsid w:val="00751B27"/>
    <w:rsid w:val="00751B46"/>
    <w:rsid w:val="00751F02"/>
    <w:rsid w:val="00751FD7"/>
    <w:rsid w:val="00752018"/>
    <w:rsid w:val="007523D1"/>
    <w:rsid w:val="007524DC"/>
    <w:rsid w:val="007525C0"/>
    <w:rsid w:val="0075264D"/>
    <w:rsid w:val="00752713"/>
    <w:rsid w:val="007528B6"/>
    <w:rsid w:val="00752ABA"/>
    <w:rsid w:val="00752B07"/>
    <w:rsid w:val="00752B9F"/>
    <w:rsid w:val="00752CB9"/>
    <w:rsid w:val="00752D66"/>
    <w:rsid w:val="00752D7C"/>
    <w:rsid w:val="00752D8D"/>
    <w:rsid w:val="00752EB3"/>
    <w:rsid w:val="00752ED1"/>
    <w:rsid w:val="00753309"/>
    <w:rsid w:val="00753314"/>
    <w:rsid w:val="00753319"/>
    <w:rsid w:val="00753411"/>
    <w:rsid w:val="0075346F"/>
    <w:rsid w:val="00753494"/>
    <w:rsid w:val="00753696"/>
    <w:rsid w:val="00753717"/>
    <w:rsid w:val="00753841"/>
    <w:rsid w:val="00753894"/>
    <w:rsid w:val="00753958"/>
    <w:rsid w:val="0075395A"/>
    <w:rsid w:val="007539E6"/>
    <w:rsid w:val="007539F0"/>
    <w:rsid w:val="00753AF3"/>
    <w:rsid w:val="00753B5D"/>
    <w:rsid w:val="00753BCA"/>
    <w:rsid w:val="00753BE3"/>
    <w:rsid w:val="00753DFA"/>
    <w:rsid w:val="00753F2E"/>
    <w:rsid w:val="00754088"/>
    <w:rsid w:val="007540CF"/>
    <w:rsid w:val="00754176"/>
    <w:rsid w:val="007542D1"/>
    <w:rsid w:val="0075439A"/>
    <w:rsid w:val="007543BF"/>
    <w:rsid w:val="007547A9"/>
    <w:rsid w:val="0075487E"/>
    <w:rsid w:val="007548F8"/>
    <w:rsid w:val="00754971"/>
    <w:rsid w:val="00754A52"/>
    <w:rsid w:val="00754C08"/>
    <w:rsid w:val="00754CEF"/>
    <w:rsid w:val="00754D01"/>
    <w:rsid w:val="00754DFB"/>
    <w:rsid w:val="00754E57"/>
    <w:rsid w:val="00754E73"/>
    <w:rsid w:val="00754EF0"/>
    <w:rsid w:val="00755469"/>
    <w:rsid w:val="00755713"/>
    <w:rsid w:val="0075576B"/>
    <w:rsid w:val="00755858"/>
    <w:rsid w:val="007558D9"/>
    <w:rsid w:val="00755935"/>
    <w:rsid w:val="0075598A"/>
    <w:rsid w:val="007559E3"/>
    <w:rsid w:val="00755AC6"/>
    <w:rsid w:val="00755B27"/>
    <w:rsid w:val="00755C21"/>
    <w:rsid w:val="00755DAF"/>
    <w:rsid w:val="00755E37"/>
    <w:rsid w:val="00755E71"/>
    <w:rsid w:val="00755F7E"/>
    <w:rsid w:val="00756138"/>
    <w:rsid w:val="007561F0"/>
    <w:rsid w:val="007563DA"/>
    <w:rsid w:val="00756441"/>
    <w:rsid w:val="007564F1"/>
    <w:rsid w:val="00756660"/>
    <w:rsid w:val="007567F6"/>
    <w:rsid w:val="00756886"/>
    <w:rsid w:val="00756891"/>
    <w:rsid w:val="007568A4"/>
    <w:rsid w:val="00756DB1"/>
    <w:rsid w:val="00757258"/>
    <w:rsid w:val="00757335"/>
    <w:rsid w:val="00757433"/>
    <w:rsid w:val="00757446"/>
    <w:rsid w:val="007574B1"/>
    <w:rsid w:val="007574DF"/>
    <w:rsid w:val="0075754F"/>
    <w:rsid w:val="007575F6"/>
    <w:rsid w:val="00757649"/>
    <w:rsid w:val="00757653"/>
    <w:rsid w:val="00757948"/>
    <w:rsid w:val="007579D3"/>
    <w:rsid w:val="00757C96"/>
    <w:rsid w:val="00757CFD"/>
    <w:rsid w:val="00757D2C"/>
    <w:rsid w:val="00757DBD"/>
    <w:rsid w:val="00757F5F"/>
    <w:rsid w:val="007600AE"/>
    <w:rsid w:val="007603A6"/>
    <w:rsid w:val="007603B2"/>
    <w:rsid w:val="00760628"/>
    <w:rsid w:val="0076068D"/>
    <w:rsid w:val="007607E8"/>
    <w:rsid w:val="007607FE"/>
    <w:rsid w:val="007608C9"/>
    <w:rsid w:val="00760900"/>
    <w:rsid w:val="00760A86"/>
    <w:rsid w:val="00760C78"/>
    <w:rsid w:val="00760CF9"/>
    <w:rsid w:val="00760D5D"/>
    <w:rsid w:val="00760DA5"/>
    <w:rsid w:val="00760E7C"/>
    <w:rsid w:val="00760FAA"/>
    <w:rsid w:val="00760FDD"/>
    <w:rsid w:val="0076103B"/>
    <w:rsid w:val="0076110E"/>
    <w:rsid w:val="00761136"/>
    <w:rsid w:val="00761243"/>
    <w:rsid w:val="007612BC"/>
    <w:rsid w:val="007612CA"/>
    <w:rsid w:val="00761411"/>
    <w:rsid w:val="007615B0"/>
    <w:rsid w:val="0076162A"/>
    <w:rsid w:val="0076192D"/>
    <w:rsid w:val="00761958"/>
    <w:rsid w:val="007619DC"/>
    <w:rsid w:val="00761AFD"/>
    <w:rsid w:val="00761B9D"/>
    <w:rsid w:val="00761CA8"/>
    <w:rsid w:val="00761CDC"/>
    <w:rsid w:val="00761D7E"/>
    <w:rsid w:val="00761DF0"/>
    <w:rsid w:val="00761E01"/>
    <w:rsid w:val="00761E86"/>
    <w:rsid w:val="00761EA0"/>
    <w:rsid w:val="00761EA7"/>
    <w:rsid w:val="00761F30"/>
    <w:rsid w:val="00761F8F"/>
    <w:rsid w:val="00761FD4"/>
    <w:rsid w:val="007621AB"/>
    <w:rsid w:val="0076220A"/>
    <w:rsid w:val="00762301"/>
    <w:rsid w:val="00762347"/>
    <w:rsid w:val="007624AF"/>
    <w:rsid w:val="0076253D"/>
    <w:rsid w:val="007625CD"/>
    <w:rsid w:val="007626B3"/>
    <w:rsid w:val="00762741"/>
    <w:rsid w:val="007627C6"/>
    <w:rsid w:val="007627F6"/>
    <w:rsid w:val="007628FE"/>
    <w:rsid w:val="0076292C"/>
    <w:rsid w:val="00762A37"/>
    <w:rsid w:val="00762A80"/>
    <w:rsid w:val="00762AF6"/>
    <w:rsid w:val="00762B3A"/>
    <w:rsid w:val="00762DE9"/>
    <w:rsid w:val="00762EB7"/>
    <w:rsid w:val="00762F5A"/>
    <w:rsid w:val="0076340F"/>
    <w:rsid w:val="0076344E"/>
    <w:rsid w:val="0076357A"/>
    <w:rsid w:val="0076378A"/>
    <w:rsid w:val="0076378B"/>
    <w:rsid w:val="007637E0"/>
    <w:rsid w:val="00763888"/>
    <w:rsid w:val="007638A2"/>
    <w:rsid w:val="007639DC"/>
    <w:rsid w:val="00763B07"/>
    <w:rsid w:val="00763C55"/>
    <w:rsid w:val="00763D69"/>
    <w:rsid w:val="00763E26"/>
    <w:rsid w:val="00763F26"/>
    <w:rsid w:val="00763F29"/>
    <w:rsid w:val="00763F49"/>
    <w:rsid w:val="00764053"/>
    <w:rsid w:val="007640E6"/>
    <w:rsid w:val="007642BB"/>
    <w:rsid w:val="00764350"/>
    <w:rsid w:val="00764385"/>
    <w:rsid w:val="007644D1"/>
    <w:rsid w:val="007644E2"/>
    <w:rsid w:val="00764584"/>
    <w:rsid w:val="007645C1"/>
    <w:rsid w:val="0076463C"/>
    <w:rsid w:val="00764645"/>
    <w:rsid w:val="00764712"/>
    <w:rsid w:val="007647E6"/>
    <w:rsid w:val="007648CB"/>
    <w:rsid w:val="00764931"/>
    <w:rsid w:val="00764C2A"/>
    <w:rsid w:val="00764CAB"/>
    <w:rsid w:val="00764D05"/>
    <w:rsid w:val="00764E01"/>
    <w:rsid w:val="00764E93"/>
    <w:rsid w:val="00764ED2"/>
    <w:rsid w:val="00765211"/>
    <w:rsid w:val="00765339"/>
    <w:rsid w:val="00765443"/>
    <w:rsid w:val="0076555F"/>
    <w:rsid w:val="00765875"/>
    <w:rsid w:val="0076588B"/>
    <w:rsid w:val="0076588F"/>
    <w:rsid w:val="00765899"/>
    <w:rsid w:val="007658EE"/>
    <w:rsid w:val="00765971"/>
    <w:rsid w:val="00765AA7"/>
    <w:rsid w:val="00765AC4"/>
    <w:rsid w:val="00765D1C"/>
    <w:rsid w:val="007662C2"/>
    <w:rsid w:val="0076650D"/>
    <w:rsid w:val="0076665C"/>
    <w:rsid w:val="00766681"/>
    <w:rsid w:val="007666F7"/>
    <w:rsid w:val="007667CF"/>
    <w:rsid w:val="007667DD"/>
    <w:rsid w:val="0076683A"/>
    <w:rsid w:val="00766902"/>
    <w:rsid w:val="00766911"/>
    <w:rsid w:val="0076694F"/>
    <w:rsid w:val="007669C2"/>
    <w:rsid w:val="00766A56"/>
    <w:rsid w:val="00766BD2"/>
    <w:rsid w:val="00766C35"/>
    <w:rsid w:val="00766C9E"/>
    <w:rsid w:val="00766D0B"/>
    <w:rsid w:val="00766D78"/>
    <w:rsid w:val="00766DA3"/>
    <w:rsid w:val="00766E16"/>
    <w:rsid w:val="00766F17"/>
    <w:rsid w:val="00767238"/>
    <w:rsid w:val="00767244"/>
    <w:rsid w:val="00767295"/>
    <w:rsid w:val="00767304"/>
    <w:rsid w:val="007674D5"/>
    <w:rsid w:val="00767660"/>
    <w:rsid w:val="0076781B"/>
    <w:rsid w:val="0076793E"/>
    <w:rsid w:val="00767956"/>
    <w:rsid w:val="007679DE"/>
    <w:rsid w:val="00767B88"/>
    <w:rsid w:val="00767C38"/>
    <w:rsid w:val="00767C4E"/>
    <w:rsid w:val="00767D9C"/>
    <w:rsid w:val="007700D1"/>
    <w:rsid w:val="0077026C"/>
    <w:rsid w:val="00770276"/>
    <w:rsid w:val="007702CE"/>
    <w:rsid w:val="007702DC"/>
    <w:rsid w:val="0077031D"/>
    <w:rsid w:val="00770386"/>
    <w:rsid w:val="007704CF"/>
    <w:rsid w:val="007704E3"/>
    <w:rsid w:val="00770624"/>
    <w:rsid w:val="0077062C"/>
    <w:rsid w:val="0077078D"/>
    <w:rsid w:val="007708C0"/>
    <w:rsid w:val="007708E1"/>
    <w:rsid w:val="0077097F"/>
    <w:rsid w:val="00770A60"/>
    <w:rsid w:val="00770A9A"/>
    <w:rsid w:val="00770AAB"/>
    <w:rsid w:val="00770ACF"/>
    <w:rsid w:val="00770ADE"/>
    <w:rsid w:val="00770C26"/>
    <w:rsid w:val="00770CA3"/>
    <w:rsid w:val="00770CF6"/>
    <w:rsid w:val="00770D08"/>
    <w:rsid w:val="00770DEF"/>
    <w:rsid w:val="00770F5F"/>
    <w:rsid w:val="00770F68"/>
    <w:rsid w:val="0077100A"/>
    <w:rsid w:val="0077103C"/>
    <w:rsid w:val="00771133"/>
    <w:rsid w:val="007711FA"/>
    <w:rsid w:val="007713CE"/>
    <w:rsid w:val="0077143C"/>
    <w:rsid w:val="007715AC"/>
    <w:rsid w:val="00771851"/>
    <w:rsid w:val="0077194A"/>
    <w:rsid w:val="00771C7E"/>
    <w:rsid w:val="00771D45"/>
    <w:rsid w:val="00771D66"/>
    <w:rsid w:val="00772003"/>
    <w:rsid w:val="0077202B"/>
    <w:rsid w:val="007720D4"/>
    <w:rsid w:val="0077217F"/>
    <w:rsid w:val="007721C4"/>
    <w:rsid w:val="007721E3"/>
    <w:rsid w:val="00772273"/>
    <w:rsid w:val="007723A1"/>
    <w:rsid w:val="007724A9"/>
    <w:rsid w:val="00772505"/>
    <w:rsid w:val="00772514"/>
    <w:rsid w:val="007725B7"/>
    <w:rsid w:val="007729AA"/>
    <w:rsid w:val="00772AB4"/>
    <w:rsid w:val="00772B6E"/>
    <w:rsid w:val="00772C2B"/>
    <w:rsid w:val="00772C48"/>
    <w:rsid w:val="00772CD7"/>
    <w:rsid w:val="00772ED2"/>
    <w:rsid w:val="00772FE4"/>
    <w:rsid w:val="0077306B"/>
    <w:rsid w:val="0077308E"/>
    <w:rsid w:val="00773297"/>
    <w:rsid w:val="007733A1"/>
    <w:rsid w:val="007734BF"/>
    <w:rsid w:val="007736BE"/>
    <w:rsid w:val="00773723"/>
    <w:rsid w:val="00773934"/>
    <w:rsid w:val="007739DD"/>
    <w:rsid w:val="00773A68"/>
    <w:rsid w:val="00773A6B"/>
    <w:rsid w:val="00773ADD"/>
    <w:rsid w:val="00773AFD"/>
    <w:rsid w:val="00773BE1"/>
    <w:rsid w:val="00773C8D"/>
    <w:rsid w:val="00773F49"/>
    <w:rsid w:val="00773F6C"/>
    <w:rsid w:val="00773F9A"/>
    <w:rsid w:val="00773FA5"/>
    <w:rsid w:val="00774017"/>
    <w:rsid w:val="00774106"/>
    <w:rsid w:val="00774130"/>
    <w:rsid w:val="007741CD"/>
    <w:rsid w:val="0077428B"/>
    <w:rsid w:val="007743AC"/>
    <w:rsid w:val="007743E3"/>
    <w:rsid w:val="00774405"/>
    <w:rsid w:val="007744AE"/>
    <w:rsid w:val="00774610"/>
    <w:rsid w:val="0077464F"/>
    <w:rsid w:val="0077468B"/>
    <w:rsid w:val="007746EF"/>
    <w:rsid w:val="00774933"/>
    <w:rsid w:val="00774934"/>
    <w:rsid w:val="00774A97"/>
    <w:rsid w:val="00774D06"/>
    <w:rsid w:val="00774E2F"/>
    <w:rsid w:val="00774E8B"/>
    <w:rsid w:val="0077506A"/>
    <w:rsid w:val="007751B0"/>
    <w:rsid w:val="00775238"/>
    <w:rsid w:val="007753D7"/>
    <w:rsid w:val="00775437"/>
    <w:rsid w:val="007754DC"/>
    <w:rsid w:val="00775506"/>
    <w:rsid w:val="00775546"/>
    <w:rsid w:val="00775593"/>
    <w:rsid w:val="007756CE"/>
    <w:rsid w:val="00775751"/>
    <w:rsid w:val="007758C7"/>
    <w:rsid w:val="007758C8"/>
    <w:rsid w:val="00775C6D"/>
    <w:rsid w:val="00775C7E"/>
    <w:rsid w:val="00775DCB"/>
    <w:rsid w:val="0077600A"/>
    <w:rsid w:val="007760B4"/>
    <w:rsid w:val="007760E7"/>
    <w:rsid w:val="007761B5"/>
    <w:rsid w:val="00776233"/>
    <w:rsid w:val="00776348"/>
    <w:rsid w:val="0077654B"/>
    <w:rsid w:val="007766CA"/>
    <w:rsid w:val="0077673B"/>
    <w:rsid w:val="007767B6"/>
    <w:rsid w:val="007768F9"/>
    <w:rsid w:val="00776943"/>
    <w:rsid w:val="00776947"/>
    <w:rsid w:val="00776BC8"/>
    <w:rsid w:val="00776C7F"/>
    <w:rsid w:val="00776E98"/>
    <w:rsid w:val="00776ECA"/>
    <w:rsid w:val="00776F4A"/>
    <w:rsid w:val="0077723E"/>
    <w:rsid w:val="007774BF"/>
    <w:rsid w:val="007774C7"/>
    <w:rsid w:val="00777515"/>
    <w:rsid w:val="007775F4"/>
    <w:rsid w:val="00777938"/>
    <w:rsid w:val="007779CB"/>
    <w:rsid w:val="00777A91"/>
    <w:rsid w:val="00777E9A"/>
    <w:rsid w:val="00777F94"/>
    <w:rsid w:val="00777FE3"/>
    <w:rsid w:val="007800A1"/>
    <w:rsid w:val="00780458"/>
    <w:rsid w:val="007804E6"/>
    <w:rsid w:val="007806D3"/>
    <w:rsid w:val="007809F2"/>
    <w:rsid w:val="00780A61"/>
    <w:rsid w:val="00780A8A"/>
    <w:rsid w:val="00780AE6"/>
    <w:rsid w:val="00780B0A"/>
    <w:rsid w:val="00780BF1"/>
    <w:rsid w:val="00780C61"/>
    <w:rsid w:val="00780D17"/>
    <w:rsid w:val="00780E99"/>
    <w:rsid w:val="00781038"/>
    <w:rsid w:val="0078108A"/>
    <w:rsid w:val="007814EE"/>
    <w:rsid w:val="00781586"/>
    <w:rsid w:val="007817CB"/>
    <w:rsid w:val="00781955"/>
    <w:rsid w:val="00781B4D"/>
    <w:rsid w:val="00781B73"/>
    <w:rsid w:val="00781BA2"/>
    <w:rsid w:val="00781C44"/>
    <w:rsid w:val="00781DDA"/>
    <w:rsid w:val="00781ECC"/>
    <w:rsid w:val="00781F57"/>
    <w:rsid w:val="00781F86"/>
    <w:rsid w:val="0078202C"/>
    <w:rsid w:val="00782114"/>
    <w:rsid w:val="0078236C"/>
    <w:rsid w:val="0078247B"/>
    <w:rsid w:val="00782606"/>
    <w:rsid w:val="007829D5"/>
    <w:rsid w:val="00782B7F"/>
    <w:rsid w:val="00782BB3"/>
    <w:rsid w:val="00782C09"/>
    <w:rsid w:val="00782E23"/>
    <w:rsid w:val="00782E78"/>
    <w:rsid w:val="00782EDC"/>
    <w:rsid w:val="00782F8A"/>
    <w:rsid w:val="00782F9B"/>
    <w:rsid w:val="00783036"/>
    <w:rsid w:val="007830C2"/>
    <w:rsid w:val="0078313A"/>
    <w:rsid w:val="0078316E"/>
    <w:rsid w:val="00783286"/>
    <w:rsid w:val="007833CB"/>
    <w:rsid w:val="0078346D"/>
    <w:rsid w:val="0078355B"/>
    <w:rsid w:val="00783796"/>
    <w:rsid w:val="0078384F"/>
    <w:rsid w:val="007838C7"/>
    <w:rsid w:val="007839A8"/>
    <w:rsid w:val="007839C6"/>
    <w:rsid w:val="00783A32"/>
    <w:rsid w:val="00783DC4"/>
    <w:rsid w:val="00783EA1"/>
    <w:rsid w:val="00783F2F"/>
    <w:rsid w:val="00783F6F"/>
    <w:rsid w:val="00784033"/>
    <w:rsid w:val="00784234"/>
    <w:rsid w:val="00784254"/>
    <w:rsid w:val="0078425A"/>
    <w:rsid w:val="0078441A"/>
    <w:rsid w:val="007844B4"/>
    <w:rsid w:val="00784611"/>
    <w:rsid w:val="0078463D"/>
    <w:rsid w:val="00784701"/>
    <w:rsid w:val="007847B6"/>
    <w:rsid w:val="007847C9"/>
    <w:rsid w:val="00784846"/>
    <w:rsid w:val="00784857"/>
    <w:rsid w:val="00784982"/>
    <w:rsid w:val="00784AB5"/>
    <w:rsid w:val="00784B9E"/>
    <w:rsid w:val="00784BD9"/>
    <w:rsid w:val="00784C06"/>
    <w:rsid w:val="00784C2F"/>
    <w:rsid w:val="00784E89"/>
    <w:rsid w:val="00784EF7"/>
    <w:rsid w:val="00784F13"/>
    <w:rsid w:val="00785067"/>
    <w:rsid w:val="007850C4"/>
    <w:rsid w:val="007851CA"/>
    <w:rsid w:val="00785288"/>
    <w:rsid w:val="00785346"/>
    <w:rsid w:val="0078554B"/>
    <w:rsid w:val="00785660"/>
    <w:rsid w:val="0078580A"/>
    <w:rsid w:val="007858BA"/>
    <w:rsid w:val="00785B58"/>
    <w:rsid w:val="00785BB1"/>
    <w:rsid w:val="00785C56"/>
    <w:rsid w:val="00785D39"/>
    <w:rsid w:val="00785DE8"/>
    <w:rsid w:val="00785E1B"/>
    <w:rsid w:val="00785EF7"/>
    <w:rsid w:val="00785FDD"/>
    <w:rsid w:val="00786330"/>
    <w:rsid w:val="00786360"/>
    <w:rsid w:val="0078646C"/>
    <w:rsid w:val="0078647C"/>
    <w:rsid w:val="007864F9"/>
    <w:rsid w:val="00786586"/>
    <w:rsid w:val="007866BA"/>
    <w:rsid w:val="007868AD"/>
    <w:rsid w:val="00786AC5"/>
    <w:rsid w:val="00786B01"/>
    <w:rsid w:val="00786D27"/>
    <w:rsid w:val="00786D94"/>
    <w:rsid w:val="00787132"/>
    <w:rsid w:val="0078735E"/>
    <w:rsid w:val="007873DA"/>
    <w:rsid w:val="00787410"/>
    <w:rsid w:val="00787462"/>
    <w:rsid w:val="00787483"/>
    <w:rsid w:val="007874B7"/>
    <w:rsid w:val="007877BF"/>
    <w:rsid w:val="0078788E"/>
    <w:rsid w:val="007879D7"/>
    <w:rsid w:val="00787B9C"/>
    <w:rsid w:val="00787CB1"/>
    <w:rsid w:val="00787E77"/>
    <w:rsid w:val="00790098"/>
    <w:rsid w:val="0079024A"/>
    <w:rsid w:val="0079038D"/>
    <w:rsid w:val="00790660"/>
    <w:rsid w:val="007906C9"/>
    <w:rsid w:val="007906CF"/>
    <w:rsid w:val="007909C0"/>
    <w:rsid w:val="00790A01"/>
    <w:rsid w:val="00790CB5"/>
    <w:rsid w:val="00791014"/>
    <w:rsid w:val="007910E7"/>
    <w:rsid w:val="00791119"/>
    <w:rsid w:val="007912C2"/>
    <w:rsid w:val="00791363"/>
    <w:rsid w:val="00791432"/>
    <w:rsid w:val="007914BD"/>
    <w:rsid w:val="00791565"/>
    <w:rsid w:val="00791707"/>
    <w:rsid w:val="0079182A"/>
    <w:rsid w:val="00791A54"/>
    <w:rsid w:val="00791A9C"/>
    <w:rsid w:val="00791ADF"/>
    <w:rsid w:val="00791BFC"/>
    <w:rsid w:val="00791D11"/>
    <w:rsid w:val="00791EA1"/>
    <w:rsid w:val="00791FEE"/>
    <w:rsid w:val="0079202C"/>
    <w:rsid w:val="007920AF"/>
    <w:rsid w:val="00792156"/>
    <w:rsid w:val="00792289"/>
    <w:rsid w:val="00792355"/>
    <w:rsid w:val="0079235D"/>
    <w:rsid w:val="00792416"/>
    <w:rsid w:val="0079243D"/>
    <w:rsid w:val="007924B3"/>
    <w:rsid w:val="00792543"/>
    <w:rsid w:val="007927B9"/>
    <w:rsid w:val="00792966"/>
    <w:rsid w:val="00792A37"/>
    <w:rsid w:val="00792AE3"/>
    <w:rsid w:val="00792B19"/>
    <w:rsid w:val="00792B5B"/>
    <w:rsid w:val="00792C03"/>
    <w:rsid w:val="00792C07"/>
    <w:rsid w:val="00792EFD"/>
    <w:rsid w:val="00792F55"/>
    <w:rsid w:val="00792F85"/>
    <w:rsid w:val="0079304E"/>
    <w:rsid w:val="00793051"/>
    <w:rsid w:val="00793081"/>
    <w:rsid w:val="007931D4"/>
    <w:rsid w:val="00793222"/>
    <w:rsid w:val="007932B2"/>
    <w:rsid w:val="007933E5"/>
    <w:rsid w:val="007933F1"/>
    <w:rsid w:val="00793550"/>
    <w:rsid w:val="007935BD"/>
    <w:rsid w:val="007935F2"/>
    <w:rsid w:val="00793812"/>
    <w:rsid w:val="00793A1C"/>
    <w:rsid w:val="00793B79"/>
    <w:rsid w:val="00793B8F"/>
    <w:rsid w:val="00793BDD"/>
    <w:rsid w:val="00793D05"/>
    <w:rsid w:val="00793E44"/>
    <w:rsid w:val="00793EA5"/>
    <w:rsid w:val="00793EF4"/>
    <w:rsid w:val="00793F8D"/>
    <w:rsid w:val="00793FC7"/>
    <w:rsid w:val="00794206"/>
    <w:rsid w:val="0079423F"/>
    <w:rsid w:val="007943FF"/>
    <w:rsid w:val="0079448E"/>
    <w:rsid w:val="007944D2"/>
    <w:rsid w:val="0079455E"/>
    <w:rsid w:val="0079486B"/>
    <w:rsid w:val="007948D8"/>
    <w:rsid w:val="00794928"/>
    <w:rsid w:val="00794974"/>
    <w:rsid w:val="007949E3"/>
    <w:rsid w:val="00794AE0"/>
    <w:rsid w:val="00794BE7"/>
    <w:rsid w:val="00794CB8"/>
    <w:rsid w:val="00794D71"/>
    <w:rsid w:val="00794D75"/>
    <w:rsid w:val="00794EE7"/>
    <w:rsid w:val="00794FE9"/>
    <w:rsid w:val="007952D4"/>
    <w:rsid w:val="007954EE"/>
    <w:rsid w:val="00795681"/>
    <w:rsid w:val="00795726"/>
    <w:rsid w:val="00795743"/>
    <w:rsid w:val="007957A4"/>
    <w:rsid w:val="007957F4"/>
    <w:rsid w:val="0079580C"/>
    <w:rsid w:val="00795826"/>
    <w:rsid w:val="00795A0B"/>
    <w:rsid w:val="00795A5E"/>
    <w:rsid w:val="00795AE5"/>
    <w:rsid w:val="00795C03"/>
    <w:rsid w:val="00795EE5"/>
    <w:rsid w:val="00795F6C"/>
    <w:rsid w:val="00795FB2"/>
    <w:rsid w:val="00795FEC"/>
    <w:rsid w:val="007962D2"/>
    <w:rsid w:val="007962FD"/>
    <w:rsid w:val="0079630A"/>
    <w:rsid w:val="007965AB"/>
    <w:rsid w:val="00796600"/>
    <w:rsid w:val="007966C8"/>
    <w:rsid w:val="00796838"/>
    <w:rsid w:val="0079693A"/>
    <w:rsid w:val="00796990"/>
    <w:rsid w:val="00796CC5"/>
    <w:rsid w:val="00796E58"/>
    <w:rsid w:val="00796FC5"/>
    <w:rsid w:val="00796FC8"/>
    <w:rsid w:val="007973C4"/>
    <w:rsid w:val="00797410"/>
    <w:rsid w:val="007974CE"/>
    <w:rsid w:val="007977E7"/>
    <w:rsid w:val="007978B9"/>
    <w:rsid w:val="007978F6"/>
    <w:rsid w:val="00797A89"/>
    <w:rsid w:val="00797A8E"/>
    <w:rsid w:val="00797B08"/>
    <w:rsid w:val="00797C28"/>
    <w:rsid w:val="00797C7C"/>
    <w:rsid w:val="00797D18"/>
    <w:rsid w:val="00797DF7"/>
    <w:rsid w:val="00797E60"/>
    <w:rsid w:val="00797EC8"/>
    <w:rsid w:val="007A009A"/>
    <w:rsid w:val="007A0226"/>
    <w:rsid w:val="007A0258"/>
    <w:rsid w:val="007A02C1"/>
    <w:rsid w:val="007A03C3"/>
    <w:rsid w:val="007A04B3"/>
    <w:rsid w:val="007A04C7"/>
    <w:rsid w:val="007A056D"/>
    <w:rsid w:val="007A06C6"/>
    <w:rsid w:val="007A0745"/>
    <w:rsid w:val="007A07CF"/>
    <w:rsid w:val="007A08D0"/>
    <w:rsid w:val="007A09E9"/>
    <w:rsid w:val="007A0A76"/>
    <w:rsid w:val="007A0AE0"/>
    <w:rsid w:val="007A0B65"/>
    <w:rsid w:val="007A0B85"/>
    <w:rsid w:val="007A0C3A"/>
    <w:rsid w:val="007A0D12"/>
    <w:rsid w:val="007A0E72"/>
    <w:rsid w:val="007A131B"/>
    <w:rsid w:val="007A14DF"/>
    <w:rsid w:val="007A1681"/>
    <w:rsid w:val="007A18DC"/>
    <w:rsid w:val="007A19CC"/>
    <w:rsid w:val="007A1A30"/>
    <w:rsid w:val="007A1A75"/>
    <w:rsid w:val="007A1ADB"/>
    <w:rsid w:val="007A1C37"/>
    <w:rsid w:val="007A1CA4"/>
    <w:rsid w:val="007A1DE9"/>
    <w:rsid w:val="007A1FE8"/>
    <w:rsid w:val="007A208F"/>
    <w:rsid w:val="007A20C6"/>
    <w:rsid w:val="007A22B9"/>
    <w:rsid w:val="007A2480"/>
    <w:rsid w:val="007A25BA"/>
    <w:rsid w:val="007A26A0"/>
    <w:rsid w:val="007A26A5"/>
    <w:rsid w:val="007A271C"/>
    <w:rsid w:val="007A27AD"/>
    <w:rsid w:val="007A281E"/>
    <w:rsid w:val="007A2AB1"/>
    <w:rsid w:val="007A2AEF"/>
    <w:rsid w:val="007A2B30"/>
    <w:rsid w:val="007A2BEA"/>
    <w:rsid w:val="007A2C00"/>
    <w:rsid w:val="007A2CD3"/>
    <w:rsid w:val="007A2CDF"/>
    <w:rsid w:val="007A2D2F"/>
    <w:rsid w:val="007A2E70"/>
    <w:rsid w:val="007A2E9C"/>
    <w:rsid w:val="007A2F67"/>
    <w:rsid w:val="007A30A9"/>
    <w:rsid w:val="007A3109"/>
    <w:rsid w:val="007A3183"/>
    <w:rsid w:val="007A3203"/>
    <w:rsid w:val="007A3267"/>
    <w:rsid w:val="007A33E1"/>
    <w:rsid w:val="007A3401"/>
    <w:rsid w:val="007A342A"/>
    <w:rsid w:val="007A34E2"/>
    <w:rsid w:val="007A35B0"/>
    <w:rsid w:val="007A3642"/>
    <w:rsid w:val="007A3868"/>
    <w:rsid w:val="007A3C5B"/>
    <w:rsid w:val="007A3F80"/>
    <w:rsid w:val="007A3FBA"/>
    <w:rsid w:val="007A402A"/>
    <w:rsid w:val="007A40F4"/>
    <w:rsid w:val="007A40F5"/>
    <w:rsid w:val="007A4134"/>
    <w:rsid w:val="007A41A1"/>
    <w:rsid w:val="007A425D"/>
    <w:rsid w:val="007A4410"/>
    <w:rsid w:val="007A4576"/>
    <w:rsid w:val="007A47EC"/>
    <w:rsid w:val="007A48FD"/>
    <w:rsid w:val="007A4977"/>
    <w:rsid w:val="007A4B7A"/>
    <w:rsid w:val="007A4BBD"/>
    <w:rsid w:val="007A4C13"/>
    <w:rsid w:val="007A4CFB"/>
    <w:rsid w:val="007A4D0E"/>
    <w:rsid w:val="007A4ECE"/>
    <w:rsid w:val="007A501C"/>
    <w:rsid w:val="007A50FB"/>
    <w:rsid w:val="007A515E"/>
    <w:rsid w:val="007A52D1"/>
    <w:rsid w:val="007A538A"/>
    <w:rsid w:val="007A54BD"/>
    <w:rsid w:val="007A561C"/>
    <w:rsid w:val="007A56E4"/>
    <w:rsid w:val="007A576D"/>
    <w:rsid w:val="007A59AD"/>
    <w:rsid w:val="007A59F1"/>
    <w:rsid w:val="007A5D65"/>
    <w:rsid w:val="007A5E7C"/>
    <w:rsid w:val="007A5F4A"/>
    <w:rsid w:val="007A6071"/>
    <w:rsid w:val="007A613A"/>
    <w:rsid w:val="007A6295"/>
    <w:rsid w:val="007A62B8"/>
    <w:rsid w:val="007A6435"/>
    <w:rsid w:val="007A64D9"/>
    <w:rsid w:val="007A6772"/>
    <w:rsid w:val="007A6780"/>
    <w:rsid w:val="007A6848"/>
    <w:rsid w:val="007A6860"/>
    <w:rsid w:val="007A6B9F"/>
    <w:rsid w:val="007A6C33"/>
    <w:rsid w:val="007A6C81"/>
    <w:rsid w:val="007A6D9D"/>
    <w:rsid w:val="007A6E0C"/>
    <w:rsid w:val="007A6EE6"/>
    <w:rsid w:val="007A7026"/>
    <w:rsid w:val="007A7120"/>
    <w:rsid w:val="007A71FB"/>
    <w:rsid w:val="007A7430"/>
    <w:rsid w:val="007A747F"/>
    <w:rsid w:val="007A75FD"/>
    <w:rsid w:val="007A77C2"/>
    <w:rsid w:val="007A77D6"/>
    <w:rsid w:val="007A7839"/>
    <w:rsid w:val="007A784A"/>
    <w:rsid w:val="007A784B"/>
    <w:rsid w:val="007A7972"/>
    <w:rsid w:val="007A7A47"/>
    <w:rsid w:val="007A7B11"/>
    <w:rsid w:val="007A7B51"/>
    <w:rsid w:val="007A7CA9"/>
    <w:rsid w:val="007A7D5E"/>
    <w:rsid w:val="007A7D91"/>
    <w:rsid w:val="007A7DA9"/>
    <w:rsid w:val="007A7E3D"/>
    <w:rsid w:val="007A7F09"/>
    <w:rsid w:val="007A7F28"/>
    <w:rsid w:val="007B025F"/>
    <w:rsid w:val="007B031C"/>
    <w:rsid w:val="007B047C"/>
    <w:rsid w:val="007B04A7"/>
    <w:rsid w:val="007B0517"/>
    <w:rsid w:val="007B0631"/>
    <w:rsid w:val="007B0977"/>
    <w:rsid w:val="007B0B82"/>
    <w:rsid w:val="007B0BB2"/>
    <w:rsid w:val="007B0BEF"/>
    <w:rsid w:val="007B0D7C"/>
    <w:rsid w:val="007B0F37"/>
    <w:rsid w:val="007B108D"/>
    <w:rsid w:val="007B1128"/>
    <w:rsid w:val="007B11A8"/>
    <w:rsid w:val="007B1237"/>
    <w:rsid w:val="007B1240"/>
    <w:rsid w:val="007B1537"/>
    <w:rsid w:val="007B1577"/>
    <w:rsid w:val="007B1681"/>
    <w:rsid w:val="007B186E"/>
    <w:rsid w:val="007B1887"/>
    <w:rsid w:val="007B18A3"/>
    <w:rsid w:val="007B1923"/>
    <w:rsid w:val="007B19E8"/>
    <w:rsid w:val="007B1A58"/>
    <w:rsid w:val="007B1B0A"/>
    <w:rsid w:val="007B1E87"/>
    <w:rsid w:val="007B1F8F"/>
    <w:rsid w:val="007B2123"/>
    <w:rsid w:val="007B2139"/>
    <w:rsid w:val="007B220B"/>
    <w:rsid w:val="007B22D7"/>
    <w:rsid w:val="007B238D"/>
    <w:rsid w:val="007B247D"/>
    <w:rsid w:val="007B24B4"/>
    <w:rsid w:val="007B2518"/>
    <w:rsid w:val="007B2625"/>
    <w:rsid w:val="007B2792"/>
    <w:rsid w:val="007B2843"/>
    <w:rsid w:val="007B28F2"/>
    <w:rsid w:val="007B2B73"/>
    <w:rsid w:val="007B2C13"/>
    <w:rsid w:val="007B2CB8"/>
    <w:rsid w:val="007B2CC2"/>
    <w:rsid w:val="007B2D11"/>
    <w:rsid w:val="007B2E5F"/>
    <w:rsid w:val="007B2EB4"/>
    <w:rsid w:val="007B30A6"/>
    <w:rsid w:val="007B323A"/>
    <w:rsid w:val="007B3270"/>
    <w:rsid w:val="007B32BF"/>
    <w:rsid w:val="007B3495"/>
    <w:rsid w:val="007B3496"/>
    <w:rsid w:val="007B349E"/>
    <w:rsid w:val="007B35F7"/>
    <w:rsid w:val="007B381D"/>
    <w:rsid w:val="007B39C0"/>
    <w:rsid w:val="007B3A5C"/>
    <w:rsid w:val="007B3B4F"/>
    <w:rsid w:val="007B3BF0"/>
    <w:rsid w:val="007B3BF5"/>
    <w:rsid w:val="007B3C53"/>
    <w:rsid w:val="007B3CB5"/>
    <w:rsid w:val="007B3D0F"/>
    <w:rsid w:val="007B3EA0"/>
    <w:rsid w:val="007B3F70"/>
    <w:rsid w:val="007B412A"/>
    <w:rsid w:val="007B41AD"/>
    <w:rsid w:val="007B422A"/>
    <w:rsid w:val="007B422F"/>
    <w:rsid w:val="007B42C4"/>
    <w:rsid w:val="007B4403"/>
    <w:rsid w:val="007B4496"/>
    <w:rsid w:val="007B44FC"/>
    <w:rsid w:val="007B452F"/>
    <w:rsid w:val="007B48B1"/>
    <w:rsid w:val="007B4985"/>
    <w:rsid w:val="007B49F7"/>
    <w:rsid w:val="007B4A10"/>
    <w:rsid w:val="007B4ABE"/>
    <w:rsid w:val="007B4C98"/>
    <w:rsid w:val="007B4D1C"/>
    <w:rsid w:val="007B4DC0"/>
    <w:rsid w:val="007B4F17"/>
    <w:rsid w:val="007B539D"/>
    <w:rsid w:val="007B5488"/>
    <w:rsid w:val="007B54B3"/>
    <w:rsid w:val="007B5504"/>
    <w:rsid w:val="007B55FF"/>
    <w:rsid w:val="007B5653"/>
    <w:rsid w:val="007B5698"/>
    <w:rsid w:val="007B572F"/>
    <w:rsid w:val="007B583A"/>
    <w:rsid w:val="007B5CD5"/>
    <w:rsid w:val="007B5E38"/>
    <w:rsid w:val="007B5F28"/>
    <w:rsid w:val="007B5FAB"/>
    <w:rsid w:val="007B5FDF"/>
    <w:rsid w:val="007B61F7"/>
    <w:rsid w:val="007B652A"/>
    <w:rsid w:val="007B6722"/>
    <w:rsid w:val="007B67C7"/>
    <w:rsid w:val="007B67E8"/>
    <w:rsid w:val="007B68AC"/>
    <w:rsid w:val="007B6B89"/>
    <w:rsid w:val="007B6C30"/>
    <w:rsid w:val="007B6FB8"/>
    <w:rsid w:val="007B6FC4"/>
    <w:rsid w:val="007B709C"/>
    <w:rsid w:val="007B737C"/>
    <w:rsid w:val="007B76E6"/>
    <w:rsid w:val="007B76F5"/>
    <w:rsid w:val="007B781A"/>
    <w:rsid w:val="007B7928"/>
    <w:rsid w:val="007B796B"/>
    <w:rsid w:val="007B7979"/>
    <w:rsid w:val="007B7A4F"/>
    <w:rsid w:val="007B7ACE"/>
    <w:rsid w:val="007B7C1D"/>
    <w:rsid w:val="007B7D8A"/>
    <w:rsid w:val="007B7E2A"/>
    <w:rsid w:val="007B7E4E"/>
    <w:rsid w:val="007B7ECF"/>
    <w:rsid w:val="007B7FD0"/>
    <w:rsid w:val="007C016A"/>
    <w:rsid w:val="007C0260"/>
    <w:rsid w:val="007C031B"/>
    <w:rsid w:val="007C0370"/>
    <w:rsid w:val="007C045A"/>
    <w:rsid w:val="007C0515"/>
    <w:rsid w:val="007C0731"/>
    <w:rsid w:val="007C073C"/>
    <w:rsid w:val="007C07C2"/>
    <w:rsid w:val="007C080F"/>
    <w:rsid w:val="007C08BA"/>
    <w:rsid w:val="007C0A66"/>
    <w:rsid w:val="007C0C11"/>
    <w:rsid w:val="007C0D1E"/>
    <w:rsid w:val="007C0D90"/>
    <w:rsid w:val="007C0D94"/>
    <w:rsid w:val="007C0E78"/>
    <w:rsid w:val="007C1042"/>
    <w:rsid w:val="007C1178"/>
    <w:rsid w:val="007C128E"/>
    <w:rsid w:val="007C13A2"/>
    <w:rsid w:val="007C1427"/>
    <w:rsid w:val="007C14C1"/>
    <w:rsid w:val="007C15DB"/>
    <w:rsid w:val="007C1844"/>
    <w:rsid w:val="007C186B"/>
    <w:rsid w:val="007C19A0"/>
    <w:rsid w:val="007C1A03"/>
    <w:rsid w:val="007C1AD3"/>
    <w:rsid w:val="007C1D20"/>
    <w:rsid w:val="007C1D6B"/>
    <w:rsid w:val="007C1D71"/>
    <w:rsid w:val="007C1DA8"/>
    <w:rsid w:val="007C1EB2"/>
    <w:rsid w:val="007C20E3"/>
    <w:rsid w:val="007C22C3"/>
    <w:rsid w:val="007C234F"/>
    <w:rsid w:val="007C2475"/>
    <w:rsid w:val="007C2887"/>
    <w:rsid w:val="007C2A93"/>
    <w:rsid w:val="007C2CDC"/>
    <w:rsid w:val="007C2D42"/>
    <w:rsid w:val="007C2D7E"/>
    <w:rsid w:val="007C2FB8"/>
    <w:rsid w:val="007C30B8"/>
    <w:rsid w:val="007C3153"/>
    <w:rsid w:val="007C3213"/>
    <w:rsid w:val="007C32B1"/>
    <w:rsid w:val="007C32DF"/>
    <w:rsid w:val="007C3370"/>
    <w:rsid w:val="007C33A2"/>
    <w:rsid w:val="007C34BE"/>
    <w:rsid w:val="007C34D8"/>
    <w:rsid w:val="007C352C"/>
    <w:rsid w:val="007C3572"/>
    <w:rsid w:val="007C35E5"/>
    <w:rsid w:val="007C36C1"/>
    <w:rsid w:val="007C372A"/>
    <w:rsid w:val="007C3793"/>
    <w:rsid w:val="007C383B"/>
    <w:rsid w:val="007C3A44"/>
    <w:rsid w:val="007C3B60"/>
    <w:rsid w:val="007C3C3C"/>
    <w:rsid w:val="007C3D5B"/>
    <w:rsid w:val="007C3E4A"/>
    <w:rsid w:val="007C4209"/>
    <w:rsid w:val="007C436D"/>
    <w:rsid w:val="007C446F"/>
    <w:rsid w:val="007C4661"/>
    <w:rsid w:val="007C4865"/>
    <w:rsid w:val="007C48E9"/>
    <w:rsid w:val="007C4AA9"/>
    <w:rsid w:val="007C4AE3"/>
    <w:rsid w:val="007C4D33"/>
    <w:rsid w:val="007C4D3B"/>
    <w:rsid w:val="007C4DB9"/>
    <w:rsid w:val="007C4DBD"/>
    <w:rsid w:val="007C4DF6"/>
    <w:rsid w:val="007C4E13"/>
    <w:rsid w:val="007C4E39"/>
    <w:rsid w:val="007C50D9"/>
    <w:rsid w:val="007C5283"/>
    <w:rsid w:val="007C52E9"/>
    <w:rsid w:val="007C536F"/>
    <w:rsid w:val="007C53CC"/>
    <w:rsid w:val="007C53DC"/>
    <w:rsid w:val="007C55AD"/>
    <w:rsid w:val="007C56D8"/>
    <w:rsid w:val="007C5748"/>
    <w:rsid w:val="007C5759"/>
    <w:rsid w:val="007C57B9"/>
    <w:rsid w:val="007C57D6"/>
    <w:rsid w:val="007C585A"/>
    <w:rsid w:val="007C591A"/>
    <w:rsid w:val="007C5961"/>
    <w:rsid w:val="007C5A76"/>
    <w:rsid w:val="007C5AE9"/>
    <w:rsid w:val="007C5C57"/>
    <w:rsid w:val="007C5C77"/>
    <w:rsid w:val="007C5DA5"/>
    <w:rsid w:val="007C607E"/>
    <w:rsid w:val="007C60F4"/>
    <w:rsid w:val="007C61FB"/>
    <w:rsid w:val="007C622D"/>
    <w:rsid w:val="007C6291"/>
    <w:rsid w:val="007C634A"/>
    <w:rsid w:val="007C63C7"/>
    <w:rsid w:val="007C6536"/>
    <w:rsid w:val="007C6559"/>
    <w:rsid w:val="007C6603"/>
    <w:rsid w:val="007C66F2"/>
    <w:rsid w:val="007C6797"/>
    <w:rsid w:val="007C67C0"/>
    <w:rsid w:val="007C686A"/>
    <w:rsid w:val="007C69AF"/>
    <w:rsid w:val="007C69D3"/>
    <w:rsid w:val="007C6A09"/>
    <w:rsid w:val="007C6A70"/>
    <w:rsid w:val="007C6C59"/>
    <w:rsid w:val="007C6D7F"/>
    <w:rsid w:val="007C6E11"/>
    <w:rsid w:val="007C6E32"/>
    <w:rsid w:val="007C6E38"/>
    <w:rsid w:val="007C6E66"/>
    <w:rsid w:val="007C6F31"/>
    <w:rsid w:val="007C6FBA"/>
    <w:rsid w:val="007C7029"/>
    <w:rsid w:val="007C768B"/>
    <w:rsid w:val="007C775E"/>
    <w:rsid w:val="007C7785"/>
    <w:rsid w:val="007C782B"/>
    <w:rsid w:val="007C7878"/>
    <w:rsid w:val="007C797C"/>
    <w:rsid w:val="007C7AC0"/>
    <w:rsid w:val="007C7BC7"/>
    <w:rsid w:val="007C7C6C"/>
    <w:rsid w:val="007C7E7E"/>
    <w:rsid w:val="007D00C2"/>
    <w:rsid w:val="007D0104"/>
    <w:rsid w:val="007D01AA"/>
    <w:rsid w:val="007D02B6"/>
    <w:rsid w:val="007D0478"/>
    <w:rsid w:val="007D0480"/>
    <w:rsid w:val="007D0493"/>
    <w:rsid w:val="007D0506"/>
    <w:rsid w:val="007D05EF"/>
    <w:rsid w:val="007D07B1"/>
    <w:rsid w:val="007D0AF4"/>
    <w:rsid w:val="007D0C2E"/>
    <w:rsid w:val="007D0C3F"/>
    <w:rsid w:val="007D0E88"/>
    <w:rsid w:val="007D10D1"/>
    <w:rsid w:val="007D12BA"/>
    <w:rsid w:val="007D15C4"/>
    <w:rsid w:val="007D187E"/>
    <w:rsid w:val="007D19C4"/>
    <w:rsid w:val="007D19DD"/>
    <w:rsid w:val="007D19EF"/>
    <w:rsid w:val="007D1A54"/>
    <w:rsid w:val="007D1A6A"/>
    <w:rsid w:val="007D1A99"/>
    <w:rsid w:val="007D1B35"/>
    <w:rsid w:val="007D1CB4"/>
    <w:rsid w:val="007D1D58"/>
    <w:rsid w:val="007D1D6E"/>
    <w:rsid w:val="007D1DF1"/>
    <w:rsid w:val="007D1F38"/>
    <w:rsid w:val="007D1F57"/>
    <w:rsid w:val="007D1F5C"/>
    <w:rsid w:val="007D1F9C"/>
    <w:rsid w:val="007D20F6"/>
    <w:rsid w:val="007D22DE"/>
    <w:rsid w:val="007D2443"/>
    <w:rsid w:val="007D244F"/>
    <w:rsid w:val="007D24ED"/>
    <w:rsid w:val="007D2524"/>
    <w:rsid w:val="007D2558"/>
    <w:rsid w:val="007D268E"/>
    <w:rsid w:val="007D278D"/>
    <w:rsid w:val="007D27CA"/>
    <w:rsid w:val="007D2856"/>
    <w:rsid w:val="007D287F"/>
    <w:rsid w:val="007D2893"/>
    <w:rsid w:val="007D290C"/>
    <w:rsid w:val="007D2920"/>
    <w:rsid w:val="007D298E"/>
    <w:rsid w:val="007D2AF8"/>
    <w:rsid w:val="007D2C94"/>
    <w:rsid w:val="007D2DC7"/>
    <w:rsid w:val="007D2F0A"/>
    <w:rsid w:val="007D2FBE"/>
    <w:rsid w:val="007D30B4"/>
    <w:rsid w:val="007D3393"/>
    <w:rsid w:val="007D33D5"/>
    <w:rsid w:val="007D33DD"/>
    <w:rsid w:val="007D351A"/>
    <w:rsid w:val="007D3545"/>
    <w:rsid w:val="007D35BB"/>
    <w:rsid w:val="007D39D4"/>
    <w:rsid w:val="007D3B1D"/>
    <w:rsid w:val="007D3E90"/>
    <w:rsid w:val="007D3F1D"/>
    <w:rsid w:val="007D40A7"/>
    <w:rsid w:val="007D43DF"/>
    <w:rsid w:val="007D4442"/>
    <w:rsid w:val="007D444D"/>
    <w:rsid w:val="007D4852"/>
    <w:rsid w:val="007D49AD"/>
    <w:rsid w:val="007D49BA"/>
    <w:rsid w:val="007D4AA3"/>
    <w:rsid w:val="007D4AF3"/>
    <w:rsid w:val="007D4B9F"/>
    <w:rsid w:val="007D4C9A"/>
    <w:rsid w:val="007D4D2C"/>
    <w:rsid w:val="007D4D92"/>
    <w:rsid w:val="007D4ECF"/>
    <w:rsid w:val="007D4EF2"/>
    <w:rsid w:val="007D4FBD"/>
    <w:rsid w:val="007D50D3"/>
    <w:rsid w:val="007D5253"/>
    <w:rsid w:val="007D531C"/>
    <w:rsid w:val="007D53BD"/>
    <w:rsid w:val="007D5430"/>
    <w:rsid w:val="007D5445"/>
    <w:rsid w:val="007D5830"/>
    <w:rsid w:val="007D597A"/>
    <w:rsid w:val="007D5AD7"/>
    <w:rsid w:val="007D5C2A"/>
    <w:rsid w:val="007D5D81"/>
    <w:rsid w:val="007D5E07"/>
    <w:rsid w:val="007D60D3"/>
    <w:rsid w:val="007D6114"/>
    <w:rsid w:val="007D6155"/>
    <w:rsid w:val="007D6572"/>
    <w:rsid w:val="007D69F0"/>
    <w:rsid w:val="007D69F7"/>
    <w:rsid w:val="007D6AF0"/>
    <w:rsid w:val="007D6B60"/>
    <w:rsid w:val="007D6C12"/>
    <w:rsid w:val="007D6DD3"/>
    <w:rsid w:val="007D6E32"/>
    <w:rsid w:val="007D6E50"/>
    <w:rsid w:val="007D71B1"/>
    <w:rsid w:val="007D73F2"/>
    <w:rsid w:val="007D75FB"/>
    <w:rsid w:val="007D7734"/>
    <w:rsid w:val="007D77CA"/>
    <w:rsid w:val="007D78E1"/>
    <w:rsid w:val="007D7907"/>
    <w:rsid w:val="007D7976"/>
    <w:rsid w:val="007D7B72"/>
    <w:rsid w:val="007D7B93"/>
    <w:rsid w:val="007D7BDA"/>
    <w:rsid w:val="007D7C4E"/>
    <w:rsid w:val="007D7CC7"/>
    <w:rsid w:val="007D7D5E"/>
    <w:rsid w:val="007D7D6E"/>
    <w:rsid w:val="007D7D97"/>
    <w:rsid w:val="007D7E53"/>
    <w:rsid w:val="007D7E7B"/>
    <w:rsid w:val="007D7ED0"/>
    <w:rsid w:val="007D7F58"/>
    <w:rsid w:val="007D7FE4"/>
    <w:rsid w:val="007E0030"/>
    <w:rsid w:val="007E007E"/>
    <w:rsid w:val="007E00CA"/>
    <w:rsid w:val="007E0166"/>
    <w:rsid w:val="007E0324"/>
    <w:rsid w:val="007E03C4"/>
    <w:rsid w:val="007E0565"/>
    <w:rsid w:val="007E0771"/>
    <w:rsid w:val="007E0789"/>
    <w:rsid w:val="007E07F6"/>
    <w:rsid w:val="007E08D8"/>
    <w:rsid w:val="007E0909"/>
    <w:rsid w:val="007E0988"/>
    <w:rsid w:val="007E09B9"/>
    <w:rsid w:val="007E09F6"/>
    <w:rsid w:val="007E0A13"/>
    <w:rsid w:val="007E0A1A"/>
    <w:rsid w:val="007E0B97"/>
    <w:rsid w:val="007E0D60"/>
    <w:rsid w:val="007E0D9D"/>
    <w:rsid w:val="007E0E09"/>
    <w:rsid w:val="007E0EF8"/>
    <w:rsid w:val="007E1063"/>
    <w:rsid w:val="007E1092"/>
    <w:rsid w:val="007E10D9"/>
    <w:rsid w:val="007E117F"/>
    <w:rsid w:val="007E11B5"/>
    <w:rsid w:val="007E11E1"/>
    <w:rsid w:val="007E125C"/>
    <w:rsid w:val="007E140A"/>
    <w:rsid w:val="007E1538"/>
    <w:rsid w:val="007E16BB"/>
    <w:rsid w:val="007E1742"/>
    <w:rsid w:val="007E1787"/>
    <w:rsid w:val="007E17D6"/>
    <w:rsid w:val="007E188D"/>
    <w:rsid w:val="007E1D1E"/>
    <w:rsid w:val="007E1E91"/>
    <w:rsid w:val="007E1EBB"/>
    <w:rsid w:val="007E1F1A"/>
    <w:rsid w:val="007E1F20"/>
    <w:rsid w:val="007E1F3F"/>
    <w:rsid w:val="007E1FAF"/>
    <w:rsid w:val="007E20EF"/>
    <w:rsid w:val="007E216D"/>
    <w:rsid w:val="007E218A"/>
    <w:rsid w:val="007E22E3"/>
    <w:rsid w:val="007E2302"/>
    <w:rsid w:val="007E2461"/>
    <w:rsid w:val="007E26E4"/>
    <w:rsid w:val="007E2700"/>
    <w:rsid w:val="007E27FC"/>
    <w:rsid w:val="007E28AB"/>
    <w:rsid w:val="007E28E2"/>
    <w:rsid w:val="007E2B2D"/>
    <w:rsid w:val="007E2C8A"/>
    <w:rsid w:val="007E2CA1"/>
    <w:rsid w:val="007E2CB4"/>
    <w:rsid w:val="007E2F0B"/>
    <w:rsid w:val="007E30D0"/>
    <w:rsid w:val="007E31F3"/>
    <w:rsid w:val="007E328D"/>
    <w:rsid w:val="007E3346"/>
    <w:rsid w:val="007E3829"/>
    <w:rsid w:val="007E3847"/>
    <w:rsid w:val="007E388B"/>
    <w:rsid w:val="007E3A9B"/>
    <w:rsid w:val="007E3C7F"/>
    <w:rsid w:val="007E3ED7"/>
    <w:rsid w:val="007E3F6D"/>
    <w:rsid w:val="007E43CC"/>
    <w:rsid w:val="007E4426"/>
    <w:rsid w:val="007E456B"/>
    <w:rsid w:val="007E484C"/>
    <w:rsid w:val="007E4916"/>
    <w:rsid w:val="007E49F4"/>
    <w:rsid w:val="007E4D32"/>
    <w:rsid w:val="007E4D9B"/>
    <w:rsid w:val="007E4EF7"/>
    <w:rsid w:val="007E520C"/>
    <w:rsid w:val="007E5211"/>
    <w:rsid w:val="007E52BD"/>
    <w:rsid w:val="007E536F"/>
    <w:rsid w:val="007E5409"/>
    <w:rsid w:val="007E5454"/>
    <w:rsid w:val="007E54C9"/>
    <w:rsid w:val="007E575D"/>
    <w:rsid w:val="007E5798"/>
    <w:rsid w:val="007E58D7"/>
    <w:rsid w:val="007E5A51"/>
    <w:rsid w:val="007E5BCC"/>
    <w:rsid w:val="007E5C0C"/>
    <w:rsid w:val="007E5DB2"/>
    <w:rsid w:val="007E5E63"/>
    <w:rsid w:val="007E5E6C"/>
    <w:rsid w:val="007E6007"/>
    <w:rsid w:val="007E600B"/>
    <w:rsid w:val="007E6101"/>
    <w:rsid w:val="007E618A"/>
    <w:rsid w:val="007E6315"/>
    <w:rsid w:val="007E633B"/>
    <w:rsid w:val="007E6515"/>
    <w:rsid w:val="007E65D0"/>
    <w:rsid w:val="007E671F"/>
    <w:rsid w:val="007E67C5"/>
    <w:rsid w:val="007E67D7"/>
    <w:rsid w:val="007E698B"/>
    <w:rsid w:val="007E69E2"/>
    <w:rsid w:val="007E6A09"/>
    <w:rsid w:val="007E6BBC"/>
    <w:rsid w:val="007E6D22"/>
    <w:rsid w:val="007E6E3C"/>
    <w:rsid w:val="007E6F95"/>
    <w:rsid w:val="007E6FEB"/>
    <w:rsid w:val="007E704F"/>
    <w:rsid w:val="007E70D2"/>
    <w:rsid w:val="007E716B"/>
    <w:rsid w:val="007E71BA"/>
    <w:rsid w:val="007E7547"/>
    <w:rsid w:val="007E7708"/>
    <w:rsid w:val="007E7717"/>
    <w:rsid w:val="007E771C"/>
    <w:rsid w:val="007E7853"/>
    <w:rsid w:val="007E7969"/>
    <w:rsid w:val="007E7BFA"/>
    <w:rsid w:val="007E7E11"/>
    <w:rsid w:val="007E7E53"/>
    <w:rsid w:val="007E7E63"/>
    <w:rsid w:val="007F003E"/>
    <w:rsid w:val="007F00FD"/>
    <w:rsid w:val="007F0135"/>
    <w:rsid w:val="007F0230"/>
    <w:rsid w:val="007F0495"/>
    <w:rsid w:val="007F067C"/>
    <w:rsid w:val="007F0A18"/>
    <w:rsid w:val="007F0AFC"/>
    <w:rsid w:val="007F0BED"/>
    <w:rsid w:val="007F0C1F"/>
    <w:rsid w:val="007F0CA0"/>
    <w:rsid w:val="007F0D25"/>
    <w:rsid w:val="007F0D2D"/>
    <w:rsid w:val="007F0D5C"/>
    <w:rsid w:val="007F0FB0"/>
    <w:rsid w:val="007F1034"/>
    <w:rsid w:val="007F12EA"/>
    <w:rsid w:val="007F1375"/>
    <w:rsid w:val="007F138F"/>
    <w:rsid w:val="007F1589"/>
    <w:rsid w:val="007F15D4"/>
    <w:rsid w:val="007F173E"/>
    <w:rsid w:val="007F1746"/>
    <w:rsid w:val="007F1776"/>
    <w:rsid w:val="007F1788"/>
    <w:rsid w:val="007F1971"/>
    <w:rsid w:val="007F19F6"/>
    <w:rsid w:val="007F19FF"/>
    <w:rsid w:val="007F1A27"/>
    <w:rsid w:val="007F1ABA"/>
    <w:rsid w:val="007F1B3C"/>
    <w:rsid w:val="007F1B40"/>
    <w:rsid w:val="007F1BD1"/>
    <w:rsid w:val="007F1C77"/>
    <w:rsid w:val="007F1CEB"/>
    <w:rsid w:val="007F1D04"/>
    <w:rsid w:val="007F2193"/>
    <w:rsid w:val="007F22A8"/>
    <w:rsid w:val="007F2301"/>
    <w:rsid w:val="007F234F"/>
    <w:rsid w:val="007F2526"/>
    <w:rsid w:val="007F267F"/>
    <w:rsid w:val="007F26A8"/>
    <w:rsid w:val="007F26D6"/>
    <w:rsid w:val="007F2B2C"/>
    <w:rsid w:val="007F2B88"/>
    <w:rsid w:val="007F2B9A"/>
    <w:rsid w:val="007F2B9F"/>
    <w:rsid w:val="007F2BBE"/>
    <w:rsid w:val="007F2CBE"/>
    <w:rsid w:val="007F2DCA"/>
    <w:rsid w:val="007F3070"/>
    <w:rsid w:val="007F3363"/>
    <w:rsid w:val="007F3396"/>
    <w:rsid w:val="007F34AE"/>
    <w:rsid w:val="007F351E"/>
    <w:rsid w:val="007F3569"/>
    <w:rsid w:val="007F36C6"/>
    <w:rsid w:val="007F37AD"/>
    <w:rsid w:val="007F3937"/>
    <w:rsid w:val="007F3983"/>
    <w:rsid w:val="007F3A6D"/>
    <w:rsid w:val="007F3C7B"/>
    <w:rsid w:val="007F3CFD"/>
    <w:rsid w:val="007F3D47"/>
    <w:rsid w:val="007F3E33"/>
    <w:rsid w:val="007F3E4B"/>
    <w:rsid w:val="007F3F36"/>
    <w:rsid w:val="007F4075"/>
    <w:rsid w:val="007F413F"/>
    <w:rsid w:val="007F4166"/>
    <w:rsid w:val="007F4384"/>
    <w:rsid w:val="007F449B"/>
    <w:rsid w:val="007F4538"/>
    <w:rsid w:val="007F4563"/>
    <w:rsid w:val="007F4597"/>
    <w:rsid w:val="007F45DB"/>
    <w:rsid w:val="007F46C8"/>
    <w:rsid w:val="007F47B8"/>
    <w:rsid w:val="007F47EB"/>
    <w:rsid w:val="007F48D3"/>
    <w:rsid w:val="007F4996"/>
    <w:rsid w:val="007F4B24"/>
    <w:rsid w:val="007F4B41"/>
    <w:rsid w:val="007F4BBA"/>
    <w:rsid w:val="007F4BCE"/>
    <w:rsid w:val="007F4CFF"/>
    <w:rsid w:val="007F4F2A"/>
    <w:rsid w:val="007F5034"/>
    <w:rsid w:val="007F50CE"/>
    <w:rsid w:val="007F51CE"/>
    <w:rsid w:val="007F545B"/>
    <w:rsid w:val="007F5590"/>
    <w:rsid w:val="007F56A5"/>
    <w:rsid w:val="007F586F"/>
    <w:rsid w:val="007F58E6"/>
    <w:rsid w:val="007F5BB5"/>
    <w:rsid w:val="007F5CF4"/>
    <w:rsid w:val="007F5D6B"/>
    <w:rsid w:val="007F6051"/>
    <w:rsid w:val="007F60CB"/>
    <w:rsid w:val="007F642F"/>
    <w:rsid w:val="007F658F"/>
    <w:rsid w:val="007F6736"/>
    <w:rsid w:val="007F675D"/>
    <w:rsid w:val="007F685C"/>
    <w:rsid w:val="007F689C"/>
    <w:rsid w:val="007F6B84"/>
    <w:rsid w:val="007F6CC2"/>
    <w:rsid w:val="007F6D6E"/>
    <w:rsid w:val="007F6D88"/>
    <w:rsid w:val="007F6E30"/>
    <w:rsid w:val="007F6E61"/>
    <w:rsid w:val="007F6E8F"/>
    <w:rsid w:val="007F6FC2"/>
    <w:rsid w:val="007F7100"/>
    <w:rsid w:val="007F71DC"/>
    <w:rsid w:val="007F73B4"/>
    <w:rsid w:val="007F73D5"/>
    <w:rsid w:val="007F74AF"/>
    <w:rsid w:val="007F7680"/>
    <w:rsid w:val="007F7719"/>
    <w:rsid w:val="007F775A"/>
    <w:rsid w:val="007F78B2"/>
    <w:rsid w:val="007F78FE"/>
    <w:rsid w:val="007F7BC7"/>
    <w:rsid w:val="007F7E9B"/>
    <w:rsid w:val="007F7F23"/>
    <w:rsid w:val="007F7F32"/>
    <w:rsid w:val="007F7FEE"/>
    <w:rsid w:val="0080006F"/>
    <w:rsid w:val="00800078"/>
    <w:rsid w:val="0080018C"/>
    <w:rsid w:val="00800195"/>
    <w:rsid w:val="0080019C"/>
    <w:rsid w:val="0080030F"/>
    <w:rsid w:val="00800497"/>
    <w:rsid w:val="0080064C"/>
    <w:rsid w:val="00800854"/>
    <w:rsid w:val="0080099F"/>
    <w:rsid w:val="008009BD"/>
    <w:rsid w:val="00800B2C"/>
    <w:rsid w:val="00800B76"/>
    <w:rsid w:val="00800B8C"/>
    <w:rsid w:val="00800C6E"/>
    <w:rsid w:val="00800F21"/>
    <w:rsid w:val="00800F74"/>
    <w:rsid w:val="00800FC4"/>
    <w:rsid w:val="00801057"/>
    <w:rsid w:val="008010A7"/>
    <w:rsid w:val="008010AA"/>
    <w:rsid w:val="00801105"/>
    <w:rsid w:val="008011CA"/>
    <w:rsid w:val="008011F9"/>
    <w:rsid w:val="00801472"/>
    <w:rsid w:val="008014AB"/>
    <w:rsid w:val="008014CD"/>
    <w:rsid w:val="008016A1"/>
    <w:rsid w:val="00801800"/>
    <w:rsid w:val="00801863"/>
    <w:rsid w:val="008018E2"/>
    <w:rsid w:val="008019E7"/>
    <w:rsid w:val="008019FD"/>
    <w:rsid w:val="00801A25"/>
    <w:rsid w:val="00801A59"/>
    <w:rsid w:val="00801A68"/>
    <w:rsid w:val="00801B7D"/>
    <w:rsid w:val="00801BAA"/>
    <w:rsid w:val="00801CD6"/>
    <w:rsid w:val="008020A2"/>
    <w:rsid w:val="0080220E"/>
    <w:rsid w:val="00802444"/>
    <w:rsid w:val="008025E9"/>
    <w:rsid w:val="0080261B"/>
    <w:rsid w:val="00802756"/>
    <w:rsid w:val="008027C0"/>
    <w:rsid w:val="0080281C"/>
    <w:rsid w:val="0080284E"/>
    <w:rsid w:val="00802A39"/>
    <w:rsid w:val="00802B12"/>
    <w:rsid w:val="00802B7B"/>
    <w:rsid w:val="00802D83"/>
    <w:rsid w:val="00802F67"/>
    <w:rsid w:val="00802F68"/>
    <w:rsid w:val="00802F71"/>
    <w:rsid w:val="00802FB4"/>
    <w:rsid w:val="00802FDB"/>
    <w:rsid w:val="008030BC"/>
    <w:rsid w:val="008031B9"/>
    <w:rsid w:val="008032A8"/>
    <w:rsid w:val="00803367"/>
    <w:rsid w:val="00803384"/>
    <w:rsid w:val="008033A9"/>
    <w:rsid w:val="00803769"/>
    <w:rsid w:val="0080388F"/>
    <w:rsid w:val="008038BF"/>
    <w:rsid w:val="008039DA"/>
    <w:rsid w:val="00803A15"/>
    <w:rsid w:val="00803A44"/>
    <w:rsid w:val="00803A55"/>
    <w:rsid w:val="00803B36"/>
    <w:rsid w:val="00803B6E"/>
    <w:rsid w:val="00803BB6"/>
    <w:rsid w:val="00803BD4"/>
    <w:rsid w:val="00803DCF"/>
    <w:rsid w:val="00803E9B"/>
    <w:rsid w:val="00803EAF"/>
    <w:rsid w:val="00803F74"/>
    <w:rsid w:val="00803FCF"/>
    <w:rsid w:val="008040D0"/>
    <w:rsid w:val="0080410F"/>
    <w:rsid w:val="008041AA"/>
    <w:rsid w:val="008041D8"/>
    <w:rsid w:val="008041FC"/>
    <w:rsid w:val="00804209"/>
    <w:rsid w:val="00804391"/>
    <w:rsid w:val="008046A5"/>
    <w:rsid w:val="008046B6"/>
    <w:rsid w:val="0080470D"/>
    <w:rsid w:val="00804740"/>
    <w:rsid w:val="00804748"/>
    <w:rsid w:val="008047B6"/>
    <w:rsid w:val="008047E5"/>
    <w:rsid w:val="0080481A"/>
    <w:rsid w:val="0080488F"/>
    <w:rsid w:val="0080490A"/>
    <w:rsid w:val="00804926"/>
    <w:rsid w:val="00804A92"/>
    <w:rsid w:val="00804D8A"/>
    <w:rsid w:val="00804D8B"/>
    <w:rsid w:val="00804D92"/>
    <w:rsid w:val="00804F14"/>
    <w:rsid w:val="00804F89"/>
    <w:rsid w:val="00804FD0"/>
    <w:rsid w:val="00805052"/>
    <w:rsid w:val="00805072"/>
    <w:rsid w:val="00805198"/>
    <w:rsid w:val="008052E5"/>
    <w:rsid w:val="0080577B"/>
    <w:rsid w:val="008057CA"/>
    <w:rsid w:val="00805840"/>
    <w:rsid w:val="0080588A"/>
    <w:rsid w:val="00805A38"/>
    <w:rsid w:val="00805AA8"/>
    <w:rsid w:val="00805B8E"/>
    <w:rsid w:val="00805C18"/>
    <w:rsid w:val="00805C85"/>
    <w:rsid w:val="00805EB4"/>
    <w:rsid w:val="00805EC9"/>
    <w:rsid w:val="00805EFC"/>
    <w:rsid w:val="00806139"/>
    <w:rsid w:val="00806147"/>
    <w:rsid w:val="008061CE"/>
    <w:rsid w:val="008061F3"/>
    <w:rsid w:val="00806270"/>
    <w:rsid w:val="00806312"/>
    <w:rsid w:val="0080635E"/>
    <w:rsid w:val="0080649F"/>
    <w:rsid w:val="0080671A"/>
    <w:rsid w:val="00806869"/>
    <w:rsid w:val="00806871"/>
    <w:rsid w:val="00806A33"/>
    <w:rsid w:val="00806A59"/>
    <w:rsid w:val="00806C98"/>
    <w:rsid w:val="00806CB9"/>
    <w:rsid w:val="00806DAC"/>
    <w:rsid w:val="00806F9E"/>
    <w:rsid w:val="00807020"/>
    <w:rsid w:val="00807098"/>
    <w:rsid w:val="0080712B"/>
    <w:rsid w:val="008072AB"/>
    <w:rsid w:val="008073EE"/>
    <w:rsid w:val="00807627"/>
    <w:rsid w:val="00807637"/>
    <w:rsid w:val="0080772E"/>
    <w:rsid w:val="008077A5"/>
    <w:rsid w:val="008078B4"/>
    <w:rsid w:val="008078E7"/>
    <w:rsid w:val="008079B7"/>
    <w:rsid w:val="00807A1C"/>
    <w:rsid w:val="00807ADD"/>
    <w:rsid w:val="00807B89"/>
    <w:rsid w:val="00807E01"/>
    <w:rsid w:val="00807EAB"/>
    <w:rsid w:val="00807F0B"/>
    <w:rsid w:val="008102B7"/>
    <w:rsid w:val="00810309"/>
    <w:rsid w:val="008104C9"/>
    <w:rsid w:val="00810533"/>
    <w:rsid w:val="00810774"/>
    <w:rsid w:val="00810780"/>
    <w:rsid w:val="00810964"/>
    <w:rsid w:val="008109E7"/>
    <w:rsid w:val="00810A68"/>
    <w:rsid w:val="00810AD6"/>
    <w:rsid w:val="00810B9F"/>
    <w:rsid w:val="00810C37"/>
    <w:rsid w:val="00810D3D"/>
    <w:rsid w:val="00810E45"/>
    <w:rsid w:val="00810FE6"/>
    <w:rsid w:val="00810FE9"/>
    <w:rsid w:val="0081106C"/>
    <w:rsid w:val="00811325"/>
    <w:rsid w:val="00811438"/>
    <w:rsid w:val="0081149A"/>
    <w:rsid w:val="0081150E"/>
    <w:rsid w:val="008117DB"/>
    <w:rsid w:val="008117F8"/>
    <w:rsid w:val="008118F9"/>
    <w:rsid w:val="00811B30"/>
    <w:rsid w:val="00811B4E"/>
    <w:rsid w:val="00811B9D"/>
    <w:rsid w:val="00811D29"/>
    <w:rsid w:val="00811E4A"/>
    <w:rsid w:val="00811E6A"/>
    <w:rsid w:val="00811EB0"/>
    <w:rsid w:val="00811F53"/>
    <w:rsid w:val="008120AD"/>
    <w:rsid w:val="008120B2"/>
    <w:rsid w:val="00812130"/>
    <w:rsid w:val="008121A5"/>
    <w:rsid w:val="0081220A"/>
    <w:rsid w:val="008122AB"/>
    <w:rsid w:val="00812370"/>
    <w:rsid w:val="00812517"/>
    <w:rsid w:val="008126D1"/>
    <w:rsid w:val="008127A7"/>
    <w:rsid w:val="008127AA"/>
    <w:rsid w:val="008128D3"/>
    <w:rsid w:val="00812966"/>
    <w:rsid w:val="00812969"/>
    <w:rsid w:val="00812ACC"/>
    <w:rsid w:val="00812AEA"/>
    <w:rsid w:val="00812C83"/>
    <w:rsid w:val="00812E1F"/>
    <w:rsid w:val="00812E8D"/>
    <w:rsid w:val="00812F16"/>
    <w:rsid w:val="008130AD"/>
    <w:rsid w:val="008133C4"/>
    <w:rsid w:val="00813437"/>
    <w:rsid w:val="00813499"/>
    <w:rsid w:val="00813616"/>
    <w:rsid w:val="008137F2"/>
    <w:rsid w:val="008139B9"/>
    <w:rsid w:val="00813A0B"/>
    <w:rsid w:val="00813BF2"/>
    <w:rsid w:val="00813CB9"/>
    <w:rsid w:val="00813DD0"/>
    <w:rsid w:val="00813ED0"/>
    <w:rsid w:val="00814194"/>
    <w:rsid w:val="0081419D"/>
    <w:rsid w:val="008142F2"/>
    <w:rsid w:val="0081467E"/>
    <w:rsid w:val="00814A0E"/>
    <w:rsid w:val="00814B1D"/>
    <w:rsid w:val="00814D27"/>
    <w:rsid w:val="00814E5D"/>
    <w:rsid w:val="00814EE5"/>
    <w:rsid w:val="00814F8D"/>
    <w:rsid w:val="00814FC9"/>
    <w:rsid w:val="00814FD2"/>
    <w:rsid w:val="00814FDB"/>
    <w:rsid w:val="00815025"/>
    <w:rsid w:val="00815172"/>
    <w:rsid w:val="008151D4"/>
    <w:rsid w:val="00815208"/>
    <w:rsid w:val="00815230"/>
    <w:rsid w:val="00815255"/>
    <w:rsid w:val="00815268"/>
    <w:rsid w:val="00815278"/>
    <w:rsid w:val="008152B8"/>
    <w:rsid w:val="00815397"/>
    <w:rsid w:val="00815428"/>
    <w:rsid w:val="00815430"/>
    <w:rsid w:val="0081552B"/>
    <w:rsid w:val="00815571"/>
    <w:rsid w:val="008155AB"/>
    <w:rsid w:val="0081569B"/>
    <w:rsid w:val="00815702"/>
    <w:rsid w:val="00815876"/>
    <w:rsid w:val="00815888"/>
    <w:rsid w:val="00815957"/>
    <w:rsid w:val="0081599E"/>
    <w:rsid w:val="008159C5"/>
    <w:rsid w:val="00815A50"/>
    <w:rsid w:val="00815A7D"/>
    <w:rsid w:val="00815AFF"/>
    <w:rsid w:val="00815B8A"/>
    <w:rsid w:val="00815C48"/>
    <w:rsid w:val="00815C6B"/>
    <w:rsid w:val="00815C9D"/>
    <w:rsid w:val="00815D38"/>
    <w:rsid w:val="00815DAC"/>
    <w:rsid w:val="00815DC1"/>
    <w:rsid w:val="00815ECB"/>
    <w:rsid w:val="00815F96"/>
    <w:rsid w:val="008160A6"/>
    <w:rsid w:val="008160AD"/>
    <w:rsid w:val="0081619A"/>
    <w:rsid w:val="0081620C"/>
    <w:rsid w:val="00816312"/>
    <w:rsid w:val="0081636A"/>
    <w:rsid w:val="00816416"/>
    <w:rsid w:val="0081643D"/>
    <w:rsid w:val="00816456"/>
    <w:rsid w:val="0081648C"/>
    <w:rsid w:val="0081655B"/>
    <w:rsid w:val="0081674A"/>
    <w:rsid w:val="008169A7"/>
    <w:rsid w:val="00816A7B"/>
    <w:rsid w:val="00816B9B"/>
    <w:rsid w:val="00816BA6"/>
    <w:rsid w:val="00816C76"/>
    <w:rsid w:val="00816C89"/>
    <w:rsid w:val="00816CC0"/>
    <w:rsid w:val="00816F8A"/>
    <w:rsid w:val="008170FC"/>
    <w:rsid w:val="00817109"/>
    <w:rsid w:val="00817339"/>
    <w:rsid w:val="008173A2"/>
    <w:rsid w:val="008173D4"/>
    <w:rsid w:val="00817460"/>
    <w:rsid w:val="008174A5"/>
    <w:rsid w:val="008177D5"/>
    <w:rsid w:val="0081783B"/>
    <w:rsid w:val="0081791C"/>
    <w:rsid w:val="0081798C"/>
    <w:rsid w:val="00817B7A"/>
    <w:rsid w:val="00817E23"/>
    <w:rsid w:val="00817EED"/>
    <w:rsid w:val="00820216"/>
    <w:rsid w:val="00820595"/>
    <w:rsid w:val="008206AA"/>
    <w:rsid w:val="0082071B"/>
    <w:rsid w:val="00820888"/>
    <w:rsid w:val="00820A63"/>
    <w:rsid w:val="00820C60"/>
    <w:rsid w:val="00820CD6"/>
    <w:rsid w:val="00820DF0"/>
    <w:rsid w:val="00820E53"/>
    <w:rsid w:val="00820E61"/>
    <w:rsid w:val="00820EED"/>
    <w:rsid w:val="00820F2C"/>
    <w:rsid w:val="00820FFC"/>
    <w:rsid w:val="0082109F"/>
    <w:rsid w:val="008210D6"/>
    <w:rsid w:val="00821176"/>
    <w:rsid w:val="00821349"/>
    <w:rsid w:val="00821362"/>
    <w:rsid w:val="00821712"/>
    <w:rsid w:val="00821749"/>
    <w:rsid w:val="0082183D"/>
    <w:rsid w:val="00821948"/>
    <w:rsid w:val="00821977"/>
    <w:rsid w:val="00821A65"/>
    <w:rsid w:val="00821B12"/>
    <w:rsid w:val="00821B45"/>
    <w:rsid w:val="00821C24"/>
    <w:rsid w:val="00821D37"/>
    <w:rsid w:val="00821DCD"/>
    <w:rsid w:val="00821EC9"/>
    <w:rsid w:val="00821FFF"/>
    <w:rsid w:val="008222CE"/>
    <w:rsid w:val="008224FB"/>
    <w:rsid w:val="00822589"/>
    <w:rsid w:val="0082265B"/>
    <w:rsid w:val="008227ED"/>
    <w:rsid w:val="00822B7B"/>
    <w:rsid w:val="00822BC5"/>
    <w:rsid w:val="00822BD0"/>
    <w:rsid w:val="00822CEE"/>
    <w:rsid w:val="00822D07"/>
    <w:rsid w:val="00822E04"/>
    <w:rsid w:val="00822E4C"/>
    <w:rsid w:val="00822EB4"/>
    <w:rsid w:val="00822F95"/>
    <w:rsid w:val="0082302D"/>
    <w:rsid w:val="0082327A"/>
    <w:rsid w:val="0082331E"/>
    <w:rsid w:val="00823448"/>
    <w:rsid w:val="00823697"/>
    <w:rsid w:val="00823909"/>
    <w:rsid w:val="00823D7F"/>
    <w:rsid w:val="00823DCB"/>
    <w:rsid w:val="00824103"/>
    <w:rsid w:val="00824147"/>
    <w:rsid w:val="0082417C"/>
    <w:rsid w:val="0082442B"/>
    <w:rsid w:val="00824490"/>
    <w:rsid w:val="0082453D"/>
    <w:rsid w:val="00824554"/>
    <w:rsid w:val="008246BB"/>
    <w:rsid w:val="00824712"/>
    <w:rsid w:val="00824842"/>
    <w:rsid w:val="00824844"/>
    <w:rsid w:val="0082487E"/>
    <w:rsid w:val="008249D8"/>
    <w:rsid w:val="008249E3"/>
    <w:rsid w:val="008249FC"/>
    <w:rsid w:val="00824B98"/>
    <w:rsid w:val="00824C2A"/>
    <w:rsid w:val="00824DDE"/>
    <w:rsid w:val="00824E9B"/>
    <w:rsid w:val="00824F20"/>
    <w:rsid w:val="008250FB"/>
    <w:rsid w:val="00825152"/>
    <w:rsid w:val="00825207"/>
    <w:rsid w:val="0082526B"/>
    <w:rsid w:val="008252E4"/>
    <w:rsid w:val="00825378"/>
    <w:rsid w:val="00825564"/>
    <w:rsid w:val="0082560B"/>
    <w:rsid w:val="00825666"/>
    <w:rsid w:val="008256C9"/>
    <w:rsid w:val="008257A3"/>
    <w:rsid w:val="0082583B"/>
    <w:rsid w:val="00825863"/>
    <w:rsid w:val="008259CF"/>
    <w:rsid w:val="00825A17"/>
    <w:rsid w:val="00825A32"/>
    <w:rsid w:val="00825AEE"/>
    <w:rsid w:val="00825B22"/>
    <w:rsid w:val="00825B77"/>
    <w:rsid w:val="00825D71"/>
    <w:rsid w:val="00825E31"/>
    <w:rsid w:val="00825EA8"/>
    <w:rsid w:val="00825EB3"/>
    <w:rsid w:val="00825FFF"/>
    <w:rsid w:val="008260C1"/>
    <w:rsid w:val="00826228"/>
    <w:rsid w:val="0082626C"/>
    <w:rsid w:val="0082630A"/>
    <w:rsid w:val="008263D1"/>
    <w:rsid w:val="008265A2"/>
    <w:rsid w:val="008265F5"/>
    <w:rsid w:val="0082681D"/>
    <w:rsid w:val="008268CA"/>
    <w:rsid w:val="00826959"/>
    <w:rsid w:val="00826A88"/>
    <w:rsid w:val="00826B76"/>
    <w:rsid w:val="00826BCA"/>
    <w:rsid w:val="00826C06"/>
    <w:rsid w:val="00826D4C"/>
    <w:rsid w:val="00826E1F"/>
    <w:rsid w:val="008272DA"/>
    <w:rsid w:val="00827341"/>
    <w:rsid w:val="00827471"/>
    <w:rsid w:val="008276F7"/>
    <w:rsid w:val="00827845"/>
    <w:rsid w:val="00827A11"/>
    <w:rsid w:val="00827A86"/>
    <w:rsid w:val="00827BA5"/>
    <w:rsid w:val="00827CA8"/>
    <w:rsid w:val="00827D74"/>
    <w:rsid w:val="00827F97"/>
    <w:rsid w:val="00827FF8"/>
    <w:rsid w:val="00830227"/>
    <w:rsid w:val="0083032F"/>
    <w:rsid w:val="008304F1"/>
    <w:rsid w:val="00830667"/>
    <w:rsid w:val="008306B5"/>
    <w:rsid w:val="00830711"/>
    <w:rsid w:val="0083086E"/>
    <w:rsid w:val="00830883"/>
    <w:rsid w:val="008308F6"/>
    <w:rsid w:val="00830A82"/>
    <w:rsid w:val="00830B2A"/>
    <w:rsid w:val="00830DCA"/>
    <w:rsid w:val="00830DD1"/>
    <w:rsid w:val="00830E9E"/>
    <w:rsid w:val="00830EC4"/>
    <w:rsid w:val="008310F1"/>
    <w:rsid w:val="0083113C"/>
    <w:rsid w:val="008311DA"/>
    <w:rsid w:val="008312C1"/>
    <w:rsid w:val="0083134F"/>
    <w:rsid w:val="008313DF"/>
    <w:rsid w:val="008316CA"/>
    <w:rsid w:val="008318B5"/>
    <w:rsid w:val="008318FB"/>
    <w:rsid w:val="0083196A"/>
    <w:rsid w:val="008319AD"/>
    <w:rsid w:val="00831BA2"/>
    <w:rsid w:val="00831CE5"/>
    <w:rsid w:val="00831DA4"/>
    <w:rsid w:val="008321A9"/>
    <w:rsid w:val="00832256"/>
    <w:rsid w:val="0083240E"/>
    <w:rsid w:val="00832721"/>
    <w:rsid w:val="0083285E"/>
    <w:rsid w:val="00832907"/>
    <w:rsid w:val="00832A1F"/>
    <w:rsid w:val="00832B55"/>
    <w:rsid w:val="00832CC9"/>
    <w:rsid w:val="00832CF4"/>
    <w:rsid w:val="00832FE4"/>
    <w:rsid w:val="0083306D"/>
    <w:rsid w:val="0083318D"/>
    <w:rsid w:val="00833305"/>
    <w:rsid w:val="0083379B"/>
    <w:rsid w:val="008337B0"/>
    <w:rsid w:val="008338FF"/>
    <w:rsid w:val="008339E9"/>
    <w:rsid w:val="00833AB3"/>
    <w:rsid w:val="00833D8D"/>
    <w:rsid w:val="00833DF4"/>
    <w:rsid w:val="00833E48"/>
    <w:rsid w:val="00833E8D"/>
    <w:rsid w:val="00833FF0"/>
    <w:rsid w:val="008340F9"/>
    <w:rsid w:val="00834125"/>
    <w:rsid w:val="00834142"/>
    <w:rsid w:val="00834171"/>
    <w:rsid w:val="00834217"/>
    <w:rsid w:val="00834406"/>
    <w:rsid w:val="00834591"/>
    <w:rsid w:val="008345EE"/>
    <w:rsid w:val="0083492F"/>
    <w:rsid w:val="00834954"/>
    <w:rsid w:val="0083497E"/>
    <w:rsid w:val="008349CB"/>
    <w:rsid w:val="008349D1"/>
    <w:rsid w:val="00834A9C"/>
    <w:rsid w:val="00834AF6"/>
    <w:rsid w:val="00834BF4"/>
    <w:rsid w:val="00834E88"/>
    <w:rsid w:val="008350C5"/>
    <w:rsid w:val="00835117"/>
    <w:rsid w:val="0083525A"/>
    <w:rsid w:val="008352CE"/>
    <w:rsid w:val="00835346"/>
    <w:rsid w:val="0083548A"/>
    <w:rsid w:val="008354C3"/>
    <w:rsid w:val="008355CE"/>
    <w:rsid w:val="00835691"/>
    <w:rsid w:val="00835695"/>
    <w:rsid w:val="008357D9"/>
    <w:rsid w:val="008357E5"/>
    <w:rsid w:val="00835A9E"/>
    <w:rsid w:val="00835CBB"/>
    <w:rsid w:val="00835CF4"/>
    <w:rsid w:val="00835D65"/>
    <w:rsid w:val="00835DD0"/>
    <w:rsid w:val="00835ECA"/>
    <w:rsid w:val="00835F24"/>
    <w:rsid w:val="00835F51"/>
    <w:rsid w:val="00836125"/>
    <w:rsid w:val="008361A1"/>
    <w:rsid w:val="008363A7"/>
    <w:rsid w:val="008363EF"/>
    <w:rsid w:val="00836461"/>
    <w:rsid w:val="00836477"/>
    <w:rsid w:val="008364E2"/>
    <w:rsid w:val="0083650E"/>
    <w:rsid w:val="008366C1"/>
    <w:rsid w:val="00836715"/>
    <w:rsid w:val="0083678D"/>
    <w:rsid w:val="0083681D"/>
    <w:rsid w:val="0083682A"/>
    <w:rsid w:val="008368C8"/>
    <w:rsid w:val="00836933"/>
    <w:rsid w:val="00836995"/>
    <w:rsid w:val="00836C9E"/>
    <w:rsid w:val="00836DA7"/>
    <w:rsid w:val="00836E7D"/>
    <w:rsid w:val="00836E9E"/>
    <w:rsid w:val="00836F5B"/>
    <w:rsid w:val="00836FFE"/>
    <w:rsid w:val="00837009"/>
    <w:rsid w:val="00837075"/>
    <w:rsid w:val="0083719E"/>
    <w:rsid w:val="0083731D"/>
    <w:rsid w:val="00837478"/>
    <w:rsid w:val="00837479"/>
    <w:rsid w:val="00837537"/>
    <w:rsid w:val="00837647"/>
    <w:rsid w:val="008377AE"/>
    <w:rsid w:val="008377D1"/>
    <w:rsid w:val="0083798A"/>
    <w:rsid w:val="00837AD0"/>
    <w:rsid w:val="00837B7C"/>
    <w:rsid w:val="00837D86"/>
    <w:rsid w:val="00837F5C"/>
    <w:rsid w:val="00837F67"/>
    <w:rsid w:val="008400C3"/>
    <w:rsid w:val="008402C0"/>
    <w:rsid w:val="008403F5"/>
    <w:rsid w:val="0084042A"/>
    <w:rsid w:val="008404FB"/>
    <w:rsid w:val="00840621"/>
    <w:rsid w:val="0084075D"/>
    <w:rsid w:val="00840AD1"/>
    <w:rsid w:val="00840B94"/>
    <w:rsid w:val="00840BEB"/>
    <w:rsid w:val="00840C41"/>
    <w:rsid w:val="00840C9B"/>
    <w:rsid w:val="00840E54"/>
    <w:rsid w:val="0084114B"/>
    <w:rsid w:val="00841153"/>
    <w:rsid w:val="00841229"/>
    <w:rsid w:val="008412A5"/>
    <w:rsid w:val="00841323"/>
    <w:rsid w:val="00841465"/>
    <w:rsid w:val="00841474"/>
    <w:rsid w:val="008414BD"/>
    <w:rsid w:val="0084197C"/>
    <w:rsid w:val="00841A21"/>
    <w:rsid w:val="00841AEE"/>
    <w:rsid w:val="00841B6B"/>
    <w:rsid w:val="00841BCC"/>
    <w:rsid w:val="00841CB3"/>
    <w:rsid w:val="00841D10"/>
    <w:rsid w:val="00841D28"/>
    <w:rsid w:val="00841E0D"/>
    <w:rsid w:val="00841F79"/>
    <w:rsid w:val="00841FDF"/>
    <w:rsid w:val="00841FF9"/>
    <w:rsid w:val="0084220E"/>
    <w:rsid w:val="0084239C"/>
    <w:rsid w:val="0084240D"/>
    <w:rsid w:val="0084240F"/>
    <w:rsid w:val="008424EC"/>
    <w:rsid w:val="008425D1"/>
    <w:rsid w:val="0084266B"/>
    <w:rsid w:val="008426D8"/>
    <w:rsid w:val="00842768"/>
    <w:rsid w:val="00842970"/>
    <w:rsid w:val="008429E1"/>
    <w:rsid w:val="00842AB9"/>
    <w:rsid w:val="00842E75"/>
    <w:rsid w:val="00842F7B"/>
    <w:rsid w:val="00842FB2"/>
    <w:rsid w:val="0084308A"/>
    <w:rsid w:val="00843143"/>
    <w:rsid w:val="00843180"/>
    <w:rsid w:val="0084319B"/>
    <w:rsid w:val="00843213"/>
    <w:rsid w:val="00843226"/>
    <w:rsid w:val="008433FC"/>
    <w:rsid w:val="008435B7"/>
    <w:rsid w:val="0084361D"/>
    <w:rsid w:val="00843648"/>
    <w:rsid w:val="008438C1"/>
    <w:rsid w:val="008438C8"/>
    <w:rsid w:val="0084390F"/>
    <w:rsid w:val="008439C0"/>
    <w:rsid w:val="008439E2"/>
    <w:rsid w:val="00843A62"/>
    <w:rsid w:val="00843B22"/>
    <w:rsid w:val="00843B84"/>
    <w:rsid w:val="00843CFA"/>
    <w:rsid w:val="00843D2C"/>
    <w:rsid w:val="00843DA5"/>
    <w:rsid w:val="00843DDF"/>
    <w:rsid w:val="00843E41"/>
    <w:rsid w:val="00843E82"/>
    <w:rsid w:val="00843EF7"/>
    <w:rsid w:val="00843EFA"/>
    <w:rsid w:val="00843FEA"/>
    <w:rsid w:val="0084412A"/>
    <w:rsid w:val="00844157"/>
    <w:rsid w:val="00844167"/>
    <w:rsid w:val="00844177"/>
    <w:rsid w:val="008441F0"/>
    <w:rsid w:val="008442BE"/>
    <w:rsid w:val="008443AA"/>
    <w:rsid w:val="008444EC"/>
    <w:rsid w:val="00844509"/>
    <w:rsid w:val="00844579"/>
    <w:rsid w:val="00844621"/>
    <w:rsid w:val="00844670"/>
    <w:rsid w:val="00844861"/>
    <w:rsid w:val="008449DB"/>
    <w:rsid w:val="00844A40"/>
    <w:rsid w:val="00844A8F"/>
    <w:rsid w:val="00844EA0"/>
    <w:rsid w:val="00844EAC"/>
    <w:rsid w:val="00844ED0"/>
    <w:rsid w:val="00844FAA"/>
    <w:rsid w:val="0084506E"/>
    <w:rsid w:val="008453B0"/>
    <w:rsid w:val="00845511"/>
    <w:rsid w:val="00845571"/>
    <w:rsid w:val="00845735"/>
    <w:rsid w:val="00845759"/>
    <w:rsid w:val="0084580A"/>
    <w:rsid w:val="0084582E"/>
    <w:rsid w:val="00845850"/>
    <w:rsid w:val="00845A11"/>
    <w:rsid w:val="00845A4E"/>
    <w:rsid w:val="00845A92"/>
    <w:rsid w:val="00845B39"/>
    <w:rsid w:val="00845CF6"/>
    <w:rsid w:val="00845D84"/>
    <w:rsid w:val="00845E3B"/>
    <w:rsid w:val="00845FBD"/>
    <w:rsid w:val="00846059"/>
    <w:rsid w:val="008460D0"/>
    <w:rsid w:val="00846127"/>
    <w:rsid w:val="00846301"/>
    <w:rsid w:val="008463D9"/>
    <w:rsid w:val="0084643B"/>
    <w:rsid w:val="0084645A"/>
    <w:rsid w:val="008464BC"/>
    <w:rsid w:val="0084650C"/>
    <w:rsid w:val="00846686"/>
    <w:rsid w:val="008466D2"/>
    <w:rsid w:val="0084677A"/>
    <w:rsid w:val="0084685E"/>
    <w:rsid w:val="00846A55"/>
    <w:rsid w:val="00846C79"/>
    <w:rsid w:val="00846DC0"/>
    <w:rsid w:val="00846E0A"/>
    <w:rsid w:val="00846F46"/>
    <w:rsid w:val="00846FAE"/>
    <w:rsid w:val="00847166"/>
    <w:rsid w:val="008471DA"/>
    <w:rsid w:val="00847226"/>
    <w:rsid w:val="00847270"/>
    <w:rsid w:val="008474F5"/>
    <w:rsid w:val="00847510"/>
    <w:rsid w:val="00847563"/>
    <w:rsid w:val="008476A7"/>
    <w:rsid w:val="008476F8"/>
    <w:rsid w:val="00847793"/>
    <w:rsid w:val="0084790D"/>
    <w:rsid w:val="00847967"/>
    <w:rsid w:val="00847981"/>
    <w:rsid w:val="008479C0"/>
    <w:rsid w:val="00847C17"/>
    <w:rsid w:val="00847D4F"/>
    <w:rsid w:val="00847E1C"/>
    <w:rsid w:val="00847E73"/>
    <w:rsid w:val="00847EE6"/>
    <w:rsid w:val="00850054"/>
    <w:rsid w:val="00850626"/>
    <w:rsid w:val="00850751"/>
    <w:rsid w:val="008507CE"/>
    <w:rsid w:val="0085082D"/>
    <w:rsid w:val="00850858"/>
    <w:rsid w:val="00850999"/>
    <w:rsid w:val="00850A69"/>
    <w:rsid w:val="00850AAD"/>
    <w:rsid w:val="00850B72"/>
    <w:rsid w:val="00850BDA"/>
    <w:rsid w:val="00850D9E"/>
    <w:rsid w:val="00850E9B"/>
    <w:rsid w:val="00851005"/>
    <w:rsid w:val="00851365"/>
    <w:rsid w:val="0085149A"/>
    <w:rsid w:val="008514AB"/>
    <w:rsid w:val="008514CC"/>
    <w:rsid w:val="008515A2"/>
    <w:rsid w:val="008517E0"/>
    <w:rsid w:val="00851952"/>
    <w:rsid w:val="00851B9A"/>
    <w:rsid w:val="00851BFD"/>
    <w:rsid w:val="00851D47"/>
    <w:rsid w:val="00851E32"/>
    <w:rsid w:val="00851E91"/>
    <w:rsid w:val="00852081"/>
    <w:rsid w:val="008520A8"/>
    <w:rsid w:val="008521F0"/>
    <w:rsid w:val="00852667"/>
    <w:rsid w:val="008528E8"/>
    <w:rsid w:val="0085295A"/>
    <w:rsid w:val="0085297E"/>
    <w:rsid w:val="00852A28"/>
    <w:rsid w:val="00852A41"/>
    <w:rsid w:val="00852AA2"/>
    <w:rsid w:val="00852AFD"/>
    <w:rsid w:val="00852CDA"/>
    <w:rsid w:val="00852D53"/>
    <w:rsid w:val="00852D5D"/>
    <w:rsid w:val="00852DA6"/>
    <w:rsid w:val="00852E10"/>
    <w:rsid w:val="00852F30"/>
    <w:rsid w:val="00852FB4"/>
    <w:rsid w:val="00852FDC"/>
    <w:rsid w:val="008530C7"/>
    <w:rsid w:val="00853359"/>
    <w:rsid w:val="00853387"/>
    <w:rsid w:val="008537AD"/>
    <w:rsid w:val="008537E0"/>
    <w:rsid w:val="0085383F"/>
    <w:rsid w:val="0085395F"/>
    <w:rsid w:val="008539F7"/>
    <w:rsid w:val="00853AF4"/>
    <w:rsid w:val="00853B14"/>
    <w:rsid w:val="00853CB1"/>
    <w:rsid w:val="00853DC4"/>
    <w:rsid w:val="00853E66"/>
    <w:rsid w:val="00853EA3"/>
    <w:rsid w:val="00853FAE"/>
    <w:rsid w:val="00854185"/>
    <w:rsid w:val="00854213"/>
    <w:rsid w:val="00854432"/>
    <w:rsid w:val="00854553"/>
    <w:rsid w:val="00854964"/>
    <w:rsid w:val="00854BDB"/>
    <w:rsid w:val="00854BF9"/>
    <w:rsid w:val="00854CB2"/>
    <w:rsid w:val="00854CF9"/>
    <w:rsid w:val="00854D36"/>
    <w:rsid w:val="00854DC9"/>
    <w:rsid w:val="00854F21"/>
    <w:rsid w:val="0085518B"/>
    <w:rsid w:val="008553D8"/>
    <w:rsid w:val="00855520"/>
    <w:rsid w:val="0085569D"/>
    <w:rsid w:val="008556AF"/>
    <w:rsid w:val="008556C6"/>
    <w:rsid w:val="00855702"/>
    <w:rsid w:val="00855709"/>
    <w:rsid w:val="0085571C"/>
    <w:rsid w:val="00855922"/>
    <w:rsid w:val="00855B22"/>
    <w:rsid w:val="00855B62"/>
    <w:rsid w:val="00855CC8"/>
    <w:rsid w:val="00855D10"/>
    <w:rsid w:val="00855D2D"/>
    <w:rsid w:val="00855F02"/>
    <w:rsid w:val="00855FCE"/>
    <w:rsid w:val="0085601D"/>
    <w:rsid w:val="00856080"/>
    <w:rsid w:val="00856269"/>
    <w:rsid w:val="008562FF"/>
    <w:rsid w:val="0085659C"/>
    <w:rsid w:val="008566A7"/>
    <w:rsid w:val="008566F3"/>
    <w:rsid w:val="00856827"/>
    <w:rsid w:val="0085696F"/>
    <w:rsid w:val="00856B03"/>
    <w:rsid w:val="00856F70"/>
    <w:rsid w:val="00856FA1"/>
    <w:rsid w:val="00857030"/>
    <w:rsid w:val="00857099"/>
    <w:rsid w:val="00857421"/>
    <w:rsid w:val="00857573"/>
    <w:rsid w:val="008575AE"/>
    <w:rsid w:val="0085760F"/>
    <w:rsid w:val="00857756"/>
    <w:rsid w:val="00857942"/>
    <w:rsid w:val="00857A47"/>
    <w:rsid w:val="00857B37"/>
    <w:rsid w:val="00857BB3"/>
    <w:rsid w:val="00857C33"/>
    <w:rsid w:val="00857C8B"/>
    <w:rsid w:val="00857D13"/>
    <w:rsid w:val="00857DAC"/>
    <w:rsid w:val="00857E4B"/>
    <w:rsid w:val="00857E4D"/>
    <w:rsid w:val="00857F0C"/>
    <w:rsid w:val="008601DD"/>
    <w:rsid w:val="00860217"/>
    <w:rsid w:val="0086025D"/>
    <w:rsid w:val="00860499"/>
    <w:rsid w:val="00860663"/>
    <w:rsid w:val="008606CB"/>
    <w:rsid w:val="008606EB"/>
    <w:rsid w:val="00860716"/>
    <w:rsid w:val="0086075C"/>
    <w:rsid w:val="00860838"/>
    <w:rsid w:val="00860884"/>
    <w:rsid w:val="008608FE"/>
    <w:rsid w:val="00860A8D"/>
    <w:rsid w:val="00860AF4"/>
    <w:rsid w:val="00860BFC"/>
    <w:rsid w:val="00860D5D"/>
    <w:rsid w:val="00860DD4"/>
    <w:rsid w:val="00860E97"/>
    <w:rsid w:val="00861077"/>
    <w:rsid w:val="0086127B"/>
    <w:rsid w:val="00861386"/>
    <w:rsid w:val="0086149E"/>
    <w:rsid w:val="008614B9"/>
    <w:rsid w:val="00861706"/>
    <w:rsid w:val="0086171B"/>
    <w:rsid w:val="00861894"/>
    <w:rsid w:val="008618A0"/>
    <w:rsid w:val="00861963"/>
    <w:rsid w:val="0086197E"/>
    <w:rsid w:val="0086199C"/>
    <w:rsid w:val="00861A3E"/>
    <w:rsid w:val="00861A8E"/>
    <w:rsid w:val="00861B49"/>
    <w:rsid w:val="00861B5B"/>
    <w:rsid w:val="00861BE0"/>
    <w:rsid w:val="00861D80"/>
    <w:rsid w:val="00861DA1"/>
    <w:rsid w:val="00861DF1"/>
    <w:rsid w:val="00861F87"/>
    <w:rsid w:val="008620DC"/>
    <w:rsid w:val="0086215C"/>
    <w:rsid w:val="0086232E"/>
    <w:rsid w:val="00862346"/>
    <w:rsid w:val="00862551"/>
    <w:rsid w:val="0086258B"/>
    <w:rsid w:val="00862814"/>
    <w:rsid w:val="0086282A"/>
    <w:rsid w:val="00862988"/>
    <w:rsid w:val="00862B87"/>
    <w:rsid w:val="00862CC5"/>
    <w:rsid w:val="00862D34"/>
    <w:rsid w:val="00862D43"/>
    <w:rsid w:val="00862D8C"/>
    <w:rsid w:val="00862FEC"/>
    <w:rsid w:val="00862FF9"/>
    <w:rsid w:val="00863097"/>
    <w:rsid w:val="00863160"/>
    <w:rsid w:val="00863168"/>
    <w:rsid w:val="008632A0"/>
    <w:rsid w:val="00863334"/>
    <w:rsid w:val="0086342B"/>
    <w:rsid w:val="008634C2"/>
    <w:rsid w:val="008634D5"/>
    <w:rsid w:val="008634FB"/>
    <w:rsid w:val="00863549"/>
    <w:rsid w:val="008635CA"/>
    <w:rsid w:val="008635CE"/>
    <w:rsid w:val="00863620"/>
    <w:rsid w:val="0086369E"/>
    <w:rsid w:val="0086377B"/>
    <w:rsid w:val="00863782"/>
    <w:rsid w:val="00863816"/>
    <w:rsid w:val="00863A43"/>
    <w:rsid w:val="00863B24"/>
    <w:rsid w:val="00863BFB"/>
    <w:rsid w:val="00863C15"/>
    <w:rsid w:val="00863CE1"/>
    <w:rsid w:val="00863F09"/>
    <w:rsid w:val="00863F69"/>
    <w:rsid w:val="0086400F"/>
    <w:rsid w:val="00864038"/>
    <w:rsid w:val="008640E0"/>
    <w:rsid w:val="00864151"/>
    <w:rsid w:val="00864176"/>
    <w:rsid w:val="008643E2"/>
    <w:rsid w:val="0086442B"/>
    <w:rsid w:val="00864508"/>
    <w:rsid w:val="0086471C"/>
    <w:rsid w:val="00864765"/>
    <w:rsid w:val="008647D2"/>
    <w:rsid w:val="00864819"/>
    <w:rsid w:val="00864A57"/>
    <w:rsid w:val="00864CE7"/>
    <w:rsid w:val="00864D5B"/>
    <w:rsid w:val="00864D64"/>
    <w:rsid w:val="00864E44"/>
    <w:rsid w:val="00864E96"/>
    <w:rsid w:val="0086504C"/>
    <w:rsid w:val="00865244"/>
    <w:rsid w:val="00865419"/>
    <w:rsid w:val="0086546F"/>
    <w:rsid w:val="008654D2"/>
    <w:rsid w:val="008654D5"/>
    <w:rsid w:val="0086550E"/>
    <w:rsid w:val="008655B0"/>
    <w:rsid w:val="0086565D"/>
    <w:rsid w:val="008656FC"/>
    <w:rsid w:val="0086584A"/>
    <w:rsid w:val="008658EA"/>
    <w:rsid w:val="0086590F"/>
    <w:rsid w:val="00865952"/>
    <w:rsid w:val="008659E8"/>
    <w:rsid w:val="00865B6B"/>
    <w:rsid w:val="00865FE6"/>
    <w:rsid w:val="0086617B"/>
    <w:rsid w:val="00866195"/>
    <w:rsid w:val="00866342"/>
    <w:rsid w:val="0086635E"/>
    <w:rsid w:val="0086636B"/>
    <w:rsid w:val="008664D6"/>
    <w:rsid w:val="008665A9"/>
    <w:rsid w:val="0086668A"/>
    <w:rsid w:val="008667A1"/>
    <w:rsid w:val="00866A16"/>
    <w:rsid w:val="00866A57"/>
    <w:rsid w:val="00866B50"/>
    <w:rsid w:val="00866C45"/>
    <w:rsid w:val="00866CE2"/>
    <w:rsid w:val="00866DF1"/>
    <w:rsid w:val="00867019"/>
    <w:rsid w:val="00867062"/>
    <w:rsid w:val="008670EF"/>
    <w:rsid w:val="00867173"/>
    <w:rsid w:val="0086718B"/>
    <w:rsid w:val="00867276"/>
    <w:rsid w:val="00867383"/>
    <w:rsid w:val="00867437"/>
    <w:rsid w:val="0086749A"/>
    <w:rsid w:val="008674E8"/>
    <w:rsid w:val="008674EF"/>
    <w:rsid w:val="008675F6"/>
    <w:rsid w:val="0086774E"/>
    <w:rsid w:val="008677D4"/>
    <w:rsid w:val="00867861"/>
    <w:rsid w:val="008678D2"/>
    <w:rsid w:val="008679D3"/>
    <w:rsid w:val="00867A1C"/>
    <w:rsid w:val="00867A8B"/>
    <w:rsid w:val="00867BCF"/>
    <w:rsid w:val="00867CC4"/>
    <w:rsid w:val="00867E13"/>
    <w:rsid w:val="008700B4"/>
    <w:rsid w:val="008700FE"/>
    <w:rsid w:val="00870123"/>
    <w:rsid w:val="0087015A"/>
    <w:rsid w:val="00870226"/>
    <w:rsid w:val="008704D3"/>
    <w:rsid w:val="0087055D"/>
    <w:rsid w:val="0087080F"/>
    <w:rsid w:val="008709FE"/>
    <w:rsid w:val="00870ACF"/>
    <w:rsid w:val="00870CD5"/>
    <w:rsid w:val="00870D4C"/>
    <w:rsid w:val="00870D4D"/>
    <w:rsid w:val="00870DD2"/>
    <w:rsid w:val="00871000"/>
    <w:rsid w:val="00871257"/>
    <w:rsid w:val="0087126C"/>
    <w:rsid w:val="0087157A"/>
    <w:rsid w:val="008715C3"/>
    <w:rsid w:val="00871644"/>
    <w:rsid w:val="0087178F"/>
    <w:rsid w:val="00871A15"/>
    <w:rsid w:val="00871A26"/>
    <w:rsid w:val="00871A2B"/>
    <w:rsid w:val="00871C16"/>
    <w:rsid w:val="00871EA3"/>
    <w:rsid w:val="00871EF4"/>
    <w:rsid w:val="008722A8"/>
    <w:rsid w:val="008723EB"/>
    <w:rsid w:val="00872519"/>
    <w:rsid w:val="008725B5"/>
    <w:rsid w:val="0087265A"/>
    <w:rsid w:val="00872724"/>
    <w:rsid w:val="008727F9"/>
    <w:rsid w:val="008729A2"/>
    <w:rsid w:val="00872AB2"/>
    <w:rsid w:val="00872D78"/>
    <w:rsid w:val="00872D9D"/>
    <w:rsid w:val="00872E52"/>
    <w:rsid w:val="00872ED8"/>
    <w:rsid w:val="008730DA"/>
    <w:rsid w:val="008730F4"/>
    <w:rsid w:val="00873109"/>
    <w:rsid w:val="00873218"/>
    <w:rsid w:val="00873238"/>
    <w:rsid w:val="00873607"/>
    <w:rsid w:val="0087360F"/>
    <w:rsid w:val="008736D8"/>
    <w:rsid w:val="00873751"/>
    <w:rsid w:val="00873801"/>
    <w:rsid w:val="0087389E"/>
    <w:rsid w:val="00873998"/>
    <w:rsid w:val="00873B79"/>
    <w:rsid w:val="00873BC3"/>
    <w:rsid w:val="00873CDE"/>
    <w:rsid w:val="00873E18"/>
    <w:rsid w:val="00873EEA"/>
    <w:rsid w:val="00873FB7"/>
    <w:rsid w:val="008740B9"/>
    <w:rsid w:val="008740D3"/>
    <w:rsid w:val="008741FB"/>
    <w:rsid w:val="00874235"/>
    <w:rsid w:val="008742BB"/>
    <w:rsid w:val="008746BB"/>
    <w:rsid w:val="00874771"/>
    <w:rsid w:val="008748BB"/>
    <w:rsid w:val="0087490B"/>
    <w:rsid w:val="00874955"/>
    <w:rsid w:val="008749CC"/>
    <w:rsid w:val="00874A97"/>
    <w:rsid w:val="00874BF2"/>
    <w:rsid w:val="00874CC4"/>
    <w:rsid w:val="00874D1F"/>
    <w:rsid w:val="00874FEE"/>
    <w:rsid w:val="008750B5"/>
    <w:rsid w:val="00875136"/>
    <w:rsid w:val="0087522C"/>
    <w:rsid w:val="00875304"/>
    <w:rsid w:val="008753CA"/>
    <w:rsid w:val="008754B8"/>
    <w:rsid w:val="0087550C"/>
    <w:rsid w:val="008755D2"/>
    <w:rsid w:val="008756CA"/>
    <w:rsid w:val="008757AE"/>
    <w:rsid w:val="00875851"/>
    <w:rsid w:val="008758FC"/>
    <w:rsid w:val="00875B37"/>
    <w:rsid w:val="00875B42"/>
    <w:rsid w:val="00875C9D"/>
    <w:rsid w:val="00875CD7"/>
    <w:rsid w:val="00875D89"/>
    <w:rsid w:val="00875DA9"/>
    <w:rsid w:val="0087620D"/>
    <w:rsid w:val="00876292"/>
    <w:rsid w:val="00876305"/>
    <w:rsid w:val="00876459"/>
    <w:rsid w:val="00876476"/>
    <w:rsid w:val="008764B8"/>
    <w:rsid w:val="008764D2"/>
    <w:rsid w:val="00876555"/>
    <w:rsid w:val="00876702"/>
    <w:rsid w:val="0087671D"/>
    <w:rsid w:val="00876786"/>
    <w:rsid w:val="008767CF"/>
    <w:rsid w:val="008769FE"/>
    <w:rsid w:val="008769FF"/>
    <w:rsid w:val="00876B69"/>
    <w:rsid w:val="00876B75"/>
    <w:rsid w:val="00876BF1"/>
    <w:rsid w:val="00876C05"/>
    <w:rsid w:val="00876C31"/>
    <w:rsid w:val="00876CE8"/>
    <w:rsid w:val="00876FA6"/>
    <w:rsid w:val="00876FCA"/>
    <w:rsid w:val="00876FCF"/>
    <w:rsid w:val="0087704F"/>
    <w:rsid w:val="00877167"/>
    <w:rsid w:val="008771B8"/>
    <w:rsid w:val="008771C9"/>
    <w:rsid w:val="00877240"/>
    <w:rsid w:val="008773D6"/>
    <w:rsid w:val="008773F6"/>
    <w:rsid w:val="008774A1"/>
    <w:rsid w:val="00877604"/>
    <w:rsid w:val="00877692"/>
    <w:rsid w:val="008776AB"/>
    <w:rsid w:val="00877777"/>
    <w:rsid w:val="008777F1"/>
    <w:rsid w:val="00877868"/>
    <w:rsid w:val="00877892"/>
    <w:rsid w:val="0087789B"/>
    <w:rsid w:val="008778F4"/>
    <w:rsid w:val="00877A53"/>
    <w:rsid w:val="00877A6A"/>
    <w:rsid w:val="00877AC8"/>
    <w:rsid w:val="00877DE9"/>
    <w:rsid w:val="00877ECE"/>
    <w:rsid w:val="00877F74"/>
    <w:rsid w:val="00877FEF"/>
    <w:rsid w:val="00880078"/>
    <w:rsid w:val="00880273"/>
    <w:rsid w:val="0088067D"/>
    <w:rsid w:val="00880883"/>
    <w:rsid w:val="00880908"/>
    <w:rsid w:val="00880950"/>
    <w:rsid w:val="008809E7"/>
    <w:rsid w:val="00880A7D"/>
    <w:rsid w:val="00880CAB"/>
    <w:rsid w:val="00880D5C"/>
    <w:rsid w:val="00880D9D"/>
    <w:rsid w:val="00880E5F"/>
    <w:rsid w:val="00880F1B"/>
    <w:rsid w:val="00881182"/>
    <w:rsid w:val="00881269"/>
    <w:rsid w:val="0088126A"/>
    <w:rsid w:val="00881388"/>
    <w:rsid w:val="00881485"/>
    <w:rsid w:val="0088187C"/>
    <w:rsid w:val="008818A8"/>
    <w:rsid w:val="00881926"/>
    <w:rsid w:val="00881B70"/>
    <w:rsid w:val="00881BB1"/>
    <w:rsid w:val="00881C41"/>
    <w:rsid w:val="00881CA0"/>
    <w:rsid w:val="00881D06"/>
    <w:rsid w:val="00881EC1"/>
    <w:rsid w:val="00882038"/>
    <w:rsid w:val="0088209B"/>
    <w:rsid w:val="008822AB"/>
    <w:rsid w:val="00882360"/>
    <w:rsid w:val="008823CA"/>
    <w:rsid w:val="008823FD"/>
    <w:rsid w:val="00882439"/>
    <w:rsid w:val="008824BB"/>
    <w:rsid w:val="00882549"/>
    <w:rsid w:val="0088254D"/>
    <w:rsid w:val="008827B7"/>
    <w:rsid w:val="00882872"/>
    <w:rsid w:val="00882A93"/>
    <w:rsid w:val="00882B2A"/>
    <w:rsid w:val="00882E15"/>
    <w:rsid w:val="0088301B"/>
    <w:rsid w:val="00883207"/>
    <w:rsid w:val="008832C6"/>
    <w:rsid w:val="00883489"/>
    <w:rsid w:val="0088351C"/>
    <w:rsid w:val="008835AE"/>
    <w:rsid w:val="008835DD"/>
    <w:rsid w:val="008835DF"/>
    <w:rsid w:val="00883966"/>
    <w:rsid w:val="00883AB5"/>
    <w:rsid w:val="00883C22"/>
    <w:rsid w:val="00883E8A"/>
    <w:rsid w:val="00884438"/>
    <w:rsid w:val="00884553"/>
    <w:rsid w:val="0088460A"/>
    <w:rsid w:val="0088479E"/>
    <w:rsid w:val="008848F3"/>
    <w:rsid w:val="00884B40"/>
    <w:rsid w:val="00884E44"/>
    <w:rsid w:val="00884E5D"/>
    <w:rsid w:val="00884E87"/>
    <w:rsid w:val="008850EC"/>
    <w:rsid w:val="00885155"/>
    <w:rsid w:val="008851E2"/>
    <w:rsid w:val="00885206"/>
    <w:rsid w:val="0088529D"/>
    <w:rsid w:val="008852BB"/>
    <w:rsid w:val="008852C0"/>
    <w:rsid w:val="00885381"/>
    <w:rsid w:val="00885397"/>
    <w:rsid w:val="008853BF"/>
    <w:rsid w:val="00885467"/>
    <w:rsid w:val="008854F8"/>
    <w:rsid w:val="00885506"/>
    <w:rsid w:val="00885599"/>
    <w:rsid w:val="00885658"/>
    <w:rsid w:val="0088573E"/>
    <w:rsid w:val="00885781"/>
    <w:rsid w:val="00885914"/>
    <w:rsid w:val="008859A8"/>
    <w:rsid w:val="00885A1E"/>
    <w:rsid w:val="00885B02"/>
    <w:rsid w:val="00885BDE"/>
    <w:rsid w:val="00885BEF"/>
    <w:rsid w:val="00885CFF"/>
    <w:rsid w:val="00885D64"/>
    <w:rsid w:val="00885FBF"/>
    <w:rsid w:val="008860B6"/>
    <w:rsid w:val="00886161"/>
    <w:rsid w:val="0088624E"/>
    <w:rsid w:val="008864B6"/>
    <w:rsid w:val="0088651F"/>
    <w:rsid w:val="0088669C"/>
    <w:rsid w:val="008866EA"/>
    <w:rsid w:val="008869BA"/>
    <w:rsid w:val="00886D72"/>
    <w:rsid w:val="00886E34"/>
    <w:rsid w:val="0088702B"/>
    <w:rsid w:val="008870A7"/>
    <w:rsid w:val="0088719A"/>
    <w:rsid w:val="008871B3"/>
    <w:rsid w:val="008871E3"/>
    <w:rsid w:val="0088722E"/>
    <w:rsid w:val="00887341"/>
    <w:rsid w:val="00887450"/>
    <w:rsid w:val="008876FF"/>
    <w:rsid w:val="008877FC"/>
    <w:rsid w:val="008878CD"/>
    <w:rsid w:val="00887970"/>
    <w:rsid w:val="00887995"/>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DA"/>
    <w:rsid w:val="008909F2"/>
    <w:rsid w:val="00890CF7"/>
    <w:rsid w:val="00890DAE"/>
    <w:rsid w:val="00891023"/>
    <w:rsid w:val="008910F7"/>
    <w:rsid w:val="008911BB"/>
    <w:rsid w:val="008911F8"/>
    <w:rsid w:val="00891424"/>
    <w:rsid w:val="008914CF"/>
    <w:rsid w:val="00891776"/>
    <w:rsid w:val="0089183E"/>
    <w:rsid w:val="00891900"/>
    <w:rsid w:val="00891951"/>
    <w:rsid w:val="00891964"/>
    <w:rsid w:val="00891968"/>
    <w:rsid w:val="00891B3D"/>
    <w:rsid w:val="00891D6E"/>
    <w:rsid w:val="00891D92"/>
    <w:rsid w:val="00891F13"/>
    <w:rsid w:val="00891F74"/>
    <w:rsid w:val="00892009"/>
    <w:rsid w:val="00892037"/>
    <w:rsid w:val="00892161"/>
    <w:rsid w:val="008921AC"/>
    <w:rsid w:val="00892381"/>
    <w:rsid w:val="0089238D"/>
    <w:rsid w:val="00892449"/>
    <w:rsid w:val="008924F0"/>
    <w:rsid w:val="008924FA"/>
    <w:rsid w:val="00892679"/>
    <w:rsid w:val="00892814"/>
    <w:rsid w:val="008929A9"/>
    <w:rsid w:val="00892A2C"/>
    <w:rsid w:val="00892A75"/>
    <w:rsid w:val="00892BB7"/>
    <w:rsid w:val="00892C5E"/>
    <w:rsid w:val="00892C66"/>
    <w:rsid w:val="00892CEA"/>
    <w:rsid w:val="00892D2E"/>
    <w:rsid w:val="00892DB3"/>
    <w:rsid w:val="00892FD2"/>
    <w:rsid w:val="00892FEC"/>
    <w:rsid w:val="0089302A"/>
    <w:rsid w:val="00893037"/>
    <w:rsid w:val="0089303A"/>
    <w:rsid w:val="008930DF"/>
    <w:rsid w:val="008931BD"/>
    <w:rsid w:val="008931D7"/>
    <w:rsid w:val="00893276"/>
    <w:rsid w:val="0089327B"/>
    <w:rsid w:val="008932EF"/>
    <w:rsid w:val="00893332"/>
    <w:rsid w:val="00893425"/>
    <w:rsid w:val="0089343C"/>
    <w:rsid w:val="0089349C"/>
    <w:rsid w:val="00893511"/>
    <w:rsid w:val="008935EC"/>
    <w:rsid w:val="00893669"/>
    <w:rsid w:val="008936CE"/>
    <w:rsid w:val="0089371F"/>
    <w:rsid w:val="00893AD2"/>
    <w:rsid w:val="00893C65"/>
    <w:rsid w:val="00893D58"/>
    <w:rsid w:val="00893F7C"/>
    <w:rsid w:val="00893F97"/>
    <w:rsid w:val="00894108"/>
    <w:rsid w:val="00894260"/>
    <w:rsid w:val="008942C3"/>
    <w:rsid w:val="00894651"/>
    <w:rsid w:val="00894667"/>
    <w:rsid w:val="00894747"/>
    <w:rsid w:val="0089486D"/>
    <w:rsid w:val="008948D7"/>
    <w:rsid w:val="0089492F"/>
    <w:rsid w:val="00894A05"/>
    <w:rsid w:val="00894B5E"/>
    <w:rsid w:val="00894BBC"/>
    <w:rsid w:val="00894CB1"/>
    <w:rsid w:val="00894CEC"/>
    <w:rsid w:val="00894D32"/>
    <w:rsid w:val="00894D7D"/>
    <w:rsid w:val="00894F4B"/>
    <w:rsid w:val="00894F72"/>
    <w:rsid w:val="00895160"/>
    <w:rsid w:val="00895197"/>
    <w:rsid w:val="00895265"/>
    <w:rsid w:val="008953BD"/>
    <w:rsid w:val="0089574E"/>
    <w:rsid w:val="008957A7"/>
    <w:rsid w:val="008957C9"/>
    <w:rsid w:val="00895869"/>
    <w:rsid w:val="008958EF"/>
    <w:rsid w:val="00895954"/>
    <w:rsid w:val="00895993"/>
    <w:rsid w:val="00895B20"/>
    <w:rsid w:val="00895B4F"/>
    <w:rsid w:val="00895BC0"/>
    <w:rsid w:val="00895C10"/>
    <w:rsid w:val="00895D58"/>
    <w:rsid w:val="008960AE"/>
    <w:rsid w:val="0089614B"/>
    <w:rsid w:val="008961E9"/>
    <w:rsid w:val="00896265"/>
    <w:rsid w:val="008965A0"/>
    <w:rsid w:val="008965E1"/>
    <w:rsid w:val="008967EC"/>
    <w:rsid w:val="00896866"/>
    <w:rsid w:val="0089688D"/>
    <w:rsid w:val="008968CA"/>
    <w:rsid w:val="008969E3"/>
    <w:rsid w:val="00896A8D"/>
    <w:rsid w:val="00896BDC"/>
    <w:rsid w:val="00896D09"/>
    <w:rsid w:val="00896D57"/>
    <w:rsid w:val="00896E85"/>
    <w:rsid w:val="00896EA5"/>
    <w:rsid w:val="00896F25"/>
    <w:rsid w:val="00897076"/>
    <w:rsid w:val="00897118"/>
    <w:rsid w:val="00897256"/>
    <w:rsid w:val="00897294"/>
    <w:rsid w:val="008972E0"/>
    <w:rsid w:val="008973DD"/>
    <w:rsid w:val="00897443"/>
    <w:rsid w:val="00897656"/>
    <w:rsid w:val="0089771C"/>
    <w:rsid w:val="008977B9"/>
    <w:rsid w:val="00897839"/>
    <w:rsid w:val="00897955"/>
    <w:rsid w:val="00897A69"/>
    <w:rsid w:val="00897AF0"/>
    <w:rsid w:val="00897C71"/>
    <w:rsid w:val="00897D10"/>
    <w:rsid w:val="00897F04"/>
    <w:rsid w:val="008A00FD"/>
    <w:rsid w:val="008A0287"/>
    <w:rsid w:val="008A0293"/>
    <w:rsid w:val="008A042E"/>
    <w:rsid w:val="008A04F1"/>
    <w:rsid w:val="008A04FF"/>
    <w:rsid w:val="008A057E"/>
    <w:rsid w:val="008A068A"/>
    <w:rsid w:val="008A079D"/>
    <w:rsid w:val="008A0985"/>
    <w:rsid w:val="008A09B6"/>
    <w:rsid w:val="008A09FB"/>
    <w:rsid w:val="008A0A20"/>
    <w:rsid w:val="008A0B46"/>
    <w:rsid w:val="008A0CAA"/>
    <w:rsid w:val="008A0E82"/>
    <w:rsid w:val="008A0EB8"/>
    <w:rsid w:val="008A12D2"/>
    <w:rsid w:val="008A15B1"/>
    <w:rsid w:val="008A164F"/>
    <w:rsid w:val="008A165E"/>
    <w:rsid w:val="008A17C1"/>
    <w:rsid w:val="008A17E7"/>
    <w:rsid w:val="008A1943"/>
    <w:rsid w:val="008A1B31"/>
    <w:rsid w:val="008A1CAE"/>
    <w:rsid w:val="008A1EAE"/>
    <w:rsid w:val="008A1FB8"/>
    <w:rsid w:val="008A1FFC"/>
    <w:rsid w:val="008A2045"/>
    <w:rsid w:val="008A214A"/>
    <w:rsid w:val="008A215F"/>
    <w:rsid w:val="008A21DB"/>
    <w:rsid w:val="008A21EA"/>
    <w:rsid w:val="008A2275"/>
    <w:rsid w:val="008A2337"/>
    <w:rsid w:val="008A239C"/>
    <w:rsid w:val="008A25F7"/>
    <w:rsid w:val="008A2609"/>
    <w:rsid w:val="008A262B"/>
    <w:rsid w:val="008A2648"/>
    <w:rsid w:val="008A27ED"/>
    <w:rsid w:val="008A28B5"/>
    <w:rsid w:val="008A28FE"/>
    <w:rsid w:val="008A2955"/>
    <w:rsid w:val="008A2963"/>
    <w:rsid w:val="008A2982"/>
    <w:rsid w:val="008A29F0"/>
    <w:rsid w:val="008A2A93"/>
    <w:rsid w:val="008A2AC4"/>
    <w:rsid w:val="008A2C1B"/>
    <w:rsid w:val="008A2D6F"/>
    <w:rsid w:val="008A2DCC"/>
    <w:rsid w:val="008A2EB6"/>
    <w:rsid w:val="008A2F10"/>
    <w:rsid w:val="008A2F62"/>
    <w:rsid w:val="008A2FC8"/>
    <w:rsid w:val="008A3061"/>
    <w:rsid w:val="008A3153"/>
    <w:rsid w:val="008A31DB"/>
    <w:rsid w:val="008A32C4"/>
    <w:rsid w:val="008A346B"/>
    <w:rsid w:val="008A34E4"/>
    <w:rsid w:val="008A35DF"/>
    <w:rsid w:val="008A3883"/>
    <w:rsid w:val="008A38C0"/>
    <w:rsid w:val="008A3913"/>
    <w:rsid w:val="008A3B14"/>
    <w:rsid w:val="008A3C47"/>
    <w:rsid w:val="008A3D18"/>
    <w:rsid w:val="008A3D4E"/>
    <w:rsid w:val="008A402B"/>
    <w:rsid w:val="008A40CA"/>
    <w:rsid w:val="008A419B"/>
    <w:rsid w:val="008A41E1"/>
    <w:rsid w:val="008A4278"/>
    <w:rsid w:val="008A4281"/>
    <w:rsid w:val="008A443A"/>
    <w:rsid w:val="008A45C4"/>
    <w:rsid w:val="008A48E1"/>
    <w:rsid w:val="008A492D"/>
    <w:rsid w:val="008A494B"/>
    <w:rsid w:val="008A4CCF"/>
    <w:rsid w:val="008A510B"/>
    <w:rsid w:val="008A513C"/>
    <w:rsid w:val="008A5184"/>
    <w:rsid w:val="008A530F"/>
    <w:rsid w:val="008A54CB"/>
    <w:rsid w:val="008A5597"/>
    <w:rsid w:val="008A55B4"/>
    <w:rsid w:val="008A5693"/>
    <w:rsid w:val="008A5704"/>
    <w:rsid w:val="008A5868"/>
    <w:rsid w:val="008A588C"/>
    <w:rsid w:val="008A58CC"/>
    <w:rsid w:val="008A58D4"/>
    <w:rsid w:val="008A599F"/>
    <w:rsid w:val="008A5C93"/>
    <w:rsid w:val="008A5D6F"/>
    <w:rsid w:val="008A5E18"/>
    <w:rsid w:val="008A5E55"/>
    <w:rsid w:val="008A5EC8"/>
    <w:rsid w:val="008A5F00"/>
    <w:rsid w:val="008A5FEC"/>
    <w:rsid w:val="008A6091"/>
    <w:rsid w:val="008A60F0"/>
    <w:rsid w:val="008A60F1"/>
    <w:rsid w:val="008A6151"/>
    <w:rsid w:val="008A6233"/>
    <w:rsid w:val="008A6235"/>
    <w:rsid w:val="008A62E6"/>
    <w:rsid w:val="008A6342"/>
    <w:rsid w:val="008A6350"/>
    <w:rsid w:val="008A63DF"/>
    <w:rsid w:val="008A6476"/>
    <w:rsid w:val="008A64AD"/>
    <w:rsid w:val="008A65B5"/>
    <w:rsid w:val="008A65E4"/>
    <w:rsid w:val="008A6640"/>
    <w:rsid w:val="008A672A"/>
    <w:rsid w:val="008A690D"/>
    <w:rsid w:val="008A6966"/>
    <w:rsid w:val="008A69BE"/>
    <w:rsid w:val="008A6CA2"/>
    <w:rsid w:val="008A6D4B"/>
    <w:rsid w:val="008A6D5C"/>
    <w:rsid w:val="008A6D5E"/>
    <w:rsid w:val="008A6FE6"/>
    <w:rsid w:val="008A7195"/>
    <w:rsid w:val="008A7236"/>
    <w:rsid w:val="008A7274"/>
    <w:rsid w:val="008A732D"/>
    <w:rsid w:val="008A734E"/>
    <w:rsid w:val="008A73FE"/>
    <w:rsid w:val="008A7584"/>
    <w:rsid w:val="008A7640"/>
    <w:rsid w:val="008A76A6"/>
    <w:rsid w:val="008A77F5"/>
    <w:rsid w:val="008A7895"/>
    <w:rsid w:val="008A7A8E"/>
    <w:rsid w:val="008A7B4F"/>
    <w:rsid w:val="008A7BCE"/>
    <w:rsid w:val="008A7C70"/>
    <w:rsid w:val="008A7D20"/>
    <w:rsid w:val="008A7D4D"/>
    <w:rsid w:val="008A7EE3"/>
    <w:rsid w:val="008B00EE"/>
    <w:rsid w:val="008B046E"/>
    <w:rsid w:val="008B072B"/>
    <w:rsid w:val="008B0A77"/>
    <w:rsid w:val="008B0AD4"/>
    <w:rsid w:val="008B0C39"/>
    <w:rsid w:val="008B0D5D"/>
    <w:rsid w:val="008B0D75"/>
    <w:rsid w:val="008B0DBC"/>
    <w:rsid w:val="008B0E50"/>
    <w:rsid w:val="008B0EE5"/>
    <w:rsid w:val="008B168F"/>
    <w:rsid w:val="008B16F7"/>
    <w:rsid w:val="008B1840"/>
    <w:rsid w:val="008B1870"/>
    <w:rsid w:val="008B195E"/>
    <w:rsid w:val="008B1B00"/>
    <w:rsid w:val="008B1C0B"/>
    <w:rsid w:val="008B1CBE"/>
    <w:rsid w:val="008B1D14"/>
    <w:rsid w:val="008B1E51"/>
    <w:rsid w:val="008B1E92"/>
    <w:rsid w:val="008B1E98"/>
    <w:rsid w:val="008B1FC1"/>
    <w:rsid w:val="008B205A"/>
    <w:rsid w:val="008B2127"/>
    <w:rsid w:val="008B2354"/>
    <w:rsid w:val="008B2376"/>
    <w:rsid w:val="008B23D5"/>
    <w:rsid w:val="008B2405"/>
    <w:rsid w:val="008B25DE"/>
    <w:rsid w:val="008B25EB"/>
    <w:rsid w:val="008B2601"/>
    <w:rsid w:val="008B268D"/>
    <w:rsid w:val="008B2711"/>
    <w:rsid w:val="008B2808"/>
    <w:rsid w:val="008B297D"/>
    <w:rsid w:val="008B2BD6"/>
    <w:rsid w:val="008B2C4E"/>
    <w:rsid w:val="008B2CB2"/>
    <w:rsid w:val="008B2CB5"/>
    <w:rsid w:val="008B2E69"/>
    <w:rsid w:val="008B2F9F"/>
    <w:rsid w:val="008B2FF4"/>
    <w:rsid w:val="008B3024"/>
    <w:rsid w:val="008B30DB"/>
    <w:rsid w:val="008B3237"/>
    <w:rsid w:val="008B32DA"/>
    <w:rsid w:val="008B336C"/>
    <w:rsid w:val="008B34BA"/>
    <w:rsid w:val="008B35A3"/>
    <w:rsid w:val="008B39E3"/>
    <w:rsid w:val="008B3B1F"/>
    <w:rsid w:val="008B3B7E"/>
    <w:rsid w:val="008B3B82"/>
    <w:rsid w:val="008B3BE0"/>
    <w:rsid w:val="008B3C27"/>
    <w:rsid w:val="008B3D0C"/>
    <w:rsid w:val="008B3D59"/>
    <w:rsid w:val="008B3ECF"/>
    <w:rsid w:val="008B3EFF"/>
    <w:rsid w:val="008B3F42"/>
    <w:rsid w:val="008B41FE"/>
    <w:rsid w:val="008B4298"/>
    <w:rsid w:val="008B453B"/>
    <w:rsid w:val="008B47C5"/>
    <w:rsid w:val="008B48F1"/>
    <w:rsid w:val="008B49A8"/>
    <w:rsid w:val="008B4AE6"/>
    <w:rsid w:val="008B4B15"/>
    <w:rsid w:val="008B4BB4"/>
    <w:rsid w:val="008B4BC9"/>
    <w:rsid w:val="008B4CCC"/>
    <w:rsid w:val="008B4D9D"/>
    <w:rsid w:val="008B4E99"/>
    <w:rsid w:val="008B4EB8"/>
    <w:rsid w:val="008B4EC4"/>
    <w:rsid w:val="008B4FC0"/>
    <w:rsid w:val="008B4FEC"/>
    <w:rsid w:val="008B5025"/>
    <w:rsid w:val="008B5243"/>
    <w:rsid w:val="008B52BC"/>
    <w:rsid w:val="008B533D"/>
    <w:rsid w:val="008B5465"/>
    <w:rsid w:val="008B54A6"/>
    <w:rsid w:val="008B5745"/>
    <w:rsid w:val="008B57AC"/>
    <w:rsid w:val="008B57DB"/>
    <w:rsid w:val="008B584C"/>
    <w:rsid w:val="008B59DF"/>
    <w:rsid w:val="008B5B10"/>
    <w:rsid w:val="008B5BB8"/>
    <w:rsid w:val="008B5BFB"/>
    <w:rsid w:val="008B5C2E"/>
    <w:rsid w:val="008B5C88"/>
    <w:rsid w:val="008B5E05"/>
    <w:rsid w:val="008B5E1E"/>
    <w:rsid w:val="008B5F1D"/>
    <w:rsid w:val="008B600C"/>
    <w:rsid w:val="008B6120"/>
    <w:rsid w:val="008B61B4"/>
    <w:rsid w:val="008B63A6"/>
    <w:rsid w:val="008B6523"/>
    <w:rsid w:val="008B683E"/>
    <w:rsid w:val="008B6A31"/>
    <w:rsid w:val="008B6BC9"/>
    <w:rsid w:val="008B6BF1"/>
    <w:rsid w:val="008B6C19"/>
    <w:rsid w:val="008B6D58"/>
    <w:rsid w:val="008B6DAE"/>
    <w:rsid w:val="008B6F61"/>
    <w:rsid w:val="008B6FB0"/>
    <w:rsid w:val="008B71B9"/>
    <w:rsid w:val="008B74E5"/>
    <w:rsid w:val="008B75D4"/>
    <w:rsid w:val="008B769E"/>
    <w:rsid w:val="008B76AE"/>
    <w:rsid w:val="008B7944"/>
    <w:rsid w:val="008B7950"/>
    <w:rsid w:val="008B7CA4"/>
    <w:rsid w:val="008B7CBB"/>
    <w:rsid w:val="008B7CBE"/>
    <w:rsid w:val="008B7ED7"/>
    <w:rsid w:val="008C035B"/>
    <w:rsid w:val="008C046C"/>
    <w:rsid w:val="008C04ED"/>
    <w:rsid w:val="008C08D0"/>
    <w:rsid w:val="008C0A49"/>
    <w:rsid w:val="008C0B1C"/>
    <w:rsid w:val="008C0C34"/>
    <w:rsid w:val="008C0C3E"/>
    <w:rsid w:val="008C0CB5"/>
    <w:rsid w:val="008C0D20"/>
    <w:rsid w:val="008C0D30"/>
    <w:rsid w:val="008C0D3C"/>
    <w:rsid w:val="008C0E7E"/>
    <w:rsid w:val="008C10C5"/>
    <w:rsid w:val="008C10F3"/>
    <w:rsid w:val="008C113B"/>
    <w:rsid w:val="008C115A"/>
    <w:rsid w:val="008C1217"/>
    <w:rsid w:val="008C1265"/>
    <w:rsid w:val="008C1331"/>
    <w:rsid w:val="008C139A"/>
    <w:rsid w:val="008C13D8"/>
    <w:rsid w:val="008C14EF"/>
    <w:rsid w:val="008C1667"/>
    <w:rsid w:val="008C16D4"/>
    <w:rsid w:val="008C1833"/>
    <w:rsid w:val="008C18A3"/>
    <w:rsid w:val="008C1936"/>
    <w:rsid w:val="008C1C17"/>
    <w:rsid w:val="008C1C65"/>
    <w:rsid w:val="008C1E97"/>
    <w:rsid w:val="008C1EAE"/>
    <w:rsid w:val="008C1EED"/>
    <w:rsid w:val="008C2026"/>
    <w:rsid w:val="008C212D"/>
    <w:rsid w:val="008C214E"/>
    <w:rsid w:val="008C2232"/>
    <w:rsid w:val="008C23ED"/>
    <w:rsid w:val="008C2422"/>
    <w:rsid w:val="008C2B79"/>
    <w:rsid w:val="008C2BE9"/>
    <w:rsid w:val="008C2C65"/>
    <w:rsid w:val="008C2DC6"/>
    <w:rsid w:val="008C2E68"/>
    <w:rsid w:val="008C2F33"/>
    <w:rsid w:val="008C2F91"/>
    <w:rsid w:val="008C2FF7"/>
    <w:rsid w:val="008C31AE"/>
    <w:rsid w:val="008C31DB"/>
    <w:rsid w:val="008C3209"/>
    <w:rsid w:val="008C32A3"/>
    <w:rsid w:val="008C3367"/>
    <w:rsid w:val="008C3596"/>
    <w:rsid w:val="008C383C"/>
    <w:rsid w:val="008C3978"/>
    <w:rsid w:val="008C3B81"/>
    <w:rsid w:val="008C3BFA"/>
    <w:rsid w:val="008C3D33"/>
    <w:rsid w:val="008C3DE4"/>
    <w:rsid w:val="008C3E58"/>
    <w:rsid w:val="008C3EDB"/>
    <w:rsid w:val="008C3EDD"/>
    <w:rsid w:val="008C3F95"/>
    <w:rsid w:val="008C4090"/>
    <w:rsid w:val="008C4342"/>
    <w:rsid w:val="008C44C8"/>
    <w:rsid w:val="008C457F"/>
    <w:rsid w:val="008C45AE"/>
    <w:rsid w:val="008C4737"/>
    <w:rsid w:val="008C4832"/>
    <w:rsid w:val="008C4A02"/>
    <w:rsid w:val="008C4B66"/>
    <w:rsid w:val="008C4E7E"/>
    <w:rsid w:val="008C4EE3"/>
    <w:rsid w:val="008C4FC1"/>
    <w:rsid w:val="008C5095"/>
    <w:rsid w:val="008C50B1"/>
    <w:rsid w:val="008C5128"/>
    <w:rsid w:val="008C52C9"/>
    <w:rsid w:val="008C52CE"/>
    <w:rsid w:val="008C533C"/>
    <w:rsid w:val="008C53BC"/>
    <w:rsid w:val="008C5695"/>
    <w:rsid w:val="008C56B1"/>
    <w:rsid w:val="008C57C4"/>
    <w:rsid w:val="008C581C"/>
    <w:rsid w:val="008C584B"/>
    <w:rsid w:val="008C591A"/>
    <w:rsid w:val="008C5945"/>
    <w:rsid w:val="008C598B"/>
    <w:rsid w:val="008C5ABD"/>
    <w:rsid w:val="008C5BF1"/>
    <w:rsid w:val="008C5CEC"/>
    <w:rsid w:val="008C5DA4"/>
    <w:rsid w:val="008C5DF3"/>
    <w:rsid w:val="008C5E6E"/>
    <w:rsid w:val="008C5F96"/>
    <w:rsid w:val="008C6083"/>
    <w:rsid w:val="008C60E3"/>
    <w:rsid w:val="008C6171"/>
    <w:rsid w:val="008C62D3"/>
    <w:rsid w:val="008C6557"/>
    <w:rsid w:val="008C65BD"/>
    <w:rsid w:val="008C66E8"/>
    <w:rsid w:val="008C6782"/>
    <w:rsid w:val="008C67C5"/>
    <w:rsid w:val="008C6860"/>
    <w:rsid w:val="008C6887"/>
    <w:rsid w:val="008C6939"/>
    <w:rsid w:val="008C6984"/>
    <w:rsid w:val="008C6ABB"/>
    <w:rsid w:val="008C6B0A"/>
    <w:rsid w:val="008C6B3A"/>
    <w:rsid w:val="008C6DB1"/>
    <w:rsid w:val="008C6E20"/>
    <w:rsid w:val="008C6F45"/>
    <w:rsid w:val="008C6FED"/>
    <w:rsid w:val="008C700D"/>
    <w:rsid w:val="008C7489"/>
    <w:rsid w:val="008C74C7"/>
    <w:rsid w:val="008C7837"/>
    <w:rsid w:val="008C789A"/>
    <w:rsid w:val="008C78B8"/>
    <w:rsid w:val="008C7975"/>
    <w:rsid w:val="008C7BB9"/>
    <w:rsid w:val="008C7CD2"/>
    <w:rsid w:val="008D0026"/>
    <w:rsid w:val="008D006A"/>
    <w:rsid w:val="008D0082"/>
    <w:rsid w:val="008D0196"/>
    <w:rsid w:val="008D0202"/>
    <w:rsid w:val="008D0245"/>
    <w:rsid w:val="008D0330"/>
    <w:rsid w:val="008D035A"/>
    <w:rsid w:val="008D03D9"/>
    <w:rsid w:val="008D04E0"/>
    <w:rsid w:val="008D0525"/>
    <w:rsid w:val="008D07B3"/>
    <w:rsid w:val="008D0841"/>
    <w:rsid w:val="008D08A1"/>
    <w:rsid w:val="008D0946"/>
    <w:rsid w:val="008D09E7"/>
    <w:rsid w:val="008D0B76"/>
    <w:rsid w:val="008D0C30"/>
    <w:rsid w:val="008D0E88"/>
    <w:rsid w:val="008D0F2E"/>
    <w:rsid w:val="008D0F31"/>
    <w:rsid w:val="008D0FCE"/>
    <w:rsid w:val="008D1041"/>
    <w:rsid w:val="008D135F"/>
    <w:rsid w:val="008D144C"/>
    <w:rsid w:val="008D16C4"/>
    <w:rsid w:val="008D1773"/>
    <w:rsid w:val="008D17AB"/>
    <w:rsid w:val="008D199B"/>
    <w:rsid w:val="008D1A83"/>
    <w:rsid w:val="008D1AA8"/>
    <w:rsid w:val="008D1AC1"/>
    <w:rsid w:val="008D1D54"/>
    <w:rsid w:val="008D1DB6"/>
    <w:rsid w:val="008D1DD5"/>
    <w:rsid w:val="008D1E69"/>
    <w:rsid w:val="008D1F22"/>
    <w:rsid w:val="008D20CC"/>
    <w:rsid w:val="008D20F1"/>
    <w:rsid w:val="008D2104"/>
    <w:rsid w:val="008D21BB"/>
    <w:rsid w:val="008D229B"/>
    <w:rsid w:val="008D244B"/>
    <w:rsid w:val="008D24A3"/>
    <w:rsid w:val="008D2569"/>
    <w:rsid w:val="008D2786"/>
    <w:rsid w:val="008D2888"/>
    <w:rsid w:val="008D2949"/>
    <w:rsid w:val="008D29BD"/>
    <w:rsid w:val="008D29C0"/>
    <w:rsid w:val="008D2C5F"/>
    <w:rsid w:val="008D2C68"/>
    <w:rsid w:val="008D2C9F"/>
    <w:rsid w:val="008D2CB3"/>
    <w:rsid w:val="008D2D12"/>
    <w:rsid w:val="008D2D89"/>
    <w:rsid w:val="008D2D95"/>
    <w:rsid w:val="008D2E08"/>
    <w:rsid w:val="008D2E4E"/>
    <w:rsid w:val="008D2F95"/>
    <w:rsid w:val="008D3153"/>
    <w:rsid w:val="008D32AD"/>
    <w:rsid w:val="008D3341"/>
    <w:rsid w:val="008D3431"/>
    <w:rsid w:val="008D3752"/>
    <w:rsid w:val="008D378C"/>
    <w:rsid w:val="008D37AD"/>
    <w:rsid w:val="008D387B"/>
    <w:rsid w:val="008D3921"/>
    <w:rsid w:val="008D3A14"/>
    <w:rsid w:val="008D3A6A"/>
    <w:rsid w:val="008D3AA9"/>
    <w:rsid w:val="008D3B00"/>
    <w:rsid w:val="008D3E2C"/>
    <w:rsid w:val="008D3F25"/>
    <w:rsid w:val="008D3F2F"/>
    <w:rsid w:val="008D40A9"/>
    <w:rsid w:val="008D40E9"/>
    <w:rsid w:val="008D41DF"/>
    <w:rsid w:val="008D41FD"/>
    <w:rsid w:val="008D4398"/>
    <w:rsid w:val="008D44BC"/>
    <w:rsid w:val="008D44ED"/>
    <w:rsid w:val="008D4844"/>
    <w:rsid w:val="008D49C9"/>
    <w:rsid w:val="008D4A3F"/>
    <w:rsid w:val="008D4AF4"/>
    <w:rsid w:val="008D4CED"/>
    <w:rsid w:val="008D4F5C"/>
    <w:rsid w:val="008D54D9"/>
    <w:rsid w:val="008D57E5"/>
    <w:rsid w:val="008D57FB"/>
    <w:rsid w:val="008D582C"/>
    <w:rsid w:val="008D58EC"/>
    <w:rsid w:val="008D58F5"/>
    <w:rsid w:val="008D5915"/>
    <w:rsid w:val="008D5AE0"/>
    <w:rsid w:val="008D5B23"/>
    <w:rsid w:val="008D5BE2"/>
    <w:rsid w:val="008D5C77"/>
    <w:rsid w:val="008D5D52"/>
    <w:rsid w:val="008D5F3A"/>
    <w:rsid w:val="008D5F48"/>
    <w:rsid w:val="008D5F97"/>
    <w:rsid w:val="008D5FA2"/>
    <w:rsid w:val="008D60BF"/>
    <w:rsid w:val="008D60DE"/>
    <w:rsid w:val="008D6353"/>
    <w:rsid w:val="008D6455"/>
    <w:rsid w:val="008D6477"/>
    <w:rsid w:val="008D656F"/>
    <w:rsid w:val="008D65FC"/>
    <w:rsid w:val="008D6705"/>
    <w:rsid w:val="008D67A6"/>
    <w:rsid w:val="008D67AA"/>
    <w:rsid w:val="008D67BB"/>
    <w:rsid w:val="008D6B67"/>
    <w:rsid w:val="008D6C4B"/>
    <w:rsid w:val="008D6D39"/>
    <w:rsid w:val="008D6DBA"/>
    <w:rsid w:val="008D6E6A"/>
    <w:rsid w:val="008D6E86"/>
    <w:rsid w:val="008D6FB7"/>
    <w:rsid w:val="008D7004"/>
    <w:rsid w:val="008D72C3"/>
    <w:rsid w:val="008D72EA"/>
    <w:rsid w:val="008D77C6"/>
    <w:rsid w:val="008D7B74"/>
    <w:rsid w:val="008D7B88"/>
    <w:rsid w:val="008D7C04"/>
    <w:rsid w:val="008D7D14"/>
    <w:rsid w:val="008D7DD1"/>
    <w:rsid w:val="008D7EB6"/>
    <w:rsid w:val="008D7ECC"/>
    <w:rsid w:val="008D7EDA"/>
    <w:rsid w:val="008E001C"/>
    <w:rsid w:val="008E0055"/>
    <w:rsid w:val="008E018A"/>
    <w:rsid w:val="008E06DF"/>
    <w:rsid w:val="008E07B0"/>
    <w:rsid w:val="008E08C4"/>
    <w:rsid w:val="008E0952"/>
    <w:rsid w:val="008E0955"/>
    <w:rsid w:val="008E0A64"/>
    <w:rsid w:val="008E0AC2"/>
    <w:rsid w:val="008E0BE5"/>
    <w:rsid w:val="008E0CB0"/>
    <w:rsid w:val="008E0EB7"/>
    <w:rsid w:val="008E0FBC"/>
    <w:rsid w:val="008E1046"/>
    <w:rsid w:val="008E1256"/>
    <w:rsid w:val="008E13C6"/>
    <w:rsid w:val="008E1471"/>
    <w:rsid w:val="008E147B"/>
    <w:rsid w:val="008E14FA"/>
    <w:rsid w:val="008E14FE"/>
    <w:rsid w:val="008E159C"/>
    <w:rsid w:val="008E15A9"/>
    <w:rsid w:val="008E15E0"/>
    <w:rsid w:val="008E170C"/>
    <w:rsid w:val="008E17F4"/>
    <w:rsid w:val="008E1852"/>
    <w:rsid w:val="008E1865"/>
    <w:rsid w:val="008E19B4"/>
    <w:rsid w:val="008E2139"/>
    <w:rsid w:val="008E2271"/>
    <w:rsid w:val="008E22AA"/>
    <w:rsid w:val="008E265C"/>
    <w:rsid w:val="008E2BC4"/>
    <w:rsid w:val="008E2E32"/>
    <w:rsid w:val="008E2FBF"/>
    <w:rsid w:val="008E2FCB"/>
    <w:rsid w:val="008E3071"/>
    <w:rsid w:val="008E3216"/>
    <w:rsid w:val="008E33C6"/>
    <w:rsid w:val="008E33D8"/>
    <w:rsid w:val="008E33F9"/>
    <w:rsid w:val="008E34ED"/>
    <w:rsid w:val="008E3580"/>
    <w:rsid w:val="008E35EE"/>
    <w:rsid w:val="008E3621"/>
    <w:rsid w:val="008E364F"/>
    <w:rsid w:val="008E369C"/>
    <w:rsid w:val="008E371A"/>
    <w:rsid w:val="008E3801"/>
    <w:rsid w:val="008E395A"/>
    <w:rsid w:val="008E39E4"/>
    <w:rsid w:val="008E3B98"/>
    <w:rsid w:val="008E3BAF"/>
    <w:rsid w:val="008E3BD2"/>
    <w:rsid w:val="008E3C28"/>
    <w:rsid w:val="008E3DA2"/>
    <w:rsid w:val="008E3DF0"/>
    <w:rsid w:val="008E3FD8"/>
    <w:rsid w:val="008E4032"/>
    <w:rsid w:val="008E4239"/>
    <w:rsid w:val="008E426E"/>
    <w:rsid w:val="008E43F9"/>
    <w:rsid w:val="008E43FE"/>
    <w:rsid w:val="008E4408"/>
    <w:rsid w:val="008E4519"/>
    <w:rsid w:val="008E46BA"/>
    <w:rsid w:val="008E4700"/>
    <w:rsid w:val="008E4815"/>
    <w:rsid w:val="008E4863"/>
    <w:rsid w:val="008E4CDC"/>
    <w:rsid w:val="008E500F"/>
    <w:rsid w:val="008E5053"/>
    <w:rsid w:val="008E50C1"/>
    <w:rsid w:val="008E51F2"/>
    <w:rsid w:val="008E521F"/>
    <w:rsid w:val="008E524F"/>
    <w:rsid w:val="008E53B6"/>
    <w:rsid w:val="008E53FF"/>
    <w:rsid w:val="008E5467"/>
    <w:rsid w:val="008E546A"/>
    <w:rsid w:val="008E5600"/>
    <w:rsid w:val="008E5776"/>
    <w:rsid w:val="008E5828"/>
    <w:rsid w:val="008E5AA1"/>
    <w:rsid w:val="008E5ACA"/>
    <w:rsid w:val="008E5C13"/>
    <w:rsid w:val="008E5E25"/>
    <w:rsid w:val="008E5ECE"/>
    <w:rsid w:val="008E5F27"/>
    <w:rsid w:val="008E5F2E"/>
    <w:rsid w:val="008E5F49"/>
    <w:rsid w:val="008E5F4F"/>
    <w:rsid w:val="008E5F82"/>
    <w:rsid w:val="008E60C2"/>
    <w:rsid w:val="008E613B"/>
    <w:rsid w:val="008E61C3"/>
    <w:rsid w:val="008E626B"/>
    <w:rsid w:val="008E6786"/>
    <w:rsid w:val="008E67AE"/>
    <w:rsid w:val="008E6856"/>
    <w:rsid w:val="008E69A8"/>
    <w:rsid w:val="008E6B4F"/>
    <w:rsid w:val="008E6D2A"/>
    <w:rsid w:val="008E6D33"/>
    <w:rsid w:val="008E6D37"/>
    <w:rsid w:val="008E6ED6"/>
    <w:rsid w:val="008E6EE9"/>
    <w:rsid w:val="008E6F74"/>
    <w:rsid w:val="008E715E"/>
    <w:rsid w:val="008E74D7"/>
    <w:rsid w:val="008E78C6"/>
    <w:rsid w:val="008E78FB"/>
    <w:rsid w:val="008E7956"/>
    <w:rsid w:val="008E7A04"/>
    <w:rsid w:val="008E7A57"/>
    <w:rsid w:val="008E7B96"/>
    <w:rsid w:val="008E7BD9"/>
    <w:rsid w:val="008E7DE9"/>
    <w:rsid w:val="008E7F82"/>
    <w:rsid w:val="008F01D0"/>
    <w:rsid w:val="008F02D9"/>
    <w:rsid w:val="008F034E"/>
    <w:rsid w:val="008F03D2"/>
    <w:rsid w:val="008F03F5"/>
    <w:rsid w:val="008F05FF"/>
    <w:rsid w:val="008F0778"/>
    <w:rsid w:val="008F0877"/>
    <w:rsid w:val="008F0B3E"/>
    <w:rsid w:val="008F0B5F"/>
    <w:rsid w:val="008F0BA1"/>
    <w:rsid w:val="008F0BEE"/>
    <w:rsid w:val="008F10CF"/>
    <w:rsid w:val="008F1128"/>
    <w:rsid w:val="008F11F2"/>
    <w:rsid w:val="008F138C"/>
    <w:rsid w:val="008F157D"/>
    <w:rsid w:val="008F1593"/>
    <w:rsid w:val="008F1615"/>
    <w:rsid w:val="008F1722"/>
    <w:rsid w:val="008F1902"/>
    <w:rsid w:val="008F191D"/>
    <w:rsid w:val="008F1940"/>
    <w:rsid w:val="008F1A33"/>
    <w:rsid w:val="008F1C4A"/>
    <w:rsid w:val="008F1D51"/>
    <w:rsid w:val="008F1DD5"/>
    <w:rsid w:val="008F1EC4"/>
    <w:rsid w:val="008F1EE2"/>
    <w:rsid w:val="008F1F1E"/>
    <w:rsid w:val="008F1F37"/>
    <w:rsid w:val="008F2054"/>
    <w:rsid w:val="008F2174"/>
    <w:rsid w:val="008F24C3"/>
    <w:rsid w:val="008F24CA"/>
    <w:rsid w:val="008F24DC"/>
    <w:rsid w:val="008F2509"/>
    <w:rsid w:val="008F2531"/>
    <w:rsid w:val="008F25F9"/>
    <w:rsid w:val="008F2630"/>
    <w:rsid w:val="008F265C"/>
    <w:rsid w:val="008F2692"/>
    <w:rsid w:val="008F270F"/>
    <w:rsid w:val="008F27B0"/>
    <w:rsid w:val="008F2841"/>
    <w:rsid w:val="008F2A01"/>
    <w:rsid w:val="008F2A03"/>
    <w:rsid w:val="008F2AAE"/>
    <w:rsid w:val="008F2C8F"/>
    <w:rsid w:val="008F2EBC"/>
    <w:rsid w:val="008F2F32"/>
    <w:rsid w:val="008F3073"/>
    <w:rsid w:val="008F3100"/>
    <w:rsid w:val="008F31ED"/>
    <w:rsid w:val="008F3234"/>
    <w:rsid w:val="008F3346"/>
    <w:rsid w:val="008F33C4"/>
    <w:rsid w:val="008F34AA"/>
    <w:rsid w:val="008F3506"/>
    <w:rsid w:val="008F355C"/>
    <w:rsid w:val="008F37DC"/>
    <w:rsid w:val="008F3966"/>
    <w:rsid w:val="008F3AA9"/>
    <w:rsid w:val="008F3B9D"/>
    <w:rsid w:val="008F3BD4"/>
    <w:rsid w:val="008F3D25"/>
    <w:rsid w:val="008F3E8D"/>
    <w:rsid w:val="008F3F2A"/>
    <w:rsid w:val="008F3FAF"/>
    <w:rsid w:val="008F40FE"/>
    <w:rsid w:val="008F41EF"/>
    <w:rsid w:val="008F42E6"/>
    <w:rsid w:val="008F4375"/>
    <w:rsid w:val="008F438E"/>
    <w:rsid w:val="008F4428"/>
    <w:rsid w:val="008F446E"/>
    <w:rsid w:val="008F44CD"/>
    <w:rsid w:val="008F44DD"/>
    <w:rsid w:val="008F4531"/>
    <w:rsid w:val="008F4699"/>
    <w:rsid w:val="008F46C6"/>
    <w:rsid w:val="008F4827"/>
    <w:rsid w:val="008F4941"/>
    <w:rsid w:val="008F4BBB"/>
    <w:rsid w:val="008F4C6B"/>
    <w:rsid w:val="008F4E19"/>
    <w:rsid w:val="008F4E7A"/>
    <w:rsid w:val="008F5120"/>
    <w:rsid w:val="008F512F"/>
    <w:rsid w:val="008F5366"/>
    <w:rsid w:val="008F536A"/>
    <w:rsid w:val="008F5377"/>
    <w:rsid w:val="008F53AE"/>
    <w:rsid w:val="008F545B"/>
    <w:rsid w:val="008F545D"/>
    <w:rsid w:val="008F54CE"/>
    <w:rsid w:val="008F54E1"/>
    <w:rsid w:val="008F5598"/>
    <w:rsid w:val="008F55AC"/>
    <w:rsid w:val="008F566C"/>
    <w:rsid w:val="008F580D"/>
    <w:rsid w:val="008F5856"/>
    <w:rsid w:val="008F591E"/>
    <w:rsid w:val="008F5A2F"/>
    <w:rsid w:val="008F5C46"/>
    <w:rsid w:val="008F5C59"/>
    <w:rsid w:val="008F5C72"/>
    <w:rsid w:val="008F5CB2"/>
    <w:rsid w:val="008F5CBF"/>
    <w:rsid w:val="008F5D57"/>
    <w:rsid w:val="008F5D81"/>
    <w:rsid w:val="008F5D96"/>
    <w:rsid w:val="008F5D9D"/>
    <w:rsid w:val="008F5E06"/>
    <w:rsid w:val="008F5E6F"/>
    <w:rsid w:val="008F5EF0"/>
    <w:rsid w:val="008F604A"/>
    <w:rsid w:val="008F636A"/>
    <w:rsid w:val="008F65DE"/>
    <w:rsid w:val="008F66F0"/>
    <w:rsid w:val="008F681E"/>
    <w:rsid w:val="008F6971"/>
    <w:rsid w:val="008F6975"/>
    <w:rsid w:val="008F7000"/>
    <w:rsid w:val="008F7027"/>
    <w:rsid w:val="008F7037"/>
    <w:rsid w:val="008F712C"/>
    <w:rsid w:val="008F718A"/>
    <w:rsid w:val="008F738A"/>
    <w:rsid w:val="008F73AB"/>
    <w:rsid w:val="008F73F9"/>
    <w:rsid w:val="008F7560"/>
    <w:rsid w:val="008F767B"/>
    <w:rsid w:val="008F76CE"/>
    <w:rsid w:val="008F78B2"/>
    <w:rsid w:val="008F7A44"/>
    <w:rsid w:val="008F7A5C"/>
    <w:rsid w:val="008F7A7E"/>
    <w:rsid w:val="008F7B70"/>
    <w:rsid w:val="008F7BA6"/>
    <w:rsid w:val="008F7EF1"/>
    <w:rsid w:val="008F7FD6"/>
    <w:rsid w:val="00900118"/>
    <w:rsid w:val="00900119"/>
    <w:rsid w:val="00900197"/>
    <w:rsid w:val="0090019C"/>
    <w:rsid w:val="009001D3"/>
    <w:rsid w:val="009002B4"/>
    <w:rsid w:val="009005BA"/>
    <w:rsid w:val="00900654"/>
    <w:rsid w:val="0090097B"/>
    <w:rsid w:val="00900A0F"/>
    <w:rsid w:val="00900AD1"/>
    <w:rsid w:val="00900AEB"/>
    <w:rsid w:val="00900B5A"/>
    <w:rsid w:val="00900C40"/>
    <w:rsid w:val="00900CD1"/>
    <w:rsid w:val="00900CE8"/>
    <w:rsid w:val="00900DC8"/>
    <w:rsid w:val="00900DEE"/>
    <w:rsid w:val="00900EE8"/>
    <w:rsid w:val="00900F29"/>
    <w:rsid w:val="00900FCD"/>
    <w:rsid w:val="00900FD5"/>
    <w:rsid w:val="00901080"/>
    <w:rsid w:val="009011EE"/>
    <w:rsid w:val="009012D5"/>
    <w:rsid w:val="0090130F"/>
    <w:rsid w:val="0090148D"/>
    <w:rsid w:val="009014D8"/>
    <w:rsid w:val="009014E2"/>
    <w:rsid w:val="0090155F"/>
    <w:rsid w:val="009015A9"/>
    <w:rsid w:val="009016F8"/>
    <w:rsid w:val="00901738"/>
    <w:rsid w:val="009017F8"/>
    <w:rsid w:val="0090186A"/>
    <w:rsid w:val="00901A7B"/>
    <w:rsid w:val="00901C3D"/>
    <w:rsid w:val="00901C62"/>
    <w:rsid w:val="00901CFE"/>
    <w:rsid w:val="00901DB9"/>
    <w:rsid w:val="00901EE3"/>
    <w:rsid w:val="0090206C"/>
    <w:rsid w:val="009020A9"/>
    <w:rsid w:val="0090215B"/>
    <w:rsid w:val="00902221"/>
    <w:rsid w:val="009022A2"/>
    <w:rsid w:val="0090230C"/>
    <w:rsid w:val="00902410"/>
    <w:rsid w:val="00902557"/>
    <w:rsid w:val="009025FD"/>
    <w:rsid w:val="00902691"/>
    <w:rsid w:val="00902763"/>
    <w:rsid w:val="009027FB"/>
    <w:rsid w:val="0090283F"/>
    <w:rsid w:val="009028E9"/>
    <w:rsid w:val="0090292C"/>
    <w:rsid w:val="00902A51"/>
    <w:rsid w:val="00902A66"/>
    <w:rsid w:val="00902A9B"/>
    <w:rsid w:val="00902AAA"/>
    <w:rsid w:val="00902CF1"/>
    <w:rsid w:val="00902D88"/>
    <w:rsid w:val="00902DF4"/>
    <w:rsid w:val="00902DFC"/>
    <w:rsid w:val="00902E0B"/>
    <w:rsid w:val="00902F26"/>
    <w:rsid w:val="00902FF0"/>
    <w:rsid w:val="0090307B"/>
    <w:rsid w:val="00903084"/>
    <w:rsid w:val="009030A0"/>
    <w:rsid w:val="00903171"/>
    <w:rsid w:val="00903260"/>
    <w:rsid w:val="009032D7"/>
    <w:rsid w:val="00903323"/>
    <w:rsid w:val="00903475"/>
    <w:rsid w:val="009034C2"/>
    <w:rsid w:val="009034F1"/>
    <w:rsid w:val="00903530"/>
    <w:rsid w:val="00903719"/>
    <w:rsid w:val="009037C4"/>
    <w:rsid w:val="00903808"/>
    <w:rsid w:val="00903846"/>
    <w:rsid w:val="009038A5"/>
    <w:rsid w:val="00903913"/>
    <w:rsid w:val="00903A25"/>
    <w:rsid w:val="00903AF0"/>
    <w:rsid w:val="00903D47"/>
    <w:rsid w:val="00903DB4"/>
    <w:rsid w:val="00903FCD"/>
    <w:rsid w:val="0090420A"/>
    <w:rsid w:val="0090421D"/>
    <w:rsid w:val="00904274"/>
    <w:rsid w:val="009042DC"/>
    <w:rsid w:val="009042EC"/>
    <w:rsid w:val="00904408"/>
    <w:rsid w:val="0090445D"/>
    <w:rsid w:val="00904463"/>
    <w:rsid w:val="0090459C"/>
    <w:rsid w:val="00904812"/>
    <w:rsid w:val="00904846"/>
    <w:rsid w:val="009048DC"/>
    <w:rsid w:val="0090496D"/>
    <w:rsid w:val="00904B51"/>
    <w:rsid w:val="00904BBF"/>
    <w:rsid w:val="00904D5B"/>
    <w:rsid w:val="00904D81"/>
    <w:rsid w:val="00904D92"/>
    <w:rsid w:val="00904E90"/>
    <w:rsid w:val="00904EA6"/>
    <w:rsid w:val="00904F96"/>
    <w:rsid w:val="0090509B"/>
    <w:rsid w:val="00905125"/>
    <w:rsid w:val="009051C1"/>
    <w:rsid w:val="009053D7"/>
    <w:rsid w:val="00905552"/>
    <w:rsid w:val="009055AF"/>
    <w:rsid w:val="009055F0"/>
    <w:rsid w:val="0090577F"/>
    <w:rsid w:val="0090592C"/>
    <w:rsid w:val="00905AB8"/>
    <w:rsid w:val="00905E13"/>
    <w:rsid w:val="00905F81"/>
    <w:rsid w:val="00906134"/>
    <w:rsid w:val="009062F1"/>
    <w:rsid w:val="009064C0"/>
    <w:rsid w:val="009064CC"/>
    <w:rsid w:val="00906577"/>
    <w:rsid w:val="0090657B"/>
    <w:rsid w:val="009066D2"/>
    <w:rsid w:val="009067CE"/>
    <w:rsid w:val="009068BF"/>
    <w:rsid w:val="00906DCC"/>
    <w:rsid w:val="00906ECF"/>
    <w:rsid w:val="00907075"/>
    <w:rsid w:val="00907085"/>
    <w:rsid w:val="0090728F"/>
    <w:rsid w:val="009072FF"/>
    <w:rsid w:val="00907332"/>
    <w:rsid w:val="00907386"/>
    <w:rsid w:val="00907435"/>
    <w:rsid w:val="0090746A"/>
    <w:rsid w:val="009074AB"/>
    <w:rsid w:val="00907521"/>
    <w:rsid w:val="009075B7"/>
    <w:rsid w:val="00907611"/>
    <w:rsid w:val="009076DE"/>
    <w:rsid w:val="009078C9"/>
    <w:rsid w:val="0090799F"/>
    <w:rsid w:val="00907A57"/>
    <w:rsid w:val="00907A64"/>
    <w:rsid w:val="00907A83"/>
    <w:rsid w:val="00907B89"/>
    <w:rsid w:val="00907C06"/>
    <w:rsid w:val="00907D0D"/>
    <w:rsid w:val="00907F20"/>
    <w:rsid w:val="00907F69"/>
    <w:rsid w:val="00910178"/>
    <w:rsid w:val="00910470"/>
    <w:rsid w:val="00910588"/>
    <w:rsid w:val="00910758"/>
    <w:rsid w:val="00910796"/>
    <w:rsid w:val="00910855"/>
    <w:rsid w:val="00910948"/>
    <w:rsid w:val="00910BA2"/>
    <w:rsid w:val="00910BD5"/>
    <w:rsid w:val="00910C09"/>
    <w:rsid w:val="00910C94"/>
    <w:rsid w:val="00910FD1"/>
    <w:rsid w:val="00911098"/>
    <w:rsid w:val="0091112E"/>
    <w:rsid w:val="009111CA"/>
    <w:rsid w:val="009112A9"/>
    <w:rsid w:val="009112E4"/>
    <w:rsid w:val="009112FD"/>
    <w:rsid w:val="009113A0"/>
    <w:rsid w:val="009113BB"/>
    <w:rsid w:val="00911418"/>
    <w:rsid w:val="0091144F"/>
    <w:rsid w:val="0091148A"/>
    <w:rsid w:val="0091148E"/>
    <w:rsid w:val="0091165C"/>
    <w:rsid w:val="009116E2"/>
    <w:rsid w:val="00911700"/>
    <w:rsid w:val="00911956"/>
    <w:rsid w:val="00911A93"/>
    <w:rsid w:val="00911B5A"/>
    <w:rsid w:val="00911B86"/>
    <w:rsid w:val="00911CDC"/>
    <w:rsid w:val="00911DB7"/>
    <w:rsid w:val="00911F77"/>
    <w:rsid w:val="00911F91"/>
    <w:rsid w:val="00912303"/>
    <w:rsid w:val="009123DC"/>
    <w:rsid w:val="009125AC"/>
    <w:rsid w:val="009125B1"/>
    <w:rsid w:val="009125F2"/>
    <w:rsid w:val="0091299A"/>
    <w:rsid w:val="00912A7E"/>
    <w:rsid w:val="00912B5C"/>
    <w:rsid w:val="00912B85"/>
    <w:rsid w:val="00912BDC"/>
    <w:rsid w:val="00912D81"/>
    <w:rsid w:val="00912D8B"/>
    <w:rsid w:val="00912F89"/>
    <w:rsid w:val="0091309F"/>
    <w:rsid w:val="009130ED"/>
    <w:rsid w:val="0091312A"/>
    <w:rsid w:val="00913150"/>
    <w:rsid w:val="009134F7"/>
    <w:rsid w:val="009135AE"/>
    <w:rsid w:val="0091379F"/>
    <w:rsid w:val="009137D5"/>
    <w:rsid w:val="0091380A"/>
    <w:rsid w:val="00913970"/>
    <w:rsid w:val="00913A12"/>
    <w:rsid w:val="00913A22"/>
    <w:rsid w:val="00913D79"/>
    <w:rsid w:val="00913DFD"/>
    <w:rsid w:val="00913E49"/>
    <w:rsid w:val="00913F87"/>
    <w:rsid w:val="0091445F"/>
    <w:rsid w:val="00914514"/>
    <w:rsid w:val="00914582"/>
    <w:rsid w:val="009145EC"/>
    <w:rsid w:val="0091462F"/>
    <w:rsid w:val="00914704"/>
    <w:rsid w:val="0091499C"/>
    <w:rsid w:val="00914A98"/>
    <w:rsid w:val="00914B0A"/>
    <w:rsid w:val="00914C72"/>
    <w:rsid w:val="00914D9F"/>
    <w:rsid w:val="00914DE7"/>
    <w:rsid w:val="00914E14"/>
    <w:rsid w:val="00914E6F"/>
    <w:rsid w:val="00914EA8"/>
    <w:rsid w:val="00914EF6"/>
    <w:rsid w:val="009150F9"/>
    <w:rsid w:val="00915111"/>
    <w:rsid w:val="009151E5"/>
    <w:rsid w:val="00915353"/>
    <w:rsid w:val="00915406"/>
    <w:rsid w:val="0091550F"/>
    <w:rsid w:val="009156BA"/>
    <w:rsid w:val="00915816"/>
    <w:rsid w:val="00915A5E"/>
    <w:rsid w:val="00915D2C"/>
    <w:rsid w:val="00915D53"/>
    <w:rsid w:val="00915D59"/>
    <w:rsid w:val="00915DA6"/>
    <w:rsid w:val="00915DAB"/>
    <w:rsid w:val="00915DC4"/>
    <w:rsid w:val="00915DE8"/>
    <w:rsid w:val="00915F76"/>
    <w:rsid w:val="009160C6"/>
    <w:rsid w:val="009160DE"/>
    <w:rsid w:val="009161E1"/>
    <w:rsid w:val="0091627D"/>
    <w:rsid w:val="0091640C"/>
    <w:rsid w:val="0091647C"/>
    <w:rsid w:val="00916599"/>
    <w:rsid w:val="00916779"/>
    <w:rsid w:val="00916865"/>
    <w:rsid w:val="0091691D"/>
    <w:rsid w:val="00916932"/>
    <w:rsid w:val="00916999"/>
    <w:rsid w:val="00916A36"/>
    <w:rsid w:val="00916A5B"/>
    <w:rsid w:val="00916B12"/>
    <w:rsid w:val="00916B8D"/>
    <w:rsid w:val="00916BB4"/>
    <w:rsid w:val="00916D6C"/>
    <w:rsid w:val="00916D80"/>
    <w:rsid w:val="00916E0E"/>
    <w:rsid w:val="00916E8A"/>
    <w:rsid w:val="00916FE5"/>
    <w:rsid w:val="0091703D"/>
    <w:rsid w:val="00917186"/>
    <w:rsid w:val="00917291"/>
    <w:rsid w:val="00917311"/>
    <w:rsid w:val="009173B8"/>
    <w:rsid w:val="009173FD"/>
    <w:rsid w:val="009175F6"/>
    <w:rsid w:val="009177BC"/>
    <w:rsid w:val="009178D5"/>
    <w:rsid w:val="0091799C"/>
    <w:rsid w:val="009179CB"/>
    <w:rsid w:val="00917A37"/>
    <w:rsid w:val="00917A5F"/>
    <w:rsid w:val="00917A9A"/>
    <w:rsid w:val="00917AEA"/>
    <w:rsid w:val="00917B26"/>
    <w:rsid w:val="00917B42"/>
    <w:rsid w:val="00917BED"/>
    <w:rsid w:val="00917D77"/>
    <w:rsid w:val="00920058"/>
    <w:rsid w:val="0092006D"/>
    <w:rsid w:val="009201CF"/>
    <w:rsid w:val="009201DB"/>
    <w:rsid w:val="00920348"/>
    <w:rsid w:val="009203DF"/>
    <w:rsid w:val="0092058B"/>
    <w:rsid w:val="00920655"/>
    <w:rsid w:val="00920853"/>
    <w:rsid w:val="0092085F"/>
    <w:rsid w:val="00920998"/>
    <w:rsid w:val="00920B47"/>
    <w:rsid w:val="00920E3E"/>
    <w:rsid w:val="0092110A"/>
    <w:rsid w:val="0092115B"/>
    <w:rsid w:val="00921298"/>
    <w:rsid w:val="00921318"/>
    <w:rsid w:val="0092135A"/>
    <w:rsid w:val="00921509"/>
    <w:rsid w:val="00921578"/>
    <w:rsid w:val="009215C0"/>
    <w:rsid w:val="009217FE"/>
    <w:rsid w:val="009219C7"/>
    <w:rsid w:val="00921A36"/>
    <w:rsid w:val="00921A90"/>
    <w:rsid w:val="00921AFE"/>
    <w:rsid w:val="00921C42"/>
    <w:rsid w:val="00921D42"/>
    <w:rsid w:val="00921E07"/>
    <w:rsid w:val="00921E13"/>
    <w:rsid w:val="00921FF1"/>
    <w:rsid w:val="009220A5"/>
    <w:rsid w:val="009220CC"/>
    <w:rsid w:val="009222C1"/>
    <w:rsid w:val="0092239D"/>
    <w:rsid w:val="00922566"/>
    <w:rsid w:val="009225E5"/>
    <w:rsid w:val="0092266A"/>
    <w:rsid w:val="009226A3"/>
    <w:rsid w:val="009228A0"/>
    <w:rsid w:val="00922994"/>
    <w:rsid w:val="00922BC9"/>
    <w:rsid w:val="00922C93"/>
    <w:rsid w:val="00922CD2"/>
    <w:rsid w:val="00923191"/>
    <w:rsid w:val="0092326F"/>
    <w:rsid w:val="009232B6"/>
    <w:rsid w:val="009232BE"/>
    <w:rsid w:val="00923370"/>
    <w:rsid w:val="009236CC"/>
    <w:rsid w:val="00923738"/>
    <w:rsid w:val="00923826"/>
    <w:rsid w:val="00923993"/>
    <w:rsid w:val="009239E3"/>
    <w:rsid w:val="00923A4F"/>
    <w:rsid w:val="00923A5B"/>
    <w:rsid w:val="00923AC0"/>
    <w:rsid w:val="00923C59"/>
    <w:rsid w:val="00923D05"/>
    <w:rsid w:val="00923DBC"/>
    <w:rsid w:val="00923DE8"/>
    <w:rsid w:val="00923E31"/>
    <w:rsid w:val="00923E73"/>
    <w:rsid w:val="00923E7A"/>
    <w:rsid w:val="0092400E"/>
    <w:rsid w:val="00924022"/>
    <w:rsid w:val="00924346"/>
    <w:rsid w:val="009243DF"/>
    <w:rsid w:val="009243E5"/>
    <w:rsid w:val="00924435"/>
    <w:rsid w:val="009245B7"/>
    <w:rsid w:val="00924A12"/>
    <w:rsid w:val="00924A6E"/>
    <w:rsid w:val="00924BFD"/>
    <w:rsid w:val="00924D5B"/>
    <w:rsid w:val="00924D71"/>
    <w:rsid w:val="00924ED3"/>
    <w:rsid w:val="00924FCE"/>
    <w:rsid w:val="0092509B"/>
    <w:rsid w:val="009250F2"/>
    <w:rsid w:val="009250F5"/>
    <w:rsid w:val="00925113"/>
    <w:rsid w:val="0092514E"/>
    <w:rsid w:val="00925154"/>
    <w:rsid w:val="009251C6"/>
    <w:rsid w:val="009251EF"/>
    <w:rsid w:val="00925305"/>
    <w:rsid w:val="00925361"/>
    <w:rsid w:val="0092536E"/>
    <w:rsid w:val="00925425"/>
    <w:rsid w:val="0092548B"/>
    <w:rsid w:val="009256F3"/>
    <w:rsid w:val="00925728"/>
    <w:rsid w:val="009259D2"/>
    <w:rsid w:val="00925C2E"/>
    <w:rsid w:val="00925C40"/>
    <w:rsid w:val="00925C56"/>
    <w:rsid w:val="00926029"/>
    <w:rsid w:val="0092603E"/>
    <w:rsid w:val="0092605B"/>
    <w:rsid w:val="00926093"/>
    <w:rsid w:val="00926337"/>
    <w:rsid w:val="00926470"/>
    <w:rsid w:val="009264B5"/>
    <w:rsid w:val="009266A1"/>
    <w:rsid w:val="00926784"/>
    <w:rsid w:val="00926787"/>
    <w:rsid w:val="00926863"/>
    <w:rsid w:val="009268A8"/>
    <w:rsid w:val="0092693F"/>
    <w:rsid w:val="00926947"/>
    <w:rsid w:val="00926A41"/>
    <w:rsid w:val="00926ABB"/>
    <w:rsid w:val="00926AD8"/>
    <w:rsid w:val="00926B9D"/>
    <w:rsid w:val="00926BAA"/>
    <w:rsid w:val="00926BCA"/>
    <w:rsid w:val="00926C4E"/>
    <w:rsid w:val="00926C52"/>
    <w:rsid w:val="00926DC3"/>
    <w:rsid w:val="00926FF4"/>
    <w:rsid w:val="0092710C"/>
    <w:rsid w:val="00927167"/>
    <w:rsid w:val="00927176"/>
    <w:rsid w:val="0092721F"/>
    <w:rsid w:val="00927233"/>
    <w:rsid w:val="00927298"/>
    <w:rsid w:val="009273B6"/>
    <w:rsid w:val="009273BB"/>
    <w:rsid w:val="0092747D"/>
    <w:rsid w:val="009274C6"/>
    <w:rsid w:val="0092785B"/>
    <w:rsid w:val="0092790A"/>
    <w:rsid w:val="00927A94"/>
    <w:rsid w:val="00927BD3"/>
    <w:rsid w:val="00927F09"/>
    <w:rsid w:val="00927F56"/>
    <w:rsid w:val="009300EC"/>
    <w:rsid w:val="00930181"/>
    <w:rsid w:val="009301B7"/>
    <w:rsid w:val="00930348"/>
    <w:rsid w:val="00930405"/>
    <w:rsid w:val="009304A9"/>
    <w:rsid w:val="00930541"/>
    <w:rsid w:val="0093062A"/>
    <w:rsid w:val="0093076A"/>
    <w:rsid w:val="00930771"/>
    <w:rsid w:val="009307C0"/>
    <w:rsid w:val="00930C1E"/>
    <w:rsid w:val="00930D28"/>
    <w:rsid w:val="00930DE0"/>
    <w:rsid w:val="009310C0"/>
    <w:rsid w:val="00931176"/>
    <w:rsid w:val="00931499"/>
    <w:rsid w:val="009314F5"/>
    <w:rsid w:val="00931624"/>
    <w:rsid w:val="0093168F"/>
    <w:rsid w:val="009316EB"/>
    <w:rsid w:val="00931764"/>
    <w:rsid w:val="009317E8"/>
    <w:rsid w:val="00931800"/>
    <w:rsid w:val="0093189A"/>
    <w:rsid w:val="00931D5C"/>
    <w:rsid w:val="00931DDC"/>
    <w:rsid w:val="00931E10"/>
    <w:rsid w:val="00932298"/>
    <w:rsid w:val="009324EB"/>
    <w:rsid w:val="00932651"/>
    <w:rsid w:val="009326F6"/>
    <w:rsid w:val="009327C0"/>
    <w:rsid w:val="0093281D"/>
    <w:rsid w:val="00932887"/>
    <w:rsid w:val="0093288F"/>
    <w:rsid w:val="009329E7"/>
    <w:rsid w:val="009329EF"/>
    <w:rsid w:val="00932A9A"/>
    <w:rsid w:val="00932AAE"/>
    <w:rsid w:val="00932AB9"/>
    <w:rsid w:val="00932B85"/>
    <w:rsid w:val="0093304C"/>
    <w:rsid w:val="009331F8"/>
    <w:rsid w:val="00933246"/>
    <w:rsid w:val="009332C4"/>
    <w:rsid w:val="0093340D"/>
    <w:rsid w:val="00933460"/>
    <w:rsid w:val="009334CF"/>
    <w:rsid w:val="00933548"/>
    <w:rsid w:val="0093356B"/>
    <w:rsid w:val="00933620"/>
    <w:rsid w:val="009337BB"/>
    <w:rsid w:val="0093389C"/>
    <w:rsid w:val="0093397A"/>
    <w:rsid w:val="009339E7"/>
    <w:rsid w:val="00933CDD"/>
    <w:rsid w:val="00933DB7"/>
    <w:rsid w:val="00933E3D"/>
    <w:rsid w:val="00933EC6"/>
    <w:rsid w:val="00933F00"/>
    <w:rsid w:val="00933F21"/>
    <w:rsid w:val="00933FBA"/>
    <w:rsid w:val="009340E0"/>
    <w:rsid w:val="00934204"/>
    <w:rsid w:val="00934262"/>
    <w:rsid w:val="00934331"/>
    <w:rsid w:val="009343B3"/>
    <w:rsid w:val="00934654"/>
    <w:rsid w:val="009347FE"/>
    <w:rsid w:val="009348A4"/>
    <w:rsid w:val="00934A34"/>
    <w:rsid w:val="00934A76"/>
    <w:rsid w:val="00934AA6"/>
    <w:rsid w:val="00934AB6"/>
    <w:rsid w:val="00934ABD"/>
    <w:rsid w:val="00934B36"/>
    <w:rsid w:val="00934C22"/>
    <w:rsid w:val="00934C42"/>
    <w:rsid w:val="00934E2E"/>
    <w:rsid w:val="00934F26"/>
    <w:rsid w:val="0093504E"/>
    <w:rsid w:val="009350F5"/>
    <w:rsid w:val="009352A4"/>
    <w:rsid w:val="009354D7"/>
    <w:rsid w:val="0093556B"/>
    <w:rsid w:val="00935579"/>
    <w:rsid w:val="009356B4"/>
    <w:rsid w:val="0093575C"/>
    <w:rsid w:val="0093586D"/>
    <w:rsid w:val="00935A48"/>
    <w:rsid w:val="00935B42"/>
    <w:rsid w:val="00935C22"/>
    <w:rsid w:val="00935CA4"/>
    <w:rsid w:val="00935D49"/>
    <w:rsid w:val="00935EEB"/>
    <w:rsid w:val="00935F8A"/>
    <w:rsid w:val="00935FD5"/>
    <w:rsid w:val="00936268"/>
    <w:rsid w:val="009362AF"/>
    <w:rsid w:val="009363CD"/>
    <w:rsid w:val="00936731"/>
    <w:rsid w:val="009368DC"/>
    <w:rsid w:val="00936918"/>
    <w:rsid w:val="009369F3"/>
    <w:rsid w:val="00936A2D"/>
    <w:rsid w:val="00936B85"/>
    <w:rsid w:val="00936BF6"/>
    <w:rsid w:val="00936CC1"/>
    <w:rsid w:val="00936E52"/>
    <w:rsid w:val="00936E7D"/>
    <w:rsid w:val="00936F23"/>
    <w:rsid w:val="00936FD6"/>
    <w:rsid w:val="009370C1"/>
    <w:rsid w:val="009370F6"/>
    <w:rsid w:val="00937284"/>
    <w:rsid w:val="009373AD"/>
    <w:rsid w:val="00937449"/>
    <w:rsid w:val="00937539"/>
    <w:rsid w:val="0093757D"/>
    <w:rsid w:val="00937588"/>
    <w:rsid w:val="00937658"/>
    <w:rsid w:val="00937689"/>
    <w:rsid w:val="00937780"/>
    <w:rsid w:val="009378A2"/>
    <w:rsid w:val="0093790F"/>
    <w:rsid w:val="0093791F"/>
    <w:rsid w:val="00937A4D"/>
    <w:rsid w:val="00937C3E"/>
    <w:rsid w:val="00937CB1"/>
    <w:rsid w:val="00937CC3"/>
    <w:rsid w:val="00940248"/>
    <w:rsid w:val="00940391"/>
    <w:rsid w:val="0094041B"/>
    <w:rsid w:val="0094050C"/>
    <w:rsid w:val="00940606"/>
    <w:rsid w:val="00940619"/>
    <w:rsid w:val="00940634"/>
    <w:rsid w:val="0094063E"/>
    <w:rsid w:val="00940669"/>
    <w:rsid w:val="00940687"/>
    <w:rsid w:val="00940834"/>
    <w:rsid w:val="00940888"/>
    <w:rsid w:val="009408EB"/>
    <w:rsid w:val="0094098D"/>
    <w:rsid w:val="009409A8"/>
    <w:rsid w:val="00940B03"/>
    <w:rsid w:val="00940CB2"/>
    <w:rsid w:val="00940CF9"/>
    <w:rsid w:val="00940E38"/>
    <w:rsid w:val="00940EA0"/>
    <w:rsid w:val="00940FBF"/>
    <w:rsid w:val="00940FC0"/>
    <w:rsid w:val="0094102E"/>
    <w:rsid w:val="00941069"/>
    <w:rsid w:val="009410E3"/>
    <w:rsid w:val="0094114F"/>
    <w:rsid w:val="00941211"/>
    <w:rsid w:val="009412E8"/>
    <w:rsid w:val="00941338"/>
    <w:rsid w:val="0094145F"/>
    <w:rsid w:val="009414F7"/>
    <w:rsid w:val="0094162B"/>
    <w:rsid w:val="0094166A"/>
    <w:rsid w:val="00941680"/>
    <w:rsid w:val="009416F5"/>
    <w:rsid w:val="00941777"/>
    <w:rsid w:val="00941780"/>
    <w:rsid w:val="009417F8"/>
    <w:rsid w:val="00941816"/>
    <w:rsid w:val="0094181A"/>
    <w:rsid w:val="009418F3"/>
    <w:rsid w:val="00941AAF"/>
    <w:rsid w:val="00941ACA"/>
    <w:rsid w:val="00941B19"/>
    <w:rsid w:val="00941BC1"/>
    <w:rsid w:val="00941C32"/>
    <w:rsid w:val="00941C4E"/>
    <w:rsid w:val="00941D36"/>
    <w:rsid w:val="00941E29"/>
    <w:rsid w:val="009422E5"/>
    <w:rsid w:val="00942412"/>
    <w:rsid w:val="00942443"/>
    <w:rsid w:val="009426CA"/>
    <w:rsid w:val="0094273A"/>
    <w:rsid w:val="009427BA"/>
    <w:rsid w:val="0094297D"/>
    <w:rsid w:val="009429AC"/>
    <w:rsid w:val="00942A03"/>
    <w:rsid w:val="00942A24"/>
    <w:rsid w:val="00942A5A"/>
    <w:rsid w:val="00942B03"/>
    <w:rsid w:val="00942C2F"/>
    <w:rsid w:val="00942CA2"/>
    <w:rsid w:val="00942D0F"/>
    <w:rsid w:val="00942D30"/>
    <w:rsid w:val="0094307E"/>
    <w:rsid w:val="009430F6"/>
    <w:rsid w:val="00943479"/>
    <w:rsid w:val="00943499"/>
    <w:rsid w:val="00943837"/>
    <w:rsid w:val="0094394D"/>
    <w:rsid w:val="009439AB"/>
    <w:rsid w:val="009439FD"/>
    <w:rsid w:val="00943A74"/>
    <w:rsid w:val="00943E95"/>
    <w:rsid w:val="009441C9"/>
    <w:rsid w:val="00944310"/>
    <w:rsid w:val="00944345"/>
    <w:rsid w:val="00944401"/>
    <w:rsid w:val="0094446A"/>
    <w:rsid w:val="0094446B"/>
    <w:rsid w:val="009445DF"/>
    <w:rsid w:val="009447BF"/>
    <w:rsid w:val="00944A6E"/>
    <w:rsid w:val="00944B2F"/>
    <w:rsid w:val="00944B35"/>
    <w:rsid w:val="00944B63"/>
    <w:rsid w:val="00944BA6"/>
    <w:rsid w:val="00944BC6"/>
    <w:rsid w:val="00944C40"/>
    <w:rsid w:val="00944C50"/>
    <w:rsid w:val="00944E22"/>
    <w:rsid w:val="00944EA7"/>
    <w:rsid w:val="00944EAD"/>
    <w:rsid w:val="009450E7"/>
    <w:rsid w:val="00945364"/>
    <w:rsid w:val="0094574E"/>
    <w:rsid w:val="00945B35"/>
    <w:rsid w:val="00945BF9"/>
    <w:rsid w:val="00945E37"/>
    <w:rsid w:val="00945E85"/>
    <w:rsid w:val="009461E5"/>
    <w:rsid w:val="009461F3"/>
    <w:rsid w:val="009462FD"/>
    <w:rsid w:val="009463F7"/>
    <w:rsid w:val="00946493"/>
    <w:rsid w:val="009464F9"/>
    <w:rsid w:val="009465CB"/>
    <w:rsid w:val="00946925"/>
    <w:rsid w:val="00946ED5"/>
    <w:rsid w:val="00947092"/>
    <w:rsid w:val="009471A0"/>
    <w:rsid w:val="0094720A"/>
    <w:rsid w:val="00947531"/>
    <w:rsid w:val="0094769B"/>
    <w:rsid w:val="0094769D"/>
    <w:rsid w:val="0094770A"/>
    <w:rsid w:val="009478B8"/>
    <w:rsid w:val="009478C3"/>
    <w:rsid w:val="00947B17"/>
    <w:rsid w:val="00947B64"/>
    <w:rsid w:val="00947C70"/>
    <w:rsid w:val="00947E9E"/>
    <w:rsid w:val="009500D6"/>
    <w:rsid w:val="00950168"/>
    <w:rsid w:val="0095027B"/>
    <w:rsid w:val="0095077C"/>
    <w:rsid w:val="00950860"/>
    <w:rsid w:val="0095095D"/>
    <w:rsid w:val="00950BC1"/>
    <w:rsid w:val="00950C38"/>
    <w:rsid w:val="00950C57"/>
    <w:rsid w:val="00950CBC"/>
    <w:rsid w:val="00950CEC"/>
    <w:rsid w:val="00950D5B"/>
    <w:rsid w:val="00950E6D"/>
    <w:rsid w:val="00950F77"/>
    <w:rsid w:val="00950FB3"/>
    <w:rsid w:val="0095109A"/>
    <w:rsid w:val="009510B0"/>
    <w:rsid w:val="00951126"/>
    <w:rsid w:val="0095127C"/>
    <w:rsid w:val="0095133F"/>
    <w:rsid w:val="00951354"/>
    <w:rsid w:val="00951355"/>
    <w:rsid w:val="0095167F"/>
    <w:rsid w:val="00951864"/>
    <w:rsid w:val="00951994"/>
    <w:rsid w:val="009519E8"/>
    <w:rsid w:val="00951B54"/>
    <w:rsid w:val="00951E4A"/>
    <w:rsid w:val="00951E5A"/>
    <w:rsid w:val="00951E7F"/>
    <w:rsid w:val="00951F77"/>
    <w:rsid w:val="00951FAC"/>
    <w:rsid w:val="00951FF5"/>
    <w:rsid w:val="009524EA"/>
    <w:rsid w:val="00952503"/>
    <w:rsid w:val="0095264C"/>
    <w:rsid w:val="00952708"/>
    <w:rsid w:val="0095271F"/>
    <w:rsid w:val="0095284C"/>
    <w:rsid w:val="0095285A"/>
    <w:rsid w:val="009528D1"/>
    <w:rsid w:val="00952913"/>
    <w:rsid w:val="009529D6"/>
    <w:rsid w:val="00952A09"/>
    <w:rsid w:val="00952A69"/>
    <w:rsid w:val="00952B42"/>
    <w:rsid w:val="00952BF2"/>
    <w:rsid w:val="00952F98"/>
    <w:rsid w:val="00953102"/>
    <w:rsid w:val="0095322A"/>
    <w:rsid w:val="0095356C"/>
    <w:rsid w:val="009535C1"/>
    <w:rsid w:val="009535F1"/>
    <w:rsid w:val="009536F2"/>
    <w:rsid w:val="0095370E"/>
    <w:rsid w:val="00953720"/>
    <w:rsid w:val="00953751"/>
    <w:rsid w:val="00953757"/>
    <w:rsid w:val="00953922"/>
    <w:rsid w:val="0095397B"/>
    <w:rsid w:val="009539B0"/>
    <w:rsid w:val="00953A63"/>
    <w:rsid w:val="00953BDB"/>
    <w:rsid w:val="00953C78"/>
    <w:rsid w:val="00953C8E"/>
    <w:rsid w:val="00953CA1"/>
    <w:rsid w:val="009542CC"/>
    <w:rsid w:val="00954476"/>
    <w:rsid w:val="00954488"/>
    <w:rsid w:val="00954582"/>
    <w:rsid w:val="00954704"/>
    <w:rsid w:val="009547BC"/>
    <w:rsid w:val="009547D4"/>
    <w:rsid w:val="00954815"/>
    <w:rsid w:val="009549B3"/>
    <w:rsid w:val="00954A42"/>
    <w:rsid w:val="00954ACF"/>
    <w:rsid w:val="00954C59"/>
    <w:rsid w:val="00954CA1"/>
    <w:rsid w:val="00954DBA"/>
    <w:rsid w:val="0095504C"/>
    <w:rsid w:val="0095506C"/>
    <w:rsid w:val="009550A3"/>
    <w:rsid w:val="0095510C"/>
    <w:rsid w:val="00955124"/>
    <w:rsid w:val="00955146"/>
    <w:rsid w:val="0095522A"/>
    <w:rsid w:val="00955238"/>
    <w:rsid w:val="0095526B"/>
    <w:rsid w:val="00955304"/>
    <w:rsid w:val="00955334"/>
    <w:rsid w:val="0095553E"/>
    <w:rsid w:val="009558B5"/>
    <w:rsid w:val="009558FD"/>
    <w:rsid w:val="00955903"/>
    <w:rsid w:val="00955D2E"/>
    <w:rsid w:val="00955D72"/>
    <w:rsid w:val="00955DBA"/>
    <w:rsid w:val="00955FC8"/>
    <w:rsid w:val="00956021"/>
    <w:rsid w:val="009560A8"/>
    <w:rsid w:val="009560B5"/>
    <w:rsid w:val="009560E3"/>
    <w:rsid w:val="0095612B"/>
    <w:rsid w:val="00956183"/>
    <w:rsid w:val="009561A0"/>
    <w:rsid w:val="00956394"/>
    <w:rsid w:val="0095642C"/>
    <w:rsid w:val="0095645F"/>
    <w:rsid w:val="00956687"/>
    <w:rsid w:val="009566E5"/>
    <w:rsid w:val="0095677F"/>
    <w:rsid w:val="00956973"/>
    <w:rsid w:val="009569FC"/>
    <w:rsid w:val="00956A0D"/>
    <w:rsid w:val="00956B84"/>
    <w:rsid w:val="00956D4E"/>
    <w:rsid w:val="00956DDF"/>
    <w:rsid w:val="00956EB9"/>
    <w:rsid w:val="0095713E"/>
    <w:rsid w:val="00957149"/>
    <w:rsid w:val="009571BA"/>
    <w:rsid w:val="0095727C"/>
    <w:rsid w:val="009574B8"/>
    <w:rsid w:val="00957522"/>
    <w:rsid w:val="0095795E"/>
    <w:rsid w:val="00957F8D"/>
    <w:rsid w:val="00957FE1"/>
    <w:rsid w:val="00957FEC"/>
    <w:rsid w:val="009601A0"/>
    <w:rsid w:val="00960448"/>
    <w:rsid w:val="0096047E"/>
    <w:rsid w:val="009604AA"/>
    <w:rsid w:val="00960806"/>
    <w:rsid w:val="009608C9"/>
    <w:rsid w:val="00960928"/>
    <w:rsid w:val="009609CB"/>
    <w:rsid w:val="00960A49"/>
    <w:rsid w:val="00960CE3"/>
    <w:rsid w:val="00960E7E"/>
    <w:rsid w:val="00960ECD"/>
    <w:rsid w:val="00961161"/>
    <w:rsid w:val="00961185"/>
    <w:rsid w:val="0096121A"/>
    <w:rsid w:val="00961273"/>
    <w:rsid w:val="00961548"/>
    <w:rsid w:val="0096181E"/>
    <w:rsid w:val="0096186C"/>
    <w:rsid w:val="00961908"/>
    <w:rsid w:val="00961B39"/>
    <w:rsid w:val="00961BA5"/>
    <w:rsid w:val="00961C7C"/>
    <w:rsid w:val="00961D35"/>
    <w:rsid w:val="00961DFC"/>
    <w:rsid w:val="0096200A"/>
    <w:rsid w:val="009622AC"/>
    <w:rsid w:val="0096232A"/>
    <w:rsid w:val="009624FA"/>
    <w:rsid w:val="009625FE"/>
    <w:rsid w:val="00962611"/>
    <w:rsid w:val="0096269E"/>
    <w:rsid w:val="009626B1"/>
    <w:rsid w:val="00962966"/>
    <w:rsid w:val="00962AAF"/>
    <w:rsid w:val="00962CA1"/>
    <w:rsid w:val="00962CA8"/>
    <w:rsid w:val="00962E24"/>
    <w:rsid w:val="00962F14"/>
    <w:rsid w:val="0096337A"/>
    <w:rsid w:val="00963461"/>
    <w:rsid w:val="00963473"/>
    <w:rsid w:val="00963500"/>
    <w:rsid w:val="009635E0"/>
    <w:rsid w:val="009638CB"/>
    <w:rsid w:val="00963987"/>
    <w:rsid w:val="00963AE1"/>
    <w:rsid w:val="00963B5A"/>
    <w:rsid w:val="00963C28"/>
    <w:rsid w:val="00963D0C"/>
    <w:rsid w:val="00963D0F"/>
    <w:rsid w:val="00963E81"/>
    <w:rsid w:val="0096400A"/>
    <w:rsid w:val="0096404C"/>
    <w:rsid w:val="00964051"/>
    <w:rsid w:val="0096411D"/>
    <w:rsid w:val="009643AA"/>
    <w:rsid w:val="009645B4"/>
    <w:rsid w:val="00964605"/>
    <w:rsid w:val="00964634"/>
    <w:rsid w:val="00964762"/>
    <w:rsid w:val="009647EB"/>
    <w:rsid w:val="0096485B"/>
    <w:rsid w:val="0096487A"/>
    <w:rsid w:val="009648F0"/>
    <w:rsid w:val="00964912"/>
    <w:rsid w:val="0096499B"/>
    <w:rsid w:val="00964CF2"/>
    <w:rsid w:val="00964DFE"/>
    <w:rsid w:val="00964F2C"/>
    <w:rsid w:val="00964F4A"/>
    <w:rsid w:val="00964FF4"/>
    <w:rsid w:val="009651E7"/>
    <w:rsid w:val="009651FF"/>
    <w:rsid w:val="00965227"/>
    <w:rsid w:val="00965316"/>
    <w:rsid w:val="00965333"/>
    <w:rsid w:val="009653D7"/>
    <w:rsid w:val="009653DE"/>
    <w:rsid w:val="0096543D"/>
    <w:rsid w:val="00965572"/>
    <w:rsid w:val="0096563F"/>
    <w:rsid w:val="009656E7"/>
    <w:rsid w:val="0096579C"/>
    <w:rsid w:val="00965889"/>
    <w:rsid w:val="00965C1E"/>
    <w:rsid w:val="00965C9E"/>
    <w:rsid w:val="00965D80"/>
    <w:rsid w:val="00965E3B"/>
    <w:rsid w:val="00965E6D"/>
    <w:rsid w:val="00965E9D"/>
    <w:rsid w:val="00965EBD"/>
    <w:rsid w:val="00965F3C"/>
    <w:rsid w:val="00965F76"/>
    <w:rsid w:val="00965F97"/>
    <w:rsid w:val="00966263"/>
    <w:rsid w:val="009662DB"/>
    <w:rsid w:val="009662E4"/>
    <w:rsid w:val="00966312"/>
    <w:rsid w:val="009663CD"/>
    <w:rsid w:val="00966471"/>
    <w:rsid w:val="00966510"/>
    <w:rsid w:val="00966542"/>
    <w:rsid w:val="009665FD"/>
    <w:rsid w:val="0096662D"/>
    <w:rsid w:val="00966AB3"/>
    <w:rsid w:val="00966B1D"/>
    <w:rsid w:val="00966BBA"/>
    <w:rsid w:val="00966DB4"/>
    <w:rsid w:val="00967027"/>
    <w:rsid w:val="00967152"/>
    <w:rsid w:val="009671AF"/>
    <w:rsid w:val="00967258"/>
    <w:rsid w:val="0096734A"/>
    <w:rsid w:val="00967403"/>
    <w:rsid w:val="009675BE"/>
    <w:rsid w:val="0096766B"/>
    <w:rsid w:val="009676A2"/>
    <w:rsid w:val="0096771B"/>
    <w:rsid w:val="0096796A"/>
    <w:rsid w:val="00967AD9"/>
    <w:rsid w:val="00967B33"/>
    <w:rsid w:val="00967BBB"/>
    <w:rsid w:val="00967C66"/>
    <w:rsid w:val="00967CD6"/>
    <w:rsid w:val="00967D1D"/>
    <w:rsid w:val="00967D33"/>
    <w:rsid w:val="00967DD0"/>
    <w:rsid w:val="00967E20"/>
    <w:rsid w:val="00967F9A"/>
    <w:rsid w:val="00970213"/>
    <w:rsid w:val="009702B4"/>
    <w:rsid w:val="00970540"/>
    <w:rsid w:val="00970630"/>
    <w:rsid w:val="00970677"/>
    <w:rsid w:val="009706A3"/>
    <w:rsid w:val="00970777"/>
    <w:rsid w:val="009707D4"/>
    <w:rsid w:val="0097099E"/>
    <w:rsid w:val="00970AC8"/>
    <w:rsid w:val="00970B82"/>
    <w:rsid w:val="00970BC7"/>
    <w:rsid w:val="00970CDA"/>
    <w:rsid w:val="00970D7B"/>
    <w:rsid w:val="00970DDC"/>
    <w:rsid w:val="009710F0"/>
    <w:rsid w:val="0097113C"/>
    <w:rsid w:val="00971209"/>
    <w:rsid w:val="009713AA"/>
    <w:rsid w:val="0097141E"/>
    <w:rsid w:val="009714AC"/>
    <w:rsid w:val="0097151F"/>
    <w:rsid w:val="009716B9"/>
    <w:rsid w:val="00971CE8"/>
    <w:rsid w:val="00971E58"/>
    <w:rsid w:val="00971F33"/>
    <w:rsid w:val="00971FA2"/>
    <w:rsid w:val="00972094"/>
    <w:rsid w:val="009721F8"/>
    <w:rsid w:val="009723AA"/>
    <w:rsid w:val="00972422"/>
    <w:rsid w:val="009724DD"/>
    <w:rsid w:val="00972535"/>
    <w:rsid w:val="0097259C"/>
    <w:rsid w:val="009725B7"/>
    <w:rsid w:val="009726A6"/>
    <w:rsid w:val="0097288A"/>
    <w:rsid w:val="009729FB"/>
    <w:rsid w:val="00972A9A"/>
    <w:rsid w:val="00972BBC"/>
    <w:rsid w:val="00972EC0"/>
    <w:rsid w:val="00972FB9"/>
    <w:rsid w:val="0097302D"/>
    <w:rsid w:val="00973067"/>
    <w:rsid w:val="0097319C"/>
    <w:rsid w:val="0097330E"/>
    <w:rsid w:val="00973319"/>
    <w:rsid w:val="009733ED"/>
    <w:rsid w:val="0097359D"/>
    <w:rsid w:val="0097380C"/>
    <w:rsid w:val="00973842"/>
    <w:rsid w:val="00973973"/>
    <w:rsid w:val="009739C0"/>
    <w:rsid w:val="00973C8A"/>
    <w:rsid w:val="00973D92"/>
    <w:rsid w:val="00973DA8"/>
    <w:rsid w:val="00973E33"/>
    <w:rsid w:val="00973ED5"/>
    <w:rsid w:val="00973ED6"/>
    <w:rsid w:val="009740A2"/>
    <w:rsid w:val="009742A4"/>
    <w:rsid w:val="009742A9"/>
    <w:rsid w:val="00974388"/>
    <w:rsid w:val="0097438D"/>
    <w:rsid w:val="0097450A"/>
    <w:rsid w:val="009745F3"/>
    <w:rsid w:val="00974614"/>
    <w:rsid w:val="009749AE"/>
    <w:rsid w:val="009749CB"/>
    <w:rsid w:val="009749F7"/>
    <w:rsid w:val="00974A1B"/>
    <w:rsid w:val="00974E7B"/>
    <w:rsid w:val="009750A2"/>
    <w:rsid w:val="009751DC"/>
    <w:rsid w:val="009752B3"/>
    <w:rsid w:val="00975A05"/>
    <w:rsid w:val="00975BBE"/>
    <w:rsid w:val="00975CFF"/>
    <w:rsid w:val="00975D5C"/>
    <w:rsid w:val="00975F78"/>
    <w:rsid w:val="0097603C"/>
    <w:rsid w:val="00976079"/>
    <w:rsid w:val="00976291"/>
    <w:rsid w:val="009762A0"/>
    <w:rsid w:val="00976304"/>
    <w:rsid w:val="00976484"/>
    <w:rsid w:val="00976528"/>
    <w:rsid w:val="009765BE"/>
    <w:rsid w:val="009765F3"/>
    <w:rsid w:val="00976724"/>
    <w:rsid w:val="0097673E"/>
    <w:rsid w:val="009768CA"/>
    <w:rsid w:val="009769BE"/>
    <w:rsid w:val="00976A53"/>
    <w:rsid w:val="00976B89"/>
    <w:rsid w:val="00976D58"/>
    <w:rsid w:val="00976DA7"/>
    <w:rsid w:val="00976DCC"/>
    <w:rsid w:val="00976E03"/>
    <w:rsid w:val="0097712E"/>
    <w:rsid w:val="00977151"/>
    <w:rsid w:val="009771AA"/>
    <w:rsid w:val="00977280"/>
    <w:rsid w:val="00977589"/>
    <w:rsid w:val="009775A3"/>
    <w:rsid w:val="0097770F"/>
    <w:rsid w:val="0097778E"/>
    <w:rsid w:val="009778DF"/>
    <w:rsid w:val="009778E4"/>
    <w:rsid w:val="00977954"/>
    <w:rsid w:val="00977987"/>
    <w:rsid w:val="009779A7"/>
    <w:rsid w:val="009779AF"/>
    <w:rsid w:val="00977B93"/>
    <w:rsid w:val="00977B95"/>
    <w:rsid w:val="00977BA4"/>
    <w:rsid w:val="00977E13"/>
    <w:rsid w:val="00977F1A"/>
    <w:rsid w:val="00977F4E"/>
    <w:rsid w:val="00977F51"/>
    <w:rsid w:val="00977F5A"/>
    <w:rsid w:val="00980096"/>
    <w:rsid w:val="00980272"/>
    <w:rsid w:val="0098041D"/>
    <w:rsid w:val="00980473"/>
    <w:rsid w:val="009805B0"/>
    <w:rsid w:val="00980652"/>
    <w:rsid w:val="009806FC"/>
    <w:rsid w:val="00980754"/>
    <w:rsid w:val="00980857"/>
    <w:rsid w:val="00980938"/>
    <w:rsid w:val="0098096A"/>
    <w:rsid w:val="009809D3"/>
    <w:rsid w:val="00980E71"/>
    <w:rsid w:val="00981253"/>
    <w:rsid w:val="009812E7"/>
    <w:rsid w:val="009813B5"/>
    <w:rsid w:val="0098143D"/>
    <w:rsid w:val="009814D7"/>
    <w:rsid w:val="009815DC"/>
    <w:rsid w:val="00981725"/>
    <w:rsid w:val="00981894"/>
    <w:rsid w:val="009818E4"/>
    <w:rsid w:val="0098190D"/>
    <w:rsid w:val="00981B3A"/>
    <w:rsid w:val="00981BE3"/>
    <w:rsid w:val="00981C39"/>
    <w:rsid w:val="00981C8B"/>
    <w:rsid w:val="00981CA9"/>
    <w:rsid w:val="00981D16"/>
    <w:rsid w:val="00981D23"/>
    <w:rsid w:val="00981DF8"/>
    <w:rsid w:val="00981E9C"/>
    <w:rsid w:val="009820FA"/>
    <w:rsid w:val="00982163"/>
    <w:rsid w:val="009821D9"/>
    <w:rsid w:val="0098221C"/>
    <w:rsid w:val="00982296"/>
    <w:rsid w:val="0098233D"/>
    <w:rsid w:val="009823B6"/>
    <w:rsid w:val="00982406"/>
    <w:rsid w:val="009827D9"/>
    <w:rsid w:val="0098288D"/>
    <w:rsid w:val="00982936"/>
    <w:rsid w:val="00982946"/>
    <w:rsid w:val="00982AD2"/>
    <w:rsid w:val="00982ADC"/>
    <w:rsid w:val="00982BC1"/>
    <w:rsid w:val="00982BD0"/>
    <w:rsid w:val="00982CB7"/>
    <w:rsid w:val="00982CFA"/>
    <w:rsid w:val="00982D43"/>
    <w:rsid w:val="00982D83"/>
    <w:rsid w:val="00982ECD"/>
    <w:rsid w:val="00982F6F"/>
    <w:rsid w:val="00982FAD"/>
    <w:rsid w:val="00983145"/>
    <w:rsid w:val="009832DA"/>
    <w:rsid w:val="0098340D"/>
    <w:rsid w:val="00983648"/>
    <w:rsid w:val="009836F1"/>
    <w:rsid w:val="009837B8"/>
    <w:rsid w:val="009837DD"/>
    <w:rsid w:val="0098385D"/>
    <w:rsid w:val="00983A13"/>
    <w:rsid w:val="00983A17"/>
    <w:rsid w:val="00983B2C"/>
    <w:rsid w:val="00983C06"/>
    <w:rsid w:val="00983DC9"/>
    <w:rsid w:val="00983E4C"/>
    <w:rsid w:val="00983ECC"/>
    <w:rsid w:val="00983ED5"/>
    <w:rsid w:val="00983F43"/>
    <w:rsid w:val="00983F90"/>
    <w:rsid w:val="00984071"/>
    <w:rsid w:val="009841C3"/>
    <w:rsid w:val="00984208"/>
    <w:rsid w:val="009842D0"/>
    <w:rsid w:val="009843A6"/>
    <w:rsid w:val="009844C9"/>
    <w:rsid w:val="009844F9"/>
    <w:rsid w:val="00984533"/>
    <w:rsid w:val="00984671"/>
    <w:rsid w:val="009847E0"/>
    <w:rsid w:val="009847F8"/>
    <w:rsid w:val="00984C54"/>
    <w:rsid w:val="00984D13"/>
    <w:rsid w:val="00985071"/>
    <w:rsid w:val="00985218"/>
    <w:rsid w:val="00985269"/>
    <w:rsid w:val="009852D5"/>
    <w:rsid w:val="0098535A"/>
    <w:rsid w:val="009854FF"/>
    <w:rsid w:val="00985517"/>
    <w:rsid w:val="0098556F"/>
    <w:rsid w:val="00985604"/>
    <w:rsid w:val="009856E3"/>
    <w:rsid w:val="00985867"/>
    <w:rsid w:val="009858CC"/>
    <w:rsid w:val="009859C9"/>
    <w:rsid w:val="00985C5F"/>
    <w:rsid w:val="00985D30"/>
    <w:rsid w:val="00985D49"/>
    <w:rsid w:val="00986197"/>
    <w:rsid w:val="009863DF"/>
    <w:rsid w:val="00986470"/>
    <w:rsid w:val="009864FB"/>
    <w:rsid w:val="0098659E"/>
    <w:rsid w:val="009865AF"/>
    <w:rsid w:val="009868DB"/>
    <w:rsid w:val="00986918"/>
    <w:rsid w:val="009869D3"/>
    <w:rsid w:val="00986A7F"/>
    <w:rsid w:val="00986B73"/>
    <w:rsid w:val="00986BD5"/>
    <w:rsid w:val="00986E01"/>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B9D"/>
    <w:rsid w:val="00990DE6"/>
    <w:rsid w:val="00990E06"/>
    <w:rsid w:val="00990E0C"/>
    <w:rsid w:val="00990E62"/>
    <w:rsid w:val="00990FA6"/>
    <w:rsid w:val="00990FDD"/>
    <w:rsid w:val="009910A5"/>
    <w:rsid w:val="009910CB"/>
    <w:rsid w:val="00991148"/>
    <w:rsid w:val="00991492"/>
    <w:rsid w:val="00991503"/>
    <w:rsid w:val="0099152C"/>
    <w:rsid w:val="009915F9"/>
    <w:rsid w:val="009918C2"/>
    <w:rsid w:val="009918EC"/>
    <w:rsid w:val="00991B23"/>
    <w:rsid w:val="00991E04"/>
    <w:rsid w:val="00991EA8"/>
    <w:rsid w:val="009921FE"/>
    <w:rsid w:val="00992236"/>
    <w:rsid w:val="0099240A"/>
    <w:rsid w:val="00992451"/>
    <w:rsid w:val="00992561"/>
    <w:rsid w:val="009925E6"/>
    <w:rsid w:val="00992846"/>
    <w:rsid w:val="009928A3"/>
    <w:rsid w:val="00992934"/>
    <w:rsid w:val="00992999"/>
    <w:rsid w:val="00992A6E"/>
    <w:rsid w:val="00992A94"/>
    <w:rsid w:val="00992BD3"/>
    <w:rsid w:val="00992BE4"/>
    <w:rsid w:val="00992D0D"/>
    <w:rsid w:val="00992D12"/>
    <w:rsid w:val="00992DE5"/>
    <w:rsid w:val="00992E39"/>
    <w:rsid w:val="00992F04"/>
    <w:rsid w:val="0099311A"/>
    <w:rsid w:val="009931EE"/>
    <w:rsid w:val="00993264"/>
    <w:rsid w:val="009933BA"/>
    <w:rsid w:val="0099345F"/>
    <w:rsid w:val="00993562"/>
    <w:rsid w:val="009936A7"/>
    <w:rsid w:val="009936EF"/>
    <w:rsid w:val="00993769"/>
    <w:rsid w:val="009937EF"/>
    <w:rsid w:val="00993811"/>
    <w:rsid w:val="00993835"/>
    <w:rsid w:val="00993858"/>
    <w:rsid w:val="00993996"/>
    <w:rsid w:val="00993B1D"/>
    <w:rsid w:val="00993B60"/>
    <w:rsid w:val="00993BC8"/>
    <w:rsid w:val="00993BF5"/>
    <w:rsid w:val="00993D57"/>
    <w:rsid w:val="00993D87"/>
    <w:rsid w:val="00993D9A"/>
    <w:rsid w:val="00993E3C"/>
    <w:rsid w:val="00993ED3"/>
    <w:rsid w:val="00993EF4"/>
    <w:rsid w:val="00994151"/>
    <w:rsid w:val="0099426E"/>
    <w:rsid w:val="009942C9"/>
    <w:rsid w:val="00994354"/>
    <w:rsid w:val="009944D5"/>
    <w:rsid w:val="009944EB"/>
    <w:rsid w:val="00994575"/>
    <w:rsid w:val="00994626"/>
    <w:rsid w:val="00994807"/>
    <w:rsid w:val="0099484F"/>
    <w:rsid w:val="0099486B"/>
    <w:rsid w:val="00994907"/>
    <w:rsid w:val="00994A2A"/>
    <w:rsid w:val="00994D3C"/>
    <w:rsid w:val="0099532C"/>
    <w:rsid w:val="009953CE"/>
    <w:rsid w:val="00995407"/>
    <w:rsid w:val="009954B5"/>
    <w:rsid w:val="0099559A"/>
    <w:rsid w:val="00995603"/>
    <w:rsid w:val="009956D4"/>
    <w:rsid w:val="009959D2"/>
    <w:rsid w:val="00995A00"/>
    <w:rsid w:val="00995AF8"/>
    <w:rsid w:val="00995B24"/>
    <w:rsid w:val="00995BA9"/>
    <w:rsid w:val="00995C82"/>
    <w:rsid w:val="00995E0F"/>
    <w:rsid w:val="0099600A"/>
    <w:rsid w:val="009962FD"/>
    <w:rsid w:val="0099644C"/>
    <w:rsid w:val="00996481"/>
    <w:rsid w:val="00996514"/>
    <w:rsid w:val="009966BF"/>
    <w:rsid w:val="009966EC"/>
    <w:rsid w:val="00996781"/>
    <w:rsid w:val="00996789"/>
    <w:rsid w:val="00996872"/>
    <w:rsid w:val="009968FC"/>
    <w:rsid w:val="00996A34"/>
    <w:rsid w:val="00996AD8"/>
    <w:rsid w:val="00996BD0"/>
    <w:rsid w:val="00996C99"/>
    <w:rsid w:val="00996CF1"/>
    <w:rsid w:val="00996FCA"/>
    <w:rsid w:val="00996FF5"/>
    <w:rsid w:val="0099711F"/>
    <w:rsid w:val="0099723F"/>
    <w:rsid w:val="0099751F"/>
    <w:rsid w:val="0099764C"/>
    <w:rsid w:val="009976B9"/>
    <w:rsid w:val="009976CD"/>
    <w:rsid w:val="00997762"/>
    <w:rsid w:val="009978DE"/>
    <w:rsid w:val="00997A39"/>
    <w:rsid w:val="00997A6E"/>
    <w:rsid w:val="00997B05"/>
    <w:rsid w:val="00997E68"/>
    <w:rsid w:val="00997EBC"/>
    <w:rsid w:val="00997EE7"/>
    <w:rsid w:val="009A0043"/>
    <w:rsid w:val="009A0061"/>
    <w:rsid w:val="009A009F"/>
    <w:rsid w:val="009A01F3"/>
    <w:rsid w:val="009A02A1"/>
    <w:rsid w:val="009A02DF"/>
    <w:rsid w:val="009A0792"/>
    <w:rsid w:val="009A0978"/>
    <w:rsid w:val="009A0A2E"/>
    <w:rsid w:val="009A0AC1"/>
    <w:rsid w:val="009A0D44"/>
    <w:rsid w:val="009A0D4B"/>
    <w:rsid w:val="009A0F3C"/>
    <w:rsid w:val="009A0F77"/>
    <w:rsid w:val="009A0FA9"/>
    <w:rsid w:val="009A1266"/>
    <w:rsid w:val="009A128E"/>
    <w:rsid w:val="009A129A"/>
    <w:rsid w:val="009A144D"/>
    <w:rsid w:val="009A151D"/>
    <w:rsid w:val="009A153B"/>
    <w:rsid w:val="009A16F5"/>
    <w:rsid w:val="009A1839"/>
    <w:rsid w:val="009A1EA7"/>
    <w:rsid w:val="009A1EC2"/>
    <w:rsid w:val="009A2069"/>
    <w:rsid w:val="009A2145"/>
    <w:rsid w:val="009A223D"/>
    <w:rsid w:val="009A2356"/>
    <w:rsid w:val="009A236F"/>
    <w:rsid w:val="009A24E1"/>
    <w:rsid w:val="009A25B9"/>
    <w:rsid w:val="009A2601"/>
    <w:rsid w:val="009A267C"/>
    <w:rsid w:val="009A2685"/>
    <w:rsid w:val="009A26D6"/>
    <w:rsid w:val="009A2810"/>
    <w:rsid w:val="009A28A3"/>
    <w:rsid w:val="009A28E3"/>
    <w:rsid w:val="009A2969"/>
    <w:rsid w:val="009A2DBA"/>
    <w:rsid w:val="009A2E23"/>
    <w:rsid w:val="009A2F61"/>
    <w:rsid w:val="009A2F91"/>
    <w:rsid w:val="009A2FDF"/>
    <w:rsid w:val="009A32AB"/>
    <w:rsid w:val="009A32B1"/>
    <w:rsid w:val="009A3303"/>
    <w:rsid w:val="009A33B2"/>
    <w:rsid w:val="009A3557"/>
    <w:rsid w:val="009A359B"/>
    <w:rsid w:val="009A36A1"/>
    <w:rsid w:val="009A36F9"/>
    <w:rsid w:val="009A38DB"/>
    <w:rsid w:val="009A38FF"/>
    <w:rsid w:val="009A3923"/>
    <w:rsid w:val="009A392C"/>
    <w:rsid w:val="009A39E5"/>
    <w:rsid w:val="009A3B2C"/>
    <w:rsid w:val="009A3B50"/>
    <w:rsid w:val="009A3CB7"/>
    <w:rsid w:val="009A3CC1"/>
    <w:rsid w:val="009A3D9A"/>
    <w:rsid w:val="009A4031"/>
    <w:rsid w:val="009A40B9"/>
    <w:rsid w:val="009A40D6"/>
    <w:rsid w:val="009A4126"/>
    <w:rsid w:val="009A4218"/>
    <w:rsid w:val="009A425A"/>
    <w:rsid w:val="009A442A"/>
    <w:rsid w:val="009A4482"/>
    <w:rsid w:val="009A448D"/>
    <w:rsid w:val="009A45C5"/>
    <w:rsid w:val="009A4684"/>
    <w:rsid w:val="009A47D4"/>
    <w:rsid w:val="009A47F8"/>
    <w:rsid w:val="009A492A"/>
    <w:rsid w:val="009A4AA6"/>
    <w:rsid w:val="009A4BC5"/>
    <w:rsid w:val="009A4C61"/>
    <w:rsid w:val="009A4C6F"/>
    <w:rsid w:val="009A4DC2"/>
    <w:rsid w:val="009A5165"/>
    <w:rsid w:val="009A51D1"/>
    <w:rsid w:val="009A52D4"/>
    <w:rsid w:val="009A541F"/>
    <w:rsid w:val="009A56C5"/>
    <w:rsid w:val="009A5778"/>
    <w:rsid w:val="009A57E5"/>
    <w:rsid w:val="009A593C"/>
    <w:rsid w:val="009A5A60"/>
    <w:rsid w:val="009A5C39"/>
    <w:rsid w:val="009A5D31"/>
    <w:rsid w:val="009A5DF3"/>
    <w:rsid w:val="009A5EF2"/>
    <w:rsid w:val="009A607A"/>
    <w:rsid w:val="009A61B4"/>
    <w:rsid w:val="009A6230"/>
    <w:rsid w:val="009A626A"/>
    <w:rsid w:val="009A631A"/>
    <w:rsid w:val="009A6546"/>
    <w:rsid w:val="009A6705"/>
    <w:rsid w:val="009A6711"/>
    <w:rsid w:val="009A6762"/>
    <w:rsid w:val="009A6899"/>
    <w:rsid w:val="009A69BA"/>
    <w:rsid w:val="009A6A69"/>
    <w:rsid w:val="009A6B11"/>
    <w:rsid w:val="009A6C23"/>
    <w:rsid w:val="009A6C9A"/>
    <w:rsid w:val="009A6DEC"/>
    <w:rsid w:val="009A6FB2"/>
    <w:rsid w:val="009A6FBA"/>
    <w:rsid w:val="009A70EA"/>
    <w:rsid w:val="009A7258"/>
    <w:rsid w:val="009A7318"/>
    <w:rsid w:val="009A73A3"/>
    <w:rsid w:val="009A73B0"/>
    <w:rsid w:val="009A7615"/>
    <w:rsid w:val="009A7627"/>
    <w:rsid w:val="009A763A"/>
    <w:rsid w:val="009A767A"/>
    <w:rsid w:val="009A769D"/>
    <w:rsid w:val="009A78E3"/>
    <w:rsid w:val="009A7E70"/>
    <w:rsid w:val="009A7E87"/>
    <w:rsid w:val="009A7E89"/>
    <w:rsid w:val="009A7F76"/>
    <w:rsid w:val="009A7FE1"/>
    <w:rsid w:val="009B0012"/>
    <w:rsid w:val="009B0061"/>
    <w:rsid w:val="009B0116"/>
    <w:rsid w:val="009B0143"/>
    <w:rsid w:val="009B01E1"/>
    <w:rsid w:val="009B03A3"/>
    <w:rsid w:val="009B0405"/>
    <w:rsid w:val="009B0476"/>
    <w:rsid w:val="009B06A7"/>
    <w:rsid w:val="009B089D"/>
    <w:rsid w:val="009B09D2"/>
    <w:rsid w:val="009B0A43"/>
    <w:rsid w:val="009B0B5B"/>
    <w:rsid w:val="009B0B60"/>
    <w:rsid w:val="009B0CAA"/>
    <w:rsid w:val="009B0D00"/>
    <w:rsid w:val="009B0DAB"/>
    <w:rsid w:val="009B0F57"/>
    <w:rsid w:val="009B1004"/>
    <w:rsid w:val="009B105E"/>
    <w:rsid w:val="009B11DA"/>
    <w:rsid w:val="009B12AF"/>
    <w:rsid w:val="009B13DD"/>
    <w:rsid w:val="009B1524"/>
    <w:rsid w:val="009B1685"/>
    <w:rsid w:val="009B168E"/>
    <w:rsid w:val="009B171B"/>
    <w:rsid w:val="009B17C3"/>
    <w:rsid w:val="009B18D8"/>
    <w:rsid w:val="009B1B0F"/>
    <w:rsid w:val="009B1C19"/>
    <w:rsid w:val="009B1C3C"/>
    <w:rsid w:val="009B1C68"/>
    <w:rsid w:val="009B1C9D"/>
    <w:rsid w:val="009B1D86"/>
    <w:rsid w:val="009B1E5A"/>
    <w:rsid w:val="009B1E5B"/>
    <w:rsid w:val="009B1FAF"/>
    <w:rsid w:val="009B2057"/>
    <w:rsid w:val="009B2205"/>
    <w:rsid w:val="009B223E"/>
    <w:rsid w:val="009B2264"/>
    <w:rsid w:val="009B248A"/>
    <w:rsid w:val="009B260A"/>
    <w:rsid w:val="009B2701"/>
    <w:rsid w:val="009B2759"/>
    <w:rsid w:val="009B28AE"/>
    <w:rsid w:val="009B2A16"/>
    <w:rsid w:val="009B2A1B"/>
    <w:rsid w:val="009B2B27"/>
    <w:rsid w:val="009B2BB2"/>
    <w:rsid w:val="009B2BC0"/>
    <w:rsid w:val="009B2D7B"/>
    <w:rsid w:val="009B2D8A"/>
    <w:rsid w:val="009B2E5E"/>
    <w:rsid w:val="009B2F8B"/>
    <w:rsid w:val="009B300F"/>
    <w:rsid w:val="009B31DB"/>
    <w:rsid w:val="009B323A"/>
    <w:rsid w:val="009B32C0"/>
    <w:rsid w:val="009B32ED"/>
    <w:rsid w:val="009B333D"/>
    <w:rsid w:val="009B3364"/>
    <w:rsid w:val="009B3644"/>
    <w:rsid w:val="009B3650"/>
    <w:rsid w:val="009B36E9"/>
    <w:rsid w:val="009B3986"/>
    <w:rsid w:val="009B3BFB"/>
    <w:rsid w:val="009B3C4E"/>
    <w:rsid w:val="009B3F54"/>
    <w:rsid w:val="009B3FF1"/>
    <w:rsid w:val="009B4130"/>
    <w:rsid w:val="009B4324"/>
    <w:rsid w:val="009B44C5"/>
    <w:rsid w:val="009B45D5"/>
    <w:rsid w:val="009B45E8"/>
    <w:rsid w:val="009B46E7"/>
    <w:rsid w:val="009B4766"/>
    <w:rsid w:val="009B494B"/>
    <w:rsid w:val="009B4A8B"/>
    <w:rsid w:val="009B4CE1"/>
    <w:rsid w:val="009B4D14"/>
    <w:rsid w:val="009B4DB4"/>
    <w:rsid w:val="009B4E27"/>
    <w:rsid w:val="009B5049"/>
    <w:rsid w:val="009B514B"/>
    <w:rsid w:val="009B53D3"/>
    <w:rsid w:val="009B53D4"/>
    <w:rsid w:val="009B5417"/>
    <w:rsid w:val="009B553A"/>
    <w:rsid w:val="009B5612"/>
    <w:rsid w:val="009B562B"/>
    <w:rsid w:val="009B5684"/>
    <w:rsid w:val="009B56F2"/>
    <w:rsid w:val="009B56F7"/>
    <w:rsid w:val="009B5816"/>
    <w:rsid w:val="009B58AD"/>
    <w:rsid w:val="009B592A"/>
    <w:rsid w:val="009B595B"/>
    <w:rsid w:val="009B59AC"/>
    <w:rsid w:val="009B5ADC"/>
    <w:rsid w:val="009B5AF5"/>
    <w:rsid w:val="009B5B3E"/>
    <w:rsid w:val="009B5D2E"/>
    <w:rsid w:val="009B5F09"/>
    <w:rsid w:val="009B60B9"/>
    <w:rsid w:val="009B60D4"/>
    <w:rsid w:val="009B62E6"/>
    <w:rsid w:val="009B6505"/>
    <w:rsid w:val="009B650D"/>
    <w:rsid w:val="009B65F8"/>
    <w:rsid w:val="009B6737"/>
    <w:rsid w:val="009B6942"/>
    <w:rsid w:val="009B69D9"/>
    <w:rsid w:val="009B69F8"/>
    <w:rsid w:val="009B6B81"/>
    <w:rsid w:val="009B6B86"/>
    <w:rsid w:val="009B6BA2"/>
    <w:rsid w:val="009B6E89"/>
    <w:rsid w:val="009B6F11"/>
    <w:rsid w:val="009B6F63"/>
    <w:rsid w:val="009B6FB0"/>
    <w:rsid w:val="009B7050"/>
    <w:rsid w:val="009B70B5"/>
    <w:rsid w:val="009B7213"/>
    <w:rsid w:val="009B73D6"/>
    <w:rsid w:val="009B74C8"/>
    <w:rsid w:val="009B74EB"/>
    <w:rsid w:val="009B76F5"/>
    <w:rsid w:val="009B78C3"/>
    <w:rsid w:val="009B7AAB"/>
    <w:rsid w:val="009B7EBF"/>
    <w:rsid w:val="009B7EC5"/>
    <w:rsid w:val="009B7FE0"/>
    <w:rsid w:val="009C003F"/>
    <w:rsid w:val="009C00F0"/>
    <w:rsid w:val="009C00F9"/>
    <w:rsid w:val="009C020B"/>
    <w:rsid w:val="009C0338"/>
    <w:rsid w:val="009C0383"/>
    <w:rsid w:val="009C0511"/>
    <w:rsid w:val="009C0552"/>
    <w:rsid w:val="009C05A1"/>
    <w:rsid w:val="009C082C"/>
    <w:rsid w:val="009C0902"/>
    <w:rsid w:val="009C0A5B"/>
    <w:rsid w:val="009C0AE2"/>
    <w:rsid w:val="009C0D51"/>
    <w:rsid w:val="009C0D57"/>
    <w:rsid w:val="009C0D7E"/>
    <w:rsid w:val="009C0E94"/>
    <w:rsid w:val="009C0F69"/>
    <w:rsid w:val="009C0FD0"/>
    <w:rsid w:val="009C1051"/>
    <w:rsid w:val="009C11C7"/>
    <w:rsid w:val="009C1339"/>
    <w:rsid w:val="009C1420"/>
    <w:rsid w:val="009C1432"/>
    <w:rsid w:val="009C1439"/>
    <w:rsid w:val="009C14B0"/>
    <w:rsid w:val="009C14B7"/>
    <w:rsid w:val="009C1509"/>
    <w:rsid w:val="009C15C7"/>
    <w:rsid w:val="009C16E1"/>
    <w:rsid w:val="009C172F"/>
    <w:rsid w:val="009C18D5"/>
    <w:rsid w:val="009C1BC8"/>
    <w:rsid w:val="009C1C57"/>
    <w:rsid w:val="009C1D0B"/>
    <w:rsid w:val="009C1D22"/>
    <w:rsid w:val="009C1D2A"/>
    <w:rsid w:val="009C1D5B"/>
    <w:rsid w:val="009C1D71"/>
    <w:rsid w:val="009C1D9B"/>
    <w:rsid w:val="009C1E02"/>
    <w:rsid w:val="009C21E8"/>
    <w:rsid w:val="009C23A7"/>
    <w:rsid w:val="009C23C5"/>
    <w:rsid w:val="009C243A"/>
    <w:rsid w:val="009C270E"/>
    <w:rsid w:val="009C2854"/>
    <w:rsid w:val="009C288F"/>
    <w:rsid w:val="009C2948"/>
    <w:rsid w:val="009C2AF3"/>
    <w:rsid w:val="009C2E96"/>
    <w:rsid w:val="009C2F18"/>
    <w:rsid w:val="009C2F8F"/>
    <w:rsid w:val="009C2FF5"/>
    <w:rsid w:val="009C32AF"/>
    <w:rsid w:val="009C336A"/>
    <w:rsid w:val="009C33E8"/>
    <w:rsid w:val="009C33F1"/>
    <w:rsid w:val="009C342C"/>
    <w:rsid w:val="009C34BF"/>
    <w:rsid w:val="009C3639"/>
    <w:rsid w:val="009C3749"/>
    <w:rsid w:val="009C38DC"/>
    <w:rsid w:val="009C3A18"/>
    <w:rsid w:val="009C3AFE"/>
    <w:rsid w:val="009C3DFF"/>
    <w:rsid w:val="009C3ED6"/>
    <w:rsid w:val="009C410B"/>
    <w:rsid w:val="009C41FF"/>
    <w:rsid w:val="009C424F"/>
    <w:rsid w:val="009C4288"/>
    <w:rsid w:val="009C428F"/>
    <w:rsid w:val="009C4391"/>
    <w:rsid w:val="009C4565"/>
    <w:rsid w:val="009C45AD"/>
    <w:rsid w:val="009C45B6"/>
    <w:rsid w:val="009C468D"/>
    <w:rsid w:val="009C46C6"/>
    <w:rsid w:val="009C4916"/>
    <w:rsid w:val="009C4B9B"/>
    <w:rsid w:val="009C4C9B"/>
    <w:rsid w:val="009C4DC3"/>
    <w:rsid w:val="009C4DD1"/>
    <w:rsid w:val="009C4FE6"/>
    <w:rsid w:val="009C4FEF"/>
    <w:rsid w:val="009C50BD"/>
    <w:rsid w:val="009C532C"/>
    <w:rsid w:val="009C5331"/>
    <w:rsid w:val="009C5381"/>
    <w:rsid w:val="009C5423"/>
    <w:rsid w:val="009C54D5"/>
    <w:rsid w:val="009C55AA"/>
    <w:rsid w:val="009C55D5"/>
    <w:rsid w:val="009C5641"/>
    <w:rsid w:val="009C5685"/>
    <w:rsid w:val="009C569E"/>
    <w:rsid w:val="009C59A8"/>
    <w:rsid w:val="009C5B5E"/>
    <w:rsid w:val="009C5C3E"/>
    <w:rsid w:val="009C5CBB"/>
    <w:rsid w:val="009C5D80"/>
    <w:rsid w:val="009C5DF2"/>
    <w:rsid w:val="009C5EF8"/>
    <w:rsid w:val="009C5F9C"/>
    <w:rsid w:val="009C6082"/>
    <w:rsid w:val="009C61AC"/>
    <w:rsid w:val="009C622A"/>
    <w:rsid w:val="009C622E"/>
    <w:rsid w:val="009C6263"/>
    <w:rsid w:val="009C637E"/>
    <w:rsid w:val="009C6424"/>
    <w:rsid w:val="009C653E"/>
    <w:rsid w:val="009C655F"/>
    <w:rsid w:val="009C65A4"/>
    <w:rsid w:val="009C6616"/>
    <w:rsid w:val="009C681E"/>
    <w:rsid w:val="009C6993"/>
    <w:rsid w:val="009C69B0"/>
    <w:rsid w:val="009C6A8B"/>
    <w:rsid w:val="009C6BB0"/>
    <w:rsid w:val="009C6C44"/>
    <w:rsid w:val="009C6C86"/>
    <w:rsid w:val="009C6CEF"/>
    <w:rsid w:val="009C6DAE"/>
    <w:rsid w:val="009C6E93"/>
    <w:rsid w:val="009C6EEC"/>
    <w:rsid w:val="009C710F"/>
    <w:rsid w:val="009C7412"/>
    <w:rsid w:val="009C7589"/>
    <w:rsid w:val="009C76E1"/>
    <w:rsid w:val="009C7953"/>
    <w:rsid w:val="009C795A"/>
    <w:rsid w:val="009C7A27"/>
    <w:rsid w:val="009C7A2F"/>
    <w:rsid w:val="009C7C68"/>
    <w:rsid w:val="009D0080"/>
    <w:rsid w:val="009D009E"/>
    <w:rsid w:val="009D00FA"/>
    <w:rsid w:val="009D01C3"/>
    <w:rsid w:val="009D0223"/>
    <w:rsid w:val="009D0231"/>
    <w:rsid w:val="009D03DB"/>
    <w:rsid w:val="009D0455"/>
    <w:rsid w:val="009D0503"/>
    <w:rsid w:val="009D0509"/>
    <w:rsid w:val="009D0539"/>
    <w:rsid w:val="009D062F"/>
    <w:rsid w:val="009D06E6"/>
    <w:rsid w:val="009D0881"/>
    <w:rsid w:val="009D0BEA"/>
    <w:rsid w:val="009D0D66"/>
    <w:rsid w:val="009D0DB8"/>
    <w:rsid w:val="009D102E"/>
    <w:rsid w:val="009D109E"/>
    <w:rsid w:val="009D10B7"/>
    <w:rsid w:val="009D10D5"/>
    <w:rsid w:val="009D113D"/>
    <w:rsid w:val="009D1176"/>
    <w:rsid w:val="009D1469"/>
    <w:rsid w:val="009D15C7"/>
    <w:rsid w:val="009D1731"/>
    <w:rsid w:val="009D196C"/>
    <w:rsid w:val="009D19BF"/>
    <w:rsid w:val="009D1AA0"/>
    <w:rsid w:val="009D1B75"/>
    <w:rsid w:val="009D1CC5"/>
    <w:rsid w:val="009D1CDC"/>
    <w:rsid w:val="009D1DFD"/>
    <w:rsid w:val="009D1E4E"/>
    <w:rsid w:val="009D1E9F"/>
    <w:rsid w:val="009D20DB"/>
    <w:rsid w:val="009D2162"/>
    <w:rsid w:val="009D224D"/>
    <w:rsid w:val="009D2276"/>
    <w:rsid w:val="009D22EC"/>
    <w:rsid w:val="009D2376"/>
    <w:rsid w:val="009D23FF"/>
    <w:rsid w:val="009D2517"/>
    <w:rsid w:val="009D2712"/>
    <w:rsid w:val="009D28F1"/>
    <w:rsid w:val="009D2A65"/>
    <w:rsid w:val="009D2A8E"/>
    <w:rsid w:val="009D2BA1"/>
    <w:rsid w:val="009D2C2C"/>
    <w:rsid w:val="009D2CF2"/>
    <w:rsid w:val="009D2D59"/>
    <w:rsid w:val="009D2F15"/>
    <w:rsid w:val="009D2FB5"/>
    <w:rsid w:val="009D3226"/>
    <w:rsid w:val="009D322E"/>
    <w:rsid w:val="009D33D8"/>
    <w:rsid w:val="009D3549"/>
    <w:rsid w:val="009D357D"/>
    <w:rsid w:val="009D3583"/>
    <w:rsid w:val="009D36BF"/>
    <w:rsid w:val="009D3744"/>
    <w:rsid w:val="009D3761"/>
    <w:rsid w:val="009D37E5"/>
    <w:rsid w:val="009D383A"/>
    <w:rsid w:val="009D38B6"/>
    <w:rsid w:val="009D38FE"/>
    <w:rsid w:val="009D3906"/>
    <w:rsid w:val="009D3943"/>
    <w:rsid w:val="009D395E"/>
    <w:rsid w:val="009D39CC"/>
    <w:rsid w:val="009D3B4A"/>
    <w:rsid w:val="009D3FC1"/>
    <w:rsid w:val="009D40B6"/>
    <w:rsid w:val="009D41C9"/>
    <w:rsid w:val="009D41DF"/>
    <w:rsid w:val="009D4266"/>
    <w:rsid w:val="009D42C0"/>
    <w:rsid w:val="009D437D"/>
    <w:rsid w:val="009D4415"/>
    <w:rsid w:val="009D44EB"/>
    <w:rsid w:val="009D480D"/>
    <w:rsid w:val="009D4931"/>
    <w:rsid w:val="009D4A71"/>
    <w:rsid w:val="009D4B26"/>
    <w:rsid w:val="009D4BAE"/>
    <w:rsid w:val="009D4BEF"/>
    <w:rsid w:val="009D4C4D"/>
    <w:rsid w:val="009D4CD3"/>
    <w:rsid w:val="009D5030"/>
    <w:rsid w:val="009D51AA"/>
    <w:rsid w:val="009D535F"/>
    <w:rsid w:val="009D53AB"/>
    <w:rsid w:val="009D541A"/>
    <w:rsid w:val="009D54BC"/>
    <w:rsid w:val="009D55A5"/>
    <w:rsid w:val="009D5715"/>
    <w:rsid w:val="009D5902"/>
    <w:rsid w:val="009D5A9C"/>
    <w:rsid w:val="009D5B26"/>
    <w:rsid w:val="009D5B43"/>
    <w:rsid w:val="009D5BAD"/>
    <w:rsid w:val="009D5C33"/>
    <w:rsid w:val="009D5C9C"/>
    <w:rsid w:val="009D5CA0"/>
    <w:rsid w:val="009D5CBD"/>
    <w:rsid w:val="009D5DB7"/>
    <w:rsid w:val="009D5DDA"/>
    <w:rsid w:val="009D5E5E"/>
    <w:rsid w:val="009D5E77"/>
    <w:rsid w:val="009D5F45"/>
    <w:rsid w:val="009D60E2"/>
    <w:rsid w:val="009D612B"/>
    <w:rsid w:val="009D6294"/>
    <w:rsid w:val="009D6434"/>
    <w:rsid w:val="009D645B"/>
    <w:rsid w:val="009D65FC"/>
    <w:rsid w:val="009D66F5"/>
    <w:rsid w:val="009D6976"/>
    <w:rsid w:val="009D6A03"/>
    <w:rsid w:val="009D6ABE"/>
    <w:rsid w:val="009D6AF7"/>
    <w:rsid w:val="009D6B30"/>
    <w:rsid w:val="009D6CF6"/>
    <w:rsid w:val="009D6D99"/>
    <w:rsid w:val="009D6E61"/>
    <w:rsid w:val="009D6F45"/>
    <w:rsid w:val="009D6F91"/>
    <w:rsid w:val="009D6F9C"/>
    <w:rsid w:val="009D70C7"/>
    <w:rsid w:val="009D71D4"/>
    <w:rsid w:val="009D7264"/>
    <w:rsid w:val="009D72DC"/>
    <w:rsid w:val="009D7351"/>
    <w:rsid w:val="009D7362"/>
    <w:rsid w:val="009D74AC"/>
    <w:rsid w:val="009D7751"/>
    <w:rsid w:val="009D77B9"/>
    <w:rsid w:val="009D783B"/>
    <w:rsid w:val="009D7884"/>
    <w:rsid w:val="009D7973"/>
    <w:rsid w:val="009D7B4B"/>
    <w:rsid w:val="009D7C58"/>
    <w:rsid w:val="009D7F4E"/>
    <w:rsid w:val="009D7F5D"/>
    <w:rsid w:val="009E0020"/>
    <w:rsid w:val="009E0094"/>
    <w:rsid w:val="009E0140"/>
    <w:rsid w:val="009E035C"/>
    <w:rsid w:val="009E037B"/>
    <w:rsid w:val="009E03DE"/>
    <w:rsid w:val="009E04F4"/>
    <w:rsid w:val="009E05E2"/>
    <w:rsid w:val="009E0719"/>
    <w:rsid w:val="009E0783"/>
    <w:rsid w:val="009E0789"/>
    <w:rsid w:val="009E0859"/>
    <w:rsid w:val="009E08A1"/>
    <w:rsid w:val="009E0ABD"/>
    <w:rsid w:val="009E0D42"/>
    <w:rsid w:val="009E10BC"/>
    <w:rsid w:val="009E1106"/>
    <w:rsid w:val="009E118C"/>
    <w:rsid w:val="009E1201"/>
    <w:rsid w:val="009E12F7"/>
    <w:rsid w:val="009E158D"/>
    <w:rsid w:val="009E166B"/>
    <w:rsid w:val="009E1722"/>
    <w:rsid w:val="009E177F"/>
    <w:rsid w:val="009E1793"/>
    <w:rsid w:val="009E18CA"/>
    <w:rsid w:val="009E1B20"/>
    <w:rsid w:val="009E1B2A"/>
    <w:rsid w:val="009E1BB3"/>
    <w:rsid w:val="009E1E1F"/>
    <w:rsid w:val="009E1EF1"/>
    <w:rsid w:val="009E1F1B"/>
    <w:rsid w:val="009E202B"/>
    <w:rsid w:val="009E207F"/>
    <w:rsid w:val="009E208A"/>
    <w:rsid w:val="009E20DB"/>
    <w:rsid w:val="009E2229"/>
    <w:rsid w:val="009E2316"/>
    <w:rsid w:val="009E2354"/>
    <w:rsid w:val="009E289F"/>
    <w:rsid w:val="009E29D0"/>
    <w:rsid w:val="009E2A36"/>
    <w:rsid w:val="009E2D06"/>
    <w:rsid w:val="009E2D7D"/>
    <w:rsid w:val="009E2F3E"/>
    <w:rsid w:val="009E2F5D"/>
    <w:rsid w:val="009E307B"/>
    <w:rsid w:val="009E3092"/>
    <w:rsid w:val="009E31A1"/>
    <w:rsid w:val="009E3338"/>
    <w:rsid w:val="009E3458"/>
    <w:rsid w:val="009E349B"/>
    <w:rsid w:val="009E3514"/>
    <w:rsid w:val="009E361B"/>
    <w:rsid w:val="009E395C"/>
    <w:rsid w:val="009E39A2"/>
    <w:rsid w:val="009E3A9D"/>
    <w:rsid w:val="009E3CC1"/>
    <w:rsid w:val="009E3D5C"/>
    <w:rsid w:val="009E3FD6"/>
    <w:rsid w:val="009E3FF0"/>
    <w:rsid w:val="009E437F"/>
    <w:rsid w:val="009E44A5"/>
    <w:rsid w:val="009E44DF"/>
    <w:rsid w:val="009E461D"/>
    <w:rsid w:val="009E465E"/>
    <w:rsid w:val="009E46FF"/>
    <w:rsid w:val="009E494C"/>
    <w:rsid w:val="009E49F5"/>
    <w:rsid w:val="009E4A3C"/>
    <w:rsid w:val="009E4ADD"/>
    <w:rsid w:val="009E4D16"/>
    <w:rsid w:val="009E4EE4"/>
    <w:rsid w:val="009E4F31"/>
    <w:rsid w:val="009E4F36"/>
    <w:rsid w:val="009E50CE"/>
    <w:rsid w:val="009E5261"/>
    <w:rsid w:val="009E527C"/>
    <w:rsid w:val="009E527E"/>
    <w:rsid w:val="009E530D"/>
    <w:rsid w:val="009E556D"/>
    <w:rsid w:val="009E55B2"/>
    <w:rsid w:val="009E576C"/>
    <w:rsid w:val="009E5773"/>
    <w:rsid w:val="009E57AD"/>
    <w:rsid w:val="009E57BA"/>
    <w:rsid w:val="009E57E5"/>
    <w:rsid w:val="009E58E2"/>
    <w:rsid w:val="009E590D"/>
    <w:rsid w:val="009E599B"/>
    <w:rsid w:val="009E5A32"/>
    <w:rsid w:val="009E5B2A"/>
    <w:rsid w:val="009E5CAC"/>
    <w:rsid w:val="009E5FCD"/>
    <w:rsid w:val="009E5FE0"/>
    <w:rsid w:val="009E6002"/>
    <w:rsid w:val="009E6052"/>
    <w:rsid w:val="009E617B"/>
    <w:rsid w:val="009E62A5"/>
    <w:rsid w:val="009E6406"/>
    <w:rsid w:val="009E6453"/>
    <w:rsid w:val="009E6471"/>
    <w:rsid w:val="009E65E9"/>
    <w:rsid w:val="009E66FB"/>
    <w:rsid w:val="009E67BC"/>
    <w:rsid w:val="009E67FD"/>
    <w:rsid w:val="009E684A"/>
    <w:rsid w:val="009E689B"/>
    <w:rsid w:val="009E6A1C"/>
    <w:rsid w:val="009E6C71"/>
    <w:rsid w:val="009E6FD6"/>
    <w:rsid w:val="009E70B0"/>
    <w:rsid w:val="009E7190"/>
    <w:rsid w:val="009E71C2"/>
    <w:rsid w:val="009E7214"/>
    <w:rsid w:val="009E7228"/>
    <w:rsid w:val="009E7234"/>
    <w:rsid w:val="009E7463"/>
    <w:rsid w:val="009E7493"/>
    <w:rsid w:val="009E7722"/>
    <w:rsid w:val="009E7735"/>
    <w:rsid w:val="009E7807"/>
    <w:rsid w:val="009E78E2"/>
    <w:rsid w:val="009E78FB"/>
    <w:rsid w:val="009E7AEB"/>
    <w:rsid w:val="009E7B6B"/>
    <w:rsid w:val="009E7BE9"/>
    <w:rsid w:val="009E7EB5"/>
    <w:rsid w:val="009E7ED3"/>
    <w:rsid w:val="009E7F65"/>
    <w:rsid w:val="009F0292"/>
    <w:rsid w:val="009F02F3"/>
    <w:rsid w:val="009F03AE"/>
    <w:rsid w:val="009F03CB"/>
    <w:rsid w:val="009F07A7"/>
    <w:rsid w:val="009F07B4"/>
    <w:rsid w:val="009F0860"/>
    <w:rsid w:val="009F0A90"/>
    <w:rsid w:val="009F0B97"/>
    <w:rsid w:val="009F0CE5"/>
    <w:rsid w:val="009F11B4"/>
    <w:rsid w:val="009F1266"/>
    <w:rsid w:val="009F12DD"/>
    <w:rsid w:val="009F14EC"/>
    <w:rsid w:val="009F15C0"/>
    <w:rsid w:val="009F15FC"/>
    <w:rsid w:val="009F1645"/>
    <w:rsid w:val="009F1663"/>
    <w:rsid w:val="009F173A"/>
    <w:rsid w:val="009F1AAE"/>
    <w:rsid w:val="009F1ABF"/>
    <w:rsid w:val="009F1BB4"/>
    <w:rsid w:val="009F1BE1"/>
    <w:rsid w:val="009F1BF2"/>
    <w:rsid w:val="009F1D62"/>
    <w:rsid w:val="009F1E55"/>
    <w:rsid w:val="009F1F1F"/>
    <w:rsid w:val="009F2114"/>
    <w:rsid w:val="009F230C"/>
    <w:rsid w:val="009F23C6"/>
    <w:rsid w:val="009F257B"/>
    <w:rsid w:val="009F25A6"/>
    <w:rsid w:val="009F2635"/>
    <w:rsid w:val="009F2712"/>
    <w:rsid w:val="009F28A6"/>
    <w:rsid w:val="009F2A1D"/>
    <w:rsid w:val="009F2B37"/>
    <w:rsid w:val="009F2DA0"/>
    <w:rsid w:val="009F2F16"/>
    <w:rsid w:val="009F30EB"/>
    <w:rsid w:val="009F3341"/>
    <w:rsid w:val="009F34EF"/>
    <w:rsid w:val="009F357A"/>
    <w:rsid w:val="009F369C"/>
    <w:rsid w:val="009F37DD"/>
    <w:rsid w:val="009F38E7"/>
    <w:rsid w:val="009F3967"/>
    <w:rsid w:val="009F3AA6"/>
    <w:rsid w:val="009F3AAA"/>
    <w:rsid w:val="009F3B17"/>
    <w:rsid w:val="009F3DEE"/>
    <w:rsid w:val="009F3F4C"/>
    <w:rsid w:val="009F419F"/>
    <w:rsid w:val="009F4360"/>
    <w:rsid w:val="009F4453"/>
    <w:rsid w:val="009F4544"/>
    <w:rsid w:val="009F4610"/>
    <w:rsid w:val="009F471F"/>
    <w:rsid w:val="009F48DB"/>
    <w:rsid w:val="009F48EB"/>
    <w:rsid w:val="009F49B3"/>
    <w:rsid w:val="009F4A17"/>
    <w:rsid w:val="009F4A1E"/>
    <w:rsid w:val="009F4AC2"/>
    <w:rsid w:val="009F4B19"/>
    <w:rsid w:val="009F4C3D"/>
    <w:rsid w:val="009F4CDC"/>
    <w:rsid w:val="009F4D18"/>
    <w:rsid w:val="009F4D70"/>
    <w:rsid w:val="009F4ECB"/>
    <w:rsid w:val="009F506F"/>
    <w:rsid w:val="009F52F9"/>
    <w:rsid w:val="009F5557"/>
    <w:rsid w:val="009F55B0"/>
    <w:rsid w:val="009F58B7"/>
    <w:rsid w:val="009F595A"/>
    <w:rsid w:val="009F5B27"/>
    <w:rsid w:val="009F5B96"/>
    <w:rsid w:val="009F5BB2"/>
    <w:rsid w:val="009F5BBD"/>
    <w:rsid w:val="009F5E92"/>
    <w:rsid w:val="009F5FE4"/>
    <w:rsid w:val="009F622B"/>
    <w:rsid w:val="009F62DE"/>
    <w:rsid w:val="009F630F"/>
    <w:rsid w:val="009F635D"/>
    <w:rsid w:val="009F63E7"/>
    <w:rsid w:val="009F63F1"/>
    <w:rsid w:val="009F641D"/>
    <w:rsid w:val="009F6508"/>
    <w:rsid w:val="009F66C3"/>
    <w:rsid w:val="009F66DA"/>
    <w:rsid w:val="009F6920"/>
    <w:rsid w:val="009F6929"/>
    <w:rsid w:val="009F698E"/>
    <w:rsid w:val="009F6A86"/>
    <w:rsid w:val="009F6AAD"/>
    <w:rsid w:val="009F6B31"/>
    <w:rsid w:val="009F6B35"/>
    <w:rsid w:val="009F6B47"/>
    <w:rsid w:val="009F6D0C"/>
    <w:rsid w:val="009F6E29"/>
    <w:rsid w:val="009F6E81"/>
    <w:rsid w:val="009F70F1"/>
    <w:rsid w:val="009F719B"/>
    <w:rsid w:val="009F75E2"/>
    <w:rsid w:val="009F762E"/>
    <w:rsid w:val="009F76B9"/>
    <w:rsid w:val="009F785D"/>
    <w:rsid w:val="009F78E5"/>
    <w:rsid w:val="009F7909"/>
    <w:rsid w:val="009F7A27"/>
    <w:rsid w:val="009F7A3C"/>
    <w:rsid w:val="009F7B1A"/>
    <w:rsid w:val="009F7BEF"/>
    <w:rsid w:val="009F7CC4"/>
    <w:rsid w:val="009F7DBB"/>
    <w:rsid w:val="009F7DBD"/>
    <w:rsid w:val="009F7DE6"/>
    <w:rsid w:val="009F7F0A"/>
    <w:rsid w:val="009F7F86"/>
    <w:rsid w:val="009F7F98"/>
    <w:rsid w:val="009F7FFE"/>
    <w:rsid w:val="00A000EC"/>
    <w:rsid w:val="00A00114"/>
    <w:rsid w:val="00A00139"/>
    <w:rsid w:val="00A00193"/>
    <w:rsid w:val="00A0024F"/>
    <w:rsid w:val="00A00435"/>
    <w:rsid w:val="00A005B7"/>
    <w:rsid w:val="00A007B8"/>
    <w:rsid w:val="00A0098B"/>
    <w:rsid w:val="00A009D9"/>
    <w:rsid w:val="00A00E0E"/>
    <w:rsid w:val="00A00EF4"/>
    <w:rsid w:val="00A0103E"/>
    <w:rsid w:val="00A0116C"/>
    <w:rsid w:val="00A01361"/>
    <w:rsid w:val="00A01592"/>
    <w:rsid w:val="00A015FC"/>
    <w:rsid w:val="00A01701"/>
    <w:rsid w:val="00A01802"/>
    <w:rsid w:val="00A01903"/>
    <w:rsid w:val="00A01B2B"/>
    <w:rsid w:val="00A01C0D"/>
    <w:rsid w:val="00A01C46"/>
    <w:rsid w:val="00A02021"/>
    <w:rsid w:val="00A02235"/>
    <w:rsid w:val="00A0225B"/>
    <w:rsid w:val="00A0243A"/>
    <w:rsid w:val="00A02445"/>
    <w:rsid w:val="00A02448"/>
    <w:rsid w:val="00A02519"/>
    <w:rsid w:val="00A0269A"/>
    <w:rsid w:val="00A02736"/>
    <w:rsid w:val="00A028FF"/>
    <w:rsid w:val="00A029DB"/>
    <w:rsid w:val="00A02A50"/>
    <w:rsid w:val="00A02A96"/>
    <w:rsid w:val="00A02B3C"/>
    <w:rsid w:val="00A02C1D"/>
    <w:rsid w:val="00A02C98"/>
    <w:rsid w:val="00A02F86"/>
    <w:rsid w:val="00A0316E"/>
    <w:rsid w:val="00A031E4"/>
    <w:rsid w:val="00A031F4"/>
    <w:rsid w:val="00A032CA"/>
    <w:rsid w:val="00A03313"/>
    <w:rsid w:val="00A03397"/>
    <w:rsid w:val="00A03489"/>
    <w:rsid w:val="00A03574"/>
    <w:rsid w:val="00A0359C"/>
    <w:rsid w:val="00A03643"/>
    <w:rsid w:val="00A03722"/>
    <w:rsid w:val="00A038EA"/>
    <w:rsid w:val="00A0397C"/>
    <w:rsid w:val="00A03A59"/>
    <w:rsid w:val="00A03A99"/>
    <w:rsid w:val="00A03B32"/>
    <w:rsid w:val="00A03BDA"/>
    <w:rsid w:val="00A03D58"/>
    <w:rsid w:val="00A03D5D"/>
    <w:rsid w:val="00A03F0E"/>
    <w:rsid w:val="00A041CB"/>
    <w:rsid w:val="00A043B1"/>
    <w:rsid w:val="00A0456B"/>
    <w:rsid w:val="00A04618"/>
    <w:rsid w:val="00A046AE"/>
    <w:rsid w:val="00A047B2"/>
    <w:rsid w:val="00A04908"/>
    <w:rsid w:val="00A049B9"/>
    <w:rsid w:val="00A04AFD"/>
    <w:rsid w:val="00A04CAA"/>
    <w:rsid w:val="00A04CBB"/>
    <w:rsid w:val="00A04D75"/>
    <w:rsid w:val="00A04DCE"/>
    <w:rsid w:val="00A04FE8"/>
    <w:rsid w:val="00A05268"/>
    <w:rsid w:val="00A052C3"/>
    <w:rsid w:val="00A0537F"/>
    <w:rsid w:val="00A0538F"/>
    <w:rsid w:val="00A05405"/>
    <w:rsid w:val="00A054C0"/>
    <w:rsid w:val="00A056FA"/>
    <w:rsid w:val="00A058A5"/>
    <w:rsid w:val="00A05962"/>
    <w:rsid w:val="00A059BC"/>
    <w:rsid w:val="00A05A88"/>
    <w:rsid w:val="00A05AC2"/>
    <w:rsid w:val="00A05BB9"/>
    <w:rsid w:val="00A05C69"/>
    <w:rsid w:val="00A05CEF"/>
    <w:rsid w:val="00A05E27"/>
    <w:rsid w:val="00A05EAD"/>
    <w:rsid w:val="00A05F8C"/>
    <w:rsid w:val="00A05FA0"/>
    <w:rsid w:val="00A06104"/>
    <w:rsid w:val="00A06312"/>
    <w:rsid w:val="00A063C5"/>
    <w:rsid w:val="00A06535"/>
    <w:rsid w:val="00A065AF"/>
    <w:rsid w:val="00A06665"/>
    <w:rsid w:val="00A06749"/>
    <w:rsid w:val="00A06774"/>
    <w:rsid w:val="00A0682A"/>
    <w:rsid w:val="00A0688A"/>
    <w:rsid w:val="00A06894"/>
    <w:rsid w:val="00A068B3"/>
    <w:rsid w:val="00A069B7"/>
    <w:rsid w:val="00A06AC8"/>
    <w:rsid w:val="00A06AD8"/>
    <w:rsid w:val="00A06CAB"/>
    <w:rsid w:val="00A06DA7"/>
    <w:rsid w:val="00A06DCC"/>
    <w:rsid w:val="00A06EA4"/>
    <w:rsid w:val="00A07158"/>
    <w:rsid w:val="00A0715A"/>
    <w:rsid w:val="00A0741F"/>
    <w:rsid w:val="00A07432"/>
    <w:rsid w:val="00A0747E"/>
    <w:rsid w:val="00A0749E"/>
    <w:rsid w:val="00A076AE"/>
    <w:rsid w:val="00A077FB"/>
    <w:rsid w:val="00A07A99"/>
    <w:rsid w:val="00A07A9F"/>
    <w:rsid w:val="00A07AB0"/>
    <w:rsid w:val="00A07C27"/>
    <w:rsid w:val="00A07E06"/>
    <w:rsid w:val="00A07F8F"/>
    <w:rsid w:val="00A10037"/>
    <w:rsid w:val="00A10247"/>
    <w:rsid w:val="00A1042E"/>
    <w:rsid w:val="00A1044E"/>
    <w:rsid w:val="00A104E8"/>
    <w:rsid w:val="00A105FC"/>
    <w:rsid w:val="00A1070D"/>
    <w:rsid w:val="00A107EE"/>
    <w:rsid w:val="00A10AD7"/>
    <w:rsid w:val="00A10C97"/>
    <w:rsid w:val="00A10D3B"/>
    <w:rsid w:val="00A10D64"/>
    <w:rsid w:val="00A10F0F"/>
    <w:rsid w:val="00A1120E"/>
    <w:rsid w:val="00A112B4"/>
    <w:rsid w:val="00A1167E"/>
    <w:rsid w:val="00A116E6"/>
    <w:rsid w:val="00A11B11"/>
    <w:rsid w:val="00A11EBE"/>
    <w:rsid w:val="00A12065"/>
    <w:rsid w:val="00A123AF"/>
    <w:rsid w:val="00A1254E"/>
    <w:rsid w:val="00A12564"/>
    <w:rsid w:val="00A12566"/>
    <w:rsid w:val="00A1262F"/>
    <w:rsid w:val="00A126F0"/>
    <w:rsid w:val="00A12953"/>
    <w:rsid w:val="00A12D9E"/>
    <w:rsid w:val="00A12E4F"/>
    <w:rsid w:val="00A12F0A"/>
    <w:rsid w:val="00A1308F"/>
    <w:rsid w:val="00A13135"/>
    <w:rsid w:val="00A131E4"/>
    <w:rsid w:val="00A132A3"/>
    <w:rsid w:val="00A13316"/>
    <w:rsid w:val="00A1362B"/>
    <w:rsid w:val="00A1367F"/>
    <w:rsid w:val="00A136F0"/>
    <w:rsid w:val="00A137E7"/>
    <w:rsid w:val="00A13863"/>
    <w:rsid w:val="00A13AE7"/>
    <w:rsid w:val="00A13BA0"/>
    <w:rsid w:val="00A13BA6"/>
    <w:rsid w:val="00A13BFD"/>
    <w:rsid w:val="00A13D89"/>
    <w:rsid w:val="00A13D91"/>
    <w:rsid w:val="00A13DD7"/>
    <w:rsid w:val="00A13EE4"/>
    <w:rsid w:val="00A1403F"/>
    <w:rsid w:val="00A1417C"/>
    <w:rsid w:val="00A142ED"/>
    <w:rsid w:val="00A14383"/>
    <w:rsid w:val="00A1444F"/>
    <w:rsid w:val="00A14483"/>
    <w:rsid w:val="00A1448C"/>
    <w:rsid w:val="00A14496"/>
    <w:rsid w:val="00A145C6"/>
    <w:rsid w:val="00A145ED"/>
    <w:rsid w:val="00A145F3"/>
    <w:rsid w:val="00A14617"/>
    <w:rsid w:val="00A146AE"/>
    <w:rsid w:val="00A14735"/>
    <w:rsid w:val="00A147FD"/>
    <w:rsid w:val="00A14940"/>
    <w:rsid w:val="00A149D6"/>
    <w:rsid w:val="00A14A12"/>
    <w:rsid w:val="00A14ADB"/>
    <w:rsid w:val="00A14CA9"/>
    <w:rsid w:val="00A14D04"/>
    <w:rsid w:val="00A14D51"/>
    <w:rsid w:val="00A14F92"/>
    <w:rsid w:val="00A14FA8"/>
    <w:rsid w:val="00A1503C"/>
    <w:rsid w:val="00A15211"/>
    <w:rsid w:val="00A15292"/>
    <w:rsid w:val="00A152E0"/>
    <w:rsid w:val="00A15524"/>
    <w:rsid w:val="00A1555A"/>
    <w:rsid w:val="00A15562"/>
    <w:rsid w:val="00A156E2"/>
    <w:rsid w:val="00A15999"/>
    <w:rsid w:val="00A15C1D"/>
    <w:rsid w:val="00A15C2C"/>
    <w:rsid w:val="00A15C9B"/>
    <w:rsid w:val="00A15DAF"/>
    <w:rsid w:val="00A15E47"/>
    <w:rsid w:val="00A15E97"/>
    <w:rsid w:val="00A160E1"/>
    <w:rsid w:val="00A163AC"/>
    <w:rsid w:val="00A1643A"/>
    <w:rsid w:val="00A1649B"/>
    <w:rsid w:val="00A16617"/>
    <w:rsid w:val="00A1678D"/>
    <w:rsid w:val="00A1679F"/>
    <w:rsid w:val="00A1686B"/>
    <w:rsid w:val="00A168E3"/>
    <w:rsid w:val="00A16928"/>
    <w:rsid w:val="00A1694E"/>
    <w:rsid w:val="00A16A01"/>
    <w:rsid w:val="00A16A15"/>
    <w:rsid w:val="00A16A49"/>
    <w:rsid w:val="00A16C19"/>
    <w:rsid w:val="00A16CD2"/>
    <w:rsid w:val="00A16F4D"/>
    <w:rsid w:val="00A16F74"/>
    <w:rsid w:val="00A16FE9"/>
    <w:rsid w:val="00A17007"/>
    <w:rsid w:val="00A17061"/>
    <w:rsid w:val="00A1713C"/>
    <w:rsid w:val="00A1720F"/>
    <w:rsid w:val="00A172AD"/>
    <w:rsid w:val="00A172C6"/>
    <w:rsid w:val="00A17325"/>
    <w:rsid w:val="00A173C5"/>
    <w:rsid w:val="00A1741A"/>
    <w:rsid w:val="00A1749A"/>
    <w:rsid w:val="00A17523"/>
    <w:rsid w:val="00A1757F"/>
    <w:rsid w:val="00A175A8"/>
    <w:rsid w:val="00A17708"/>
    <w:rsid w:val="00A17744"/>
    <w:rsid w:val="00A17745"/>
    <w:rsid w:val="00A1779A"/>
    <w:rsid w:val="00A177FC"/>
    <w:rsid w:val="00A17849"/>
    <w:rsid w:val="00A178E7"/>
    <w:rsid w:val="00A178F2"/>
    <w:rsid w:val="00A17939"/>
    <w:rsid w:val="00A179BA"/>
    <w:rsid w:val="00A17A96"/>
    <w:rsid w:val="00A17BAD"/>
    <w:rsid w:val="00A20029"/>
    <w:rsid w:val="00A201AB"/>
    <w:rsid w:val="00A2028C"/>
    <w:rsid w:val="00A20542"/>
    <w:rsid w:val="00A20691"/>
    <w:rsid w:val="00A20979"/>
    <w:rsid w:val="00A209D7"/>
    <w:rsid w:val="00A20C34"/>
    <w:rsid w:val="00A20D22"/>
    <w:rsid w:val="00A20D52"/>
    <w:rsid w:val="00A20DA7"/>
    <w:rsid w:val="00A20E77"/>
    <w:rsid w:val="00A20E81"/>
    <w:rsid w:val="00A20EEE"/>
    <w:rsid w:val="00A21336"/>
    <w:rsid w:val="00A21411"/>
    <w:rsid w:val="00A21435"/>
    <w:rsid w:val="00A2146E"/>
    <w:rsid w:val="00A215FC"/>
    <w:rsid w:val="00A21637"/>
    <w:rsid w:val="00A21AC0"/>
    <w:rsid w:val="00A21E1A"/>
    <w:rsid w:val="00A21EC4"/>
    <w:rsid w:val="00A21FDD"/>
    <w:rsid w:val="00A22024"/>
    <w:rsid w:val="00A22049"/>
    <w:rsid w:val="00A2204F"/>
    <w:rsid w:val="00A22082"/>
    <w:rsid w:val="00A220BD"/>
    <w:rsid w:val="00A22137"/>
    <w:rsid w:val="00A2263E"/>
    <w:rsid w:val="00A22671"/>
    <w:rsid w:val="00A22878"/>
    <w:rsid w:val="00A22880"/>
    <w:rsid w:val="00A228BF"/>
    <w:rsid w:val="00A228C9"/>
    <w:rsid w:val="00A228DA"/>
    <w:rsid w:val="00A22A83"/>
    <w:rsid w:val="00A22B66"/>
    <w:rsid w:val="00A22B7D"/>
    <w:rsid w:val="00A22C01"/>
    <w:rsid w:val="00A22C94"/>
    <w:rsid w:val="00A2331D"/>
    <w:rsid w:val="00A23348"/>
    <w:rsid w:val="00A23361"/>
    <w:rsid w:val="00A2336B"/>
    <w:rsid w:val="00A233F0"/>
    <w:rsid w:val="00A23434"/>
    <w:rsid w:val="00A234D0"/>
    <w:rsid w:val="00A235D3"/>
    <w:rsid w:val="00A2367F"/>
    <w:rsid w:val="00A236D1"/>
    <w:rsid w:val="00A23817"/>
    <w:rsid w:val="00A2382B"/>
    <w:rsid w:val="00A23A7E"/>
    <w:rsid w:val="00A23C22"/>
    <w:rsid w:val="00A23CF2"/>
    <w:rsid w:val="00A23CFD"/>
    <w:rsid w:val="00A23DBA"/>
    <w:rsid w:val="00A23E68"/>
    <w:rsid w:val="00A23EDE"/>
    <w:rsid w:val="00A24131"/>
    <w:rsid w:val="00A24167"/>
    <w:rsid w:val="00A24180"/>
    <w:rsid w:val="00A242A2"/>
    <w:rsid w:val="00A242F7"/>
    <w:rsid w:val="00A243C1"/>
    <w:rsid w:val="00A24495"/>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458"/>
    <w:rsid w:val="00A25565"/>
    <w:rsid w:val="00A25569"/>
    <w:rsid w:val="00A255C2"/>
    <w:rsid w:val="00A2578D"/>
    <w:rsid w:val="00A25ABF"/>
    <w:rsid w:val="00A25BC8"/>
    <w:rsid w:val="00A25C07"/>
    <w:rsid w:val="00A25C22"/>
    <w:rsid w:val="00A25D28"/>
    <w:rsid w:val="00A25F54"/>
    <w:rsid w:val="00A25F7E"/>
    <w:rsid w:val="00A2623F"/>
    <w:rsid w:val="00A2626B"/>
    <w:rsid w:val="00A262A0"/>
    <w:rsid w:val="00A2633F"/>
    <w:rsid w:val="00A2647E"/>
    <w:rsid w:val="00A26487"/>
    <w:rsid w:val="00A2658D"/>
    <w:rsid w:val="00A26642"/>
    <w:rsid w:val="00A26665"/>
    <w:rsid w:val="00A26769"/>
    <w:rsid w:val="00A268B8"/>
    <w:rsid w:val="00A2696B"/>
    <w:rsid w:val="00A26A4B"/>
    <w:rsid w:val="00A26D95"/>
    <w:rsid w:val="00A26E95"/>
    <w:rsid w:val="00A2712B"/>
    <w:rsid w:val="00A27182"/>
    <w:rsid w:val="00A271B4"/>
    <w:rsid w:val="00A271F2"/>
    <w:rsid w:val="00A27298"/>
    <w:rsid w:val="00A27434"/>
    <w:rsid w:val="00A2774A"/>
    <w:rsid w:val="00A2777B"/>
    <w:rsid w:val="00A277CD"/>
    <w:rsid w:val="00A2787C"/>
    <w:rsid w:val="00A27A0A"/>
    <w:rsid w:val="00A27A2C"/>
    <w:rsid w:val="00A27ADF"/>
    <w:rsid w:val="00A27B47"/>
    <w:rsid w:val="00A27CA1"/>
    <w:rsid w:val="00A27D04"/>
    <w:rsid w:val="00A27D76"/>
    <w:rsid w:val="00A27E16"/>
    <w:rsid w:val="00A27F7F"/>
    <w:rsid w:val="00A27FA1"/>
    <w:rsid w:val="00A27FB3"/>
    <w:rsid w:val="00A30126"/>
    <w:rsid w:val="00A301B5"/>
    <w:rsid w:val="00A301EB"/>
    <w:rsid w:val="00A30201"/>
    <w:rsid w:val="00A3034B"/>
    <w:rsid w:val="00A30488"/>
    <w:rsid w:val="00A3054A"/>
    <w:rsid w:val="00A305C3"/>
    <w:rsid w:val="00A30606"/>
    <w:rsid w:val="00A306FF"/>
    <w:rsid w:val="00A3094F"/>
    <w:rsid w:val="00A30A4C"/>
    <w:rsid w:val="00A30B6D"/>
    <w:rsid w:val="00A30CE0"/>
    <w:rsid w:val="00A30D66"/>
    <w:rsid w:val="00A30E83"/>
    <w:rsid w:val="00A30EA8"/>
    <w:rsid w:val="00A30F8C"/>
    <w:rsid w:val="00A30FEA"/>
    <w:rsid w:val="00A31131"/>
    <w:rsid w:val="00A31300"/>
    <w:rsid w:val="00A31644"/>
    <w:rsid w:val="00A316D9"/>
    <w:rsid w:val="00A317B5"/>
    <w:rsid w:val="00A31827"/>
    <w:rsid w:val="00A31B25"/>
    <w:rsid w:val="00A31BBC"/>
    <w:rsid w:val="00A31BBD"/>
    <w:rsid w:val="00A31C1D"/>
    <w:rsid w:val="00A31C34"/>
    <w:rsid w:val="00A31D22"/>
    <w:rsid w:val="00A31D9F"/>
    <w:rsid w:val="00A31DCC"/>
    <w:rsid w:val="00A31EB5"/>
    <w:rsid w:val="00A31FAC"/>
    <w:rsid w:val="00A3201E"/>
    <w:rsid w:val="00A3212A"/>
    <w:rsid w:val="00A321FD"/>
    <w:rsid w:val="00A32297"/>
    <w:rsid w:val="00A322A1"/>
    <w:rsid w:val="00A323B4"/>
    <w:rsid w:val="00A32510"/>
    <w:rsid w:val="00A325B5"/>
    <w:rsid w:val="00A3278A"/>
    <w:rsid w:val="00A3288E"/>
    <w:rsid w:val="00A329C5"/>
    <w:rsid w:val="00A32B6A"/>
    <w:rsid w:val="00A32B9F"/>
    <w:rsid w:val="00A32C75"/>
    <w:rsid w:val="00A32D2B"/>
    <w:rsid w:val="00A32DFD"/>
    <w:rsid w:val="00A33030"/>
    <w:rsid w:val="00A3308A"/>
    <w:rsid w:val="00A3314D"/>
    <w:rsid w:val="00A33238"/>
    <w:rsid w:val="00A33368"/>
    <w:rsid w:val="00A33405"/>
    <w:rsid w:val="00A33412"/>
    <w:rsid w:val="00A33444"/>
    <w:rsid w:val="00A33452"/>
    <w:rsid w:val="00A335E6"/>
    <w:rsid w:val="00A336AE"/>
    <w:rsid w:val="00A3388C"/>
    <w:rsid w:val="00A33973"/>
    <w:rsid w:val="00A339FE"/>
    <w:rsid w:val="00A33AC1"/>
    <w:rsid w:val="00A33ACE"/>
    <w:rsid w:val="00A33E5B"/>
    <w:rsid w:val="00A33E6B"/>
    <w:rsid w:val="00A33F02"/>
    <w:rsid w:val="00A340E2"/>
    <w:rsid w:val="00A34405"/>
    <w:rsid w:val="00A3449D"/>
    <w:rsid w:val="00A3458B"/>
    <w:rsid w:val="00A34783"/>
    <w:rsid w:val="00A34818"/>
    <w:rsid w:val="00A3496F"/>
    <w:rsid w:val="00A34A67"/>
    <w:rsid w:val="00A34ED3"/>
    <w:rsid w:val="00A34F10"/>
    <w:rsid w:val="00A34FCC"/>
    <w:rsid w:val="00A34FE6"/>
    <w:rsid w:val="00A35081"/>
    <w:rsid w:val="00A352AE"/>
    <w:rsid w:val="00A352C1"/>
    <w:rsid w:val="00A355F9"/>
    <w:rsid w:val="00A35B59"/>
    <w:rsid w:val="00A35C0D"/>
    <w:rsid w:val="00A35C20"/>
    <w:rsid w:val="00A35C51"/>
    <w:rsid w:val="00A35D53"/>
    <w:rsid w:val="00A35E68"/>
    <w:rsid w:val="00A35ECF"/>
    <w:rsid w:val="00A3603D"/>
    <w:rsid w:val="00A360AB"/>
    <w:rsid w:val="00A360AE"/>
    <w:rsid w:val="00A36160"/>
    <w:rsid w:val="00A36165"/>
    <w:rsid w:val="00A36376"/>
    <w:rsid w:val="00A364E0"/>
    <w:rsid w:val="00A3669B"/>
    <w:rsid w:val="00A3673B"/>
    <w:rsid w:val="00A367CE"/>
    <w:rsid w:val="00A369F6"/>
    <w:rsid w:val="00A36A05"/>
    <w:rsid w:val="00A36A20"/>
    <w:rsid w:val="00A36A23"/>
    <w:rsid w:val="00A36BA7"/>
    <w:rsid w:val="00A36C16"/>
    <w:rsid w:val="00A36D96"/>
    <w:rsid w:val="00A36E5C"/>
    <w:rsid w:val="00A36FAD"/>
    <w:rsid w:val="00A36FB3"/>
    <w:rsid w:val="00A37259"/>
    <w:rsid w:val="00A3725B"/>
    <w:rsid w:val="00A37461"/>
    <w:rsid w:val="00A374FB"/>
    <w:rsid w:val="00A375F2"/>
    <w:rsid w:val="00A37606"/>
    <w:rsid w:val="00A37608"/>
    <w:rsid w:val="00A376B1"/>
    <w:rsid w:val="00A37A82"/>
    <w:rsid w:val="00A37B03"/>
    <w:rsid w:val="00A37BC2"/>
    <w:rsid w:val="00A37C70"/>
    <w:rsid w:val="00A37FD3"/>
    <w:rsid w:val="00A400DE"/>
    <w:rsid w:val="00A40165"/>
    <w:rsid w:val="00A4027A"/>
    <w:rsid w:val="00A404AB"/>
    <w:rsid w:val="00A4051B"/>
    <w:rsid w:val="00A405EC"/>
    <w:rsid w:val="00A40605"/>
    <w:rsid w:val="00A40631"/>
    <w:rsid w:val="00A4064C"/>
    <w:rsid w:val="00A40874"/>
    <w:rsid w:val="00A4095F"/>
    <w:rsid w:val="00A40AE4"/>
    <w:rsid w:val="00A40B92"/>
    <w:rsid w:val="00A40B9B"/>
    <w:rsid w:val="00A40C09"/>
    <w:rsid w:val="00A4129A"/>
    <w:rsid w:val="00A4129D"/>
    <w:rsid w:val="00A412DB"/>
    <w:rsid w:val="00A4135C"/>
    <w:rsid w:val="00A41439"/>
    <w:rsid w:val="00A415E1"/>
    <w:rsid w:val="00A41668"/>
    <w:rsid w:val="00A41711"/>
    <w:rsid w:val="00A41818"/>
    <w:rsid w:val="00A418D2"/>
    <w:rsid w:val="00A41905"/>
    <w:rsid w:val="00A419AA"/>
    <w:rsid w:val="00A419EF"/>
    <w:rsid w:val="00A41ACC"/>
    <w:rsid w:val="00A41B73"/>
    <w:rsid w:val="00A41BA8"/>
    <w:rsid w:val="00A41CF1"/>
    <w:rsid w:val="00A41D10"/>
    <w:rsid w:val="00A41D64"/>
    <w:rsid w:val="00A41E04"/>
    <w:rsid w:val="00A41E06"/>
    <w:rsid w:val="00A420B9"/>
    <w:rsid w:val="00A422C6"/>
    <w:rsid w:val="00A423AC"/>
    <w:rsid w:val="00A42457"/>
    <w:rsid w:val="00A424DA"/>
    <w:rsid w:val="00A424EB"/>
    <w:rsid w:val="00A4251A"/>
    <w:rsid w:val="00A42553"/>
    <w:rsid w:val="00A426BD"/>
    <w:rsid w:val="00A426EE"/>
    <w:rsid w:val="00A42A1E"/>
    <w:rsid w:val="00A42ABC"/>
    <w:rsid w:val="00A42B75"/>
    <w:rsid w:val="00A42D7F"/>
    <w:rsid w:val="00A42DF3"/>
    <w:rsid w:val="00A42E4E"/>
    <w:rsid w:val="00A42F40"/>
    <w:rsid w:val="00A42F6A"/>
    <w:rsid w:val="00A43036"/>
    <w:rsid w:val="00A430C7"/>
    <w:rsid w:val="00A4353B"/>
    <w:rsid w:val="00A43622"/>
    <w:rsid w:val="00A437DE"/>
    <w:rsid w:val="00A437FC"/>
    <w:rsid w:val="00A438F5"/>
    <w:rsid w:val="00A43919"/>
    <w:rsid w:val="00A43963"/>
    <w:rsid w:val="00A43A50"/>
    <w:rsid w:val="00A43A84"/>
    <w:rsid w:val="00A43BFB"/>
    <w:rsid w:val="00A43C09"/>
    <w:rsid w:val="00A43D90"/>
    <w:rsid w:val="00A43F87"/>
    <w:rsid w:val="00A4400A"/>
    <w:rsid w:val="00A4401D"/>
    <w:rsid w:val="00A44138"/>
    <w:rsid w:val="00A44142"/>
    <w:rsid w:val="00A44188"/>
    <w:rsid w:val="00A44205"/>
    <w:rsid w:val="00A4423A"/>
    <w:rsid w:val="00A44272"/>
    <w:rsid w:val="00A443B1"/>
    <w:rsid w:val="00A444D9"/>
    <w:rsid w:val="00A4451F"/>
    <w:rsid w:val="00A4455A"/>
    <w:rsid w:val="00A44623"/>
    <w:rsid w:val="00A4470F"/>
    <w:rsid w:val="00A44712"/>
    <w:rsid w:val="00A4494D"/>
    <w:rsid w:val="00A44A30"/>
    <w:rsid w:val="00A44A8D"/>
    <w:rsid w:val="00A44B46"/>
    <w:rsid w:val="00A44B48"/>
    <w:rsid w:val="00A44C90"/>
    <w:rsid w:val="00A44D4D"/>
    <w:rsid w:val="00A44FE3"/>
    <w:rsid w:val="00A4521B"/>
    <w:rsid w:val="00A45222"/>
    <w:rsid w:val="00A4527E"/>
    <w:rsid w:val="00A4529D"/>
    <w:rsid w:val="00A45308"/>
    <w:rsid w:val="00A45352"/>
    <w:rsid w:val="00A455A7"/>
    <w:rsid w:val="00A456AB"/>
    <w:rsid w:val="00A456FA"/>
    <w:rsid w:val="00A457B1"/>
    <w:rsid w:val="00A457D0"/>
    <w:rsid w:val="00A4584A"/>
    <w:rsid w:val="00A458C0"/>
    <w:rsid w:val="00A458C1"/>
    <w:rsid w:val="00A45917"/>
    <w:rsid w:val="00A45A48"/>
    <w:rsid w:val="00A45B74"/>
    <w:rsid w:val="00A45BC5"/>
    <w:rsid w:val="00A45CFB"/>
    <w:rsid w:val="00A45ED8"/>
    <w:rsid w:val="00A4625A"/>
    <w:rsid w:val="00A46290"/>
    <w:rsid w:val="00A46302"/>
    <w:rsid w:val="00A464A4"/>
    <w:rsid w:val="00A464DF"/>
    <w:rsid w:val="00A4657A"/>
    <w:rsid w:val="00A465AF"/>
    <w:rsid w:val="00A465D0"/>
    <w:rsid w:val="00A46633"/>
    <w:rsid w:val="00A46649"/>
    <w:rsid w:val="00A46674"/>
    <w:rsid w:val="00A466B4"/>
    <w:rsid w:val="00A4674B"/>
    <w:rsid w:val="00A46765"/>
    <w:rsid w:val="00A46780"/>
    <w:rsid w:val="00A46789"/>
    <w:rsid w:val="00A4678D"/>
    <w:rsid w:val="00A4693D"/>
    <w:rsid w:val="00A469F3"/>
    <w:rsid w:val="00A46BB4"/>
    <w:rsid w:val="00A46BE5"/>
    <w:rsid w:val="00A46C88"/>
    <w:rsid w:val="00A46CB3"/>
    <w:rsid w:val="00A46D59"/>
    <w:rsid w:val="00A46D73"/>
    <w:rsid w:val="00A46E11"/>
    <w:rsid w:val="00A46EC3"/>
    <w:rsid w:val="00A46FD2"/>
    <w:rsid w:val="00A472A8"/>
    <w:rsid w:val="00A473C1"/>
    <w:rsid w:val="00A47409"/>
    <w:rsid w:val="00A47454"/>
    <w:rsid w:val="00A47491"/>
    <w:rsid w:val="00A47661"/>
    <w:rsid w:val="00A4767C"/>
    <w:rsid w:val="00A476B9"/>
    <w:rsid w:val="00A47815"/>
    <w:rsid w:val="00A4788D"/>
    <w:rsid w:val="00A47B05"/>
    <w:rsid w:val="00A47BA0"/>
    <w:rsid w:val="00A47C44"/>
    <w:rsid w:val="00A47C96"/>
    <w:rsid w:val="00A47CB0"/>
    <w:rsid w:val="00A47DA2"/>
    <w:rsid w:val="00A50034"/>
    <w:rsid w:val="00A50058"/>
    <w:rsid w:val="00A500F8"/>
    <w:rsid w:val="00A501FB"/>
    <w:rsid w:val="00A50210"/>
    <w:rsid w:val="00A5021B"/>
    <w:rsid w:val="00A50246"/>
    <w:rsid w:val="00A502F9"/>
    <w:rsid w:val="00A50359"/>
    <w:rsid w:val="00A5059E"/>
    <w:rsid w:val="00A5060D"/>
    <w:rsid w:val="00A506C9"/>
    <w:rsid w:val="00A5081B"/>
    <w:rsid w:val="00A508F7"/>
    <w:rsid w:val="00A5097C"/>
    <w:rsid w:val="00A50A99"/>
    <w:rsid w:val="00A50D1B"/>
    <w:rsid w:val="00A51100"/>
    <w:rsid w:val="00A512EE"/>
    <w:rsid w:val="00A515CB"/>
    <w:rsid w:val="00A51702"/>
    <w:rsid w:val="00A517C3"/>
    <w:rsid w:val="00A51806"/>
    <w:rsid w:val="00A518E1"/>
    <w:rsid w:val="00A51A2F"/>
    <w:rsid w:val="00A51A4C"/>
    <w:rsid w:val="00A51AFE"/>
    <w:rsid w:val="00A51B26"/>
    <w:rsid w:val="00A51CB0"/>
    <w:rsid w:val="00A51F20"/>
    <w:rsid w:val="00A520AA"/>
    <w:rsid w:val="00A520C9"/>
    <w:rsid w:val="00A521F0"/>
    <w:rsid w:val="00A52267"/>
    <w:rsid w:val="00A522A3"/>
    <w:rsid w:val="00A52382"/>
    <w:rsid w:val="00A52383"/>
    <w:rsid w:val="00A52501"/>
    <w:rsid w:val="00A5256A"/>
    <w:rsid w:val="00A52672"/>
    <w:rsid w:val="00A526B8"/>
    <w:rsid w:val="00A526C8"/>
    <w:rsid w:val="00A52777"/>
    <w:rsid w:val="00A528D4"/>
    <w:rsid w:val="00A52A41"/>
    <w:rsid w:val="00A52A4C"/>
    <w:rsid w:val="00A52AAC"/>
    <w:rsid w:val="00A52CA2"/>
    <w:rsid w:val="00A52D29"/>
    <w:rsid w:val="00A52D48"/>
    <w:rsid w:val="00A52F83"/>
    <w:rsid w:val="00A53014"/>
    <w:rsid w:val="00A5302B"/>
    <w:rsid w:val="00A5316D"/>
    <w:rsid w:val="00A53171"/>
    <w:rsid w:val="00A5339D"/>
    <w:rsid w:val="00A533C0"/>
    <w:rsid w:val="00A533E8"/>
    <w:rsid w:val="00A534D4"/>
    <w:rsid w:val="00A53542"/>
    <w:rsid w:val="00A535EA"/>
    <w:rsid w:val="00A5376C"/>
    <w:rsid w:val="00A537CF"/>
    <w:rsid w:val="00A53851"/>
    <w:rsid w:val="00A53C7D"/>
    <w:rsid w:val="00A53DAA"/>
    <w:rsid w:val="00A53E2E"/>
    <w:rsid w:val="00A53E3C"/>
    <w:rsid w:val="00A53E8E"/>
    <w:rsid w:val="00A53E92"/>
    <w:rsid w:val="00A53F4F"/>
    <w:rsid w:val="00A53FE6"/>
    <w:rsid w:val="00A54078"/>
    <w:rsid w:val="00A540C5"/>
    <w:rsid w:val="00A540E5"/>
    <w:rsid w:val="00A5427E"/>
    <w:rsid w:val="00A542CC"/>
    <w:rsid w:val="00A542CE"/>
    <w:rsid w:val="00A542D0"/>
    <w:rsid w:val="00A5442A"/>
    <w:rsid w:val="00A5470E"/>
    <w:rsid w:val="00A54729"/>
    <w:rsid w:val="00A54881"/>
    <w:rsid w:val="00A5488F"/>
    <w:rsid w:val="00A54986"/>
    <w:rsid w:val="00A54B35"/>
    <w:rsid w:val="00A54CED"/>
    <w:rsid w:val="00A54DB7"/>
    <w:rsid w:val="00A54E04"/>
    <w:rsid w:val="00A54EDF"/>
    <w:rsid w:val="00A54F9A"/>
    <w:rsid w:val="00A5500D"/>
    <w:rsid w:val="00A55102"/>
    <w:rsid w:val="00A55230"/>
    <w:rsid w:val="00A55430"/>
    <w:rsid w:val="00A5562B"/>
    <w:rsid w:val="00A55697"/>
    <w:rsid w:val="00A55810"/>
    <w:rsid w:val="00A55989"/>
    <w:rsid w:val="00A55A8D"/>
    <w:rsid w:val="00A55AD7"/>
    <w:rsid w:val="00A55D99"/>
    <w:rsid w:val="00A55E55"/>
    <w:rsid w:val="00A55F48"/>
    <w:rsid w:val="00A55FDC"/>
    <w:rsid w:val="00A55FFA"/>
    <w:rsid w:val="00A5622B"/>
    <w:rsid w:val="00A562CE"/>
    <w:rsid w:val="00A56599"/>
    <w:rsid w:val="00A56613"/>
    <w:rsid w:val="00A5666C"/>
    <w:rsid w:val="00A566DA"/>
    <w:rsid w:val="00A567CF"/>
    <w:rsid w:val="00A56901"/>
    <w:rsid w:val="00A56942"/>
    <w:rsid w:val="00A56AB4"/>
    <w:rsid w:val="00A56B16"/>
    <w:rsid w:val="00A56B58"/>
    <w:rsid w:val="00A56BC9"/>
    <w:rsid w:val="00A56C4F"/>
    <w:rsid w:val="00A56DA4"/>
    <w:rsid w:val="00A56E05"/>
    <w:rsid w:val="00A56F95"/>
    <w:rsid w:val="00A57197"/>
    <w:rsid w:val="00A571BA"/>
    <w:rsid w:val="00A5723F"/>
    <w:rsid w:val="00A5725D"/>
    <w:rsid w:val="00A577FD"/>
    <w:rsid w:val="00A578E4"/>
    <w:rsid w:val="00A579B6"/>
    <w:rsid w:val="00A579C9"/>
    <w:rsid w:val="00A57AB7"/>
    <w:rsid w:val="00A57B2D"/>
    <w:rsid w:val="00A57B6F"/>
    <w:rsid w:val="00A57B74"/>
    <w:rsid w:val="00A57B8F"/>
    <w:rsid w:val="00A57C19"/>
    <w:rsid w:val="00A57C8E"/>
    <w:rsid w:val="00A57D95"/>
    <w:rsid w:val="00A600DF"/>
    <w:rsid w:val="00A60465"/>
    <w:rsid w:val="00A60505"/>
    <w:rsid w:val="00A6056A"/>
    <w:rsid w:val="00A60630"/>
    <w:rsid w:val="00A609F5"/>
    <w:rsid w:val="00A60AE9"/>
    <w:rsid w:val="00A60BAD"/>
    <w:rsid w:val="00A60DEC"/>
    <w:rsid w:val="00A61084"/>
    <w:rsid w:val="00A6138B"/>
    <w:rsid w:val="00A6138F"/>
    <w:rsid w:val="00A613EB"/>
    <w:rsid w:val="00A61447"/>
    <w:rsid w:val="00A6152E"/>
    <w:rsid w:val="00A615D6"/>
    <w:rsid w:val="00A615F1"/>
    <w:rsid w:val="00A616D2"/>
    <w:rsid w:val="00A61703"/>
    <w:rsid w:val="00A6170F"/>
    <w:rsid w:val="00A61790"/>
    <w:rsid w:val="00A617C3"/>
    <w:rsid w:val="00A61828"/>
    <w:rsid w:val="00A61950"/>
    <w:rsid w:val="00A619D7"/>
    <w:rsid w:val="00A61CF9"/>
    <w:rsid w:val="00A61D2C"/>
    <w:rsid w:val="00A61D9D"/>
    <w:rsid w:val="00A61E94"/>
    <w:rsid w:val="00A61F29"/>
    <w:rsid w:val="00A62273"/>
    <w:rsid w:val="00A622FC"/>
    <w:rsid w:val="00A62506"/>
    <w:rsid w:val="00A6251F"/>
    <w:rsid w:val="00A62632"/>
    <w:rsid w:val="00A62637"/>
    <w:rsid w:val="00A62660"/>
    <w:rsid w:val="00A6278E"/>
    <w:rsid w:val="00A627D3"/>
    <w:rsid w:val="00A62809"/>
    <w:rsid w:val="00A6289B"/>
    <w:rsid w:val="00A62CF6"/>
    <w:rsid w:val="00A62F21"/>
    <w:rsid w:val="00A630BE"/>
    <w:rsid w:val="00A6325C"/>
    <w:rsid w:val="00A63286"/>
    <w:rsid w:val="00A63314"/>
    <w:rsid w:val="00A6332E"/>
    <w:rsid w:val="00A63586"/>
    <w:rsid w:val="00A635A5"/>
    <w:rsid w:val="00A6376A"/>
    <w:rsid w:val="00A63CED"/>
    <w:rsid w:val="00A63FCB"/>
    <w:rsid w:val="00A64282"/>
    <w:rsid w:val="00A6441A"/>
    <w:rsid w:val="00A64496"/>
    <w:rsid w:val="00A64689"/>
    <w:rsid w:val="00A6478D"/>
    <w:rsid w:val="00A648EE"/>
    <w:rsid w:val="00A649DE"/>
    <w:rsid w:val="00A64A82"/>
    <w:rsid w:val="00A64C07"/>
    <w:rsid w:val="00A64DB5"/>
    <w:rsid w:val="00A64F44"/>
    <w:rsid w:val="00A64F5A"/>
    <w:rsid w:val="00A6500D"/>
    <w:rsid w:val="00A6506F"/>
    <w:rsid w:val="00A65074"/>
    <w:rsid w:val="00A65115"/>
    <w:rsid w:val="00A65143"/>
    <w:rsid w:val="00A653C0"/>
    <w:rsid w:val="00A65416"/>
    <w:rsid w:val="00A65484"/>
    <w:rsid w:val="00A6548E"/>
    <w:rsid w:val="00A65741"/>
    <w:rsid w:val="00A6590A"/>
    <w:rsid w:val="00A65B52"/>
    <w:rsid w:val="00A65BB2"/>
    <w:rsid w:val="00A65C9A"/>
    <w:rsid w:val="00A65F10"/>
    <w:rsid w:val="00A65F7B"/>
    <w:rsid w:val="00A65FAC"/>
    <w:rsid w:val="00A65FD9"/>
    <w:rsid w:val="00A66189"/>
    <w:rsid w:val="00A66553"/>
    <w:rsid w:val="00A66756"/>
    <w:rsid w:val="00A66833"/>
    <w:rsid w:val="00A668F5"/>
    <w:rsid w:val="00A66958"/>
    <w:rsid w:val="00A669BC"/>
    <w:rsid w:val="00A66ACB"/>
    <w:rsid w:val="00A66AF1"/>
    <w:rsid w:val="00A66B73"/>
    <w:rsid w:val="00A66BA2"/>
    <w:rsid w:val="00A66C4E"/>
    <w:rsid w:val="00A66F00"/>
    <w:rsid w:val="00A66F48"/>
    <w:rsid w:val="00A66FF6"/>
    <w:rsid w:val="00A671B1"/>
    <w:rsid w:val="00A671D4"/>
    <w:rsid w:val="00A67231"/>
    <w:rsid w:val="00A672A9"/>
    <w:rsid w:val="00A67309"/>
    <w:rsid w:val="00A674F8"/>
    <w:rsid w:val="00A67765"/>
    <w:rsid w:val="00A67A88"/>
    <w:rsid w:val="00A67C8C"/>
    <w:rsid w:val="00A67CEB"/>
    <w:rsid w:val="00A67D0A"/>
    <w:rsid w:val="00A67D44"/>
    <w:rsid w:val="00A67F3B"/>
    <w:rsid w:val="00A67F4D"/>
    <w:rsid w:val="00A67FBA"/>
    <w:rsid w:val="00A67FF7"/>
    <w:rsid w:val="00A7004C"/>
    <w:rsid w:val="00A700F7"/>
    <w:rsid w:val="00A701A5"/>
    <w:rsid w:val="00A702ED"/>
    <w:rsid w:val="00A703D4"/>
    <w:rsid w:val="00A70577"/>
    <w:rsid w:val="00A705D0"/>
    <w:rsid w:val="00A70743"/>
    <w:rsid w:val="00A70796"/>
    <w:rsid w:val="00A708AE"/>
    <w:rsid w:val="00A708C7"/>
    <w:rsid w:val="00A7095F"/>
    <w:rsid w:val="00A70979"/>
    <w:rsid w:val="00A70A7F"/>
    <w:rsid w:val="00A70AD0"/>
    <w:rsid w:val="00A70B24"/>
    <w:rsid w:val="00A70D41"/>
    <w:rsid w:val="00A70E89"/>
    <w:rsid w:val="00A70EB5"/>
    <w:rsid w:val="00A70F70"/>
    <w:rsid w:val="00A70FF2"/>
    <w:rsid w:val="00A71035"/>
    <w:rsid w:val="00A7106A"/>
    <w:rsid w:val="00A71160"/>
    <w:rsid w:val="00A7123E"/>
    <w:rsid w:val="00A71415"/>
    <w:rsid w:val="00A714E3"/>
    <w:rsid w:val="00A71520"/>
    <w:rsid w:val="00A715A4"/>
    <w:rsid w:val="00A715EF"/>
    <w:rsid w:val="00A716F6"/>
    <w:rsid w:val="00A71722"/>
    <w:rsid w:val="00A71A37"/>
    <w:rsid w:val="00A71A78"/>
    <w:rsid w:val="00A71CC6"/>
    <w:rsid w:val="00A71D82"/>
    <w:rsid w:val="00A71DD6"/>
    <w:rsid w:val="00A71E80"/>
    <w:rsid w:val="00A71F1E"/>
    <w:rsid w:val="00A720FB"/>
    <w:rsid w:val="00A721C4"/>
    <w:rsid w:val="00A7223E"/>
    <w:rsid w:val="00A72374"/>
    <w:rsid w:val="00A72385"/>
    <w:rsid w:val="00A7238D"/>
    <w:rsid w:val="00A723A5"/>
    <w:rsid w:val="00A725E3"/>
    <w:rsid w:val="00A7261A"/>
    <w:rsid w:val="00A72663"/>
    <w:rsid w:val="00A7280E"/>
    <w:rsid w:val="00A72AAA"/>
    <w:rsid w:val="00A72BBF"/>
    <w:rsid w:val="00A72D96"/>
    <w:rsid w:val="00A72E18"/>
    <w:rsid w:val="00A72F40"/>
    <w:rsid w:val="00A72FA4"/>
    <w:rsid w:val="00A72FB8"/>
    <w:rsid w:val="00A73005"/>
    <w:rsid w:val="00A73030"/>
    <w:rsid w:val="00A73035"/>
    <w:rsid w:val="00A7311D"/>
    <w:rsid w:val="00A7313F"/>
    <w:rsid w:val="00A73380"/>
    <w:rsid w:val="00A73501"/>
    <w:rsid w:val="00A735E7"/>
    <w:rsid w:val="00A7365F"/>
    <w:rsid w:val="00A73667"/>
    <w:rsid w:val="00A7366A"/>
    <w:rsid w:val="00A736EF"/>
    <w:rsid w:val="00A73728"/>
    <w:rsid w:val="00A73744"/>
    <w:rsid w:val="00A737CA"/>
    <w:rsid w:val="00A738E6"/>
    <w:rsid w:val="00A7398C"/>
    <w:rsid w:val="00A73B2B"/>
    <w:rsid w:val="00A73B32"/>
    <w:rsid w:val="00A73BA5"/>
    <w:rsid w:val="00A73CD1"/>
    <w:rsid w:val="00A73CEE"/>
    <w:rsid w:val="00A73D9C"/>
    <w:rsid w:val="00A73E00"/>
    <w:rsid w:val="00A73F2A"/>
    <w:rsid w:val="00A73F6E"/>
    <w:rsid w:val="00A740BA"/>
    <w:rsid w:val="00A743D0"/>
    <w:rsid w:val="00A745A8"/>
    <w:rsid w:val="00A745CD"/>
    <w:rsid w:val="00A745DE"/>
    <w:rsid w:val="00A745F0"/>
    <w:rsid w:val="00A74621"/>
    <w:rsid w:val="00A74654"/>
    <w:rsid w:val="00A7473A"/>
    <w:rsid w:val="00A7483F"/>
    <w:rsid w:val="00A7484B"/>
    <w:rsid w:val="00A748A5"/>
    <w:rsid w:val="00A748E9"/>
    <w:rsid w:val="00A74A6D"/>
    <w:rsid w:val="00A74ADC"/>
    <w:rsid w:val="00A74B63"/>
    <w:rsid w:val="00A74B71"/>
    <w:rsid w:val="00A74C2D"/>
    <w:rsid w:val="00A750C3"/>
    <w:rsid w:val="00A7515C"/>
    <w:rsid w:val="00A75204"/>
    <w:rsid w:val="00A75615"/>
    <w:rsid w:val="00A758E9"/>
    <w:rsid w:val="00A75978"/>
    <w:rsid w:val="00A759A3"/>
    <w:rsid w:val="00A75A16"/>
    <w:rsid w:val="00A75F6C"/>
    <w:rsid w:val="00A76083"/>
    <w:rsid w:val="00A76168"/>
    <w:rsid w:val="00A762A1"/>
    <w:rsid w:val="00A76334"/>
    <w:rsid w:val="00A7639B"/>
    <w:rsid w:val="00A76506"/>
    <w:rsid w:val="00A767C5"/>
    <w:rsid w:val="00A7686D"/>
    <w:rsid w:val="00A76910"/>
    <w:rsid w:val="00A76B92"/>
    <w:rsid w:val="00A76C26"/>
    <w:rsid w:val="00A76E34"/>
    <w:rsid w:val="00A76EAD"/>
    <w:rsid w:val="00A770DD"/>
    <w:rsid w:val="00A770F7"/>
    <w:rsid w:val="00A77133"/>
    <w:rsid w:val="00A77141"/>
    <w:rsid w:val="00A771E3"/>
    <w:rsid w:val="00A77301"/>
    <w:rsid w:val="00A77380"/>
    <w:rsid w:val="00A773DE"/>
    <w:rsid w:val="00A775EB"/>
    <w:rsid w:val="00A77620"/>
    <w:rsid w:val="00A77690"/>
    <w:rsid w:val="00A7772D"/>
    <w:rsid w:val="00A777BC"/>
    <w:rsid w:val="00A77870"/>
    <w:rsid w:val="00A77A63"/>
    <w:rsid w:val="00A77BC5"/>
    <w:rsid w:val="00A77C20"/>
    <w:rsid w:val="00A77C2E"/>
    <w:rsid w:val="00A77C6F"/>
    <w:rsid w:val="00A77D06"/>
    <w:rsid w:val="00A77D83"/>
    <w:rsid w:val="00A77E41"/>
    <w:rsid w:val="00A77ED6"/>
    <w:rsid w:val="00A77EE6"/>
    <w:rsid w:val="00A77F28"/>
    <w:rsid w:val="00A77F40"/>
    <w:rsid w:val="00A800E4"/>
    <w:rsid w:val="00A80112"/>
    <w:rsid w:val="00A801AD"/>
    <w:rsid w:val="00A80337"/>
    <w:rsid w:val="00A8033F"/>
    <w:rsid w:val="00A8058C"/>
    <w:rsid w:val="00A80654"/>
    <w:rsid w:val="00A806C7"/>
    <w:rsid w:val="00A80721"/>
    <w:rsid w:val="00A807B7"/>
    <w:rsid w:val="00A809DE"/>
    <w:rsid w:val="00A80BFE"/>
    <w:rsid w:val="00A80CAD"/>
    <w:rsid w:val="00A80D85"/>
    <w:rsid w:val="00A80E6F"/>
    <w:rsid w:val="00A80E7C"/>
    <w:rsid w:val="00A8106A"/>
    <w:rsid w:val="00A810D8"/>
    <w:rsid w:val="00A811D1"/>
    <w:rsid w:val="00A8133A"/>
    <w:rsid w:val="00A81347"/>
    <w:rsid w:val="00A813D1"/>
    <w:rsid w:val="00A813F3"/>
    <w:rsid w:val="00A81400"/>
    <w:rsid w:val="00A81444"/>
    <w:rsid w:val="00A814B7"/>
    <w:rsid w:val="00A814D1"/>
    <w:rsid w:val="00A81538"/>
    <w:rsid w:val="00A81708"/>
    <w:rsid w:val="00A817A5"/>
    <w:rsid w:val="00A8183A"/>
    <w:rsid w:val="00A81C42"/>
    <w:rsid w:val="00A81C7B"/>
    <w:rsid w:val="00A81CAD"/>
    <w:rsid w:val="00A81F81"/>
    <w:rsid w:val="00A81FB2"/>
    <w:rsid w:val="00A81FFF"/>
    <w:rsid w:val="00A8202B"/>
    <w:rsid w:val="00A82228"/>
    <w:rsid w:val="00A8236E"/>
    <w:rsid w:val="00A82669"/>
    <w:rsid w:val="00A82865"/>
    <w:rsid w:val="00A82869"/>
    <w:rsid w:val="00A829E1"/>
    <w:rsid w:val="00A82ABC"/>
    <w:rsid w:val="00A82B16"/>
    <w:rsid w:val="00A82C07"/>
    <w:rsid w:val="00A82DF5"/>
    <w:rsid w:val="00A82E10"/>
    <w:rsid w:val="00A82EFD"/>
    <w:rsid w:val="00A82F31"/>
    <w:rsid w:val="00A82FC0"/>
    <w:rsid w:val="00A82FC7"/>
    <w:rsid w:val="00A82FF8"/>
    <w:rsid w:val="00A831A1"/>
    <w:rsid w:val="00A83222"/>
    <w:rsid w:val="00A8323B"/>
    <w:rsid w:val="00A832C1"/>
    <w:rsid w:val="00A83394"/>
    <w:rsid w:val="00A833D5"/>
    <w:rsid w:val="00A83411"/>
    <w:rsid w:val="00A83482"/>
    <w:rsid w:val="00A8348D"/>
    <w:rsid w:val="00A8384A"/>
    <w:rsid w:val="00A83899"/>
    <w:rsid w:val="00A8398E"/>
    <w:rsid w:val="00A83D6B"/>
    <w:rsid w:val="00A83DBC"/>
    <w:rsid w:val="00A83EBF"/>
    <w:rsid w:val="00A83EDE"/>
    <w:rsid w:val="00A83EFB"/>
    <w:rsid w:val="00A840D5"/>
    <w:rsid w:val="00A842A1"/>
    <w:rsid w:val="00A842B0"/>
    <w:rsid w:val="00A84370"/>
    <w:rsid w:val="00A843B6"/>
    <w:rsid w:val="00A8448B"/>
    <w:rsid w:val="00A8449B"/>
    <w:rsid w:val="00A8452B"/>
    <w:rsid w:val="00A84584"/>
    <w:rsid w:val="00A8459B"/>
    <w:rsid w:val="00A845BB"/>
    <w:rsid w:val="00A84655"/>
    <w:rsid w:val="00A847EC"/>
    <w:rsid w:val="00A84A60"/>
    <w:rsid w:val="00A84BF4"/>
    <w:rsid w:val="00A84D07"/>
    <w:rsid w:val="00A84EEA"/>
    <w:rsid w:val="00A84F1F"/>
    <w:rsid w:val="00A84F86"/>
    <w:rsid w:val="00A85381"/>
    <w:rsid w:val="00A854D0"/>
    <w:rsid w:val="00A855B7"/>
    <w:rsid w:val="00A85633"/>
    <w:rsid w:val="00A8564A"/>
    <w:rsid w:val="00A858A4"/>
    <w:rsid w:val="00A859E7"/>
    <w:rsid w:val="00A85A29"/>
    <w:rsid w:val="00A85A31"/>
    <w:rsid w:val="00A85B2A"/>
    <w:rsid w:val="00A85C33"/>
    <w:rsid w:val="00A85C79"/>
    <w:rsid w:val="00A85D76"/>
    <w:rsid w:val="00A86075"/>
    <w:rsid w:val="00A860A1"/>
    <w:rsid w:val="00A86169"/>
    <w:rsid w:val="00A86193"/>
    <w:rsid w:val="00A86209"/>
    <w:rsid w:val="00A8624A"/>
    <w:rsid w:val="00A862B3"/>
    <w:rsid w:val="00A863EC"/>
    <w:rsid w:val="00A864D2"/>
    <w:rsid w:val="00A8653F"/>
    <w:rsid w:val="00A8658E"/>
    <w:rsid w:val="00A86B5C"/>
    <w:rsid w:val="00A86C6B"/>
    <w:rsid w:val="00A86E5D"/>
    <w:rsid w:val="00A86F01"/>
    <w:rsid w:val="00A86F8C"/>
    <w:rsid w:val="00A86FA8"/>
    <w:rsid w:val="00A8707B"/>
    <w:rsid w:val="00A8709E"/>
    <w:rsid w:val="00A871F0"/>
    <w:rsid w:val="00A873F8"/>
    <w:rsid w:val="00A8748E"/>
    <w:rsid w:val="00A87584"/>
    <w:rsid w:val="00A875AF"/>
    <w:rsid w:val="00A87775"/>
    <w:rsid w:val="00A87819"/>
    <w:rsid w:val="00A878E2"/>
    <w:rsid w:val="00A878F3"/>
    <w:rsid w:val="00A8794E"/>
    <w:rsid w:val="00A87A03"/>
    <w:rsid w:val="00A87A4D"/>
    <w:rsid w:val="00A87A5D"/>
    <w:rsid w:val="00A87C89"/>
    <w:rsid w:val="00A87CE2"/>
    <w:rsid w:val="00A87DD9"/>
    <w:rsid w:val="00A87E66"/>
    <w:rsid w:val="00A87E83"/>
    <w:rsid w:val="00A87FE3"/>
    <w:rsid w:val="00A87FF9"/>
    <w:rsid w:val="00A90012"/>
    <w:rsid w:val="00A902B2"/>
    <w:rsid w:val="00A902B3"/>
    <w:rsid w:val="00A9032E"/>
    <w:rsid w:val="00A905C5"/>
    <w:rsid w:val="00A90663"/>
    <w:rsid w:val="00A907E4"/>
    <w:rsid w:val="00A907E9"/>
    <w:rsid w:val="00A9081E"/>
    <w:rsid w:val="00A90844"/>
    <w:rsid w:val="00A909DE"/>
    <w:rsid w:val="00A909EB"/>
    <w:rsid w:val="00A90A9B"/>
    <w:rsid w:val="00A90ADF"/>
    <w:rsid w:val="00A90B8D"/>
    <w:rsid w:val="00A90BED"/>
    <w:rsid w:val="00A90C4A"/>
    <w:rsid w:val="00A90C54"/>
    <w:rsid w:val="00A90C9E"/>
    <w:rsid w:val="00A90F00"/>
    <w:rsid w:val="00A90FF1"/>
    <w:rsid w:val="00A91020"/>
    <w:rsid w:val="00A910DC"/>
    <w:rsid w:val="00A910F5"/>
    <w:rsid w:val="00A91136"/>
    <w:rsid w:val="00A912D0"/>
    <w:rsid w:val="00A91376"/>
    <w:rsid w:val="00A913C2"/>
    <w:rsid w:val="00A9156A"/>
    <w:rsid w:val="00A91630"/>
    <w:rsid w:val="00A91815"/>
    <w:rsid w:val="00A91869"/>
    <w:rsid w:val="00A91956"/>
    <w:rsid w:val="00A91AFC"/>
    <w:rsid w:val="00A91B22"/>
    <w:rsid w:val="00A91B9E"/>
    <w:rsid w:val="00A91D62"/>
    <w:rsid w:val="00A91E05"/>
    <w:rsid w:val="00A91E55"/>
    <w:rsid w:val="00A91FF0"/>
    <w:rsid w:val="00A92061"/>
    <w:rsid w:val="00A92164"/>
    <w:rsid w:val="00A92503"/>
    <w:rsid w:val="00A925F3"/>
    <w:rsid w:val="00A92652"/>
    <w:rsid w:val="00A92698"/>
    <w:rsid w:val="00A927A2"/>
    <w:rsid w:val="00A928A8"/>
    <w:rsid w:val="00A9298B"/>
    <w:rsid w:val="00A92A3E"/>
    <w:rsid w:val="00A92C9E"/>
    <w:rsid w:val="00A92D44"/>
    <w:rsid w:val="00A92EDB"/>
    <w:rsid w:val="00A92F7F"/>
    <w:rsid w:val="00A92FB7"/>
    <w:rsid w:val="00A9300A"/>
    <w:rsid w:val="00A93030"/>
    <w:rsid w:val="00A93039"/>
    <w:rsid w:val="00A933AF"/>
    <w:rsid w:val="00A934D9"/>
    <w:rsid w:val="00A93693"/>
    <w:rsid w:val="00A93699"/>
    <w:rsid w:val="00A93713"/>
    <w:rsid w:val="00A937B3"/>
    <w:rsid w:val="00A93858"/>
    <w:rsid w:val="00A938A2"/>
    <w:rsid w:val="00A93B9E"/>
    <w:rsid w:val="00A93C8E"/>
    <w:rsid w:val="00A93D00"/>
    <w:rsid w:val="00A93E68"/>
    <w:rsid w:val="00A93F56"/>
    <w:rsid w:val="00A941B2"/>
    <w:rsid w:val="00A941C4"/>
    <w:rsid w:val="00A94218"/>
    <w:rsid w:val="00A94271"/>
    <w:rsid w:val="00A943BC"/>
    <w:rsid w:val="00A943F3"/>
    <w:rsid w:val="00A94403"/>
    <w:rsid w:val="00A944CB"/>
    <w:rsid w:val="00A94529"/>
    <w:rsid w:val="00A94531"/>
    <w:rsid w:val="00A9455F"/>
    <w:rsid w:val="00A9457B"/>
    <w:rsid w:val="00A9471A"/>
    <w:rsid w:val="00A94827"/>
    <w:rsid w:val="00A948A3"/>
    <w:rsid w:val="00A949A9"/>
    <w:rsid w:val="00A94BBA"/>
    <w:rsid w:val="00A94D07"/>
    <w:rsid w:val="00A94EE1"/>
    <w:rsid w:val="00A94F5A"/>
    <w:rsid w:val="00A94F76"/>
    <w:rsid w:val="00A94FEB"/>
    <w:rsid w:val="00A95183"/>
    <w:rsid w:val="00A951B5"/>
    <w:rsid w:val="00A9527C"/>
    <w:rsid w:val="00A953A7"/>
    <w:rsid w:val="00A953D2"/>
    <w:rsid w:val="00A95421"/>
    <w:rsid w:val="00A95741"/>
    <w:rsid w:val="00A9581D"/>
    <w:rsid w:val="00A95EC8"/>
    <w:rsid w:val="00A95F26"/>
    <w:rsid w:val="00A95F44"/>
    <w:rsid w:val="00A960E4"/>
    <w:rsid w:val="00A962CB"/>
    <w:rsid w:val="00A962FE"/>
    <w:rsid w:val="00A963E3"/>
    <w:rsid w:val="00A964BC"/>
    <w:rsid w:val="00A964FB"/>
    <w:rsid w:val="00A9658D"/>
    <w:rsid w:val="00A967C4"/>
    <w:rsid w:val="00A968A3"/>
    <w:rsid w:val="00A968FF"/>
    <w:rsid w:val="00A96985"/>
    <w:rsid w:val="00A96A50"/>
    <w:rsid w:val="00A96AE8"/>
    <w:rsid w:val="00A96B4E"/>
    <w:rsid w:val="00A96C7A"/>
    <w:rsid w:val="00A96E20"/>
    <w:rsid w:val="00A96E5B"/>
    <w:rsid w:val="00A96FD4"/>
    <w:rsid w:val="00A96FF0"/>
    <w:rsid w:val="00A9735A"/>
    <w:rsid w:val="00A9749E"/>
    <w:rsid w:val="00A974DB"/>
    <w:rsid w:val="00A97587"/>
    <w:rsid w:val="00A975AF"/>
    <w:rsid w:val="00A97852"/>
    <w:rsid w:val="00A97A04"/>
    <w:rsid w:val="00A97A0F"/>
    <w:rsid w:val="00A97A4C"/>
    <w:rsid w:val="00A97A90"/>
    <w:rsid w:val="00A97A93"/>
    <w:rsid w:val="00A97AA6"/>
    <w:rsid w:val="00A97B76"/>
    <w:rsid w:val="00A97BBB"/>
    <w:rsid w:val="00A97C11"/>
    <w:rsid w:val="00A97D7D"/>
    <w:rsid w:val="00A97DA4"/>
    <w:rsid w:val="00A97E9E"/>
    <w:rsid w:val="00AA004A"/>
    <w:rsid w:val="00AA0423"/>
    <w:rsid w:val="00AA057F"/>
    <w:rsid w:val="00AA0780"/>
    <w:rsid w:val="00AA084D"/>
    <w:rsid w:val="00AA0949"/>
    <w:rsid w:val="00AA097F"/>
    <w:rsid w:val="00AA0A73"/>
    <w:rsid w:val="00AA0B07"/>
    <w:rsid w:val="00AA0B5D"/>
    <w:rsid w:val="00AA0B66"/>
    <w:rsid w:val="00AA0D7F"/>
    <w:rsid w:val="00AA0DF7"/>
    <w:rsid w:val="00AA0E31"/>
    <w:rsid w:val="00AA0F03"/>
    <w:rsid w:val="00AA0FEC"/>
    <w:rsid w:val="00AA11F1"/>
    <w:rsid w:val="00AA12A9"/>
    <w:rsid w:val="00AA13B7"/>
    <w:rsid w:val="00AA141C"/>
    <w:rsid w:val="00AA151F"/>
    <w:rsid w:val="00AA1850"/>
    <w:rsid w:val="00AA1891"/>
    <w:rsid w:val="00AA1913"/>
    <w:rsid w:val="00AA1A86"/>
    <w:rsid w:val="00AA1AB9"/>
    <w:rsid w:val="00AA1B04"/>
    <w:rsid w:val="00AA1D50"/>
    <w:rsid w:val="00AA1DD6"/>
    <w:rsid w:val="00AA2105"/>
    <w:rsid w:val="00AA2115"/>
    <w:rsid w:val="00AA220F"/>
    <w:rsid w:val="00AA22A2"/>
    <w:rsid w:val="00AA22DA"/>
    <w:rsid w:val="00AA24EE"/>
    <w:rsid w:val="00AA261D"/>
    <w:rsid w:val="00AA2735"/>
    <w:rsid w:val="00AA2B6C"/>
    <w:rsid w:val="00AA2BF2"/>
    <w:rsid w:val="00AA2E3E"/>
    <w:rsid w:val="00AA319E"/>
    <w:rsid w:val="00AA321D"/>
    <w:rsid w:val="00AA3617"/>
    <w:rsid w:val="00AA3715"/>
    <w:rsid w:val="00AA3764"/>
    <w:rsid w:val="00AA37F3"/>
    <w:rsid w:val="00AA380C"/>
    <w:rsid w:val="00AA383B"/>
    <w:rsid w:val="00AA3906"/>
    <w:rsid w:val="00AA3A0F"/>
    <w:rsid w:val="00AA3A40"/>
    <w:rsid w:val="00AA3B0E"/>
    <w:rsid w:val="00AA3BF3"/>
    <w:rsid w:val="00AA3D62"/>
    <w:rsid w:val="00AA3EA0"/>
    <w:rsid w:val="00AA3F68"/>
    <w:rsid w:val="00AA3F95"/>
    <w:rsid w:val="00AA404F"/>
    <w:rsid w:val="00AA42E8"/>
    <w:rsid w:val="00AA435B"/>
    <w:rsid w:val="00AA4593"/>
    <w:rsid w:val="00AA477A"/>
    <w:rsid w:val="00AA47D7"/>
    <w:rsid w:val="00AA4982"/>
    <w:rsid w:val="00AA4B7A"/>
    <w:rsid w:val="00AA4B8F"/>
    <w:rsid w:val="00AA4BA4"/>
    <w:rsid w:val="00AA4C02"/>
    <w:rsid w:val="00AA4C41"/>
    <w:rsid w:val="00AA4CEB"/>
    <w:rsid w:val="00AA4E97"/>
    <w:rsid w:val="00AA4EA8"/>
    <w:rsid w:val="00AA4F66"/>
    <w:rsid w:val="00AA4FBF"/>
    <w:rsid w:val="00AA512B"/>
    <w:rsid w:val="00AA51BE"/>
    <w:rsid w:val="00AA5255"/>
    <w:rsid w:val="00AA5274"/>
    <w:rsid w:val="00AA5350"/>
    <w:rsid w:val="00AA548D"/>
    <w:rsid w:val="00AA55CF"/>
    <w:rsid w:val="00AA567F"/>
    <w:rsid w:val="00AA56C4"/>
    <w:rsid w:val="00AA5708"/>
    <w:rsid w:val="00AA594B"/>
    <w:rsid w:val="00AA596B"/>
    <w:rsid w:val="00AA5975"/>
    <w:rsid w:val="00AA5B1B"/>
    <w:rsid w:val="00AA5B46"/>
    <w:rsid w:val="00AA5B59"/>
    <w:rsid w:val="00AA5D2E"/>
    <w:rsid w:val="00AA5DAB"/>
    <w:rsid w:val="00AA5F68"/>
    <w:rsid w:val="00AA5F6A"/>
    <w:rsid w:val="00AA5F88"/>
    <w:rsid w:val="00AA6056"/>
    <w:rsid w:val="00AA605D"/>
    <w:rsid w:val="00AA60FD"/>
    <w:rsid w:val="00AA6136"/>
    <w:rsid w:val="00AA614C"/>
    <w:rsid w:val="00AA6260"/>
    <w:rsid w:val="00AA62DF"/>
    <w:rsid w:val="00AA6422"/>
    <w:rsid w:val="00AA66B2"/>
    <w:rsid w:val="00AA6A81"/>
    <w:rsid w:val="00AA6B5F"/>
    <w:rsid w:val="00AA6B9D"/>
    <w:rsid w:val="00AA6C63"/>
    <w:rsid w:val="00AA6E0D"/>
    <w:rsid w:val="00AA6E8C"/>
    <w:rsid w:val="00AA6EAF"/>
    <w:rsid w:val="00AA7018"/>
    <w:rsid w:val="00AA708F"/>
    <w:rsid w:val="00AA70B2"/>
    <w:rsid w:val="00AA70B4"/>
    <w:rsid w:val="00AA70D6"/>
    <w:rsid w:val="00AA7170"/>
    <w:rsid w:val="00AA71B8"/>
    <w:rsid w:val="00AA7244"/>
    <w:rsid w:val="00AA72EC"/>
    <w:rsid w:val="00AA734B"/>
    <w:rsid w:val="00AA7405"/>
    <w:rsid w:val="00AA74ED"/>
    <w:rsid w:val="00AA75FC"/>
    <w:rsid w:val="00AA76FB"/>
    <w:rsid w:val="00AA7788"/>
    <w:rsid w:val="00AA792C"/>
    <w:rsid w:val="00AA7985"/>
    <w:rsid w:val="00AA79F5"/>
    <w:rsid w:val="00AA7A46"/>
    <w:rsid w:val="00AA7ACB"/>
    <w:rsid w:val="00AA7B2D"/>
    <w:rsid w:val="00AA7C38"/>
    <w:rsid w:val="00AA7C48"/>
    <w:rsid w:val="00AA7FD6"/>
    <w:rsid w:val="00AB011C"/>
    <w:rsid w:val="00AB0122"/>
    <w:rsid w:val="00AB0395"/>
    <w:rsid w:val="00AB0501"/>
    <w:rsid w:val="00AB050E"/>
    <w:rsid w:val="00AB062B"/>
    <w:rsid w:val="00AB071B"/>
    <w:rsid w:val="00AB08F3"/>
    <w:rsid w:val="00AB097D"/>
    <w:rsid w:val="00AB0D4C"/>
    <w:rsid w:val="00AB0D9D"/>
    <w:rsid w:val="00AB0ED1"/>
    <w:rsid w:val="00AB10B7"/>
    <w:rsid w:val="00AB10BB"/>
    <w:rsid w:val="00AB10D4"/>
    <w:rsid w:val="00AB1173"/>
    <w:rsid w:val="00AB11BC"/>
    <w:rsid w:val="00AB1351"/>
    <w:rsid w:val="00AB14B2"/>
    <w:rsid w:val="00AB157A"/>
    <w:rsid w:val="00AB1665"/>
    <w:rsid w:val="00AB17B5"/>
    <w:rsid w:val="00AB1BE0"/>
    <w:rsid w:val="00AB1C3C"/>
    <w:rsid w:val="00AB1C48"/>
    <w:rsid w:val="00AB1C91"/>
    <w:rsid w:val="00AB1D15"/>
    <w:rsid w:val="00AB1D6F"/>
    <w:rsid w:val="00AB1DAF"/>
    <w:rsid w:val="00AB1E0F"/>
    <w:rsid w:val="00AB1F6C"/>
    <w:rsid w:val="00AB242E"/>
    <w:rsid w:val="00AB2523"/>
    <w:rsid w:val="00AB2874"/>
    <w:rsid w:val="00AB2975"/>
    <w:rsid w:val="00AB2A60"/>
    <w:rsid w:val="00AB2A62"/>
    <w:rsid w:val="00AB2A79"/>
    <w:rsid w:val="00AB2D48"/>
    <w:rsid w:val="00AB2E68"/>
    <w:rsid w:val="00AB3152"/>
    <w:rsid w:val="00AB322B"/>
    <w:rsid w:val="00AB3258"/>
    <w:rsid w:val="00AB32BF"/>
    <w:rsid w:val="00AB343B"/>
    <w:rsid w:val="00AB345D"/>
    <w:rsid w:val="00AB3484"/>
    <w:rsid w:val="00AB34B2"/>
    <w:rsid w:val="00AB356A"/>
    <w:rsid w:val="00AB3705"/>
    <w:rsid w:val="00AB37EA"/>
    <w:rsid w:val="00AB38BE"/>
    <w:rsid w:val="00AB3907"/>
    <w:rsid w:val="00AB39CE"/>
    <w:rsid w:val="00AB3A28"/>
    <w:rsid w:val="00AB3A3F"/>
    <w:rsid w:val="00AB3A63"/>
    <w:rsid w:val="00AB3A9D"/>
    <w:rsid w:val="00AB3B7F"/>
    <w:rsid w:val="00AB4039"/>
    <w:rsid w:val="00AB408B"/>
    <w:rsid w:val="00AB4222"/>
    <w:rsid w:val="00AB4230"/>
    <w:rsid w:val="00AB429C"/>
    <w:rsid w:val="00AB4382"/>
    <w:rsid w:val="00AB4694"/>
    <w:rsid w:val="00AB47A9"/>
    <w:rsid w:val="00AB492B"/>
    <w:rsid w:val="00AB4996"/>
    <w:rsid w:val="00AB4A2D"/>
    <w:rsid w:val="00AB4A72"/>
    <w:rsid w:val="00AB4C06"/>
    <w:rsid w:val="00AB4C6A"/>
    <w:rsid w:val="00AB4DCF"/>
    <w:rsid w:val="00AB4E71"/>
    <w:rsid w:val="00AB4FA4"/>
    <w:rsid w:val="00AB5023"/>
    <w:rsid w:val="00AB5073"/>
    <w:rsid w:val="00AB5091"/>
    <w:rsid w:val="00AB5099"/>
    <w:rsid w:val="00AB510B"/>
    <w:rsid w:val="00AB511B"/>
    <w:rsid w:val="00AB541C"/>
    <w:rsid w:val="00AB552E"/>
    <w:rsid w:val="00AB556B"/>
    <w:rsid w:val="00AB5732"/>
    <w:rsid w:val="00AB5829"/>
    <w:rsid w:val="00AB585A"/>
    <w:rsid w:val="00AB596B"/>
    <w:rsid w:val="00AB6050"/>
    <w:rsid w:val="00AB61BC"/>
    <w:rsid w:val="00AB61C7"/>
    <w:rsid w:val="00AB61FD"/>
    <w:rsid w:val="00AB620F"/>
    <w:rsid w:val="00AB62EF"/>
    <w:rsid w:val="00AB633E"/>
    <w:rsid w:val="00AB64FE"/>
    <w:rsid w:val="00AB662F"/>
    <w:rsid w:val="00AB67AD"/>
    <w:rsid w:val="00AB69A0"/>
    <w:rsid w:val="00AB6A27"/>
    <w:rsid w:val="00AB6ABD"/>
    <w:rsid w:val="00AB6B56"/>
    <w:rsid w:val="00AB6B76"/>
    <w:rsid w:val="00AB6BCE"/>
    <w:rsid w:val="00AB6CE4"/>
    <w:rsid w:val="00AB6F60"/>
    <w:rsid w:val="00AB6FE0"/>
    <w:rsid w:val="00AB73F0"/>
    <w:rsid w:val="00AB73F3"/>
    <w:rsid w:val="00AB744E"/>
    <w:rsid w:val="00AB76F2"/>
    <w:rsid w:val="00AB7997"/>
    <w:rsid w:val="00AB79D3"/>
    <w:rsid w:val="00AB7A8E"/>
    <w:rsid w:val="00AB7B31"/>
    <w:rsid w:val="00AB7B80"/>
    <w:rsid w:val="00AB7BD0"/>
    <w:rsid w:val="00AB7FBA"/>
    <w:rsid w:val="00ABBC80"/>
    <w:rsid w:val="00AC0057"/>
    <w:rsid w:val="00AC0314"/>
    <w:rsid w:val="00AC063E"/>
    <w:rsid w:val="00AC06FF"/>
    <w:rsid w:val="00AC0721"/>
    <w:rsid w:val="00AC0795"/>
    <w:rsid w:val="00AC090E"/>
    <w:rsid w:val="00AC0C8A"/>
    <w:rsid w:val="00AC0D9C"/>
    <w:rsid w:val="00AC0FD0"/>
    <w:rsid w:val="00AC0FE8"/>
    <w:rsid w:val="00AC1001"/>
    <w:rsid w:val="00AC10A1"/>
    <w:rsid w:val="00AC1128"/>
    <w:rsid w:val="00AC12D1"/>
    <w:rsid w:val="00AC1779"/>
    <w:rsid w:val="00AC1962"/>
    <w:rsid w:val="00AC1A5F"/>
    <w:rsid w:val="00AC1B20"/>
    <w:rsid w:val="00AC1BE3"/>
    <w:rsid w:val="00AC1DAC"/>
    <w:rsid w:val="00AC1E17"/>
    <w:rsid w:val="00AC1E61"/>
    <w:rsid w:val="00AC1F6C"/>
    <w:rsid w:val="00AC1FA6"/>
    <w:rsid w:val="00AC1FAB"/>
    <w:rsid w:val="00AC1FBC"/>
    <w:rsid w:val="00AC20A5"/>
    <w:rsid w:val="00AC20D7"/>
    <w:rsid w:val="00AC2187"/>
    <w:rsid w:val="00AC2377"/>
    <w:rsid w:val="00AC251F"/>
    <w:rsid w:val="00AC25AA"/>
    <w:rsid w:val="00AC26B3"/>
    <w:rsid w:val="00AC2860"/>
    <w:rsid w:val="00AC28AE"/>
    <w:rsid w:val="00AC2900"/>
    <w:rsid w:val="00AC2925"/>
    <w:rsid w:val="00AC2958"/>
    <w:rsid w:val="00AC2A64"/>
    <w:rsid w:val="00AC2B43"/>
    <w:rsid w:val="00AC2B55"/>
    <w:rsid w:val="00AC2F5D"/>
    <w:rsid w:val="00AC2FC1"/>
    <w:rsid w:val="00AC31B6"/>
    <w:rsid w:val="00AC3306"/>
    <w:rsid w:val="00AC3389"/>
    <w:rsid w:val="00AC346B"/>
    <w:rsid w:val="00AC34BF"/>
    <w:rsid w:val="00AC35AE"/>
    <w:rsid w:val="00AC382B"/>
    <w:rsid w:val="00AC3931"/>
    <w:rsid w:val="00AC39D1"/>
    <w:rsid w:val="00AC39DE"/>
    <w:rsid w:val="00AC4233"/>
    <w:rsid w:val="00AC427F"/>
    <w:rsid w:val="00AC42F6"/>
    <w:rsid w:val="00AC430F"/>
    <w:rsid w:val="00AC4389"/>
    <w:rsid w:val="00AC4808"/>
    <w:rsid w:val="00AC4869"/>
    <w:rsid w:val="00AC48EB"/>
    <w:rsid w:val="00AC49CF"/>
    <w:rsid w:val="00AC49FD"/>
    <w:rsid w:val="00AC4AB2"/>
    <w:rsid w:val="00AC4C43"/>
    <w:rsid w:val="00AC4C63"/>
    <w:rsid w:val="00AC4CE7"/>
    <w:rsid w:val="00AC4E18"/>
    <w:rsid w:val="00AC4EB8"/>
    <w:rsid w:val="00AC52A4"/>
    <w:rsid w:val="00AC5415"/>
    <w:rsid w:val="00AC54EE"/>
    <w:rsid w:val="00AC5511"/>
    <w:rsid w:val="00AC56FA"/>
    <w:rsid w:val="00AC576B"/>
    <w:rsid w:val="00AC58E2"/>
    <w:rsid w:val="00AC596C"/>
    <w:rsid w:val="00AC5A7E"/>
    <w:rsid w:val="00AC5B33"/>
    <w:rsid w:val="00AC5CFF"/>
    <w:rsid w:val="00AC5DCF"/>
    <w:rsid w:val="00AC5DD3"/>
    <w:rsid w:val="00AC5DDF"/>
    <w:rsid w:val="00AC5F69"/>
    <w:rsid w:val="00AC6124"/>
    <w:rsid w:val="00AC61D3"/>
    <w:rsid w:val="00AC6245"/>
    <w:rsid w:val="00AC63AE"/>
    <w:rsid w:val="00AC656A"/>
    <w:rsid w:val="00AC68D1"/>
    <w:rsid w:val="00AC69F3"/>
    <w:rsid w:val="00AC6AC1"/>
    <w:rsid w:val="00AC6BCD"/>
    <w:rsid w:val="00AC6BE9"/>
    <w:rsid w:val="00AC6D1F"/>
    <w:rsid w:val="00AC6D4A"/>
    <w:rsid w:val="00AC6F62"/>
    <w:rsid w:val="00AC7296"/>
    <w:rsid w:val="00AC72DF"/>
    <w:rsid w:val="00AC738D"/>
    <w:rsid w:val="00AC73B0"/>
    <w:rsid w:val="00AC746B"/>
    <w:rsid w:val="00AC7487"/>
    <w:rsid w:val="00AC770F"/>
    <w:rsid w:val="00AC77C3"/>
    <w:rsid w:val="00AC783D"/>
    <w:rsid w:val="00AC7923"/>
    <w:rsid w:val="00AC795D"/>
    <w:rsid w:val="00AC796F"/>
    <w:rsid w:val="00AC7975"/>
    <w:rsid w:val="00AC7A3C"/>
    <w:rsid w:val="00AC7AD8"/>
    <w:rsid w:val="00AC7BC7"/>
    <w:rsid w:val="00AC7C4E"/>
    <w:rsid w:val="00AC7D17"/>
    <w:rsid w:val="00AC7E67"/>
    <w:rsid w:val="00AC7E7C"/>
    <w:rsid w:val="00AC7FD7"/>
    <w:rsid w:val="00AD005C"/>
    <w:rsid w:val="00AD0125"/>
    <w:rsid w:val="00AD0168"/>
    <w:rsid w:val="00AD0187"/>
    <w:rsid w:val="00AD0345"/>
    <w:rsid w:val="00AD034C"/>
    <w:rsid w:val="00AD03CC"/>
    <w:rsid w:val="00AD0566"/>
    <w:rsid w:val="00AD0567"/>
    <w:rsid w:val="00AD0781"/>
    <w:rsid w:val="00AD0809"/>
    <w:rsid w:val="00AD0844"/>
    <w:rsid w:val="00AD096D"/>
    <w:rsid w:val="00AD0A64"/>
    <w:rsid w:val="00AD0B48"/>
    <w:rsid w:val="00AD0D08"/>
    <w:rsid w:val="00AD0D0A"/>
    <w:rsid w:val="00AD0D11"/>
    <w:rsid w:val="00AD0D70"/>
    <w:rsid w:val="00AD0E61"/>
    <w:rsid w:val="00AD0FB8"/>
    <w:rsid w:val="00AD1038"/>
    <w:rsid w:val="00AD10BD"/>
    <w:rsid w:val="00AD1253"/>
    <w:rsid w:val="00AD1308"/>
    <w:rsid w:val="00AD1349"/>
    <w:rsid w:val="00AD1358"/>
    <w:rsid w:val="00AD13F6"/>
    <w:rsid w:val="00AD144A"/>
    <w:rsid w:val="00AD146F"/>
    <w:rsid w:val="00AD1515"/>
    <w:rsid w:val="00AD1520"/>
    <w:rsid w:val="00AD1596"/>
    <w:rsid w:val="00AD15FE"/>
    <w:rsid w:val="00AD1603"/>
    <w:rsid w:val="00AD16D0"/>
    <w:rsid w:val="00AD181E"/>
    <w:rsid w:val="00AD19C1"/>
    <w:rsid w:val="00AD1AA6"/>
    <w:rsid w:val="00AD1B15"/>
    <w:rsid w:val="00AD1B2D"/>
    <w:rsid w:val="00AD1EEF"/>
    <w:rsid w:val="00AD204E"/>
    <w:rsid w:val="00AD21C5"/>
    <w:rsid w:val="00AD2239"/>
    <w:rsid w:val="00AD2328"/>
    <w:rsid w:val="00AD24B9"/>
    <w:rsid w:val="00AD2767"/>
    <w:rsid w:val="00AD2803"/>
    <w:rsid w:val="00AD28F9"/>
    <w:rsid w:val="00AD291E"/>
    <w:rsid w:val="00AD2A5B"/>
    <w:rsid w:val="00AD2D39"/>
    <w:rsid w:val="00AD2D45"/>
    <w:rsid w:val="00AD2D85"/>
    <w:rsid w:val="00AD2D94"/>
    <w:rsid w:val="00AD2E19"/>
    <w:rsid w:val="00AD2E3D"/>
    <w:rsid w:val="00AD2E4F"/>
    <w:rsid w:val="00AD2F1C"/>
    <w:rsid w:val="00AD2F21"/>
    <w:rsid w:val="00AD3074"/>
    <w:rsid w:val="00AD3192"/>
    <w:rsid w:val="00AD3289"/>
    <w:rsid w:val="00AD3386"/>
    <w:rsid w:val="00AD33DA"/>
    <w:rsid w:val="00AD3685"/>
    <w:rsid w:val="00AD3811"/>
    <w:rsid w:val="00AD38B3"/>
    <w:rsid w:val="00AD39AA"/>
    <w:rsid w:val="00AD3A25"/>
    <w:rsid w:val="00AD3AFE"/>
    <w:rsid w:val="00AD3BC1"/>
    <w:rsid w:val="00AD3E64"/>
    <w:rsid w:val="00AD3E9D"/>
    <w:rsid w:val="00AD3F18"/>
    <w:rsid w:val="00AD3F8E"/>
    <w:rsid w:val="00AD40D6"/>
    <w:rsid w:val="00AD4213"/>
    <w:rsid w:val="00AD4245"/>
    <w:rsid w:val="00AD42F0"/>
    <w:rsid w:val="00AD432D"/>
    <w:rsid w:val="00AD43C0"/>
    <w:rsid w:val="00AD455A"/>
    <w:rsid w:val="00AD466F"/>
    <w:rsid w:val="00AD47C8"/>
    <w:rsid w:val="00AD48CB"/>
    <w:rsid w:val="00AD48F8"/>
    <w:rsid w:val="00AD4912"/>
    <w:rsid w:val="00AD49C8"/>
    <w:rsid w:val="00AD4A0C"/>
    <w:rsid w:val="00AD4AA4"/>
    <w:rsid w:val="00AD4D80"/>
    <w:rsid w:val="00AD4F06"/>
    <w:rsid w:val="00AD4FD4"/>
    <w:rsid w:val="00AD5135"/>
    <w:rsid w:val="00AD5610"/>
    <w:rsid w:val="00AD5681"/>
    <w:rsid w:val="00AD5780"/>
    <w:rsid w:val="00AD5A25"/>
    <w:rsid w:val="00AD5BE0"/>
    <w:rsid w:val="00AD5C1F"/>
    <w:rsid w:val="00AD5CDE"/>
    <w:rsid w:val="00AD5ED9"/>
    <w:rsid w:val="00AD5F23"/>
    <w:rsid w:val="00AD6032"/>
    <w:rsid w:val="00AD607D"/>
    <w:rsid w:val="00AD60EE"/>
    <w:rsid w:val="00AD6182"/>
    <w:rsid w:val="00AD6245"/>
    <w:rsid w:val="00AD654F"/>
    <w:rsid w:val="00AD6634"/>
    <w:rsid w:val="00AD6726"/>
    <w:rsid w:val="00AD6756"/>
    <w:rsid w:val="00AD68AD"/>
    <w:rsid w:val="00AD69F3"/>
    <w:rsid w:val="00AD6A8C"/>
    <w:rsid w:val="00AD6B3D"/>
    <w:rsid w:val="00AD6C2C"/>
    <w:rsid w:val="00AD6D8D"/>
    <w:rsid w:val="00AD6E61"/>
    <w:rsid w:val="00AD6FC6"/>
    <w:rsid w:val="00AD71B2"/>
    <w:rsid w:val="00AD7250"/>
    <w:rsid w:val="00AD79F4"/>
    <w:rsid w:val="00AD7B0A"/>
    <w:rsid w:val="00AD7C3C"/>
    <w:rsid w:val="00AD7C8D"/>
    <w:rsid w:val="00AD7E51"/>
    <w:rsid w:val="00AD7EAB"/>
    <w:rsid w:val="00AD7FED"/>
    <w:rsid w:val="00AE018A"/>
    <w:rsid w:val="00AE01A6"/>
    <w:rsid w:val="00AE0207"/>
    <w:rsid w:val="00AE0232"/>
    <w:rsid w:val="00AE04B0"/>
    <w:rsid w:val="00AE0507"/>
    <w:rsid w:val="00AE087C"/>
    <w:rsid w:val="00AE09FE"/>
    <w:rsid w:val="00AE0A74"/>
    <w:rsid w:val="00AE0AA0"/>
    <w:rsid w:val="00AE0C17"/>
    <w:rsid w:val="00AE0C9E"/>
    <w:rsid w:val="00AE0D25"/>
    <w:rsid w:val="00AE0D68"/>
    <w:rsid w:val="00AE0D87"/>
    <w:rsid w:val="00AE0DA5"/>
    <w:rsid w:val="00AE0E35"/>
    <w:rsid w:val="00AE0E82"/>
    <w:rsid w:val="00AE0FE4"/>
    <w:rsid w:val="00AE1169"/>
    <w:rsid w:val="00AE12D0"/>
    <w:rsid w:val="00AE1300"/>
    <w:rsid w:val="00AE1439"/>
    <w:rsid w:val="00AE14C1"/>
    <w:rsid w:val="00AE1717"/>
    <w:rsid w:val="00AE189A"/>
    <w:rsid w:val="00AE1A6C"/>
    <w:rsid w:val="00AE1ACA"/>
    <w:rsid w:val="00AE1BE5"/>
    <w:rsid w:val="00AE1D04"/>
    <w:rsid w:val="00AE1D4B"/>
    <w:rsid w:val="00AE1ED9"/>
    <w:rsid w:val="00AE1F04"/>
    <w:rsid w:val="00AE1FC4"/>
    <w:rsid w:val="00AE20D6"/>
    <w:rsid w:val="00AE2123"/>
    <w:rsid w:val="00AE216B"/>
    <w:rsid w:val="00AE2194"/>
    <w:rsid w:val="00AE21B2"/>
    <w:rsid w:val="00AE21B3"/>
    <w:rsid w:val="00AE2305"/>
    <w:rsid w:val="00AE242B"/>
    <w:rsid w:val="00AE2503"/>
    <w:rsid w:val="00AE2639"/>
    <w:rsid w:val="00AE2B51"/>
    <w:rsid w:val="00AE2CAE"/>
    <w:rsid w:val="00AE2F6D"/>
    <w:rsid w:val="00AE3151"/>
    <w:rsid w:val="00AE31F1"/>
    <w:rsid w:val="00AE3209"/>
    <w:rsid w:val="00AE3274"/>
    <w:rsid w:val="00AE3287"/>
    <w:rsid w:val="00AE333C"/>
    <w:rsid w:val="00AE33C4"/>
    <w:rsid w:val="00AE342E"/>
    <w:rsid w:val="00AE3601"/>
    <w:rsid w:val="00AE366D"/>
    <w:rsid w:val="00AE36C9"/>
    <w:rsid w:val="00AE373D"/>
    <w:rsid w:val="00AE3994"/>
    <w:rsid w:val="00AE3A33"/>
    <w:rsid w:val="00AE3B30"/>
    <w:rsid w:val="00AE3D90"/>
    <w:rsid w:val="00AE3F0A"/>
    <w:rsid w:val="00AE3FA7"/>
    <w:rsid w:val="00AE4187"/>
    <w:rsid w:val="00AE42CB"/>
    <w:rsid w:val="00AE4528"/>
    <w:rsid w:val="00AE4685"/>
    <w:rsid w:val="00AE46F0"/>
    <w:rsid w:val="00AE4929"/>
    <w:rsid w:val="00AE495D"/>
    <w:rsid w:val="00AE4AF4"/>
    <w:rsid w:val="00AE4B44"/>
    <w:rsid w:val="00AE4B8E"/>
    <w:rsid w:val="00AE4C43"/>
    <w:rsid w:val="00AE4E0D"/>
    <w:rsid w:val="00AE4F33"/>
    <w:rsid w:val="00AE4FCB"/>
    <w:rsid w:val="00AE5096"/>
    <w:rsid w:val="00AE511B"/>
    <w:rsid w:val="00AE5157"/>
    <w:rsid w:val="00AE51A6"/>
    <w:rsid w:val="00AE5227"/>
    <w:rsid w:val="00AE52F1"/>
    <w:rsid w:val="00AE54D9"/>
    <w:rsid w:val="00AE5651"/>
    <w:rsid w:val="00AE578A"/>
    <w:rsid w:val="00AE5807"/>
    <w:rsid w:val="00AE5836"/>
    <w:rsid w:val="00AE595A"/>
    <w:rsid w:val="00AE59E8"/>
    <w:rsid w:val="00AE5AD1"/>
    <w:rsid w:val="00AE5B34"/>
    <w:rsid w:val="00AE5C5E"/>
    <w:rsid w:val="00AE5D00"/>
    <w:rsid w:val="00AE5DAA"/>
    <w:rsid w:val="00AE6011"/>
    <w:rsid w:val="00AE6013"/>
    <w:rsid w:val="00AE6063"/>
    <w:rsid w:val="00AE60A0"/>
    <w:rsid w:val="00AE611F"/>
    <w:rsid w:val="00AE61FD"/>
    <w:rsid w:val="00AE6229"/>
    <w:rsid w:val="00AE6264"/>
    <w:rsid w:val="00AE6283"/>
    <w:rsid w:val="00AE6284"/>
    <w:rsid w:val="00AE6320"/>
    <w:rsid w:val="00AE63B2"/>
    <w:rsid w:val="00AE6672"/>
    <w:rsid w:val="00AE68B2"/>
    <w:rsid w:val="00AE69E0"/>
    <w:rsid w:val="00AE6B90"/>
    <w:rsid w:val="00AE6D6E"/>
    <w:rsid w:val="00AE7042"/>
    <w:rsid w:val="00AE7491"/>
    <w:rsid w:val="00AE7647"/>
    <w:rsid w:val="00AE7898"/>
    <w:rsid w:val="00AE7900"/>
    <w:rsid w:val="00AE7B76"/>
    <w:rsid w:val="00AE7B9C"/>
    <w:rsid w:val="00AE7CC8"/>
    <w:rsid w:val="00AE7D1F"/>
    <w:rsid w:val="00AE7D76"/>
    <w:rsid w:val="00AE7FC2"/>
    <w:rsid w:val="00AF0130"/>
    <w:rsid w:val="00AF016B"/>
    <w:rsid w:val="00AF017A"/>
    <w:rsid w:val="00AF0278"/>
    <w:rsid w:val="00AF0476"/>
    <w:rsid w:val="00AF048C"/>
    <w:rsid w:val="00AF04B6"/>
    <w:rsid w:val="00AF0740"/>
    <w:rsid w:val="00AF07D8"/>
    <w:rsid w:val="00AF080C"/>
    <w:rsid w:val="00AF083F"/>
    <w:rsid w:val="00AF0956"/>
    <w:rsid w:val="00AF09D6"/>
    <w:rsid w:val="00AF09F6"/>
    <w:rsid w:val="00AF0AA1"/>
    <w:rsid w:val="00AF0C6C"/>
    <w:rsid w:val="00AF0C7D"/>
    <w:rsid w:val="00AF0CCA"/>
    <w:rsid w:val="00AF0CF2"/>
    <w:rsid w:val="00AF0D4F"/>
    <w:rsid w:val="00AF0DB3"/>
    <w:rsid w:val="00AF0FA2"/>
    <w:rsid w:val="00AF1007"/>
    <w:rsid w:val="00AF1071"/>
    <w:rsid w:val="00AF1095"/>
    <w:rsid w:val="00AF11BD"/>
    <w:rsid w:val="00AF1250"/>
    <w:rsid w:val="00AF152D"/>
    <w:rsid w:val="00AF1567"/>
    <w:rsid w:val="00AF16DA"/>
    <w:rsid w:val="00AF1881"/>
    <w:rsid w:val="00AF1AD3"/>
    <w:rsid w:val="00AF1B1C"/>
    <w:rsid w:val="00AF1B7B"/>
    <w:rsid w:val="00AF1BCE"/>
    <w:rsid w:val="00AF1D49"/>
    <w:rsid w:val="00AF1EC0"/>
    <w:rsid w:val="00AF1F7F"/>
    <w:rsid w:val="00AF20CD"/>
    <w:rsid w:val="00AF226C"/>
    <w:rsid w:val="00AF2381"/>
    <w:rsid w:val="00AF2471"/>
    <w:rsid w:val="00AF2490"/>
    <w:rsid w:val="00AF253E"/>
    <w:rsid w:val="00AF2633"/>
    <w:rsid w:val="00AF27C9"/>
    <w:rsid w:val="00AF2808"/>
    <w:rsid w:val="00AF280A"/>
    <w:rsid w:val="00AF282F"/>
    <w:rsid w:val="00AF287B"/>
    <w:rsid w:val="00AF28ED"/>
    <w:rsid w:val="00AF2928"/>
    <w:rsid w:val="00AF2A7C"/>
    <w:rsid w:val="00AF2AB3"/>
    <w:rsid w:val="00AF2B9D"/>
    <w:rsid w:val="00AF2C5B"/>
    <w:rsid w:val="00AF2D89"/>
    <w:rsid w:val="00AF2ED2"/>
    <w:rsid w:val="00AF2FEA"/>
    <w:rsid w:val="00AF3078"/>
    <w:rsid w:val="00AF3143"/>
    <w:rsid w:val="00AF319E"/>
    <w:rsid w:val="00AF33CB"/>
    <w:rsid w:val="00AF34C8"/>
    <w:rsid w:val="00AF3653"/>
    <w:rsid w:val="00AF366F"/>
    <w:rsid w:val="00AF367A"/>
    <w:rsid w:val="00AF36C9"/>
    <w:rsid w:val="00AF3763"/>
    <w:rsid w:val="00AF3824"/>
    <w:rsid w:val="00AF387C"/>
    <w:rsid w:val="00AF39BB"/>
    <w:rsid w:val="00AF3A2D"/>
    <w:rsid w:val="00AF3CEC"/>
    <w:rsid w:val="00AF3D4D"/>
    <w:rsid w:val="00AF40F4"/>
    <w:rsid w:val="00AF412E"/>
    <w:rsid w:val="00AF43D4"/>
    <w:rsid w:val="00AF44C3"/>
    <w:rsid w:val="00AF4575"/>
    <w:rsid w:val="00AF477E"/>
    <w:rsid w:val="00AF49E5"/>
    <w:rsid w:val="00AF4AD9"/>
    <w:rsid w:val="00AF4B9D"/>
    <w:rsid w:val="00AF4C1B"/>
    <w:rsid w:val="00AF4C5B"/>
    <w:rsid w:val="00AF4C98"/>
    <w:rsid w:val="00AF514C"/>
    <w:rsid w:val="00AF515E"/>
    <w:rsid w:val="00AF5233"/>
    <w:rsid w:val="00AF52AC"/>
    <w:rsid w:val="00AF5334"/>
    <w:rsid w:val="00AF548A"/>
    <w:rsid w:val="00AF54CE"/>
    <w:rsid w:val="00AF55CD"/>
    <w:rsid w:val="00AF56EA"/>
    <w:rsid w:val="00AF57B3"/>
    <w:rsid w:val="00AF58B0"/>
    <w:rsid w:val="00AF5BF5"/>
    <w:rsid w:val="00AF5CBF"/>
    <w:rsid w:val="00AF5CFE"/>
    <w:rsid w:val="00AF5D69"/>
    <w:rsid w:val="00AF5D82"/>
    <w:rsid w:val="00AF5DD0"/>
    <w:rsid w:val="00AF5EE9"/>
    <w:rsid w:val="00AF60B3"/>
    <w:rsid w:val="00AF6110"/>
    <w:rsid w:val="00AF61DE"/>
    <w:rsid w:val="00AF6274"/>
    <w:rsid w:val="00AF627A"/>
    <w:rsid w:val="00AF6325"/>
    <w:rsid w:val="00AF6375"/>
    <w:rsid w:val="00AF6445"/>
    <w:rsid w:val="00AF64EE"/>
    <w:rsid w:val="00AF656E"/>
    <w:rsid w:val="00AF66F7"/>
    <w:rsid w:val="00AF6844"/>
    <w:rsid w:val="00AF6881"/>
    <w:rsid w:val="00AF6DFE"/>
    <w:rsid w:val="00AF6EA0"/>
    <w:rsid w:val="00AF6F43"/>
    <w:rsid w:val="00AF70CD"/>
    <w:rsid w:val="00AF7110"/>
    <w:rsid w:val="00AF718D"/>
    <w:rsid w:val="00AF756D"/>
    <w:rsid w:val="00AF7631"/>
    <w:rsid w:val="00AF76B1"/>
    <w:rsid w:val="00AF7842"/>
    <w:rsid w:val="00AF7A2A"/>
    <w:rsid w:val="00AF7B65"/>
    <w:rsid w:val="00AF7CBF"/>
    <w:rsid w:val="00AF7CFD"/>
    <w:rsid w:val="00AF7E36"/>
    <w:rsid w:val="00AF7EDA"/>
    <w:rsid w:val="00AF7EE5"/>
    <w:rsid w:val="00AF7F3E"/>
    <w:rsid w:val="00AF7F73"/>
    <w:rsid w:val="00AF7FC0"/>
    <w:rsid w:val="00AF7FD4"/>
    <w:rsid w:val="00B00064"/>
    <w:rsid w:val="00B00277"/>
    <w:rsid w:val="00B0053E"/>
    <w:rsid w:val="00B00700"/>
    <w:rsid w:val="00B0083F"/>
    <w:rsid w:val="00B00842"/>
    <w:rsid w:val="00B00B52"/>
    <w:rsid w:val="00B00C92"/>
    <w:rsid w:val="00B00CB5"/>
    <w:rsid w:val="00B00D1F"/>
    <w:rsid w:val="00B00D50"/>
    <w:rsid w:val="00B00D62"/>
    <w:rsid w:val="00B00EF9"/>
    <w:rsid w:val="00B01112"/>
    <w:rsid w:val="00B01291"/>
    <w:rsid w:val="00B012C1"/>
    <w:rsid w:val="00B012DD"/>
    <w:rsid w:val="00B012F7"/>
    <w:rsid w:val="00B013B5"/>
    <w:rsid w:val="00B015A8"/>
    <w:rsid w:val="00B01642"/>
    <w:rsid w:val="00B01925"/>
    <w:rsid w:val="00B01A3C"/>
    <w:rsid w:val="00B01A94"/>
    <w:rsid w:val="00B01A95"/>
    <w:rsid w:val="00B01AB4"/>
    <w:rsid w:val="00B01E38"/>
    <w:rsid w:val="00B01E4C"/>
    <w:rsid w:val="00B01EBB"/>
    <w:rsid w:val="00B01EDA"/>
    <w:rsid w:val="00B01F04"/>
    <w:rsid w:val="00B01F26"/>
    <w:rsid w:val="00B01F55"/>
    <w:rsid w:val="00B02049"/>
    <w:rsid w:val="00B0218C"/>
    <w:rsid w:val="00B02221"/>
    <w:rsid w:val="00B022D1"/>
    <w:rsid w:val="00B023D7"/>
    <w:rsid w:val="00B02424"/>
    <w:rsid w:val="00B02539"/>
    <w:rsid w:val="00B0261B"/>
    <w:rsid w:val="00B02661"/>
    <w:rsid w:val="00B026B3"/>
    <w:rsid w:val="00B027CC"/>
    <w:rsid w:val="00B027D1"/>
    <w:rsid w:val="00B02821"/>
    <w:rsid w:val="00B02968"/>
    <w:rsid w:val="00B02BA8"/>
    <w:rsid w:val="00B02BB9"/>
    <w:rsid w:val="00B02ECC"/>
    <w:rsid w:val="00B02F9D"/>
    <w:rsid w:val="00B03068"/>
    <w:rsid w:val="00B033D0"/>
    <w:rsid w:val="00B034D3"/>
    <w:rsid w:val="00B03524"/>
    <w:rsid w:val="00B03619"/>
    <w:rsid w:val="00B0378E"/>
    <w:rsid w:val="00B037FA"/>
    <w:rsid w:val="00B038FE"/>
    <w:rsid w:val="00B03B57"/>
    <w:rsid w:val="00B03BD9"/>
    <w:rsid w:val="00B03C86"/>
    <w:rsid w:val="00B03CCE"/>
    <w:rsid w:val="00B03D45"/>
    <w:rsid w:val="00B03E10"/>
    <w:rsid w:val="00B03E4D"/>
    <w:rsid w:val="00B03E73"/>
    <w:rsid w:val="00B04026"/>
    <w:rsid w:val="00B040CE"/>
    <w:rsid w:val="00B04135"/>
    <w:rsid w:val="00B0424A"/>
    <w:rsid w:val="00B0425A"/>
    <w:rsid w:val="00B042E9"/>
    <w:rsid w:val="00B04322"/>
    <w:rsid w:val="00B0442E"/>
    <w:rsid w:val="00B0461D"/>
    <w:rsid w:val="00B046F1"/>
    <w:rsid w:val="00B047EE"/>
    <w:rsid w:val="00B049F9"/>
    <w:rsid w:val="00B04A4E"/>
    <w:rsid w:val="00B04B2A"/>
    <w:rsid w:val="00B04BE1"/>
    <w:rsid w:val="00B04C8B"/>
    <w:rsid w:val="00B04CCD"/>
    <w:rsid w:val="00B04F2A"/>
    <w:rsid w:val="00B04F6F"/>
    <w:rsid w:val="00B0500F"/>
    <w:rsid w:val="00B05262"/>
    <w:rsid w:val="00B052A8"/>
    <w:rsid w:val="00B05394"/>
    <w:rsid w:val="00B0545D"/>
    <w:rsid w:val="00B055A3"/>
    <w:rsid w:val="00B055BA"/>
    <w:rsid w:val="00B055C3"/>
    <w:rsid w:val="00B05669"/>
    <w:rsid w:val="00B05671"/>
    <w:rsid w:val="00B0589B"/>
    <w:rsid w:val="00B059AF"/>
    <w:rsid w:val="00B059D5"/>
    <w:rsid w:val="00B05AE8"/>
    <w:rsid w:val="00B05B0C"/>
    <w:rsid w:val="00B05B3A"/>
    <w:rsid w:val="00B05D52"/>
    <w:rsid w:val="00B0617B"/>
    <w:rsid w:val="00B06266"/>
    <w:rsid w:val="00B0637C"/>
    <w:rsid w:val="00B0640F"/>
    <w:rsid w:val="00B06644"/>
    <w:rsid w:val="00B0677D"/>
    <w:rsid w:val="00B0679F"/>
    <w:rsid w:val="00B06851"/>
    <w:rsid w:val="00B06889"/>
    <w:rsid w:val="00B069BC"/>
    <w:rsid w:val="00B06A91"/>
    <w:rsid w:val="00B06ABB"/>
    <w:rsid w:val="00B06EF3"/>
    <w:rsid w:val="00B06F8C"/>
    <w:rsid w:val="00B06FBC"/>
    <w:rsid w:val="00B07039"/>
    <w:rsid w:val="00B07123"/>
    <w:rsid w:val="00B071BB"/>
    <w:rsid w:val="00B073E3"/>
    <w:rsid w:val="00B0749E"/>
    <w:rsid w:val="00B0771A"/>
    <w:rsid w:val="00B077F1"/>
    <w:rsid w:val="00B07893"/>
    <w:rsid w:val="00B078F2"/>
    <w:rsid w:val="00B079BF"/>
    <w:rsid w:val="00B07A34"/>
    <w:rsid w:val="00B07A36"/>
    <w:rsid w:val="00B07C35"/>
    <w:rsid w:val="00B07C51"/>
    <w:rsid w:val="00B07DDC"/>
    <w:rsid w:val="00B07E35"/>
    <w:rsid w:val="00B07E7B"/>
    <w:rsid w:val="00B07F32"/>
    <w:rsid w:val="00B07F97"/>
    <w:rsid w:val="00B10428"/>
    <w:rsid w:val="00B10459"/>
    <w:rsid w:val="00B104E9"/>
    <w:rsid w:val="00B10537"/>
    <w:rsid w:val="00B1057A"/>
    <w:rsid w:val="00B10851"/>
    <w:rsid w:val="00B10BFA"/>
    <w:rsid w:val="00B10C52"/>
    <w:rsid w:val="00B10CFF"/>
    <w:rsid w:val="00B10EBC"/>
    <w:rsid w:val="00B1104B"/>
    <w:rsid w:val="00B11055"/>
    <w:rsid w:val="00B11059"/>
    <w:rsid w:val="00B11091"/>
    <w:rsid w:val="00B1113F"/>
    <w:rsid w:val="00B11270"/>
    <w:rsid w:val="00B112C0"/>
    <w:rsid w:val="00B112EA"/>
    <w:rsid w:val="00B1130B"/>
    <w:rsid w:val="00B1133B"/>
    <w:rsid w:val="00B113A0"/>
    <w:rsid w:val="00B11475"/>
    <w:rsid w:val="00B114B3"/>
    <w:rsid w:val="00B11523"/>
    <w:rsid w:val="00B11843"/>
    <w:rsid w:val="00B11BA4"/>
    <w:rsid w:val="00B11E5D"/>
    <w:rsid w:val="00B11F57"/>
    <w:rsid w:val="00B11F7F"/>
    <w:rsid w:val="00B12169"/>
    <w:rsid w:val="00B12262"/>
    <w:rsid w:val="00B12325"/>
    <w:rsid w:val="00B1242C"/>
    <w:rsid w:val="00B12479"/>
    <w:rsid w:val="00B124C7"/>
    <w:rsid w:val="00B12A33"/>
    <w:rsid w:val="00B12B20"/>
    <w:rsid w:val="00B12B36"/>
    <w:rsid w:val="00B12CDE"/>
    <w:rsid w:val="00B12D44"/>
    <w:rsid w:val="00B13082"/>
    <w:rsid w:val="00B132BB"/>
    <w:rsid w:val="00B13364"/>
    <w:rsid w:val="00B13375"/>
    <w:rsid w:val="00B134C4"/>
    <w:rsid w:val="00B13574"/>
    <w:rsid w:val="00B135C1"/>
    <w:rsid w:val="00B1368D"/>
    <w:rsid w:val="00B137F1"/>
    <w:rsid w:val="00B1389B"/>
    <w:rsid w:val="00B13A32"/>
    <w:rsid w:val="00B13AFF"/>
    <w:rsid w:val="00B13F0E"/>
    <w:rsid w:val="00B1405F"/>
    <w:rsid w:val="00B140A0"/>
    <w:rsid w:val="00B14189"/>
    <w:rsid w:val="00B14201"/>
    <w:rsid w:val="00B14341"/>
    <w:rsid w:val="00B14413"/>
    <w:rsid w:val="00B14418"/>
    <w:rsid w:val="00B1448E"/>
    <w:rsid w:val="00B1455B"/>
    <w:rsid w:val="00B1478D"/>
    <w:rsid w:val="00B14942"/>
    <w:rsid w:val="00B14A49"/>
    <w:rsid w:val="00B14C25"/>
    <w:rsid w:val="00B14CD6"/>
    <w:rsid w:val="00B14CE8"/>
    <w:rsid w:val="00B14D2F"/>
    <w:rsid w:val="00B14F1D"/>
    <w:rsid w:val="00B150FF"/>
    <w:rsid w:val="00B151AF"/>
    <w:rsid w:val="00B151B9"/>
    <w:rsid w:val="00B151D9"/>
    <w:rsid w:val="00B15243"/>
    <w:rsid w:val="00B15316"/>
    <w:rsid w:val="00B154AF"/>
    <w:rsid w:val="00B15513"/>
    <w:rsid w:val="00B15613"/>
    <w:rsid w:val="00B1570D"/>
    <w:rsid w:val="00B15842"/>
    <w:rsid w:val="00B15875"/>
    <w:rsid w:val="00B15879"/>
    <w:rsid w:val="00B15889"/>
    <w:rsid w:val="00B15942"/>
    <w:rsid w:val="00B15971"/>
    <w:rsid w:val="00B15A4B"/>
    <w:rsid w:val="00B15A7D"/>
    <w:rsid w:val="00B15AD3"/>
    <w:rsid w:val="00B15BBB"/>
    <w:rsid w:val="00B15BC7"/>
    <w:rsid w:val="00B15C1E"/>
    <w:rsid w:val="00B15D51"/>
    <w:rsid w:val="00B15ECD"/>
    <w:rsid w:val="00B16142"/>
    <w:rsid w:val="00B16174"/>
    <w:rsid w:val="00B162AB"/>
    <w:rsid w:val="00B162EB"/>
    <w:rsid w:val="00B16360"/>
    <w:rsid w:val="00B16525"/>
    <w:rsid w:val="00B165A1"/>
    <w:rsid w:val="00B16869"/>
    <w:rsid w:val="00B16AED"/>
    <w:rsid w:val="00B16B19"/>
    <w:rsid w:val="00B16B53"/>
    <w:rsid w:val="00B16BA9"/>
    <w:rsid w:val="00B16D2A"/>
    <w:rsid w:val="00B16E02"/>
    <w:rsid w:val="00B16FA4"/>
    <w:rsid w:val="00B170C5"/>
    <w:rsid w:val="00B1715A"/>
    <w:rsid w:val="00B17243"/>
    <w:rsid w:val="00B172E3"/>
    <w:rsid w:val="00B172F3"/>
    <w:rsid w:val="00B1736A"/>
    <w:rsid w:val="00B17419"/>
    <w:rsid w:val="00B17489"/>
    <w:rsid w:val="00B17510"/>
    <w:rsid w:val="00B17657"/>
    <w:rsid w:val="00B1768F"/>
    <w:rsid w:val="00B176DF"/>
    <w:rsid w:val="00B17741"/>
    <w:rsid w:val="00B1780A"/>
    <w:rsid w:val="00B1782B"/>
    <w:rsid w:val="00B179A9"/>
    <w:rsid w:val="00B17BC0"/>
    <w:rsid w:val="00B17D1B"/>
    <w:rsid w:val="00B200EC"/>
    <w:rsid w:val="00B2027C"/>
    <w:rsid w:val="00B205EE"/>
    <w:rsid w:val="00B20634"/>
    <w:rsid w:val="00B20660"/>
    <w:rsid w:val="00B20997"/>
    <w:rsid w:val="00B20CFC"/>
    <w:rsid w:val="00B20D47"/>
    <w:rsid w:val="00B20DDC"/>
    <w:rsid w:val="00B20DF9"/>
    <w:rsid w:val="00B20EB1"/>
    <w:rsid w:val="00B21032"/>
    <w:rsid w:val="00B2122C"/>
    <w:rsid w:val="00B21245"/>
    <w:rsid w:val="00B212C6"/>
    <w:rsid w:val="00B218D1"/>
    <w:rsid w:val="00B218F1"/>
    <w:rsid w:val="00B21C13"/>
    <w:rsid w:val="00B21C31"/>
    <w:rsid w:val="00B21CE8"/>
    <w:rsid w:val="00B21D0C"/>
    <w:rsid w:val="00B2202F"/>
    <w:rsid w:val="00B22071"/>
    <w:rsid w:val="00B22129"/>
    <w:rsid w:val="00B221DB"/>
    <w:rsid w:val="00B22323"/>
    <w:rsid w:val="00B2267B"/>
    <w:rsid w:val="00B22729"/>
    <w:rsid w:val="00B227CA"/>
    <w:rsid w:val="00B227E0"/>
    <w:rsid w:val="00B229BF"/>
    <w:rsid w:val="00B22A2D"/>
    <w:rsid w:val="00B22C08"/>
    <w:rsid w:val="00B22C20"/>
    <w:rsid w:val="00B22D7C"/>
    <w:rsid w:val="00B22F07"/>
    <w:rsid w:val="00B22F3F"/>
    <w:rsid w:val="00B22F4B"/>
    <w:rsid w:val="00B22F4D"/>
    <w:rsid w:val="00B22FE4"/>
    <w:rsid w:val="00B2310F"/>
    <w:rsid w:val="00B23300"/>
    <w:rsid w:val="00B234A6"/>
    <w:rsid w:val="00B235B5"/>
    <w:rsid w:val="00B23778"/>
    <w:rsid w:val="00B237A6"/>
    <w:rsid w:val="00B2383A"/>
    <w:rsid w:val="00B23999"/>
    <w:rsid w:val="00B239C3"/>
    <w:rsid w:val="00B23BF9"/>
    <w:rsid w:val="00B23D28"/>
    <w:rsid w:val="00B23E26"/>
    <w:rsid w:val="00B23E4A"/>
    <w:rsid w:val="00B23FDE"/>
    <w:rsid w:val="00B24067"/>
    <w:rsid w:val="00B24158"/>
    <w:rsid w:val="00B24181"/>
    <w:rsid w:val="00B241BC"/>
    <w:rsid w:val="00B2444E"/>
    <w:rsid w:val="00B2454A"/>
    <w:rsid w:val="00B2474E"/>
    <w:rsid w:val="00B24962"/>
    <w:rsid w:val="00B24AF4"/>
    <w:rsid w:val="00B24B95"/>
    <w:rsid w:val="00B24BA2"/>
    <w:rsid w:val="00B24D29"/>
    <w:rsid w:val="00B24D3D"/>
    <w:rsid w:val="00B24DCF"/>
    <w:rsid w:val="00B24F98"/>
    <w:rsid w:val="00B24FB6"/>
    <w:rsid w:val="00B24FDD"/>
    <w:rsid w:val="00B2505A"/>
    <w:rsid w:val="00B25181"/>
    <w:rsid w:val="00B2520A"/>
    <w:rsid w:val="00B25215"/>
    <w:rsid w:val="00B25269"/>
    <w:rsid w:val="00B253E2"/>
    <w:rsid w:val="00B25591"/>
    <w:rsid w:val="00B256B2"/>
    <w:rsid w:val="00B2584A"/>
    <w:rsid w:val="00B25A68"/>
    <w:rsid w:val="00B25B0C"/>
    <w:rsid w:val="00B25C5F"/>
    <w:rsid w:val="00B25D24"/>
    <w:rsid w:val="00B25FA2"/>
    <w:rsid w:val="00B2601B"/>
    <w:rsid w:val="00B260A2"/>
    <w:rsid w:val="00B2610F"/>
    <w:rsid w:val="00B26124"/>
    <w:rsid w:val="00B265C1"/>
    <w:rsid w:val="00B266B7"/>
    <w:rsid w:val="00B2676A"/>
    <w:rsid w:val="00B26865"/>
    <w:rsid w:val="00B268AD"/>
    <w:rsid w:val="00B268BA"/>
    <w:rsid w:val="00B269F2"/>
    <w:rsid w:val="00B269F3"/>
    <w:rsid w:val="00B26A7F"/>
    <w:rsid w:val="00B26B3C"/>
    <w:rsid w:val="00B26D43"/>
    <w:rsid w:val="00B26D61"/>
    <w:rsid w:val="00B26DAA"/>
    <w:rsid w:val="00B26DE2"/>
    <w:rsid w:val="00B270A4"/>
    <w:rsid w:val="00B27138"/>
    <w:rsid w:val="00B27280"/>
    <w:rsid w:val="00B273E2"/>
    <w:rsid w:val="00B2749A"/>
    <w:rsid w:val="00B275C6"/>
    <w:rsid w:val="00B2769A"/>
    <w:rsid w:val="00B2777E"/>
    <w:rsid w:val="00B27783"/>
    <w:rsid w:val="00B2783C"/>
    <w:rsid w:val="00B27930"/>
    <w:rsid w:val="00B279E6"/>
    <w:rsid w:val="00B27BE3"/>
    <w:rsid w:val="00B27D2B"/>
    <w:rsid w:val="00B27D5C"/>
    <w:rsid w:val="00B27E94"/>
    <w:rsid w:val="00B3004F"/>
    <w:rsid w:val="00B3007E"/>
    <w:rsid w:val="00B30200"/>
    <w:rsid w:val="00B303B6"/>
    <w:rsid w:val="00B3043E"/>
    <w:rsid w:val="00B30501"/>
    <w:rsid w:val="00B30867"/>
    <w:rsid w:val="00B30986"/>
    <w:rsid w:val="00B30A0D"/>
    <w:rsid w:val="00B30A2E"/>
    <w:rsid w:val="00B30B03"/>
    <w:rsid w:val="00B30C11"/>
    <w:rsid w:val="00B30CD0"/>
    <w:rsid w:val="00B30CD8"/>
    <w:rsid w:val="00B30DAA"/>
    <w:rsid w:val="00B30DBF"/>
    <w:rsid w:val="00B31006"/>
    <w:rsid w:val="00B3110C"/>
    <w:rsid w:val="00B3111F"/>
    <w:rsid w:val="00B31158"/>
    <w:rsid w:val="00B31229"/>
    <w:rsid w:val="00B312FF"/>
    <w:rsid w:val="00B315BB"/>
    <w:rsid w:val="00B3161C"/>
    <w:rsid w:val="00B318C8"/>
    <w:rsid w:val="00B318CC"/>
    <w:rsid w:val="00B31982"/>
    <w:rsid w:val="00B319C2"/>
    <w:rsid w:val="00B319D7"/>
    <w:rsid w:val="00B31AFA"/>
    <w:rsid w:val="00B31B04"/>
    <w:rsid w:val="00B31BAA"/>
    <w:rsid w:val="00B31C65"/>
    <w:rsid w:val="00B31D10"/>
    <w:rsid w:val="00B31E46"/>
    <w:rsid w:val="00B31EE3"/>
    <w:rsid w:val="00B31EFD"/>
    <w:rsid w:val="00B31F2A"/>
    <w:rsid w:val="00B32098"/>
    <w:rsid w:val="00B3244B"/>
    <w:rsid w:val="00B32530"/>
    <w:rsid w:val="00B32545"/>
    <w:rsid w:val="00B32664"/>
    <w:rsid w:val="00B32698"/>
    <w:rsid w:val="00B32719"/>
    <w:rsid w:val="00B329E1"/>
    <w:rsid w:val="00B32A7E"/>
    <w:rsid w:val="00B32B33"/>
    <w:rsid w:val="00B32CAA"/>
    <w:rsid w:val="00B32CCF"/>
    <w:rsid w:val="00B32EB0"/>
    <w:rsid w:val="00B33039"/>
    <w:rsid w:val="00B33155"/>
    <w:rsid w:val="00B331E2"/>
    <w:rsid w:val="00B333D8"/>
    <w:rsid w:val="00B33551"/>
    <w:rsid w:val="00B335BE"/>
    <w:rsid w:val="00B335F7"/>
    <w:rsid w:val="00B33615"/>
    <w:rsid w:val="00B3381E"/>
    <w:rsid w:val="00B33854"/>
    <w:rsid w:val="00B339D7"/>
    <w:rsid w:val="00B33B30"/>
    <w:rsid w:val="00B33C0D"/>
    <w:rsid w:val="00B33C14"/>
    <w:rsid w:val="00B33F2E"/>
    <w:rsid w:val="00B342B5"/>
    <w:rsid w:val="00B3443D"/>
    <w:rsid w:val="00B34525"/>
    <w:rsid w:val="00B345C9"/>
    <w:rsid w:val="00B3462D"/>
    <w:rsid w:val="00B34738"/>
    <w:rsid w:val="00B34786"/>
    <w:rsid w:val="00B348C1"/>
    <w:rsid w:val="00B348CA"/>
    <w:rsid w:val="00B348D1"/>
    <w:rsid w:val="00B348EF"/>
    <w:rsid w:val="00B34934"/>
    <w:rsid w:val="00B349A0"/>
    <w:rsid w:val="00B34A1F"/>
    <w:rsid w:val="00B34A5C"/>
    <w:rsid w:val="00B34D5F"/>
    <w:rsid w:val="00B34D60"/>
    <w:rsid w:val="00B34E6A"/>
    <w:rsid w:val="00B34EF1"/>
    <w:rsid w:val="00B34F32"/>
    <w:rsid w:val="00B35053"/>
    <w:rsid w:val="00B35100"/>
    <w:rsid w:val="00B351CA"/>
    <w:rsid w:val="00B35226"/>
    <w:rsid w:val="00B35268"/>
    <w:rsid w:val="00B35287"/>
    <w:rsid w:val="00B3530A"/>
    <w:rsid w:val="00B353D2"/>
    <w:rsid w:val="00B35409"/>
    <w:rsid w:val="00B3549A"/>
    <w:rsid w:val="00B354A6"/>
    <w:rsid w:val="00B354A9"/>
    <w:rsid w:val="00B354EE"/>
    <w:rsid w:val="00B355E3"/>
    <w:rsid w:val="00B35832"/>
    <w:rsid w:val="00B358E1"/>
    <w:rsid w:val="00B35A19"/>
    <w:rsid w:val="00B35A8D"/>
    <w:rsid w:val="00B35B18"/>
    <w:rsid w:val="00B35B52"/>
    <w:rsid w:val="00B35B60"/>
    <w:rsid w:val="00B35CF9"/>
    <w:rsid w:val="00B35E0E"/>
    <w:rsid w:val="00B35F23"/>
    <w:rsid w:val="00B35FD4"/>
    <w:rsid w:val="00B36082"/>
    <w:rsid w:val="00B3616C"/>
    <w:rsid w:val="00B362D3"/>
    <w:rsid w:val="00B362E1"/>
    <w:rsid w:val="00B36359"/>
    <w:rsid w:val="00B36387"/>
    <w:rsid w:val="00B363AD"/>
    <w:rsid w:val="00B36536"/>
    <w:rsid w:val="00B36548"/>
    <w:rsid w:val="00B366B0"/>
    <w:rsid w:val="00B36705"/>
    <w:rsid w:val="00B368C1"/>
    <w:rsid w:val="00B36925"/>
    <w:rsid w:val="00B36968"/>
    <w:rsid w:val="00B36B1B"/>
    <w:rsid w:val="00B36BBC"/>
    <w:rsid w:val="00B36C35"/>
    <w:rsid w:val="00B36C79"/>
    <w:rsid w:val="00B36C7E"/>
    <w:rsid w:val="00B36C86"/>
    <w:rsid w:val="00B36D99"/>
    <w:rsid w:val="00B36E2B"/>
    <w:rsid w:val="00B36E6F"/>
    <w:rsid w:val="00B36EA5"/>
    <w:rsid w:val="00B36F5D"/>
    <w:rsid w:val="00B36FDF"/>
    <w:rsid w:val="00B370B5"/>
    <w:rsid w:val="00B3710D"/>
    <w:rsid w:val="00B37115"/>
    <w:rsid w:val="00B37183"/>
    <w:rsid w:val="00B3741A"/>
    <w:rsid w:val="00B37654"/>
    <w:rsid w:val="00B3773F"/>
    <w:rsid w:val="00B378B7"/>
    <w:rsid w:val="00B37A41"/>
    <w:rsid w:val="00B37A67"/>
    <w:rsid w:val="00B37B13"/>
    <w:rsid w:val="00B37BBC"/>
    <w:rsid w:val="00B37F68"/>
    <w:rsid w:val="00B400EA"/>
    <w:rsid w:val="00B404B7"/>
    <w:rsid w:val="00B4064C"/>
    <w:rsid w:val="00B4066E"/>
    <w:rsid w:val="00B406F6"/>
    <w:rsid w:val="00B4070C"/>
    <w:rsid w:val="00B4086C"/>
    <w:rsid w:val="00B408F4"/>
    <w:rsid w:val="00B4090A"/>
    <w:rsid w:val="00B40995"/>
    <w:rsid w:val="00B40A89"/>
    <w:rsid w:val="00B40B07"/>
    <w:rsid w:val="00B40EE9"/>
    <w:rsid w:val="00B410CB"/>
    <w:rsid w:val="00B41147"/>
    <w:rsid w:val="00B412CF"/>
    <w:rsid w:val="00B4158F"/>
    <w:rsid w:val="00B419BE"/>
    <w:rsid w:val="00B41A9B"/>
    <w:rsid w:val="00B41CF7"/>
    <w:rsid w:val="00B41D25"/>
    <w:rsid w:val="00B41D64"/>
    <w:rsid w:val="00B41DB6"/>
    <w:rsid w:val="00B41DC5"/>
    <w:rsid w:val="00B41E72"/>
    <w:rsid w:val="00B41FF7"/>
    <w:rsid w:val="00B420C6"/>
    <w:rsid w:val="00B420FE"/>
    <w:rsid w:val="00B421B5"/>
    <w:rsid w:val="00B42368"/>
    <w:rsid w:val="00B4252E"/>
    <w:rsid w:val="00B42609"/>
    <w:rsid w:val="00B4270B"/>
    <w:rsid w:val="00B4270C"/>
    <w:rsid w:val="00B42884"/>
    <w:rsid w:val="00B428D4"/>
    <w:rsid w:val="00B4294D"/>
    <w:rsid w:val="00B42964"/>
    <w:rsid w:val="00B42C4E"/>
    <w:rsid w:val="00B42DED"/>
    <w:rsid w:val="00B42E16"/>
    <w:rsid w:val="00B42F62"/>
    <w:rsid w:val="00B4317C"/>
    <w:rsid w:val="00B43251"/>
    <w:rsid w:val="00B43267"/>
    <w:rsid w:val="00B4355D"/>
    <w:rsid w:val="00B435E0"/>
    <w:rsid w:val="00B43639"/>
    <w:rsid w:val="00B4366C"/>
    <w:rsid w:val="00B43676"/>
    <w:rsid w:val="00B4368E"/>
    <w:rsid w:val="00B43707"/>
    <w:rsid w:val="00B4384B"/>
    <w:rsid w:val="00B4389A"/>
    <w:rsid w:val="00B43A76"/>
    <w:rsid w:val="00B43AA9"/>
    <w:rsid w:val="00B43BA9"/>
    <w:rsid w:val="00B43C4B"/>
    <w:rsid w:val="00B43D7D"/>
    <w:rsid w:val="00B43E20"/>
    <w:rsid w:val="00B43EAD"/>
    <w:rsid w:val="00B43EDA"/>
    <w:rsid w:val="00B43F04"/>
    <w:rsid w:val="00B44049"/>
    <w:rsid w:val="00B441F7"/>
    <w:rsid w:val="00B441FE"/>
    <w:rsid w:val="00B442B5"/>
    <w:rsid w:val="00B44304"/>
    <w:rsid w:val="00B4444C"/>
    <w:rsid w:val="00B44576"/>
    <w:rsid w:val="00B44651"/>
    <w:rsid w:val="00B446DF"/>
    <w:rsid w:val="00B447FE"/>
    <w:rsid w:val="00B44809"/>
    <w:rsid w:val="00B44831"/>
    <w:rsid w:val="00B44900"/>
    <w:rsid w:val="00B44925"/>
    <w:rsid w:val="00B44C11"/>
    <w:rsid w:val="00B44DF5"/>
    <w:rsid w:val="00B4520B"/>
    <w:rsid w:val="00B454EC"/>
    <w:rsid w:val="00B45507"/>
    <w:rsid w:val="00B455F7"/>
    <w:rsid w:val="00B45665"/>
    <w:rsid w:val="00B4585E"/>
    <w:rsid w:val="00B45A24"/>
    <w:rsid w:val="00B45A51"/>
    <w:rsid w:val="00B45C3A"/>
    <w:rsid w:val="00B45CE1"/>
    <w:rsid w:val="00B45F65"/>
    <w:rsid w:val="00B461AF"/>
    <w:rsid w:val="00B461C6"/>
    <w:rsid w:val="00B461F6"/>
    <w:rsid w:val="00B46389"/>
    <w:rsid w:val="00B464CA"/>
    <w:rsid w:val="00B46657"/>
    <w:rsid w:val="00B4674E"/>
    <w:rsid w:val="00B4687C"/>
    <w:rsid w:val="00B469D8"/>
    <w:rsid w:val="00B46B32"/>
    <w:rsid w:val="00B46B3B"/>
    <w:rsid w:val="00B46B92"/>
    <w:rsid w:val="00B46C39"/>
    <w:rsid w:val="00B46E1F"/>
    <w:rsid w:val="00B46EB5"/>
    <w:rsid w:val="00B46FA2"/>
    <w:rsid w:val="00B46FD2"/>
    <w:rsid w:val="00B472F8"/>
    <w:rsid w:val="00B474BE"/>
    <w:rsid w:val="00B47573"/>
    <w:rsid w:val="00B47594"/>
    <w:rsid w:val="00B477DD"/>
    <w:rsid w:val="00B47845"/>
    <w:rsid w:val="00B479E4"/>
    <w:rsid w:val="00B47A1E"/>
    <w:rsid w:val="00B47B03"/>
    <w:rsid w:val="00B47BF6"/>
    <w:rsid w:val="00B47CCC"/>
    <w:rsid w:val="00B47D6B"/>
    <w:rsid w:val="00B500A9"/>
    <w:rsid w:val="00B50139"/>
    <w:rsid w:val="00B50162"/>
    <w:rsid w:val="00B502B6"/>
    <w:rsid w:val="00B50327"/>
    <w:rsid w:val="00B5040B"/>
    <w:rsid w:val="00B505F8"/>
    <w:rsid w:val="00B5067D"/>
    <w:rsid w:val="00B507D9"/>
    <w:rsid w:val="00B508C2"/>
    <w:rsid w:val="00B50C67"/>
    <w:rsid w:val="00B50D48"/>
    <w:rsid w:val="00B50D52"/>
    <w:rsid w:val="00B511C2"/>
    <w:rsid w:val="00B511D2"/>
    <w:rsid w:val="00B5147A"/>
    <w:rsid w:val="00B51607"/>
    <w:rsid w:val="00B5166D"/>
    <w:rsid w:val="00B51796"/>
    <w:rsid w:val="00B51938"/>
    <w:rsid w:val="00B51974"/>
    <w:rsid w:val="00B519D4"/>
    <w:rsid w:val="00B51A04"/>
    <w:rsid w:val="00B51B79"/>
    <w:rsid w:val="00B51B85"/>
    <w:rsid w:val="00B51BEA"/>
    <w:rsid w:val="00B51F87"/>
    <w:rsid w:val="00B52232"/>
    <w:rsid w:val="00B52485"/>
    <w:rsid w:val="00B524BC"/>
    <w:rsid w:val="00B5253B"/>
    <w:rsid w:val="00B5265A"/>
    <w:rsid w:val="00B52665"/>
    <w:rsid w:val="00B527CB"/>
    <w:rsid w:val="00B5288B"/>
    <w:rsid w:val="00B529DC"/>
    <w:rsid w:val="00B52A56"/>
    <w:rsid w:val="00B52B46"/>
    <w:rsid w:val="00B52BE7"/>
    <w:rsid w:val="00B52CC1"/>
    <w:rsid w:val="00B52D61"/>
    <w:rsid w:val="00B52DF4"/>
    <w:rsid w:val="00B52F07"/>
    <w:rsid w:val="00B53339"/>
    <w:rsid w:val="00B533EB"/>
    <w:rsid w:val="00B5352F"/>
    <w:rsid w:val="00B5358A"/>
    <w:rsid w:val="00B5359C"/>
    <w:rsid w:val="00B535F1"/>
    <w:rsid w:val="00B536A3"/>
    <w:rsid w:val="00B53757"/>
    <w:rsid w:val="00B5384B"/>
    <w:rsid w:val="00B53990"/>
    <w:rsid w:val="00B53E55"/>
    <w:rsid w:val="00B53F43"/>
    <w:rsid w:val="00B53F51"/>
    <w:rsid w:val="00B53F63"/>
    <w:rsid w:val="00B53FB5"/>
    <w:rsid w:val="00B54125"/>
    <w:rsid w:val="00B541D9"/>
    <w:rsid w:val="00B54345"/>
    <w:rsid w:val="00B54409"/>
    <w:rsid w:val="00B54638"/>
    <w:rsid w:val="00B54695"/>
    <w:rsid w:val="00B5478F"/>
    <w:rsid w:val="00B54ABF"/>
    <w:rsid w:val="00B54AEC"/>
    <w:rsid w:val="00B54B78"/>
    <w:rsid w:val="00B54C2D"/>
    <w:rsid w:val="00B54DC6"/>
    <w:rsid w:val="00B54F62"/>
    <w:rsid w:val="00B5514F"/>
    <w:rsid w:val="00B55184"/>
    <w:rsid w:val="00B55299"/>
    <w:rsid w:val="00B552C2"/>
    <w:rsid w:val="00B55308"/>
    <w:rsid w:val="00B55320"/>
    <w:rsid w:val="00B55502"/>
    <w:rsid w:val="00B55531"/>
    <w:rsid w:val="00B5553D"/>
    <w:rsid w:val="00B555A6"/>
    <w:rsid w:val="00B555AF"/>
    <w:rsid w:val="00B55689"/>
    <w:rsid w:val="00B556CB"/>
    <w:rsid w:val="00B557D1"/>
    <w:rsid w:val="00B55816"/>
    <w:rsid w:val="00B558F6"/>
    <w:rsid w:val="00B55963"/>
    <w:rsid w:val="00B55ABC"/>
    <w:rsid w:val="00B55B09"/>
    <w:rsid w:val="00B55B37"/>
    <w:rsid w:val="00B55F6B"/>
    <w:rsid w:val="00B55F7D"/>
    <w:rsid w:val="00B560A0"/>
    <w:rsid w:val="00B560BF"/>
    <w:rsid w:val="00B560FA"/>
    <w:rsid w:val="00B561B9"/>
    <w:rsid w:val="00B56261"/>
    <w:rsid w:val="00B56327"/>
    <w:rsid w:val="00B56454"/>
    <w:rsid w:val="00B564FD"/>
    <w:rsid w:val="00B56607"/>
    <w:rsid w:val="00B566F5"/>
    <w:rsid w:val="00B56920"/>
    <w:rsid w:val="00B56A16"/>
    <w:rsid w:val="00B56A1F"/>
    <w:rsid w:val="00B56AAF"/>
    <w:rsid w:val="00B56B1A"/>
    <w:rsid w:val="00B56FEB"/>
    <w:rsid w:val="00B56FF6"/>
    <w:rsid w:val="00B571E0"/>
    <w:rsid w:val="00B57502"/>
    <w:rsid w:val="00B575A6"/>
    <w:rsid w:val="00B5764D"/>
    <w:rsid w:val="00B57730"/>
    <w:rsid w:val="00B577BB"/>
    <w:rsid w:val="00B57801"/>
    <w:rsid w:val="00B578A6"/>
    <w:rsid w:val="00B57B5C"/>
    <w:rsid w:val="00B57BC5"/>
    <w:rsid w:val="00B57C52"/>
    <w:rsid w:val="00B57CAE"/>
    <w:rsid w:val="00B57CAF"/>
    <w:rsid w:val="00B57D23"/>
    <w:rsid w:val="00B6012E"/>
    <w:rsid w:val="00B601D3"/>
    <w:rsid w:val="00B6046B"/>
    <w:rsid w:val="00B606DE"/>
    <w:rsid w:val="00B607E5"/>
    <w:rsid w:val="00B60944"/>
    <w:rsid w:val="00B60AFA"/>
    <w:rsid w:val="00B60D00"/>
    <w:rsid w:val="00B60F2C"/>
    <w:rsid w:val="00B611C6"/>
    <w:rsid w:val="00B61292"/>
    <w:rsid w:val="00B612B3"/>
    <w:rsid w:val="00B6131E"/>
    <w:rsid w:val="00B61372"/>
    <w:rsid w:val="00B613DD"/>
    <w:rsid w:val="00B618B7"/>
    <w:rsid w:val="00B618CD"/>
    <w:rsid w:val="00B61A52"/>
    <w:rsid w:val="00B61A9B"/>
    <w:rsid w:val="00B61BF2"/>
    <w:rsid w:val="00B61BF8"/>
    <w:rsid w:val="00B61C27"/>
    <w:rsid w:val="00B61DD8"/>
    <w:rsid w:val="00B61E59"/>
    <w:rsid w:val="00B61EBF"/>
    <w:rsid w:val="00B621B4"/>
    <w:rsid w:val="00B6234C"/>
    <w:rsid w:val="00B62355"/>
    <w:rsid w:val="00B624E3"/>
    <w:rsid w:val="00B6253C"/>
    <w:rsid w:val="00B6277F"/>
    <w:rsid w:val="00B627CF"/>
    <w:rsid w:val="00B62D77"/>
    <w:rsid w:val="00B62D9F"/>
    <w:rsid w:val="00B62DBC"/>
    <w:rsid w:val="00B62E66"/>
    <w:rsid w:val="00B62FA5"/>
    <w:rsid w:val="00B6300C"/>
    <w:rsid w:val="00B630CA"/>
    <w:rsid w:val="00B631B7"/>
    <w:rsid w:val="00B6331C"/>
    <w:rsid w:val="00B633FD"/>
    <w:rsid w:val="00B634CB"/>
    <w:rsid w:val="00B6358B"/>
    <w:rsid w:val="00B6361F"/>
    <w:rsid w:val="00B63844"/>
    <w:rsid w:val="00B63989"/>
    <w:rsid w:val="00B6399A"/>
    <w:rsid w:val="00B639F9"/>
    <w:rsid w:val="00B63E63"/>
    <w:rsid w:val="00B63F1E"/>
    <w:rsid w:val="00B64151"/>
    <w:rsid w:val="00B64166"/>
    <w:rsid w:val="00B64354"/>
    <w:rsid w:val="00B643DC"/>
    <w:rsid w:val="00B6445F"/>
    <w:rsid w:val="00B6449E"/>
    <w:rsid w:val="00B6465D"/>
    <w:rsid w:val="00B646CF"/>
    <w:rsid w:val="00B646E5"/>
    <w:rsid w:val="00B6474F"/>
    <w:rsid w:val="00B64885"/>
    <w:rsid w:val="00B6489C"/>
    <w:rsid w:val="00B64B13"/>
    <w:rsid w:val="00B64BE7"/>
    <w:rsid w:val="00B64CD7"/>
    <w:rsid w:val="00B64D89"/>
    <w:rsid w:val="00B64E0D"/>
    <w:rsid w:val="00B64EFB"/>
    <w:rsid w:val="00B64F46"/>
    <w:rsid w:val="00B64F9D"/>
    <w:rsid w:val="00B65133"/>
    <w:rsid w:val="00B6514D"/>
    <w:rsid w:val="00B651AE"/>
    <w:rsid w:val="00B65296"/>
    <w:rsid w:val="00B65297"/>
    <w:rsid w:val="00B65361"/>
    <w:rsid w:val="00B654DE"/>
    <w:rsid w:val="00B6553E"/>
    <w:rsid w:val="00B65916"/>
    <w:rsid w:val="00B6591C"/>
    <w:rsid w:val="00B65922"/>
    <w:rsid w:val="00B659BF"/>
    <w:rsid w:val="00B65B38"/>
    <w:rsid w:val="00B65B56"/>
    <w:rsid w:val="00B65BC5"/>
    <w:rsid w:val="00B65C15"/>
    <w:rsid w:val="00B65D1B"/>
    <w:rsid w:val="00B65D51"/>
    <w:rsid w:val="00B65DAC"/>
    <w:rsid w:val="00B6605C"/>
    <w:rsid w:val="00B660FA"/>
    <w:rsid w:val="00B66128"/>
    <w:rsid w:val="00B6612F"/>
    <w:rsid w:val="00B6628E"/>
    <w:rsid w:val="00B6630E"/>
    <w:rsid w:val="00B66427"/>
    <w:rsid w:val="00B664FD"/>
    <w:rsid w:val="00B66547"/>
    <w:rsid w:val="00B667BB"/>
    <w:rsid w:val="00B6683C"/>
    <w:rsid w:val="00B66909"/>
    <w:rsid w:val="00B66921"/>
    <w:rsid w:val="00B66969"/>
    <w:rsid w:val="00B669A5"/>
    <w:rsid w:val="00B66C13"/>
    <w:rsid w:val="00B66C95"/>
    <w:rsid w:val="00B66DFD"/>
    <w:rsid w:val="00B66F06"/>
    <w:rsid w:val="00B66FA6"/>
    <w:rsid w:val="00B670AC"/>
    <w:rsid w:val="00B671DC"/>
    <w:rsid w:val="00B6748D"/>
    <w:rsid w:val="00B674B3"/>
    <w:rsid w:val="00B674B8"/>
    <w:rsid w:val="00B675F0"/>
    <w:rsid w:val="00B675FE"/>
    <w:rsid w:val="00B6782F"/>
    <w:rsid w:val="00B67927"/>
    <w:rsid w:val="00B67B14"/>
    <w:rsid w:val="00B67B7A"/>
    <w:rsid w:val="00B67E41"/>
    <w:rsid w:val="00B7013B"/>
    <w:rsid w:val="00B7025C"/>
    <w:rsid w:val="00B70532"/>
    <w:rsid w:val="00B70614"/>
    <w:rsid w:val="00B707DE"/>
    <w:rsid w:val="00B70887"/>
    <w:rsid w:val="00B708BF"/>
    <w:rsid w:val="00B70ADD"/>
    <w:rsid w:val="00B70AF6"/>
    <w:rsid w:val="00B70B20"/>
    <w:rsid w:val="00B70B48"/>
    <w:rsid w:val="00B70CAD"/>
    <w:rsid w:val="00B70D05"/>
    <w:rsid w:val="00B70DB9"/>
    <w:rsid w:val="00B71327"/>
    <w:rsid w:val="00B7141F"/>
    <w:rsid w:val="00B7144F"/>
    <w:rsid w:val="00B7147B"/>
    <w:rsid w:val="00B71638"/>
    <w:rsid w:val="00B717EA"/>
    <w:rsid w:val="00B71884"/>
    <w:rsid w:val="00B719A3"/>
    <w:rsid w:val="00B719E4"/>
    <w:rsid w:val="00B71B14"/>
    <w:rsid w:val="00B71DA6"/>
    <w:rsid w:val="00B71EB4"/>
    <w:rsid w:val="00B71F22"/>
    <w:rsid w:val="00B72138"/>
    <w:rsid w:val="00B721F0"/>
    <w:rsid w:val="00B72239"/>
    <w:rsid w:val="00B72288"/>
    <w:rsid w:val="00B722A6"/>
    <w:rsid w:val="00B722BB"/>
    <w:rsid w:val="00B722F1"/>
    <w:rsid w:val="00B72553"/>
    <w:rsid w:val="00B7256B"/>
    <w:rsid w:val="00B7263F"/>
    <w:rsid w:val="00B72667"/>
    <w:rsid w:val="00B72ACD"/>
    <w:rsid w:val="00B72AD3"/>
    <w:rsid w:val="00B72C60"/>
    <w:rsid w:val="00B72C84"/>
    <w:rsid w:val="00B72D10"/>
    <w:rsid w:val="00B72DC7"/>
    <w:rsid w:val="00B72E60"/>
    <w:rsid w:val="00B72EF9"/>
    <w:rsid w:val="00B72EFB"/>
    <w:rsid w:val="00B72F16"/>
    <w:rsid w:val="00B72F53"/>
    <w:rsid w:val="00B72FD0"/>
    <w:rsid w:val="00B732C9"/>
    <w:rsid w:val="00B7342C"/>
    <w:rsid w:val="00B7351F"/>
    <w:rsid w:val="00B737D5"/>
    <w:rsid w:val="00B73D5E"/>
    <w:rsid w:val="00B73E8E"/>
    <w:rsid w:val="00B7403C"/>
    <w:rsid w:val="00B74086"/>
    <w:rsid w:val="00B74099"/>
    <w:rsid w:val="00B74160"/>
    <w:rsid w:val="00B74181"/>
    <w:rsid w:val="00B74184"/>
    <w:rsid w:val="00B7430F"/>
    <w:rsid w:val="00B74317"/>
    <w:rsid w:val="00B7442A"/>
    <w:rsid w:val="00B745C0"/>
    <w:rsid w:val="00B745DA"/>
    <w:rsid w:val="00B746A7"/>
    <w:rsid w:val="00B7479A"/>
    <w:rsid w:val="00B7482D"/>
    <w:rsid w:val="00B74A55"/>
    <w:rsid w:val="00B74CC2"/>
    <w:rsid w:val="00B74E4C"/>
    <w:rsid w:val="00B74FBD"/>
    <w:rsid w:val="00B7512F"/>
    <w:rsid w:val="00B753CF"/>
    <w:rsid w:val="00B755FB"/>
    <w:rsid w:val="00B7568C"/>
    <w:rsid w:val="00B7572D"/>
    <w:rsid w:val="00B75A29"/>
    <w:rsid w:val="00B75A83"/>
    <w:rsid w:val="00B75AA5"/>
    <w:rsid w:val="00B75B27"/>
    <w:rsid w:val="00B75BEA"/>
    <w:rsid w:val="00B75DAD"/>
    <w:rsid w:val="00B75E7C"/>
    <w:rsid w:val="00B760FA"/>
    <w:rsid w:val="00B76122"/>
    <w:rsid w:val="00B76222"/>
    <w:rsid w:val="00B762AC"/>
    <w:rsid w:val="00B762DD"/>
    <w:rsid w:val="00B7632C"/>
    <w:rsid w:val="00B7646B"/>
    <w:rsid w:val="00B764C3"/>
    <w:rsid w:val="00B768B7"/>
    <w:rsid w:val="00B7690D"/>
    <w:rsid w:val="00B7697E"/>
    <w:rsid w:val="00B76C1E"/>
    <w:rsid w:val="00B76D34"/>
    <w:rsid w:val="00B76DE7"/>
    <w:rsid w:val="00B770B9"/>
    <w:rsid w:val="00B771CC"/>
    <w:rsid w:val="00B7720D"/>
    <w:rsid w:val="00B77213"/>
    <w:rsid w:val="00B77222"/>
    <w:rsid w:val="00B772B2"/>
    <w:rsid w:val="00B7751C"/>
    <w:rsid w:val="00B7761A"/>
    <w:rsid w:val="00B7784F"/>
    <w:rsid w:val="00B778E1"/>
    <w:rsid w:val="00B77921"/>
    <w:rsid w:val="00B77AE4"/>
    <w:rsid w:val="00B77AFC"/>
    <w:rsid w:val="00B77CE3"/>
    <w:rsid w:val="00B77CF7"/>
    <w:rsid w:val="00B77DB5"/>
    <w:rsid w:val="00B77E0F"/>
    <w:rsid w:val="00B8030F"/>
    <w:rsid w:val="00B8036C"/>
    <w:rsid w:val="00B803B8"/>
    <w:rsid w:val="00B8045E"/>
    <w:rsid w:val="00B804A7"/>
    <w:rsid w:val="00B805B6"/>
    <w:rsid w:val="00B806FE"/>
    <w:rsid w:val="00B809E6"/>
    <w:rsid w:val="00B80A6C"/>
    <w:rsid w:val="00B80C91"/>
    <w:rsid w:val="00B80CCA"/>
    <w:rsid w:val="00B80D38"/>
    <w:rsid w:val="00B80E38"/>
    <w:rsid w:val="00B80E3A"/>
    <w:rsid w:val="00B80F0E"/>
    <w:rsid w:val="00B80F25"/>
    <w:rsid w:val="00B8103A"/>
    <w:rsid w:val="00B8123B"/>
    <w:rsid w:val="00B81241"/>
    <w:rsid w:val="00B8139C"/>
    <w:rsid w:val="00B813E6"/>
    <w:rsid w:val="00B814AD"/>
    <w:rsid w:val="00B81528"/>
    <w:rsid w:val="00B816C5"/>
    <w:rsid w:val="00B81710"/>
    <w:rsid w:val="00B8171A"/>
    <w:rsid w:val="00B817A6"/>
    <w:rsid w:val="00B817B6"/>
    <w:rsid w:val="00B817FB"/>
    <w:rsid w:val="00B81921"/>
    <w:rsid w:val="00B8199E"/>
    <w:rsid w:val="00B819CA"/>
    <w:rsid w:val="00B81A0B"/>
    <w:rsid w:val="00B81A2F"/>
    <w:rsid w:val="00B81CAE"/>
    <w:rsid w:val="00B82192"/>
    <w:rsid w:val="00B821A6"/>
    <w:rsid w:val="00B82210"/>
    <w:rsid w:val="00B82314"/>
    <w:rsid w:val="00B8233D"/>
    <w:rsid w:val="00B8240C"/>
    <w:rsid w:val="00B824E7"/>
    <w:rsid w:val="00B8258D"/>
    <w:rsid w:val="00B82827"/>
    <w:rsid w:val="00B8298A"/>
    <w:rsid w:val="00B82A0D"/>
    <w:rsid w:val="00B82A13"/>
    <w:rsid w:val="00B82A98"/>
    <w:rsid w:val="00B82AF0"/>
    <w:rsid w:val="00B82B1E"/>
    <w:rsid w:val="00B82B2A"/>
    <w:rsid w:val="00B82C6E"/>
    <w:rsid w:val="00B82E6E"/>
    <w:rsid w:val="00B82F99"/>
    <w:rsid w:val="00B83006"/>
    <w:rsid w:val="00B832B5"/>
    <w:rsid w:val="00B83539"/>
    <w:rsid w:val="00B83846"/>
    <w:rsid w:val="00B8384C"/>
    <w:rsid w:val="00B8388C"/>
    <w:rsid w:val="00B83C97"/>
    <w:rsid w:val="00B83F62"/>
    <w:rsid w:val="00B84198"/>
    <w:rsid w:val="00B842F2"/>
    <w:rsid w:val="00B84312"/>
    <w:rsid w:val="00B84362"/>
    <w:rsid w:val="00B8436C"/>
    <w:rsid w:val="00B8453A"/>
    <w:rsid w:val="00B846D6"/>
    <w:rsid w:val="00B84870"/>
    <w:rsid w:val="00B8498C"/>
    <w:rsid w:val="00B84A05"/>
    <w:rsid w:val="00B84A52"/>
    <w:rsid w:val="00B84AAA"/>
    <w:rsid w:val="00B84B7B"/>
    <w:rsid w:val="00B84E34"/>
    <w:rsid w:val="00B84EF2"/>
    <w:rsid w:val="00B85042"/>
    <w:rsid w:val="00B851A3"/>
    <w:rsid w:val="00B85505"/>
    <w:rsid w:val="00B855AE"/>
    <w:rsid w:val="00B856DE"/>
    <w:rsid w:val="00B856F0"/>
    <w:rsid w:val="00B857A8"/>
    <w:rsid w:val="00B858C8"/>
    <w:rsid w:val="00B85AFF"/>
    <w:rsid w:val="00B85BC5"/>
    <w:rsid w:val="00B85DDD"/>
    <w:rsid w:val="00B85E9B"/>
    <w:rsid w:val="00B85EBB"/>
    <w:rsid w:val="00B85ED9"/>
    <w:rsid w:val="00B85F7B"/>
    <w:rsid w:val="00B86024"/>
    <w:rsid w:val="00B8619E"/>
    <w:rsid w:val="00B862E1"/>
    <w:rsid w:val="00B863FE"/>
    <w:rsid w:val="00B8650D"/>
    <w:rsid w:val="00B866AE"/>
    <w:rsid w:val="00B866FA"/>
    <w:rsid w:val="00B86744"/>
    <w:rsid w:val="00B867B1"/>
    <w:rsid w:val="00B8697B"/>
    <w:rsid w:val="00B86988"/>
    <w:rsid w:val="00B86A04"/>
    <w:rsid w:val="00B86A6E"/>
    <w:rsid w:val="00B86E22"/>
    <w:rsid w:val="00B8709A"/>
    <w:rsid w:val="00B870DF"/>
    <w:rsid w:val="00B87105"/>
    <w:rsid w:val="00B87195"/>
    <w:rsid w:val="00B87202"/>
    <w:rsid w:val="00B87304"/>
    <w:rsid w:val="00B87381"/>
    <w:rsid w:val="00B877D8"/>
    <w:rsid w:val="00B87804"/>
    <w:rsid w:val="00B8791D"/>
    <w:rsid w:val="00B87A37"/>
    <w:rsid w:val="00B87BA4"/>
    <w:rsid w:val="00B87BF5"/>
    <w:rsid w:val="00B87D6D"/>
    <w:rsid w:val="00B87F31"/>
    <w:rsid w:val="00B87F7A"/>
    <w:rsid w:val="00B90220"/>
    <w:rsid w:val="00B90260"/>
    <w:rsid w:val="00B90477"/>
    <w:rsid w:val="00B905E6"/>
    <w:rsid w:val="00B90752"/>
    <w:rsid w:val="00B9085B"/>
    <w:rsid w:val="00B9095D"/>
    <w:rsid w:val="00B90B28"/>
    <w:rsid w:val="00B90B57"/>
    <w:rsid w:val="00B90BDF"/>
    <w:rsid w:val="00B90D75"/>
    <w:rsid w:val="00B90D9F"/>
    <w:rsid w:val="00B90E70"/>
    <w:rsid w:val="00B90F0D"/>
    <w:rsid w:val="00B9120E"/>
    <w:rsid w:val="00B913A0"/>
    <w:rsid w:val="00B91440"/>
    <w:rsid w:val="00B91538"/>
    <w:rsid w:val="00B91631"/>
    <w:rsid w:val="00B91780"/>
    <w:rsid w:val="00B91800"/>
    <w:rsid w:val="00B918F9"/>
    <w:rsid w:val="00B9194F"/>
    <w:rsid w:val="00B91B39"/>
    <w:rsid w:val="00B91D5C"/>
    <w:rsid w:val="00B91ED6"/>
    <w:rsid w:val="00B91FE3"/>
    <w:rsid w:val="00B9202C"/>
    <w:rsid w:val="00B9227A"/>
    <w:rsid w:val="00B923E9"/>
    <w:rsid w:val="00B92491"/>
    <w:rsid w:val="00B92496"/>
    <w:rsid w:val="00B9258A"/>
    <w:rsid w:val="00B925A7"/>
    <w:rsid w:val="00B9261E"/>
    <w:rsid w:val="00B9279E"/>
    <w:rsid w:val="00B927EE"/>
    <w:rsid w:val="00B92809"/>
    <w:rsid w:val="00B9283A"/>
    <w:rsid w:val="00B928CA"/>
    <w:rsid w:val="00B928FB"/>
    <w:rsid w:val="00B92955"/>
    <w:rsid w:val="00B929C1"/>
    <w:rsid w:val="00B92E3E"/>
    <w:rsid w:val="00B92F47"/>
    <w:rsid w:val="00B92FB5"/>
    <w:rsid w:val="00B93061"/>
    <w:rsid w:val="00B930BB"/>
    <w:rsid w:val="00B9311A"/>
    <w:rsid w:val="00B93209"/>
    <w:rsid w:val="00B934E3"/>
    <w:rsid w:val="00B93570"/>
    <w:rsid w:val="00B936BB"/>
    <w:rsid w:val="00B936DB"/>
    <w:rsid w:val="00B937E4"/>
    <w:rsid w:val="00B9382F"/>
    <w:rsid w:val="00B93AD8"/>
    <w:rsid w:val="00B93D11"/>
    <w:rsid w:val="00B93DED"/>
    <w:rsid w:val="00B93F09"/>
    <w:rsid w:val="00B93F2F"/>
    <w:rsid w:val="00B93FBA"/>
    <w:rsid w:val="00B94051"/>
    <w:rsid w:val="00B9410C"/>
    <w:rsid w:val="00B942CE"/>
    <w:rsid w:val="00B94315"/>
    <w:rsid w:val="00B943BE"/>
    <w:rsid w:val="00B944A3"/>
    <w:rsid w:val="00B944A9"/>
    <w:rsid w:val="00B94545"/>
    <w:rsid w:val="00B946C0"/>
    <w:rsid w:val="00B94743"/>
    <w:rsid w:val="00B947CC"/>
    <w:rsid w:val="00B947D9"/>
    <w:rsid w:val="00B949EF"/>
    <w:rsid w:val="00B94F14"/>
    <w:rsid w:val="00B95074"/>
    <w:rsid w:val="00B950AE"/>
    <w:rsid w:val="00B950BC"/>
    <w:rsid w:val="00B951E4"/>
    <w:rsid w:val="00B95265"/>
    <w:rsid w:val="00B9538B"/>
    <w:rsid w:val="00B953CF"/>
    <w:rsid w:val="00B9547D"/>
    <w:rsid w:val="00B956ED"/>
    <w:rsid w:val="00B95751"/>
    <w:rsid w:val="00B957BA"/>
    <w:rsid w:val="00B95850"/>
    <w:rsid w:val="00B95864"/>
    <w:rsid w:val="00B95951"/>
    <w:rsid w:val="00B95DBD"/>
    <w:rsid w:val="00B95ECA"/>
    <w:rsid w:val="00B95F65"/>
    <w:rsid w:val="00B95FC4"/>
    <w:rsid w:val="00B96052"/>
    <w:rsid w:val="00B9605B"/>
    <w:rsid w:val="00B96395"/>
    <w:rsid w:val="00B9645B"/>
    <w:rsid w:val="00B96698"/>
    <w:rsid w:val="00B96782"/>
    <w:rsid w:val="00B96859"/>
    <w:rsid w:val="00B96994"/>
    <w:rsid w:val="00B96A12"/>
    <w:rsid w:val="00B96AC8"/>
    <w:rsid w:val="00B96AD4"/>
    <w:rsid w:val="00B96B80"/>
    <w:rsid w:val="00B96B8F"/>
    <w:rsid w:val="00B96C59"/>
    <w:rsid w:val="00B96CD2"/>
    <w:rsid w:val="00B96CD6"/>
    <w:rsid w:val="00B96D93"/>
    <w:rsid w:val="00B96E97"/>
    <w:rsid w:val="00B96F84"/>
    <w:rsid w:val="00B9701F"/>
    <w:rsid w:val="00B97043"/>
    <w:rsid w:val="00B97113"/>
    <w:rsid w:val="00B9720D"/>
    <w:rsid w:val="00B97261"/>
    <w:rsid w:val="00B9733F"/>
    <w:rsid w:val="00B97353"/>
    <w:rsid w:val="00B97633"/>
    <w:rsid w:val="00B976FD"/>
    <w:rsid w:val="00B97712"/>
    <w:rsid w:val="00B97736"/>
    <w:rsid w:val="00B97841"/>
    <w:rsid w:val="00B979B6"/>
    <w:rsid w:val="00B97B0D"/>
    <w:rsid w:val="00B97B61"/>
    <w:rsid w:val="00B97BC5"/>
    <w:rsid w:val="00BA00AA"/>
    <w:rsid w:val="00BA011F"/>
    <w:rsid w:val="00BA021E"/>
    <w:rsid w:val="00BA032F"/>
    <w:rsid w:val="00BA03C7"/>
    <w:rsid w:val="00BA0457"/>
    <w:rsid w:val="00BA048E"/>
    <w:rsid w:val="00BA04E9"/>
    <w:rsid w:val="00BA0507"/>
    <w:rsid w:val="00BA056D"/>
    <w:rsid w:val="00BA081D"/>
    <w:rsid w:val="00BA0974"/>
    <w:rsid w:val="00BA0990"/>
    <w:rsid w:val="00BA0C02"/>
    <w:rsid w:val="00BA0C3E"/>
    <w:rsid w:val="00BA0D83"/>
    <w:rsid w:val="00BA0DCD"/>
    <w:rsid w:val="00BA0F28"/>
    <w:rsid w:val="00BA1033"/>
    <w:rsid w:val="00BA103D"/>
    <w:rsid w:val="00BA10A0"/>
    <w:rsid w:val="00BA119F"/>
    <w:rsid w:val="00BA11A2"/>
    <w:rsid w:val="00BA1269"/>
    <w:rsid w:val="00BA128C"/>
    <w:rsid w:val="00BA132B"/>
    <w:rsid w:val="00BA13FB"/>
    <w:rsid w:val="00BA14E8"/>
    <w:rsid w:val="00BA158C"/>
    <w:rsid w:val="00BA15B8"/>
    <w:rsid w:val="00BA173A"/>
    <w:rsid w:val="00BA175D"/>
    <w:rsid w:val="00BA187A"/>
    <w:rsid w:val="00BA18FB"/>
    <w:rsid w:val="00BA1B45"/>
    <w:rsid w:val="00BA1C57"/>
    <w:rsid w:val="00BA1C85"/>
    <w:rsid w:val="00BA1C8C"/>
    <w:rsid w:val="00BA1FD4"/>
    <w:rsid w:val="00BA20D6"/>
    <w:rsid w:val="00BA2199"/>
    <w:rsid w:val="00BA21DA"/>
    <w:rsid w:val="00BA245B"/>
    <w:rsid w:val="00BA2498"/>
    <w:rsid w:val="00BA29B2"/>
    <w:rsid w:val="00BA2B60"/>
    <w:rsid w:val="00BA2BCE"/>
    <w:rsid w:val="00BA2BFB"/>
    <w:rsid w:val="00BA2C85"/>
    <w:rsid w:val="00BA2D61"/>
    <w:rsid w:val="00BA2DCF"/>
    <w:rsid w:val="00BA2E12"/>
    <w:rsid w:val="00BA2E86"/>
    <w:rsid w:val="00BA2F1F"/>
    <w:rsid w:val="00BA30BE"/>
    <w:rsid w:val="00BA311A"/>
    <w:rsid w:val="00BA323C"/>
    <w:rsid w:val="00BA355D"/>
    <w:rsid w:val="00BA3561"/>
    <w:rsid w:val="00BA3922"/>
    <w:rsid w:val="00BA3EC7"/>
    <w:rsid w:val="00BA3EE4"/>
    <w:rsid w:val="00BA3F0B"/>
    <w:rsid w:val="00BA3F1C"/>
    <w:rsid w:val="00BA3F4A"/>
    <w:rsid w:val="00BA4197"/>
    <w:rsid w:val="00BA434C"/>
    <w:rsid w:val="00BA4503"/>
    <w:rsid w:val="00BA450F"/>
    <w:rsid w:val="00BA452A"/>
    <w:rsid w:val="00BA48A9"/>
    <w:rsid w:val="00BA4A44"/>
    <w:rsid w:val="00BA4B63"/>
    <w:rsid w:val="00BA4BDF"/>
    <w:rsid w:val="00BA4C13"/>
    <w:rsid w:val="00BA4CCF"/>
    <w:rsid w:val="00BA4D01"/>
    <w:rsid w:val="00BA4DC6"/>
    <w:rsid w:val="00BA4E84"/>
    <w:rsid w:val="00BA4FBB"/>
    <w:rsid w:val="00BA510C"/>
    <w:rsid w:val="00BA521C"/>
    <w:rsid w:val="00BA52D5"/>
    <w:rsid w:val="00BA5383"/>
    <w:rsid w:val="00BA5388"/>
    <w:rsid w:val="00BA53BE"/>
    <w:rsid w:val="00BA53DE"/>
    <w:rsid w:val="00BA5911"/>
    <w:rsid w:val="00BA5943"/>
    <w:rsid w:val="00BA5C47"/>
    <w:rsid w:val="00BA5E82"/>
    <w:rsid w:val="00BA5FEF"/>
    <w:rsid w:val="00BA6052"/>
    <w:rsid w:val="00BA6053"/>
    <w:rsid w:val="00BA61E1"/>
    <w:rsid w:val="00BA6222"/>
    <w:rsid w:val="00BA6356"/>
    <w:rsid w:val="00BA63FF"/>
    <w:rsid w:val="00BA65DE"/>
    <w:rsid w:val="00BA6667"/>
    <w:rsid w:val="00BA6703"/>
    <w:rsid w:val="00BA676E"/>
    <w:rsid w:val="00BA67CF"/>
    <w:rsid w:val="00BA68F4"/>
    <w:rsid w:val="00BA69C0"/>
    <w:rsid w:val="00BA6BCF"/>
    <w:rsid w:val="00BA6BDC"/>
    <w:rsid w:val="00BA6C4B"/>
    <w:rsid w:val="00BA6C87"/>
    <w:rsid w:val="00BA6CBA"/>
    <w:rsid w:val="00BA6E7B"/>
    <w:rsid w:val="00BA6FA6"/>
    <w:rsid w:val="00BA6FF4"/>
    <w:rsid w:val="00BA70E5"/>
    <w:rsid w:val="00BA741C"/>
    <w:rsid w:val="00BA7458"/>
    <w:rsid w:val="00BA746E"/>
    <w:rsid w:val="00BA748F"/>
    <w:rsid w:val="00BA74DF"/>
    <w:rsid w:val="00BA7544"/>
    <w:rsid w:val="00BA771E"/>
    <w:rsid w:val="00BA7831"/>
    <w:rsid w:val="00BA7894"/>
    <w:rsid w:val="00BA7908"/>
    <w:rsid w:val="00BA79A8"/>
    <w:rsid w:val="00BA79E3"/>
    <w:rsid w:val="00BA7A03"/>
    <w:rsid w:val="00BA7C07"/>
    <w:rsid w:val="00BA7CE8"/>
    <w:rsid w:val="00BA7DE4"/>
    <w:rsid w:val="00BA7E38"/>
    <w:rsid w:val="00BA7ED8"/>
    <w:rsid w:val="00BA7EE7"/>
    <w:rsid w:val="00BB019E"/>
    <w:rsid w:val="00BB035E"/>
    <w:rsid w:val="00BB03FC"/>
    <w:rsid w:val="00BB0458"/>
    <w:rsid w:val="00BB0557"/>
    <w:rsid w:val="00BB0692"/>
    <w:rsid w:val="00BB06F8"/>
    <w:rsid w:val="00BB0845"/>
    <w:rsid w:val="00BB0A79"/>
    <w:rsid w:val="00BB0B04"/>
    <w:rsid w:val="00BB0C15"/>
    <w:rsid w:val="00BB0CDC"/>
    <w:rsid w:val="00BB0D22"/>
    <w:rsid w:val="00BB0D26"/>
    <w:rsid w:val="00BB0EC6"/>
    <w:rsid w:val="00BB1145"/>
    <w:rsid w:val="00BB1188"/>
    <w:rsid w:val="00BB11E8"/>
    <w:rsid w:val="00BB11F7"/>
    <w:rsid w:val="00BB1254"/>
    <w:rsid w:val="00BB1415"/>
    <w:rsid w:val="00BB1648"/>
    <w:rsid w:val="00BB17B9"/>
    <w:rsid w:val="00BB18B7"/>
    <w:rsid w:val="00BB1A51"/>
    <w:rsid w:val="00BB1AC9"/>
    <w:rsid w:val="00BB1B51"/>
    <w:rsid w:val="00BB1D0B"/>
    <w:rsid w:val="00BB1D32"/>
    <w:rsid w:val="00BB1DE2"/>
    <w:rsid w:val="00BB208C"/>
    <w:rsid w:val="00BB2207"/>
    <w:rsid w:val="00BB225B"/>
    <w:rsid w:val="00BB228E"/>
    <w:rsid w:val="00BB231D"/>
    <w:rsid w:val="00BB238B"/>
    <w:rsid w:val="00BB24CD"/>
    <w:rsid w:val="00BB25BA"/>
    <w:rsid w:val="00BB265B"/>
    <w:rsid w:val="00BB27E7"/>
    <w:rsid w:val="00BB2837"/>
    <w:rsid w:val="00BB287A"/>
    <w:rsid w:val="00BB2ACC"/>
    <w:rsid w:val="00BB2B06"/>
    <w:rsid w:val="00BB2BE9"/>
    <w:rsid w:val="00BB2CBC"/>
    <w:rsid w:val="00BB2DD8"/>
    <w:rsid w:val="00BB2E33"/>
    <w:rsid w:val="00BB2E6C"/>
    <w:rsid w:val="00BB3054"/>
    <w:rsid w:val="00BB315E"/>
    <w:rsid w:val="00BB32E2"/>
    <w:rsid w:val="00BB34FB"/>
    <w:rsid w:val="00BB3583"/>
    <w:rsid w:val="00BB35D2"/>
    <w:rsid w:val="00BB3665"/>
    <w:rsid w:val="00BB381E"/>
    <w:rsid w:val="00BB3878"/>
    <w:rsid w:val="00BB394D"/>
    <w:rsid w:val="00BB3971"/>
    <w:rsid w:val="00BB3A55"/>
    <w:rsid w:val="00BB3DAD"/>
    <w:rsid w:val="00BB3E1C"/>
    <w:rsid w:val="00BB3E21"/>
    <w:rsid w:val="00BB3EBE"/>
    <w:rsid w:val="00BB426D"/>
    <w:rsid w:val="00BB4310"/>
    <w:rsid w:val="00BB43AA"/>
    <w:rsid w:val="00BB43B0"/>
    <w:rsid w:val="00BB44A8"/>
    <w:rsid w:val="00BB4503"/>
    <w:rsid w:val="00BB457B"/>
    <w:rsid w:val="00BB47CB"/>
    <w:rsid w:val="00BB480C"/>
    <w:rsid w:val="00BB4852"/>
    <w:rsid w:val="00BB4904"/>
    <w:rsid w:val="00BB4933"/>
    <w:rsid w:val="00BB4A09"/>
    <w:rsid w:val="00BB4A4E"/>
    <w:rsid w:val="00BB50DF"/>
    <w:rsid w:val="00BB515A"/>
    <w:rsid w:val="00BB549F"/>
    <w:rsid w:val="00BB5697"/>
    <w:rsid w:val="00BB569F"/>
    <w:rsid w:val="00BB56BF"/>
    <w:rsid w:val="00BB5782"/>
    <w:rsid w:val="00BB579B"/>
    <w:rsid w:val="00BB591B"/>
    <w:rsid w:val="00BB594F"/>
    <w:rsid w:val="00BB595C"/>
    <w:rsid w:val="00BB59BA"/>
    <w:rsid w:val="00BB5C73"/>
    <w:rsid w:val="00BB5DF8"/>
    <w:rsid w:val="00BB5E60"/>
    <w:rsid w:val="00BB5F0B"/>
    <w:rsid w:val="00BB5F3E"/>
    <w:rsid w:val="00BB5F73"/>
    <w:rsid w:val="00BB61BE"/>
    <w:rsid w:val="00BB61CB"/>
    <w:rsid w:val="00BB632E"/>
    <w:rsid w:val="00BB633A"/>
    <w:rsid w:val="00BB651D"/>
    <w:rsid w:val="00BB6577"/>
    <w:rsid w:val="00BB65F8"/>
    <w:rsid w:val="00BB6948"/>
    <w:rsid w:val="00BB69FD"/>
    <w:rsid w:val="00BB6A05"/>
    <w:rsid w:val="00BB6A43"/>
    <w:rsid w:val="00BB6A7C"/>
    <w:rsid w:val="00BB6A9E"/>
    <w:rsid w:val="00BB70B0"/>
    <w:rsid w:val="00BB70FF"/>
    <w:rsid w:val="00BB7189"/>
    <w:rsid w:val="00BB7215"/>
    <w:rsid w:val="00BB724D"/>
    <w:rsid w:val="00BB7290"/>
    <w:rsid w:val="00BB753B"/>
    <w:rsid w:val="00BB7549"/>
    <w:rsid w:val="00BB7608"/>
    <w:rsid w:val="00BB76A6"/>
    <w:rsid w:val="00BB77DF"/>
    <w:rsid w:val="00BB7915"/>
    <w:rsid w:val="00BB7977"/>
    <w:rsid w:val="00BB7988"/>
    <w:rsid w:val="00BB7BA4"/>
    <w:rsid w:val="00BB7BCB"/>
    <w:rsid w:val="00BB7BE1"/>
    <w:rsid w:val="00BB7DA9"/>
    <w:rsid w:val="00BB7DB4"/>
    <w:rsid w:val="00BB7F67"/>
    <w:rsid w:val="00BC00D6"/>
    <w:rsid w:val="00BC024C"/>
    <w:rsid w:val="00BC03F4"/>
    <w:rsid w:val="00BC04D6"/>
    <w:rsid w:val="00BC050B"/>
    <w:rsid w:val="00BC060D"/>
    <w:rsid w:val="00BC0661"/>
    <w:rsid w:val="00BC07D1"/>
    <w:rsid w:val="00BC099F"/>
    <w:rsid w:val="00BC0A99"/>
    <w:rsid w:val="00BC0C8C"/>
    <w:rsid w:val="00BC0D5D"/>
    <w:rsid w:val="00BC0E37"/>
    <w:rsid w:val="00BC0E88"/>
    <w:rsid w:val="00BC0EF5"/>
    <w:rsid w:val="00BC10A4"/>
    <w:rsid w:val="00BC1141"/>
    <w:rsid w:val="00BC1145"/>
    <w:rsid w:val="00BC11A2"/>
    <w:rsid w:val="00BC11E1"/>
    <w:rsid w:val="00BC1205"/>
    <w:rsid w:val="00BC1272"/>
    <w:rsid w:val="00BC14C2"/>
    <w:rsid w:val="00BC160D"/>
    <w:rsid w:val="00BC17AA"/>
    <w:rsid w:val="00BC184F"/>
    <w:rsid w:val="00BC185A"/>
    <w:rsid w:val="00BC18F7"/>
    <w:rsid w:val="00BC1B3C"/>
    <w:rsid w:val="00BC1BB2"/>
    <w:rsid w:val="00BC1CC8"/>
    <w:rsid w:val="00BC1EFC"/>
    <w:rsid w:val="00BC2092"/>
    <w:rsid w:val="00BC20D5"/>
    <w:rsid w:val="00BC2253"/>
    <w:rsid w:val="00BC244D"/>
    <w:rsid w:val="00BC25C0"/>
    <w:rsid w:val="00BC2712"/>
    <w:rsid w:val="00BC2780"/>
    <w:rsid w:val="00BC2809"/>
    <w:rsid w:val="00BC2848"/>
    <w:rsid w:val="00BC2903"/>
    <w:rsid w:val="00BC2D73"/>
    <w:rsid w:val="00BC2E98"/>
    <w:rsid w:val="00BC2EFC"/>
    <w:rsid w:val="00BC31B5"/>
    <w:rsid w:val="00BC32EC"/>
    <w:rsid w:val="00BC35EB"/>
    <w:rsid w:val="00BC36B9"/>
    <w:rsid w:val="00BC3712"/>
    <w:rsid w:val="00BC374B"/>
    <w:rsid w:val="00BC3765"/>
    <w:rsid w:val="00BC37A2"/>
    <w:rsid w:val="00BC38A7"/>
    <w:rsid w:val="00BC3910"/>
    <w:rsid w:val="00BC3920"/>
    <w:rsid w:val="00BC3942"/>
    <w:rsid w:val="00BC3B1D"/>
    <w:rsid w:val="00BC3C6F"/>
    <w:rsid w:val="00BC3DAC"/>
    <w:rsid w:val="00BC3E1F"/>
    <w:rsid w:val="00BC4011"/>
    <w:rsid w:val="00BC406E"/>
    <w:rsid w:val="00BC408D"/>
    <w:rsid w:val="00BC40CA"/>
    <w:rsid w:val="00BC426F"/>
    <w:rsid w:val="00BC4284"/>
    <w:rsid w:val="00BC4389"/>
    <w:rsid w:val="00BC43C9"/>
    <w:rsid w:val="00BC4428"/>
    <w:rsid w:val="00BC4681"/>
    <w:rsid w:val="00BC46E6"/>
    <w:rsid w:val="00BC47A6"/>
    <w:rsid w:val="00BC49B5"/>
    <w:rsid w:val="00BC49CA"/>
    <w:rsid w:val="00BC4CB6"/>
    <w:rsid w:val="00BC4CE0"/>
    <w:rsid w:val="00BC4D58"/>
    <w:rsid w:val="00BC4E54"/>
    <w:rsid w:val="00BC504F"/>
    <w:rsid w:val="00BC5072"/>
    <w:rsid w:val="00BC50BB"/>
    <w:rsid w:val="00BC50E0"/>
    <w:rsid w:val="00BC50F6"/>
    <w:rsid w:val="00BC51CD"/>
    <w:rsid w:val="00BC5232"/>
    <w:rsid w:val="00BC52BA"/>
    <w:rsid w:val="00BC5331"/>
    <w:rsid w:val="00BC53C3"/>
    <w:rsid w:val="00BC576F"/>
    <w:rsid w:val="00BC57F1"/>
    <w:rsid w:val="00BC5889"/>
    <w:rsid w:val="00BC59D8"/>
    <w:rsid w:val="00BC59EE"/>
    <w:rsid w:val="00BC5A56"/>
    <w:rsid w:val="00BC5AF5"/>
    <w:rsid w:val="00BC5AF6"/>
    <w:rsid w:val="00BC5B87"/>
    <w:rsid w:val="00BC5DC4"/>
    <w:rsid w:val="00BC5E2B"/>
    <w:rsid w:val="00BC5E40"/>
    <w:rsid w:val="00BC5E80"/>
    <w:rsid w:val="00BC5FF7"/>
    <w:rsid w:val="00BC6023"/>
    <w:rsid w:val="00BC60F2"/>
    <w:rsid w:val="00BC624D"/>
    <w:rsid w:val="00BC6257"/>
    <w:rsid w:val="00BC62EB"/>
    <w:rsid w:val="00BC62FE"/>
    <w:rsid w:val="00BC67C2"/>
    <w:rsid w:val="00BC683B"/>
    <w:rsid w:val="00BC68E6"/>
    <w:rsid w:val="00BC693E"/>
    <w:rsid w:val="00BC69AB"/>
    <w:rsid w:val="00BC6A9E"/>
    <w:rsid w:val="00BC6B36"/>
    <w:rsid w:val="00BC6BA5"/>
    <w:rsid w:val="00BC6C96"/>
    <w:rsid w:val="00BC6D02"/>
    <w:rsid w:val="00BC6E88"/>
    <w:rsid w:val="00BC71C1"/>
    <w:rsid w:val="00BC71E3"/>
    <w:rsid w:val="00BC71E9"/>
    <w:rsid w:val="00BC7236"/>
    <w:rsid w:val="00BC7338"/>
    <w:rsid w:val="00BC7377"/>
    <w:rsid w:val="00BC73F3"/>
    <w:rsid w:val="00BC7441"/>
    <w:rsid w:val="00BC7445"/>
    <w:rsid w:val="00BC769C"/>
    <w:rsid w:val="00BC76C0"/>
    <w:rsid w:val="00BC7711"/>
    <w:rsid w:val="00BC7774"/>
    <w:rsid w:val="00BC78A0"/>
    <w:rsid w:val="00BC78CE"/>
    <w:rsid w:val="00BC7989"/>
    <w:rsid w:val="00BC799E"/>
    <w:rsid w:val="00BC7A60"/>
    <w:rsid w:val="00BC7B14"/>
    <w:rsid w:val="00BC7B48"/>
    <w:rsid w:val="00BC7BB1"/>
    <w:rsid w:val="00BC7D96"/>
    <w:rsid w:val="00BC7F0B"/>
    <w:rsid w:val="00BC7FA4"/>
    <w:rsid w:val="00BD0267"/>
    <w:rsid w:val="00BD02DB"/>
    <w:rsid w:val="00BD03B1"/>
    <w:rsid w:val="00BD04C7"/>
    <w:rsid w:val="00BD05F7"/>
    <w:rsid w:val="00BD0634"/>
    <w:rsid w:val="00BD06B8"/>
    <w:rsid w:val="00BD06D3"/>
    <w:rsid w:val="00BD0756"/>
    <w:rsid w:val="00BD07B7"/>
    <w:rsid w:val="00BD095A"/>
    <w:rsid w:val="00BD09C8"/>
    <w:rsid w:val="00BD0BDE"/>
    <w:rsid w:val="00BD0BF1"/>
    <w:rsid w:val="00BD0C21"/>
    <w:rsid w:val="00BD0C6D"/>
    <w:rsid w:val="00BD0C71"/>
    <w:rsid w:val="00BD0DCE"/>
    <w:rsid w:val="00BD0E98"/>
    <w:rsid w:val="00BD0EBD"/>
    <w:rsid w:val="00BD0F10"/>
    <w:rsid w:val="00BD0FD0"/>
    <w:rsid w:val="00BD10C8"/>
    <w:rsid w:val="00BD1223"/>
    <w:rsid w:val="00BD1550"/>
    <w:rsid w:val="00BD1593"/>
    <w:rsid w:val="00BD161B"/>
    <w:rsid w:val="00BD161E"/>
    <w:rsid w:val="00BD1701"/>
    <w:rsid w:val="00BD1786"/>
    <w:rsid w:val="00BD17EE"/>
    <w:rsid w:val="00BD1854"/>
    <w:rsid w:val="00BD186F"/>
    <w:rsid w:val="00BD1923"/>
    <w:rsid w:val="00BD198B"/>
    <w:rsid w:val="00BD19EE"/>
    <w:rsid w:val="00BD1B33"/>
    <w:rsid w:val="00BD1CFA"/>
    <w:rsid w:val="00BD1DD6"/>
    <w:rsid w:val="00BD1F63"/>
    <w:rsid w:val="00BD2076"/>
    <w:rsid w:val="00BD21DE"/>
    <w:rsid w:val="00BD2223"/>
    <w:rsid w:val="00BD22DC"/>
    <w:rsid w:val="00BD26B8"/>
    <w:rsid w:val="00BD26E7"/>
    <w:rsid w:val="00BD274E"/>
    <w:rsid w:val="00BD27BB"/>
    <w:rsid w:val="00BD27D3"/>
    <w:rsid w:val="00BD29AC"/>
    <w:rsid w:val="00BD2A4F"/>
    <w:rsid w:val="00BD2AC5"/>
    <w:rsid w:val="00BD2B19"/>
    <w:rsid w:val="00BD2B36"/>
    <w:rsid w:val="00BD2BA1"/>
    <w:rsid w:val="00BD2BA7"/>
    <w:rsid w:val="00BD30C3"/>
    <w:rsid w:val="00BD31BD"/>
    <w:rsid w:val="00BD341F"/>
    <w:rsid w:val="00BD3627"/>
    <w:rsid w:val="00BD36A1"/>
    <w:rsid w:val="00BD372F"/>
    <w:rsid w:val="00BD39C7"/>
    <w:rsid w:val="00BD3D8E"/>
    <w:rsid w:val="00BD3DC1"/>
    <w:rsid w:val="00BD3E61"/>
    <w:rsid w:val="00BD3F5F"/>
    <w:rsid w:val="00BD4042"/>
    <w:rsid w:val="00BD404F"/>
    <w:rsid w:val="00BD43A9"/>
    <w:rsid w:val="00BD43EF"/>
    <w:rsid w:val="00BD4524"/>
    <w:rsid w:val="00BD4821"/>
    <w:rsid w:val="00BD4938"/>
    <w:rsid w:val="00BD4A4C"/>
    <w:rsid w:val="00BD4ADF"/>
    <w:rsid w:val="00BD4B76"/>
    <w:rsid w:val="00BD4B77"/>
    <w:rsid w:val="00BD4E90"/>
    <w:rsid w:val="00BD4E98"/>
    <w:rsid w:val="00BD4ECD"/>
    <w:rsid w:val="00BD4EE4"/>
    <w:rsid w:val="00BD50BD"/>
    <w:rsid w:val="00BD5427"/>
    <w:rsid w:val="00BD5499"/>
    <w:rsid w:val="00BD54B0"/>
    <w:rsid w:val="00BD55F8"/>
    <w:rsid w:val="00BD56D6"/>
    <w:rsid w:val="00BD56E9"/>
    <w:rsid w:val="00BD5A3D"/>
    <w:rsid w:val="00BD5ADB"/>
    <w:rsid w:val="00BD5BF6"/>
    <w:rsid w:val="00BD5EA0"/>
    <w:rsid w:val="00BD6211"/>
    <w:rsid w:val="00BD6283"/>
    <w:rsid w:val="00BD65E0"/>
    <w:rsid w:val="00BD68FD"/>
    <w:rsid w:val="00BD6B24"/>
    <w:rsid w:val="00BD6B30"/>
    <w:rsid w:val="00BD6B53"/>
    <w:rsid w:val="00BD6D06"/>
    <w:rsid w:val="00BD6DCA"/>
    <w:rsid w:val="00BD6EFF"/>
    <w:rsid w:val="00BD7131"/>
    <w:rsid w:val="00BD71BE"/>
    <w:rsid w:val="00BD7222"/>
    <w:rsid w:val="00BD732E"/>
    <w:rsid w:val="00BD7496"/>
    <w:rsid w:val="00BD7583"/>
    <w:rsid w:val="00BD75DE"/>
    <w:rsid w:val="00BD75FD"/>
    <w:rsid w:val="00BD7620"/>
    <w:rsid w:val="00BD7679"/>
    <w:rsid w:val="00BD76E0"/>
    <w:rsid w:val="00BD7823"/>
    <w:rsid w:val="00BD7A9B"/>
    <w:rsid w:val="00BD7C1F"/>
    <w:rsid w:val="00BD7CC8"/>
    <w:rsid w:val="00BD7CED"/>
    <w:rsid w:val="00BD7DF2"/>
    <w:rsid w:val="00BD7ECB"/>
    <w:rsid w:val="00BD7EF4"/>
    <w:rsid w:val="00BE0113"/>
    <w:rsid w:val="00BE0189"/>
    <w:rsid w:val="00BE01ED"/>
    <w:rsid w:val="00BE038D"/>
    <w:rsid w:val="00BE03AF"/>
    <w:rsid w:val="00BE0491"/>
    <w:rsid w:val="00BE056F"/>
    <w:rsid w:val="00BE05FC"/>
    <w:rsid w:val="00BE0775"/>
    <w:rsid w:val="00BE0870"/>
    <w:rsid w:val="00BE09B8"/>
    <w:rsid w:val="00BE0C35"/>
    <w:rsid w:val="00BE0C60"/>
    <w:rsid w:val="00BE0DFE"/>
    <w:rsid w:val="00BE0E30"/>
    <w:rsid w:val="00BE0E81"/>
    <w:rsid w:val="00BE1146"/>
    <w:rsid w:val="00BE1681"/>
    <w:rsid w:val="00BE17C1"/>
    <w:rsid w:val="00BE17FA"/>
    <w:rsid w:val="00BE1801"/>
    <w:rsid w:val="00BE1845"/>
    <w:rsid w:val="00BE186C"/>
    <w:rsid w:val="00BE18A5"/>
    <w:rsid w:val="00BE18B9"/>
    <w:rsid w:val="00BE1C0E"/>
    <w:rsid w:val="00BE1E7A"/>
    <w:rsid w:val="00BE1F1A"/>
    <w:rsid w:val="00BE21EE"/>
    <w:rsid w:val="00BE2408"/>
    <w:rsid w:val="00BE2469"/>
    <w:rsid w:val="00BE249F"/>
    <w:rsid w:val="00BE24FA"/>
    <w:rsid w:val="00BE2564"/>
    <w:rsid w:val="00BE2652"/>
    <w:rsid w:val="00BE265D"/>
    <w:rsid w:val="00BE2857"/>
    <w:rsid w:val="00BE2862"/>
    <w:rsid w:val="00BE29B6"/>
    <w:rsid w:val="00BE2A43"/>
    <w:rsid w:val="00BE2A53"/>
    <w:rsid w:val="00BE2AE7"/>
    <w:rsid w:val="00BE2AF2"/>
    <w:rsid w:val="00BE2B12"/>
    <w:rsid w:val="00BE2DFF"/>
    <w:rsid w:val="00BE2E08"/>
    <w:rsid w:val="00BE2E13"/>
    <w:rsid w:val="00BE2E65"/>
    <w:rsid w:val="00BE313C"/>
    <w:rsid w:val="00BE3364"/>
    <w:rsid w:val="00BE338A"/>
    <w:rsid w:val="00BE35A9"/>
    <w:rsid w:val="00BE3675"/>
    <w:rsid w:val="00BE3754"/>
    <w:rsid w:val="00BE37B7"/>
    <w:rsid w:val="00BE387F"/>
    <w:rsid w:val="00BE38DE"/>
    <w:rsid w:val="00BE394C"/>
    <w:rsid w:val="00BE39A0"/>
    <w:rsid w:val="00BE3A0A"/>
    <w:rsid w:val="00BE3A37"/>
    <w:rsid w:val="00BE3C1A"/>
    <w:rsid w:val="00BE3CB2"/>
    <w:rsid w:val="00BE3F42"/>
    <w:rsid w:val="00BE412C"/>
    <w:rsid w:val="00BE4241"/>
    <w:rsid w:val="00BE4279"/>
    <w:rsid w:val="00BE42F2"/>
    <w:rsid w:val="00BE43A6"/>
    <w:rsid w:val="00BE443B"/>
    <w:rsid w:val="00BE444F"/>
    <w:rsid w:val="00BE4469"/>
    <w:rsid w:val="00BE47E0"/>
    <w:rsid w:val="00BE485D"/>
    <w:rsid w:val="00BE485E"/>
    <w:rsid w:val="00BE48EF"/>
    <w:rsid w:val="00BE4A6F"/>
    <w:rsid w:val="00BE4CB5"/>
    <w:rsid w:val="00BE4D2F"/>
    <w:rsid w:val="00BE4E9F"/>
    <w:rsid w:val="00BE5258"/>
    <w:rsid w:val="00BE52AB"/>
    <w:rsid w:val="00BE5505"/>
    <w:rsid w:val="00BE55E4"/>
    <w:rsid w:val="00BE5CBB"/>
    <w:rsid w:val="00BE5E18"/>
    <w:rsid w:val="00BE650F"/>
    <w:rsid w:val="00BE6525"/>
    <w:rsid w:val="00BE65C9"/>
    <w:rsid w:val="00BE674D"/>
    <w:rsid w:val="00BE6839"/>
    <w:rsid w:val="00BE6A05"/>
    <w:rsid w:val="00BE6AA8"/>
    <w:rsid w:val="00BE6AAD"/>
    <w:rsid w:val="00BE6BD0"/>
    <w:rsid w:val="00BE6CAC"/>
    <w:rsid w:val="00BE6CBC"/>
    <w:rsid w:val="00BE6D19"/>
    <w:rsid w:val="00BE6D7E"/>
    <w:rsid w:val="00BE6D80"/>
    <w:rsid w:val="00BE6F1C"/>
    <w:rsid w:val="00BE724E"/>
    <w:rsid w:val="00BE7376"/>
    <w:rsid w:val="00BE738D"/>
    <w:rsid w:val="00BE73C5"/>
    <w:rsid w:val="00BE7433"/>
    <w:rsid w:val="00BE76DB"/>
    <w:rsid w:val="00BE77AA"/>
    <w:rsid w:val="00BE77DF"/>
    <w:rsid w:val="00BE780E"/>
    <w:rsid w:val="00BE7837"/>
    <w:rsid w:val="00BE79CE"/>
    <w:rsid w:val="00BE7AF6"/>
    <w:rsid w:val="00BE7D48"/>
    <w:rsid w:val="00BE7D85"/>
    <w:rsid w:val="00BE7DE0"/>
    <w:rsid w:val="00BE7EBB"/>
    <w:rsid w:val="00BE7EDF"/>
    <w:rsid w:val="00BE7EFB"/>
    <w:rsid w:val="00BE7F98"/>
    <w:rsid w:val="00BF0027"/>
    <w:rsid w:val="00BF0079"/>
    <w:rsid w:val="00BF0158"/>
    <w:rsid w:val="00BF0163"/>
    <w:rsid w:val="00BF018F"/>
    <w:rsid w:val="00BF026C"/>
    <w:rsid w:val="00BF0426"/>
    <w:rsid w:val="00BF06A4"/>
    <w:rsid w:val="00BF06BC"/>
    <w:rsid w:val="00BF07C0"/>
    <w:rsid w:val="00BF07FE"/>
    <w:rsid w:val="00BF0824"/>
    <w:rsid w:val="00BF0832"/>
    <w:rsid w:val="00BF0876"/>
    <w:rsid w:val="00BF0A7E"/>
    <w:rsid w:val="00BF0AB5"/>
    <w:rsid w:val="00BF0C0A"/>
    <w:rsid w:val="00BF0CD2"/>
    <w:rsid w:val="00BF0D30"/>
    <w:rsid w:val="00BF0E4F"/>
    <w:rsid w:val="00BF1008"/>
    <w:rsid w:val="00BF11E7"/>
    <w:rsid w:val="00BF12FD"/>
    <w:rsid w:val="00BF130D"/>
    <w:rsid w:val="00BF1374"/>
    <w:rsid w:val="00BF14B3"/>
    <w:rsid w:val="00BF153C"/>
    <w:rsid w:val="00BF16A2"/>
    <w:rsid w:val="00BF16B0"/>
    <w:rsid w:val="00BF178B"/>
    <w:rsid w:val="00BF183B"/>
    <w:rsid w:val="00BF1887"/>
    <w:rsid w:val="00BF1ADE"/>
    <w:rsid w:val="00BF1B8C"/>
    <w:rsid w:val="00BF1BBC"/>
    <w:rsid w:val="00BF1C01"/>
    <w:rsid w:val="00BF1C3B"/>
    <w:rsid w:val="00BF1ED7"/>
    <w:rsid w:val="00BF1F20"/>
    <w:rsid w:val="00BF2312"/>
    <w:rsid w:val="00BF249C"/>
    <w:rsid w:val="00BF250A"/>
    <w:rsid w:val="00BF252A"/>
    <w:rsid w:val="00BF2568"/>
    <w:rsid w:val="00BF25BA"/>
    <w:rsid w:val="00BF265A"/>
    <w:rsid w:val="00BF2675"/>
    <w:rsid w:val="00BF2987"/>
    <w:rsid w:val="00BF29E2"/>
    <w:rsid w:val="00BF29F8"/>
    <w:rsid w:val="00BF2A04"/>
    <w:rsid w:val="00BF2A57"/>
    <w:rsid w:val="00BF2B36"/>
    <w:rsid w:val="00BF2B3D"/>
    <w:rsid w:val="00BF2B6E"/>
    <w:rsid w:val="00BF2BD0"/>
    <w:rsid w:val="00BF2EB7"/>
    <w:rsid w:val="00BF2EBB"/>
    <w:rsid w:val="00BF2F07"/>
    <w:rsid w:val="00BF2F3A"/>
    <w:rsid w:val="00BF3061"/>
    <w:rsid w:val="00BF3284"/>
    <w:rsid w:val="00BF33E7"/>
    <w:rsid w:val="00BF35C1"/>
    <w:rsid w:val="00BF369A"/>
    <w:rsid w:val="00BF370B"/>
    <w:rsid w:val="00BF3863"/>
    <w:rsid w:val="00BF38ED"/>
    <w:rsid w:val="00BF3943"/>
    <w:rsid w:val="00BF3A7F"/>
    <w:rsid w:val="00BF3BEA"/>
    <w:rsid w:val="00BF3C32"/>
    <w:rsid w:val="00BF3D85"/>
    <w:rsid w:val="00BF3E5B"/>
    <w:rsid w:val="00BF4016"/>
    <w:rsid w:val="00BF403E"/>
    <w:rsid w:val="00BF4063"/>
    <w:rsid w:val="00BF413C"/>
    <w:rsid w:val="00BF4177"/>
    <w:rsid w:val="00BF461F"/>
    <w:rsid w:val="00BF464D"/>
    <w:rsid w:val="00BF475D"/>
    <w:rsid w:val="00BF4777"/>
    <w:rsid w:val="00BF487E"/>
    <w:rsid w:val="00BF495A"/>
    <w:rsid w:val="00BF4A54"/>
    <w:rsid w:val="00BF4B74"/>
    <w:rsid w:val="00BF4BE0"/>
    <w:rsid w:val="00BF4C62"/>
    <w:rsid w:val="00BF4D67"/>
    <w:rsid w:val="00BF4E0A"/>
    <w:rsid w:val="00BF4E37"/>
    <w:rsid w:val="00BF4F59"/>
    <w:rsid w:val="00BF4F6E"/>
    <w:rsid w:val="00BF5097"/>
    <w:rsid w:val="00BF50B8"/>
    <w:rsid w:val="00BF50DB"/>
    <w:rsid w:val="00BF513C"/>
    <w:rsid w:val="00BF5291"/>
    <w:rsid w:val="00BF52EC"/>
    <w:rsid w:val="00BF545A"/>
    <w:rsid w:val="00BF5723"/>
    <w:rsid w:val="00BF5756"/>
    <w:rsid w:val="00BF5765"/>
    <w:rsid w:val="00BF57B4"/>
    <w:rsid w:val="00BF58FC"/>
    <w:rsid w:val="00BF5A5B"/>
    <w:rsid w:val="00BF5AAD"/>
    <w:rsid w:val="00BF5AEC"/>
    <w:rsid w:val="00BF5B34"/>
    <w:rsid w:val="00BF5B73"/>
    <w:rsid w:val="00BF5C32"/>
    <w:rsid w:val="00BF5C85"/>
    <w:rsid w:val="00BF5E58"/>
    <w:rsid w:val="00BF5E9E"/>
    <w:rsid w:val="00BF5EC8"/>
    <w:rsid w:val="00BF5F9B"/>
    <w:rsid w:val="00BF60B1"/>
    <w:rsid w:val="00BF60FF"/>
    <w:rsid w:val="00BF62AE"/>
    <w:rsid w:val="00BF63BC"/>
    <w:rsid w:val="00BF64B4"/>
    <w:rsid w:val="00BF6505"/>
    <w:rsid w:val="00BF658C"/>
    <w:rsid w:val="00BF66EE"/>
    <w:rsid w:val="00BF6778"/>
    <w:rsid w:val="00BF677F"/>
    <w:rsid w:val="00BF680C"/>
    <w:rsid w:val="00BF6822"/>
    <w:rsid w:val="00BF6AE6"/>
    <w:rsid w:val="00BF6DF7"/>
    <w:rsid w:val="00BF6E81"/>
    <w:rsid w:val="00BF7031"/>
    <w:rsid w:val="00BF7046"/>
    <w:rsid w:val="00BF70A1"/>
    <w:rsid w:val="00BF71CD"/>
    <w:rsid w:val="00BF767F"/>
    <w:rsid w:val="00BF76E5"/>
    <w:rsid w:val="00BF7746"/>
    <w:rsid w:val="00BF7767"/>
    <w:rsid w:val="00BF7899"/>
    <w:rsid w:val="00BF78F2"/>
    <w:rsid w:val="00BF791F"/>
    <w:rsid w:val="00BF7965"/>
    <w:rsid w:val="00BF798F"/>
    <w:rsid w:val="00BF7ABA"/>
    <w:rsid w:val="00BF7E0B"/>
    <w:rsid w:val="00BF7E8B"/>
    <w:rsid w:val="00BF7F3F"/>
    <w:rsid w:val="00BF7F56"/>
    <w:rsid w:val="00C00298"/>
    <w:rsid w:val="00C003B7"/>
    <w:rsid w:val="00C00636"/>
    <w:rsid w:val="00C006C1"/>
    <w:rsid w:val="00C0072E"/>
    <w:rsid w:val="00C0077E"/>
    <w:rsid w:val="00C0084A"/>
    <w:rsid w:val="00C0085E"/>
    <w:rsid w:val="00C008C1"/>
    <w:rsid w:val="00C0091E"/>
    <w:rsid w:val="00C00B04"/>
    <w:rsid w:val="00C00BB9"/>
    <w:rsid w:val="00C00BDF"/>
    <w:rsid w:val="00C00C9C"/>
    <w:rsid w:val="00C00CC1"/>
    <w:rsid w:val="00C00DAD"/>
    <w:rsid w:val="00C00E8D"/>
    <w:rsid w:val="00C0101B"/>
    <w:rsid w:val="00C011E3"/>
    <w:rsid w:val="00C0129A"/>
    <w:rsid w:val="00C01494"/>
    <w:rsid w:val="00C014B0"/>
    <w:rsid w:val="00C0155F"/>
    <w:rsid w:val="00C0159E"/>
    <w:rsid w:val="00C01680"/>
    <w:rsid w:val="00C016C0"/>
    <w:rsid w:val="00C017AF"/>
    <w:rsid w:val="00C017EE"/>
    <w:rsid w:val="00C01825"/>
    <w:rsid w:val="00C01962"/>
    <w:rsid w:val="00C01979"/>
    <w:rsid w:val="00C019AB"/>
    <w:rsid w:val="00C01B62"/>
    <w:rsid w:val="00C01BC3"/>
    <w:rsid w:val="00C01CD6"/>
    <w:rsid w:val="00C01E4F"/>
    <w:rsid w:val="00C01FC7"/>
    <w:rsid w:val="00C020B3"/>
    <w:rsid w:val="00C021E1"/>
    <w:rsid w:val="00C02257"/>
    <w:rsid w:val="00C022D9"/>
    <w:rsid w:val="00C023A5"/>
    <w:rsid w:val="00C024C8"/>
    <w:rsid w:val="00C02756"/>
    <w:rsid w:val="00C02796"/>
    <w:rsid w:val="00C027F2"/>
    <w:rsid w:val="00C02907"/>
    <w:rsid w:val="00C02A32"/>
    <w:rsid w:val="00C02BAE"/>
    <w:rsid w:val="00C02CF7"/>
    <w:rsid w:val="00C02D3F"/>
    <w:rsid w:val="00C02DE7"/>
    <w:rsid w:val="00C02DFA"/>
    <w:rsid w:val="00C02EBC"/>
    <w:rsid w:val="00C02FCC"/>
    <w:rsid w:val="00C030BC"/>
    <w:rsid w:val="00C030C0"/>
    <w:rsid w:val="00C0310D"/>
    <w:rsid w:val="00C03223"/>
    <w:rsid w:val="00C03272"/>
    <w:rsid w:val="00C033F3"/>
    <w:rsid w:val="00C034F0"/>
    <w:rsid w:val="00C036C6"/>
    <w:rsid w:val="00C036DD"/>
    <w:rsid w:val="00C0379B"/>
    <w:rsid w:val="00C0389B"/>
    <w:rsid w:val="00C038FC"/>
    <w:rsid w:val="00C03929"/>
    <w:rsid w:val="00C03DAE"/>
    <w:rsid w:val="00C03DDF"/>
    <w:rsid w:val="00C03EFD"/>
    <w:rsid w:val="00C0433A"/>
    <w:rsid w:val="00C0438D"/>
    <w:rsid w:val="00C045F8"/>
    <w:rsid w:val="00C04621"/>
    <w:rsid w:val="00C0467F"/>
    <w:rsid w:val="00C0476E"/>
    <w:rsid w:val="00C04786"/>
    <w:rsid w:val="00C048C3"/>
    <w:rsid w:val="00C04979"/>
    <w:rsid w:val="00C049EF"/>
    <w:rsid w:val="00C04B15"/>
    <w:rsid w:val="00C04B7B"/>
    <w:rsid w:val="00C04BB5"/>
    <w:rsid w:val="00C04C18"/>
    <w:rsid w:val="00C04D87"/>
    <w:rsid w:val="00C04E56"/>
    <w:rsid w:val="00C0517E"/>
    <w:rsid w:val="00C051E2"/>
    <w:rsid w:val="00C05220"/>
    <w:rsid w:val="00C05547"/>
    <w:rsid w:val="00C059AE"/>
    <w:rsid w:val="00C05ACF"/>
    <w:rsid w:val="00C05B04"/>
    <w:rsid w:val="00C05BDE"/>
    <w:rsid w:val="00C05CCC"/>
    <w:rsid w:val="00C05D58"/>
    <w:rsid w:val="00C05DC3"/>
    <w:rsid w:val="00C05EBA"/>
    <w:rsid w:val="00C05F5E"/>
    <w:rsid w:val="00C05F78"/>
    <w:rsid w:val="00C05F8F"/>
    <w:rsid w:val="00C05FCF"/>
    <w:rsid w:val="00C060A0"/>
    <w:rsid w:val="00C060BD"/>
    <w:rsid w:val="00C060CC"/>
    <w:rsid w:val="00C061BE"/>
    <w:rsid w:val="00C06208"/>
    <w:rsid w:val="00C062B2"/>
    <w:rsid w:val="00C06310"/>
    <w:rsid w:val="00C0642E"/>
    <w:rsid w:val="00C06468"/>
    <w:rsid w:val="00C06492"/>
    <w:rsid w:val="00C06598"/>
    <w:rsid w:val="00C065D0"/>
    <w:rsid w:val="00C065D1"/>
    <w:rsid w:val="00C06738"/>
    <w:rsid w:val="00C069B7"/>
    <w:rsid w:val="00C06A1C"/>
    <w:rsid w:val="00C06AB9"/>
    <w:rsid w:val="00C06B84"/>
    <w:rsid w:val="00C06B9B"/>
    <w:rsid w:val="00C06D00"/>
    <w:rsid w:val="00C06DC8"/>
    <w:rsid w:val="00C06FB7"/>
    <w:rsid w:val="00C07034"/>
    <w:rsid w:val="00C0709E"/>
    <w:rsid w:val="00C070A5"/>
    <w:rsid w:val="00C072E3"/>
    <w:rsid w:val="00C07303"/>
    <w:rsid w:val="00C07438"/>
    <w:rsid w:val="00C074A2"/>
    <w:rsid w:val="00C0769A"/>
    <w:rsid w:val="00C07808"/>
    <w:rsid w:val="00C07A35"/>
    <w:rsid w:val="00C07C2E"/>
    <w:rsid w:val="00C07D16"/>
    <w:rsid w:val="00C07D4A"/>
    <w:rsid w:val="00C07ED2"/>
    <w:rsid w:val="00C100AD"/>
    <w:rsid w:val="00C104BA"/>
    <w:rsid w:val="00C10503"/>
    <w:rsid w:val="00C10660"/>
    <w:rsid w:val="00C106C3"/>
    <w:rsid w:val="00C1094F"/>
    <w:rsid w:val="00C10A7E"/>
    <w:rsid w:val="00C10A8F"/>
    <w:rsid w:val="00C10C88"/>
    <w:rsid w:val="00C10E61"/>
    <w:rsid w:val="00C11080"/>
    <w:rsid w:val="00C110AB"/>
    <w:rsid w:val="00C110E5"/>
    <w:rsid w:val="00C1113D"/>
    <w:rsid w:val="00C11161"/>
    <w:rsid w:val="00C11191"/>
    <w:rsid w:val="00C11219"/>
    <w:rsid w:val="00C11361"/>
    <w:rsid w:val="00C114A5"/>
    <w:rsid w:val="00C115FE"/>
    <w:rsid w:val="00C11611"/>
    <w:rsid w:val="00C1178B"/>
    <w:rsid w:val="00C117DF"/>
    <w:rsid w:val="00C11816"/>
    <w:rsid w:val="00C1182A"/>
    <w:rsid w:val="00C118A3"/>
    <w:rsid w:val="00C11ABC"/>
    <w:rsid w:val="00C11C07"/>
    <w:rsid w:val="00C11DC6"/>
    <w:rsid w:val="00C11F17"/>
    <w:rsid w:val="00C11F52"/>
    <w:rsid w:val="00C121C8"/>
    <w:rsid w:val="00C121E2"/>
    <w:rsid w:val="00C12246"/>
    <w:rsid w:val="00C122BB"/>
    <w:rsid w:val="00C122D3"/>
    <w:rsid w:val="00C12513"/>
    <w:rsid w:val="00C12753"/>
    <w:rsid w:val="00C1276B"/>
    <w:rsid w:val="00C128A0"/>
    <w:rsid w:val="00C12947"/>
    <w:rsid w:val="00C12975"/>
    <w:rsid w:val="00C12A27"/>
    <w:rsid w:val="00C12A35"/>
    <w:rsid w:val="00C12B7C"/>
    <w:rsid w:val="00C12C72"/>
    <w:rsid w:val="00C12CD0"/>
    <w:rsid w:val="00C12D03"/>
    <w:rsid w:val="00C12D59"/>
    <w:rsid w:val="00C12DE5"/>
    <w:rsid w:val="00C12E4B"/>
    <w:rsid w:val="00C12E91"/>
    <w:rsid w:val="00C12E9D"/>
    <w:rsid w:val="00C12EC2"/>
    <w:rsid w:val="00C12F56"/>
    <w:rsid w:val="00C13016"/>
    <w:rsid w:val="00C130CE"/>
    <w:rsid w:val="00C132F9"/>
    <w:rsid w:val="00C135F2"/>
    <w:rsid w:val="00C13600"/>
    <w:rsid w:val="00C13788"/>
    <w:rsid w:val="00C13854"/>
    <w:rsid w:val="00C138C4"/>
    <w:rsid w:val="00C139A4"/>
    <w:rsid w:val="00C13CBC"/>
    <w:rsid w:val="00C1420B"/>
    <w:rsid w:val="00C1438E"/>
    <w:rsid w:val="00C143A4"/>
    <w:rsid w:val="00C1461F"/>
    <w:rsid w:val="00C1478E"/>
    <w:rsid w:val="00C148C1"/>
    <w:rsid w:val="00C1495E"/>
    <w:rsid w:val="00C14A1C"/>
    <w:rsid w:val="00C14A46"/>
    <w:rsid w:val="00C14AC9"/>
    <w:rsid w:val="00C14AE8"/>
    <w:rsid w:val="00C14C9C"/>
    <w:rsid w:val="00C14D2B"/>
    <w:rsid w:val="00C14DCB"/>
    <w:rsid w:val="00C153C1"/>
    <w:rsid w:val="00C1555C"/>
    <w:rsid w:val="00C1566C"/>
    <w:rsid w:val="00C15708"/>
    <w:rsid w:val="00C15AFE"/>
    <w:rsid w:val="00C15B13"/>
    <w:rsid w:val="00C15B45"/>
    <w:rsid w:val="00C15D53"/>
    <w:rsid w:val="00C15D94"/>
    <w:rsid w:val="00C15DA3"/>
    <w:rsid w:val="00C15DC2"/>
    <w:rsid w:val="00C15DD2"/>
    <w:rsid w:val="00C16069"/>
    <w:rsid w:val="00C1607F"/>
    <w:rsid w:val="00C16145"/>
    <w:rsid w:val="00C16214"/>
    <w:rsid w:val="00C1627D"/>
    <w:rsid w:val="00C16536"/>
    <w:rsid w:val="00C1661B"/>
    <w:rsid w:val="00C16643"/>
    <w:rsid w:val="00C16781"/>
    <w:rsid w:val="00C168ED"/>
    <w:rsid w:val="00C169A1"/>
    <w:rsid w:val="00C16AEA"/>
    <w:rsid w:val="00C16C57"/>
    <w:rsid w:val="00C16C6E"/>
    <w:rsid w:val="00C16CC4"/>
    <w:rsid w:val="00C16DC8"/>
    <w:rsid w:val="00C16F00"/>
    <w:rsid w:val="00C17031"/>
    <w:rsid w:val="00C1732D"/>
    <w:rsid w:val="00C173C5"/>
    <w:rsid w:val="00C1749E"/>
    <w:rsid w:val="00C174A4"/>
    <w:rsid w:val="00C17581"/>
    <w:rsid w:val="00C176EB"/>
    <w:rsid w:val="00C176EC"/>
    <w:rsid w:val="00C17921"/>
    <w:rsid w:val="00C17973"/>
    <w:rsid w:val="00C179EE"/>
    <w:rsid w:val="00C17BCD"/>
    <w:rsid w:val="00C17C08"/>
    <w:rsid w:val="00C17D12"/>
    <w:rsid w:val="00C17D8C"/>
    <w:rsid w:val="00C17E75"/>
    <w:rsid w:val="00C17E97"/>
    <w:rsid w:val="00C17EA9"/>
    <w:rsid w:val="00C17F37"/>
    <w:rsid w:val="00C20102"/>
    <w:rsid w:val="00C20103"/>
    <w:rsid w:val="00C2015A"/>
    <w:rsid w:val="00C20190"/>
    <w:rsid w:val="00C20241"/>
    <w:rsid w:val="00C20312"/>
    <w:rsid w:val="00C20316"/>
    <w:rsid w:val="00C20336"/>
    <w:rsid w:val="00C20377"/>
    <w:rsid w:val="00C20412"/>
    <w:rsid w:val="00C2072D"/>
    <w:rsid w:val="00C2073E"/>
    <w:rsid w:val="00C2094E"/>
    <w:rsid w:val="00C209C2"/>
    <w:rsid w:val="00C20A55"/>
    <w:rsid w:val="00C20B8A"/>
    <w:rsid w:val="00C20BE5"/>
    <w:rsid w:val="00C20C43"/>
    <w:rsid w:val="00C20D0B"/>
    <w:rsid w:val="00C20D95"/>
    <w:rsid w:val="00C20DB6"/>
    <w:rsid w:val="00C20DFD"/>
    <w:rsid w:val="00C20F8D"/>
    <w:rsid w:val="00C210A6"/>
    <w:rsid w:val="00C2123B"/>
    <w:rsid w:val="00C212B1"/>
    <w:rsid w:val="00C21409"/>
    <w:rsid w:val="00C215F7"/>
    <w:rsid w:val="00C21758"/>
    <w:rsid w:val="00C21942"/>
    <w:rsid w:val="00C21990"/>
    <w:rsid w:val="00C21A9F"/>
    <w:rsid w:val="00C21BB3"/>
    <w:rsid w:val="00C21C3E"/>
    <w:rsid w:val="00C21C77"/>
    <w:rsid w:val="00C21D0E"/>
    <w:rsid w:val="00C21D62"/>
    <w:rsid w:val="00C21F52"/>
    <w:rsid w:val="00C220E9"/>
    <w:rsid w:val="00C22148"/>
    <w:rsid w:val="00C22215"/>
    <w:rsid w:val="00C22270"/>
    <w:rsid w:val="00C2233D"/>
    <w:rsid w:val="00C2234E"/>
    <w:rsid w:val="00C22467"/>
    <w:rsid w:val="00C2266F"/>
    <w:rsid w:val="00C226E7"/>
    <w:rsid w:val="00C22734"/>
    <w:rsid w:val="00C22782"/>
    <w:rsid w:val="00C22905"/>
    <w:rsid w:val="00C22908"/>
    <w:rsid w:val="00C22991"/>
    <w:rsid w:val="00C229D9"/>
    <w:rsid w:val="00C22B78"/>
    <w:rsid w:val="00C22BF0"/>
    <w:rsid w:val="00C22DE0"/>
    <w:rsid w:val="00C22EE0"/>
    <w:rsid w:val="00C22FAC"/>
    <w:rsid w:val="00C230E7"/>
    <w:rsid w:val="00C2316C"/>
    <w:rsid w:val="00C23221"/>
    <w:rsid w:val="00C23285"/>
    <w:rsid w:val="00C233E4"/>
    <w:rsid w:val="00C233EF"/>
    <w:rsid w:val="00C234FF"/>
    <w:rsid w:val="00C23529"/>
    <w:rsid w:val="00C2365B"/>
    <w:rsid w:val="00C23739"/>
    <w:rsid w:val="00C23852"/>
    <w:rsid w:val="00C23AE6"/>
    <w:rsid w:val="00C23B36"/>
    <w:rsid w:val="00C23B79"/>
    <w:rsid w:val="00C23C98"/>
    <w:rsid w:val="00C23D4C"/>
    <w:rsid w:val="00C23D69"/>
    <w:rsid w:val="00C23DF3"/>
    <w:rsid w:val="00C23E27"/>
    <w:rsid w:val="00C23F0E"/>
    <w:rsid w:val="00C24001"/>
    <w:rsid w:val="00C241A3"/>
    <w:rsid w:val="00C241D9"/>
    <w:rsid w:val="00C24230"/>
    <w:rsid w:val="00C2426B"/>
    <w:rsid w:val="00C2431D"/>
    <w:rsid w:val="00C243B8"/>
    <w:rsid w:val="00C24410"/>
    <w:rsid w:val="00C244FF"/>
    <w:rsid w:val="00C245A5"/>
    <w:rsid w:val="00C245CD"/>
    <w:rsid w:val="00C24755"/>
    <w:rsid w:val="00C2475D"/>
    <w:rsid w:val="00C2478B"/>
    <w:rsid w:val="00C24998"/>
    <w:rsid w:val="00C24A16"/>
    <w:rsid w:val="00C24ADE"/>
    <w:rsid w:val="00C24BD5"/>
    <w:rsid w:val="00C24C57"/>
    <w:rsid w:val="00C24F74"/>
    <w:rsid w:val="00C2526B"/>
    <w:rsid w:val="00C25437"/>
    <w:rsid w:val="00C2546C"/>
    <w:rsid w:val="00C25475"/>
    <w:rsid w:val="00C2548D"/>
    <w:rsid w:val="00C25501"/>
    <w:rsid w:val="00C2555B"/>
    <w:rsid w:val="00C25568"/>
    <w:rsid w:val="00C256EB"/>
    <w:rsid w:val="00C25703"/>
    <w:rsid w:val="00C2572C"/>
    <w:rsid w:val="00C25872"/>
    <w:rsid w:val="00C259CD"/>
    <w:rsid w:val="00C25A31"/>
    <w:rsid w:val="00C25AC9"/>
    <w:rsid w:val="00C25ADE"/>
    <w:rsid w:val="00C25B67"/>
    <w:rsid w:val="00C25CF0"/>
    <w:rsid w:val="00C25D51"/>
    <w:rsid w:val="00C25F18"/>
    <w:rsid w:val="00C2607A"/>
    <w:rsid w:val="00C261E8"/>
    <w:rsid w:val="00C263AD"/>
    <w:rsid w:val="00C26442"/>
    <w:rsid w:val="00C26482"/>
    <w:rsid w:val="00C264EE"/>
    <w:rsid w:val="00C2654E"/>
    <w:rsid w:val="00C268FD"/>
    <w:rsid w:val="00C269A1"/>
    <w:rsid w:val="00C26A29"/>
    <w:rsid w:val="00C26BF3"/>
    <w:rsid w:val="00C26BF5"/>
    <w:rsid w:val="00C26DA8"/>
    <w:rsid w:val="00C26E00"/>
    <w:rsid w:val="00C26F29"/>
    <w:rsid w:val="00C26FBD"/>
    <w:rsid w:val="00C270CD"/>
    <w:rsid w:val="00C27180"/>
    <w:rsid w:val="00C271F0"/>
    <w:rsid w:val="00C272CF"/>
    <w:rsid w:val="00C272EA"/>
    <w:rsid w:val="00C2734A"/>
    <w:rsid w:val="00C27398"/>
    <w:rsid w:val="00C273F0"/>
    <w:rsid w:val="00C27429"/>
    <w:rsid w:val="00C275C1"/>
    <w:rsid w:val="00C27683"/>
    <w:rsid w:val="00C27743"/>
    <w:rsid w:val="00C2796E"/>
    <w:rsid w:val="00C27976"/>
    <w:rsid w:val="00C27B01"/>
    <w:rsid w:val="00C27B8B"/>
    <w:rsid w:val="00C27BA8"/>
    <w:rsid w:val="00C27BAC"/>
    <w:rsid w:val="00C27D79"/>
    <w:rsid w:val="00C3004C"/>
    <w:rsid w:val="00C30075"/>
    <w:rsid w:val="00C3013A"/>
    <w:rsid w:val="00C30315"/>
    <w:rsid w:val="00C304F7"/>
    <w:rsid w:val="00C30643"/>
    <w:rsid w:val="00C30834"/>
    <w:rsid w:val="00C30983"/>
    <w:rsid w:val="00C30AC1"/>
    <w:rsid w:val="00C30ACB"/>
    <w:rsid w:val="00C30B9A"/>
    <w:rsid w:val="00C30C88"/>
    <w:rsid w:val="00C30CEB"/>
    <w:rsid w:val="00C30D6B"/>
    <w:rsid w:val="00C30F9F"/>
    <w:rsid w:val="00C3109D"/>
    <w:rsid w:val="00C31100"/>
    <w:rsid w:val="00C3113D"/>
    <w:rsid w:val="00C312E1"/>
    <w:rsid w:val="00C31740"/>
    <w:rsid w:val="00C31982"/>
    <w:rsid w:val="00C31B00"/>
    <w:rsid w:val="00C31B79"/>
    <w:rsid w:val="00C31B93"/>
    <w:rsid w:val="00C31BB7"/>
    <w:rsid w:val="00C31D8A"/>
    <w:rsid w:val="00C31F0C"/>
    <w:rsid w:val="00C320BC"/>
    <w:rsid w:val="00C32116"/>
    <w:rsid w:val="00C3229A"/>
    <w:rsid w:val="00C3233A"/>
    <w:rsid w:val="00C3235D"/>
    <w:rsid w:val="00C323F3"/>
    <w:rsid w:val="00C32467"/>
    <w:rsid w:val="00C3273F"/>
    <w:rsid w:val="00C32864"/>
    <w:rsid w:val="00C32886"/>
    <w:rsid w:val="00C32938"/>
    <w:rsid w:val="00C32A26"/>
    <w:rsid w:val="00C32B4D"/>
    <w:rsid w:val="00C32BA4"/>
    <w:rsid w:val="00C32BB0"/>
    <w:rsid w:val="00C32DA6"/>
    <w:rsid w:val="00C32F17"/>
    <w:rsid w:val="00C32FD4"/>
    <w:rsid w:val="00C330B4"/>
    <w:rsid w:val="00C33216"/>
    <w:rsid w:val="00C33422"/>
    <w:rsid w:val="00C334C5"/>
    <w:rsid w:val="00C33864"/>
    <w:rsid w:val="00C33875"/>
    <w:rsid w:val="00C33A82"/>
    <w:rsid w:val="00C33A85"/>
    <w:rsid w:val="00C33AFF"/>
    <w:rsid w:val="00C33B16"/>
    <w:rsid w:val="00C33C76"/>
    <w:rsid w:val="00C33F28"/>
    <w:rsid w:val="00C33F75"/>
    <w:rsid w:val="00C34004"/>
    <w:rsid w:val="00C3406C"/>
    <w:rsid w:val="00C34086"/>
    <w:rsid w:val="00C340D2"/>
    <w:rsid w:val="00C341A6"/>
    <w:rsid w:val="00C341F6"/>
    <w:rsid w:val="00C342FE"/>
    <w:rsid w:val="00C34330"/>
    <w:rsid w:val="00C343D4"/>
    <w:rsid w:val="00C34428"/>
    <w:rsid w:val="00C344A4"/>
    <w:rsid w:val="00C345DC"/>
    <w:rsid w:val="00C34658"/>
    <w:rsid w:val="00C346DD"/>
    <w:rsid w:val="00C3477F"/>
    <w:rsid w:val="00C348B3"/>
    <w:rsid w:val="00C3494D"/>
    <w:rsid w:val="00C3494E"/>
    <w:rsid w:val="00C349BB"/>
    <w:rsid w:val="00C34AAA"/>
    <w:rsid w:val="00C34B3B"/>
    <w:rsid w:val="00C34B58"/>
    <w:rsid w:val="00C34CC0"/>
    <w:rsid w:val="00C34DA3"/>
    <w:rsid w:val="00C34DD0"/>
    <w:rsid w:val="00C34E22"/>
    <w:rsid w:val="00C34F58"/>
    <w:rsid w:val="00C350A0"/>
    <w:rsid w:val="00C3518D"/>
    <w:rsid w:val="00C35295"/>
    <w:rsid w:val="00C352BD"/>
    <w:rsid w:val="00C353C9"/>
    <w:rsid w:val="00C354C0"/>
    <w:rsid w:val="00C3554F"/>
    <w:rsid w:val="00C35597"/>
    <w:rsid w:val="00C35601"/>
    <w:rsid w:val="00C3560B"/>
    <w:rsid w:val="00C35614"/>
    <w:rsid w:val="00C35673"/>
    <w:rsid w:val="00C35B8A"/>
    <w:rsid w:val="00C35B8B"/>
    <w:rsid w:val="00C35BC7"/>
    <w:rsid w:val="00C35C56"/>
    <w:rsid w:val="00C35D83"/>
    <w:rsid w:val="00C35EAA"/>
    <w:rsid w:val="00C36066"/>
    <w:rsid w:val="00C36281"/>
    <w:rsid w:val="00C363E6"/>
    <w:rsid w:val="00C36554"/>
    <w:rsid w:val="00C36644"/>
    <w:rsid w:val="00C3664D"/>
    <w:rsid w:val="00C3667D"/>
    <w:rsid w:val="00C36731"/>
    <w:rsid w:val="00C36747"/>
    <w:rsid w:val="00C369F1"/>
    <w:rsid w:val="00C36AA6"/>
    <w:rsid w:val="00C36B5F"/>
    <w:rsid w:val="00C36CEF"/>
    <w:rsid w:val="00C36D25"/>
    <w:rsid w:val="00C37064"/>
    <w:rsid w:val="00C3714E"/>
    <w:rsid w:val="00C37164"/>
    <w:rsid w:val="00C37179"/>
    <w:rsid w:val="00C371C0"/>
    <w:rsid w:val="00C37570"/>
    <w:rsid w:val="00C37618"/>
    <w:rsid w:val="00C3774C"/>
    <w:rsid w:val="00C37777"/>
    <w:rsid w:val="00C37861"/>
    <w:rsid w:val="00C3789C"/>
    <w:rsid w:val="00C37A2D"/>
    <w:rsid w:val="00C37ACC"/>
    <w:rsid w:val="00C37B73"/>
    <w:rsid w:val="00C37BA3"/>
    <w:rsid w:val="00C37CE8"/>
    <w:rsid w:val="00C37D55"/>
    <w:rsid w:val="00C37E09"/>
    <w:rsid w:val="00C37E6B"/>
    <w:rsid w:val="00C37EE0"/>
    <w:rsid w:val="00C37F1F"/>
    <w:rsid w:val="00C4005F"/>
    <w:rsid w:val="00C40073"/>
    <w:rsid w:val="00C400E9"/>
    <w:rsid w:val="00C40319"/>
    <w:rsid w:val="00C4033F"/>
    <w:rsid w:val="00C4044C"/>
    <w:rsid w:val="00C404D0"/>
    <w:rsid w:val="00C40533"/>
    <w:rsid w:val="00C40583"/>
    <w:rsid w:val="00C407EB"/>
    <w:rsid w:val="00C4096C"/>
    <w:rsid w:val="00C409FE"/>
    <w:rsid w:val="00C40BE1"/>
    <w:rsid w:val="00C40BF3"/>
    <w:rsid w:val="00C40BFC"/>
    <w:rsid w:val="00C40DA0"/>
    <w:rsid w:val="00C40E5B"/>
    <w:rsid w:val="00C40EFC"/>
    <w:rsid w:val="00C40F59"/>
    <w:rsid w:val="00C41069"/>
    <w:rsid w:val="00C41173"/>
    <w:rsid w:val="00C41189"/>
    <w:rsid w:val="00C412E5"/>
    <w:rsid w:val="00C414D0"/>
    <w:rsid w:val="00C4175F"/>
    <w:rsid w:val="00C41B96"/>
    <w:rsid w:val="00C41CCD"/>
    <w:rsid w:val="00C41D22"/>
    <w:rsid w:val="00C41DD9"/>
    <w:rsid w:val="00C41DFD"/>
    <w:rsid w:val="00C41FB1"/>
    <w:rsid w:val="00C4201B"/>
    <w:rsid w:val="00C420C5"/>
    <w:rsid w:val="00C42118"/>
    <w:rsid w:val="00C42654"/>
    <w:rsid w:val="00C42664"/>
    <w:rsid w:val="00C42711"/>
    <w:rsid w:val="00C427A2"/>
    <w:rsid w:val="00C4287E"/>
    <w:rsid w:val="00C429F1"/>
    <w:rsid w:val="00C42A05"/>
    <w:rsid w:val="00C42C97"/>
    <w:rsid w:val="00C42CE3"/>
    <w:rsid w:val="00C42D14"/>
    <w:rsid w:val="00C42D80"/>
    <w:rsid w:val="00C42E81"/>
    <w:rsid w:val="00C42FAB"/>
    <w:rsid w:val="00C430BE"/>
    <w:rsid w:val="00C432F0"/>
    <w:rsid w:val="00C432FA"/>
    <w:rsid w:val="00C4339B"/>
    <w:rsid w:val="00C435C4"/>
    <w:rsid w:val="00C4361B"/>
    <w:rsid w:val="00C436DE"/>
    <w:rsid w:val="00C43763"/>
    <w:rsid w:val="00C4377D"/>
    <w:rsid w:val="00C43822"/>
    <w:rsid w:val="00C43919"/>
    <w:rsid w:val="00C43A92"/>
    <w:rsid w:val="00C43C89"/>
    <w:rsid w:val="00C43EDA"/>
    <w:rsid w:val="00C43F6B"/>
    <w:rsid w:val="00C43FC3"/>
    <w:rsid w:val="00C4413A"/>
    <w:rsid w:val="00C442E3"/>
    <w:rsid w:val="00C4444E"/>
    <w:rsid w:val="00C44491"/>
    <w:rsid w:val="00C444A6"/>
    <w:rsid w:val="00C444B6"/>
    <w:rsid w:val="00C444E8"/>
    <w:rsid w:val="00C446DA"/>
    <w:rsid w:val="00C44747"/>
    <w:rsid w:val="00C44825"/>
    <w:rsid w:val="00C44872"/>
    <w:rsid w:val="00C44895"/>
    <w:rsid w:val="00C449F1"/>
    <w:rsid w:val="00C44A86"/>
    <w:rsid w:val="00C44AD1"/>
    <w:rsid w:val="00C44AF1"/>
    <w:rsid w:val="00C44B1C"/>
    <w:rsid w:val="00C44B1D"/>
    <w:rsid w:val="00C44BE4"/>
    <w:rsid w:val="00C44DEE"/>
    <w:rsid w:val="00C45017"/>
    <w:rsid w:val="00C45052"/>
    <w:rsid w:val="00C4507B"/>
    <w:rsid w:val="00C45093"/>
    <w:rsid w:val="00C45100"/>
    <w:rsid w:val="00C451D0"/>
    <w:rsid w:val="00C45246"/>
    <w:rsid w:val="00C45250"/>
    <w:rsid w:val="00C4558C"/>
    <w:rsid w:val="00C4567F"/>
    <w:rsid w:val="00C457A4"/>
    <w:rsid w:val="00C45C99"/>
    <w:rsid w:val="00C45DEE"/>
    <w:rsid w:val="00C45E79"/>
    <w:rsid w:val="00C45EDC"/>
    <w:rsid w:val="00C460C9"/>
    <w:rsid w:val="00C460FA"/>
    <w:rsid w:val="00C46226"/>
    <w:rsid w:val="00C46495"/>
    <w:rsid w:val="00C4655D"/>
    <w:rsid w:val="00C46560"/>
    <w:rsid w:val="00C46751"/>
    <w:rsid w:val="00C4679E"/>
    <w:rsid w:val="00C46A5F"/>
    <w:rsid w:val="00C46B88"/>
    <w:rsid w:val="00C46C3D"/>
    <w:rsid w:val="00C46D09"/>
    <w:rsid w:val="00C46FAC"/>
    <w:rsid w:val="00C4708C"/>
    <w:rsid w:val="00C470A9"/>
    <w:rsid w:val="00C47124"/>
    <w:rsid w:val="00C47198"/>
    <w:rsid w:val="00C472DE"/>
    <w:rsid w:val="00C473AF"/>
    <w:rsid w:val="00C47425"/>
    <w:rsid w:val="00C4746C"/>
    <w:rsid w:val="00C474C1"/>
    <w:rsid w:val="00C47757"/>
    <w:rsid w:val="00C4775A"/>
    <w:rsid w:val="00C47879"/>
    <w:rsid w:val="00C47937"/>
    <w:rsid w:val="00C47943"/>
    <w:rsid w:val="00C47950"/>
    <w:rsid w:val="00C47992"/>
    <w:rsid w:val="00C479FE"/>
    <w:rsid w:val="00C47A36"/>
    <w:rsid w:val="00C47C04"/>
    <w:rsid w:val="00C47D54"/>
    <w:rsid w:val="00C47D76"/>
    <w:rsid w:val="00C500BC"/>
    <w:rsid w:val="00C500F1"/>
    <w:rsid w:val="00C50184"/>
    <w:rsid w:val="00C501A4"/>
    <w:rsid w:val="00C502CA"/>
    <w:rsid w:val="00C5032D"/>
    <w:rsid w:val="00C50382"/>
    <w:rsid w:val="00C5068B"/>
    <w:rsid w:val="00C5072A"/>
    <w:rsid w:val="00C5080F"/>
    <w:rsid w:val="00C5092F"/>
    <w:rsid w:val="00C50983"/>
    <w:rsid w:val="00C50999"/>
    <w:rsid w:val="00C50AE1"/>
    <w:rsid w:val="00C50BA4"/>
    <w:rsid w:val="00C50BF3"/>
    <w:rsid w:val="00C50BF6"/>
    <w:rsid w:val="00C50C29"/>
    <w:rsid w:val="00C50CC1"/>
    <w:rsid w:val="00C50CCD"/>
    <w:rsid w:val="00C50D37"/>
    <w:rsid w:val="00C50D43"/>
    <w:rsid w:val="00C50DA2"/>
    <w:rsid w:val="00C510EB"/>
    <w:rsid w:val="00C51213"/>
    <w:rsid w:val="00C51233"/>
    <w:rsid w:val="00C51298"/>
    <w:rsid w:val="00C51366"/>
    <w:rsid w:val="00C513E2"/>
    <w:rsid w:val="00C513F4"/>
    <w:rsid w:val="00C5143F"/>
    <w:rsid w:val="00C51450"/>
    <w:rsid w:val="00C51585"/>
    <w:rsid w:val="00C51684"/>
    <w:rsid w:val="00C51798"/>
    <w:rsid w:val="00C5182D"/>
    <w:rsid w:val="00C5191E"/>
    <w:rsid w:val="00C51A3F"/>
    <w:rsid w:val="00C51B58"/>
    <w:rsid w:val="00C51BF3"/>
    <w:rsid w:val="00C51C49"/>
    <w:rsid w:val="00C51D59"/>
    <w:rsid w:val="00C51F06"/>
    <w:rsid w:val="00C51F41"/>
    <w:rsid w:val="00C5208C"/>
    <w:rsid w:val="00C520E2"/>
    <w:rsid w:val="00C524AF"/>
    <w:rsid w:val="00C52569"/>
    <w:rsid w:val="00C525CF"/>
    <w:rsid w:val="00C525EB"/>
    <w:rsid w:val="00C52712"/>
    <w:rsid w:val="00C5283A"/>
    <w:rsid w:val="00C529E9"/>
    <w:rsid w:val="00C52A53"/>
    <w:rsid w:val="00C52B18"/>
    <w:rsid w:val="00C52B99"/>
    <w:rsid w:val="00C52D3D"/>
    <w:rsid w:val="00C52FE5"/>
    <w:rsid w:val="00C53132"/>
    <w:rsid w:val="00C53199"/>
    <w:rsid w:val="00C531A5"/>
    <w:rsid w:val="00C532C5"/>
    <w:rsid w:val="00C5342C"/>
    <w:rsid w:val="00C5345D"/>
    <w:rsid w:val="00C53467"/>
    <w:rsid w:val="00C5359C"/>
    <w:rsid w:val="00C53605"/>
    <w:rsid w:val="00C53741"/>
    <w:rsid w:val="00C53AAD"/>
    <w:rsid w:val="00C53BE3"/>
    <w:rsid w:val="00C53BF6"/>
    <w:rsid w:val="00C53D1A"/>
    <w:rsid w:val="00C53DBB"/>
    <w:rsid w:val="00C5404F"/>
    <w:rsid w:val="00C540DF"/>
    <w:rsid w:val="00C54401"/>
    <w:rsid w:val="00C545A4"/>
    <w:rsid w:val="00C546CF"/>
    <w:rsid w:val="00C54773"/>
    <w:rsid w:val="00C54790"/>
    <w:rsid w:val="00C548C6"/>
    <w:rsid w:val="00C549F2"/>
    <w:rsid w:val="00C54A0E"/>
    <w:rsid w:val="00C54D23"/>
    <w:rsid w:val="00C54D8C"/>
    <w:rsid w:val="00C54E09"/>
    <w:rsid w:val="00C55087"/>
    <w:rsid w:val="00C55337"/>
    <w:rsid w:val="00C5559B"/>
    <w:rsid w:val="00C55634"/>
    <w:rsid w:val="00C558DD"/>
    <w:rsid w:val="00C558ED"/>
    <w:rsid w:val="00C55980"/>
    <w:rsid w:val="00C55994"/>
    <w:rsid w:val="00C55BBC"/>
    <w:rsid w:val="00C55BBE"/>
    <w:rsid w:val="00C55C07"/>
    <w:rsid w:val="00C55CB8"/>
    <w:rsid w:val="00C55D41"/>
    <w:rsid w:val="00C55ECC"/>
    <w:rsid w:val="00C55F37"/>
    <w:rsid w:val="00C55F92"/>
    <w:rsid w:val="00C561AB"/>
    <w:rsid w:val="00C56259"/>
    <w:rsid w:val="00C56265"/>
    <w:rsid w:val="00C5635A"/>
    <w:rsid w:val="00C56420"/>
    <w:rsid w:val="00C56465"/>
    <w:rsid w:val="00C56587"/>
    <w:rsid w:val="00C566BE"/>
    <w:rsid w:val="00C56752"/>
    <w:rsid w:val="00C56852"/>
    <w:rsid w:val="00C568DB"/>
    <w:rsid w:val="00C56903"/>
    <w:rsid w:val="00C56951"/>
    <w:rsid w:val="00C569F1"/>
    <w:rsid w:val="00C56B51"/>
    <w:rsid w:val="00C56B93"/>
    <w:rsid w:val="00C56BB0"/>
    <w:rsid w:val="00C56D35"/>
    <w:rsid w:val="00C56E9B"/>
    <w:rsid w:val="00C56FC1"/>
    <w:rsid w:val="00C5705D"/>
    <w:rsid w:val="00C57362"/>
    <w:rsid w:val="00C57400"/>
    <w:rsid w:val="00C57464"/>
    <w:rsid w:val="00C5753A"/>
    <w:rsid w:val="00C575E1"/>
    <w:rsid w:val="00C5770B"/>
    <w:rsid w:val="00C5776A"/>
    <w:rsid w:val="00C5776B"/>
    <w:rsid w:val="00C57865"/>
    <w:rsid w:val="00C578AB"/>
    <w:rsid w:val="00C5795B"/>
    <w:rsid w:val="00C57A4A"/>
    <w:rsid w:val="00C57AEF"/>
    <w:rsid w:val="00C57EE1"/>
    <w:rsid w:val="00C57F8E"/>
    <w:rsid w:val="00C57FDA"/>
    <w:rsid w:val="00C600D8"/>
    <w:rsid w:val="00C600F0"/>
    <w:rsid w:val="00C60341"/>
    <w:rsid w:val="00C60398"/>
    <w:rsid w:val="00C603C6"/>
    <w:rsid w:val="00C604FE"/>
    <w:rsid w:val="00C60509"/>
    <w:rsid w:val="00C60641"/>
    <w:rsid w:val="00C606FA"/>
    <w:rsid w:val="00C60704"/>
    <w:rsid w:val="00C6073D"/>
    <w:rsid w:val="00C60863"/>
    <w:rsid w:val="00C60914"/>
    <w:rsid w:val="00C60976"/>
    <w:rsid w:val="00C60A3C"/>
    <w:rsid w:val="00C60B0C"/>
    <w:rsid w:val="00C60B96"/>
    <w:rsid w:val="00C60CAE"/>
    <w:rsid w:val="00C60F1F"/>
    <w:rsid w:val="00C6108E"/>
    <w:rsid w:val="00C613F4"/>
    <w:rsid w:val="00C614BA"/>
    <w:rsid w:val="00C6155E"/>
    <w:rsid w:val="00C61681"/>
    <w:rsid w:val="00C61A72"/>
    <w:rsid w:val="00C61A77"/>
    <w:rsid w:val="00C61E9A"/>
    <w:rsid w:val="00C61EC9"/>
    <w:rsid w:val="00C61F1C"/>
    <w:rsid w:val="00C61F8E"/>
    <w:rsid w:val="00C620CC"/>
    <w:rsid w:val="00C62245"/>
    <w:rsid w:val="00C6234B"/>
    <w:rsid w:val="00C62588"/>
    <w:rsid w:val="00C629B6"/>
    <w:rsid w:val="00C62A06"/>
    <w:rsid w:val="00C62A28"/>
    <w:rsid w:val="00C62ACB"/>
    <w:rsid w:val="00C62AE1"/>
    <w:rsid w:val="00C62C88"/>
    <w:rsid w:val="00C62D12"/>
    <w:rsid w:val="00C62D88"/>
    <w:rsid w:val="00C62E05"/>
    <w:rsid w:val="00C62F84"/>
    <w:rsid w:val="00C63039"/>
    <w:rsid w:val="00C630D2"/>
    <w:rsid w:val="00C630F0"/>
    <w:rsid w:val="00C63107"/>
    <w:rsid w:val="00C631A7"/>
    <w:rsid w:val="00C6326A"/>
    <w:rsid w:val="00C63331"/>
    <w:rsid w:val="00C6346B"/>
    <w:rsid w:val="00C637A9"/>
    <w:rsid w:val="00C63947"/>
    <w:rsid w:val="00C63F17"/>
    <w:rsid w:val="00C63F45"/>
    <w:rsid w:val="00C63F51"/>
    <w:rsid w:val="00C63FF6"/>
    <w:rsid w:val="00C640E7"/>
    <w:rsid w:val="00C641C3"/>
    <w:rsid w:val="00C64223"/>
    <w:rsid w:val="00C64231"/>
    <w:rsid w:val="00C646E2"/>
    <w:rsid w:val="00C64770"/>
    <w:rsid w:val="00C648F9"/>
    <w:rsid w:val="00C64906"/>
    <w:rsid w:val="00C64922"/>
    <w:rsid w:val="00C649B8"/>
    <w:rsid w:val="00C64DC5"/>
    <w:rsid w:val="00C64FE6"/>
    <w:rsid w:val="00C6509A"/>
    <w:rsid w:val="00C650A4"/>
    <w:rsid w:val="00C65112"/>
    <w:rsid w:val="00C65296"/>
    <w:rsid w:val="00C65527"/>
    <w:rsid w:val="00C65553"/>
    <w:rsid w:val="00C65574"/>
    <w:rsid w:val="00C6563E"/>
    <w:rsid w:val="00C65703"/>
    <w:rsid w:val="00C658C9"/>
    <w:rsid w:val="00C658DB"/>
    <w:rsid w:val="00C659E3"/>
    <w:rsid w:val="00C65CA7"/>
    <w:rsid w:val="00C65D12"/>
    <w:rsid w:val="00C65E4B"/>
    <w:rsid w:val="00C65EA6"/>
    <w:rsid w:val="00C660BF"/>
    <w:rsid w:val="00C66152"/>
    <w:rsid w:val="00C66347"/>
    <w:rsid w:val="00C66401"/>
    <w:rsid w:val="00C6646C"/>
    <w:rsid w:val="00C6663F"/>
    <w:rsid w:val="00C667B7"/>
    <w:rsid w:val="00C66905"/>
    <w:rsid w:val="00C669B1"/>
    <w:rsid w:val="00C66A6E"/>
    <w:rsid w:val="00C66AB8"/>
    <w:rsid w:val="00C66AD6"/>
    <w:rsid w:val="00C66B04"/>
    <w:rsid w:val="00C66BFB"/>
    <w:rsid w:val="00C66DA8"/>
    <w:rsid w:val="00C6701D"/>
    <w:rsid w:val="00C67200"/>
    <w:rsid w:val="00C67260"/>
    <w:rsid w:val="00C672FA"/>
    <w:rsid w:val="00C67356"/>
    <w:rsid w:val="00C6763A"/>
    <w:rsid w:val="00C678F0"/>
    <w:rsid w:val="00C67928"/>
    <w:rsid w:val="00C67E48"/>
    <w:rsid w:val="00C67FC8"/>
    <w:rsid w:val="00C67FE9"/>
    <w:rsid w:val="00C7058D"/>
    <w:rsid w:val="00C70698"/>
    <w:rsid w:val="00C707C2"/>
    <w:rsid w:val="00C7090E"/>
    <w:rsid w:val="00C70A7E"/>
    <w:rsid w:val="00C70B27"/>
    <w:rsid w:val="00C70D83"/>
    <w:rsid w:val="00C70E63"/>
    <w:rsid w:val="00C70FE2"/>
    <w:rsid w:val="00C71189"/>
    <w:rsid w:val="00C711D1"/>
    <w:rsid w:val="00C71577"/>
    <w:rsid w:val="00C7182B"/>
    <w:rsid w:val="00C71968"/>
    <w:rsid w:val="00C71998"/>
    <w:rsid w:val="00C71A19"/>
    <w:rsid w:val="00C71A27"/>
    <w:rsid w:val="00C71C74"/>
    <w:rsid w:val="00C71C81"/>
    <w:rsid w:val="00C71CB2"/>
    <w:rsid w:val="00C71D04"/>
    <w:rsid w:val="00C71D5B"/>
    <w:rsid w:val="00C72043"/>
    <w:rsid w:val="00C72290"/>
    <w:rsid w:val="00C7230A"/>
    <w:rsid w:val="00C727F2"/>
    <w:rsid w:val="00C7287D"/>
    <w:rsid w:val="00C72A5A"/>
    <w:rsid w:val="00C72D0E"/>
    <w:rsid w:val="00C72D60"/>
    <w:rsid w:val="00C72D9E"/>
    <w:rsid w:val="00C72E92"/>
    <w:rsid w:val="00C73181"/>
    <w:rsid w:val="00C7334C"/>
    <w:rsid w:val="00C733F4"/>
    <w:rsid w:val="00C7342F"/>
    <w:rsid w:val="00C7365D"/>
    <w:rsid w:val="00C736CA"/>
    <w:rsid w:val="00C737ED"/>
    <w:rsid w:val="00C7380E"/>
    <w:rsid w:val="00C7392A"/>
    <w:rsid w:val="00C739FC"/>
    <w:rsid w:val="00C73A4A"/>
    <w:rsid w:val="00C73A6A"/>
    <w:rsid w:val="00C73BB3"/>
    <w:rsid w:val="00C73D2A"/>
    <w:rsid w:val="00C73D6A"/>
    <w:rsid w:val="00C73DAD"/>
    <w:rsid w:val="00C73E6B"/>
    <w:rsid w:val="00C73F63"/>
    <w:rsid w:val="00C74028"/>
    <w:rsid w:val="00C7415B"/>
    <w:rsid w:val="00C741D9"/>
    <w:rsid w:val="00C74246"/>
    <w:rsid w:val="00C74595"/>
    <w:rsid w:val="00C7470A"/>
    <w:rsid w:val="00C74C34"/>
    <w:rsid w:val="00C74CC7"/>
    <w:rsid w:val="00C74E41"/>
    <w:rsid w:val="00C74EF3"/>
    <w:rsid w:val="00C74F44"/>
    <w:rsid w:val="00C75006"/>
    <w:rsid w:val="00C750DF"/>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E64"/>
    <w:rsid w:val="00C75F35"/>
    <w:rsid w:val="00C761A2"/>
    <w:rsid w:val="00C762E2"/>
    <w:rsid w:val="00C763D0"/>
    <w:rsid w:val="00C763F6"/>
    <w:rsid w:val="00C7655D"/>
    <w:rsid w:val="00C766F5"/>
    <w:rsid w:val="00C76928"/>
    <w:rsid w:val="00C76930"/>
    <w:rsid w:val="00C76A7C"/>
    <w:rsid w:val="00C76B43"/>
    <w:rsid w:val="00C76D98"/>
    <w:rsid w:val="00C76DB3"/>
    <w:rsid w:val="00C76E7B"/>
    <w:rsid w:val="00C76F00"/>
    <w:rsid w:val="00C7704D"/>
    <w:rsid w:val="00C7724F"/>
    <w:rsid w:val="00C7725B"/>
    <w:rsid w:val="00C7738B"/>
    <w:rsid w:val="00C77510"/>
    <w:rsid w:val="00C7762E"/>
    <w:rsid w:val="00C77777"/>
    <w:rsid w:val="00C7784B"/>
    <w:rsid w:val="00C778DF"/>
    <w:rsid w:val="00C77A48"/>
    <w:rsid w:val="00C77A74"/>
    <w:rsid w:val="00C77A83"/>
    <w:rsid w:val="00C77C54"/>
    <w:rsid w:val="00C77C5C"/>
    <w:rsid w:val="00C77CF1"/>
    <w:rsid w:val="00C77E0D"/>
    <w:rsid w:val="00C77EDD"/>
    <w:rsid w:val="00C77F21"/>
    <w:rsid w:val="00C77F85"/>
    <w:rsid w:val="00C80011"/>
    <w:rsid w:val="00C800D5"/>
    <w:rsid w:val="00C8025F"/>
    <w:rsid w:val="00C802A0"/>
    <w:rsid w:val="00C802D0"/>
    <w:rsid w:val="00C80307"/>
    <w:rsid w:val="00C80467"/>
    <w:rsid w:val="00C8048C"/>
    <w:rsid w:val="00C80609"/>
    <w:rsid w:val="00C8060D"/>
    <w:rsid w:val="00C8083A"/>
    <w:rsid w:val="00C80948"/>
    <w:rsid w:val="00C8096E"/>
    <w:rsid w:val="00C80AB5"/>
    <w:rsid w:val="00C80B29"/>
    <w:rsid w:val="00C80C8C"/>
    <w:rsid w:val="00C80D1A"/>
    <w:rsid w:val="00C80E44"/>
    <w:rsid w:val="00C80E80"/>
    <w:rsid w:val="00C81172"/>
    <w:rsid w:val="00C811F5"/>
    <w:rsid w:val="00C8131F"/>
    <w:rsid w:val="00C8134D"/>
    <w:rsid w:val="00C81765"/>
    <w:rsid w:val="00C817EF"/>
    <w:rsid w:val="00C819D2"/>
    <w:rsid w:val="00C81BCE"/>
    <w:rsid w:val="00C81ED2"/>
    <w:rsid w:val="00C81F04"/>
    <w:rsid w:val="00C81F4A"/>
    <w:rsid w:val="00C820A5"/>
    <w:rsid w:val="00C82157"/>
    <w:rsid w:val="00C82515"/>
    <w:rsid w:val="00C8263D"/>
    <w:rsid w:val="00C827D2"/>
    <w:rsid w:val="00C828C1"/>
    <w:rsid w:val="00C82A9D"/>
    <w:rsid w:val="00C82BBE"/>
    <w:rsid w:val="00C82BDB"/>
    <w:rsid w:val="00C82D3C"/>
    <w:rsid w:val="00C82ECF"/>
    <w:rsid w:val="00C83118"/>
    <w:rsid w:val="00C83228"/>
    <w:rsid w:val="00C83235"/>
    <w:rsid w:val="00C83236"/>
    <w:rsid w:val="00C832A7"/>
    <w:rsid w:val="00C83774"/>
    <w:rsid w:val="00C837FD"/>
    <w:rsid w:val="00C839CF"/>
    <w:rsid w:val="00C83AAB"/>
    <w:rsid w:val="00C83B32"/>
    <w:rsid w:val="00C83B51"/>
    <w:rsid w:val="00C83B89"/>
    <w:rsid w:val="00C83BCB"/>
    <w:rsid w:val="00C83C8F"/>
    <w:rsid w:val="00C83DEB"/>
    <w:rsid w:val="00C83FE3"/>
    <w:rsid w:val="00C8408E"/>
    <w:rsid w:val="00C84237"/>
    <w:rsid w:val="00C8479E"/>
    <w:rsid w:val="00C847D9"/>
    <w:rsid w:val="00C84820"/>
    <w:rsid w:val="00C848CD"/>
    <w:rsid w:val="00C84B2C"/>
    <w:rsid w:val="00C84B84"/>
    <w:rsid w:val="00C84C55"/>
    <w:rsid w:val="00C84CAD"/>
    <w:rsid w:val="00C84DD4"/>
    <w:rsid w:val="00C84E10"/>
    <w:rsid w:val="00C84FFB"/>
    <w:rsid w:val="00C85154"/>
    <w:rsid w:val="00C85177"/>
    <w:rsid w:val="00C852B1"/>
    <w:rsid w:val="00C8534A"/>
    <w:rsid w:val="00C853BF"/>
    <w:rsid w:val="00C855B8"/>
    <w:rsid w:val="00C85654"/>
    <w:rsid w:val="00C85839"/>
    <w:rsid w:val="00C859E3"/>
    <w:rsid w:val="00C85B05"/>
    <w:rsid w:val="00C85B8D"/>
    <w:rsid w:val="00C85BB8"/>
    <w:rsid w:val="00C85E26"/>
    <w:rsid w:val="00C85E33"/>
    <w:rsid w:val="00C85E71"/>
    <w:rsid w:val="00C85F0F"/>
    <w:rsid w:val="00C860B4"/>
    <w:rsid w:val="00C86149"/>
    <w:rsid w:val="00C86285"/>
    <w:rsid w:val="00C8643D"/>
    <w:rsid w:val="00C86446"/>
    <w:rsid w:val="00C865A4"/>
    <w:rsid w:val="00C865D4"/>
    <w:rsid w:val="00C86656"/>
    <w:rsid w:val="00C86828"/>
    <w:rsid w:val="00C86AE8"/>
    <w:rsid w:val="00C86F27"/>
    <w:rsid w:val="00C86F5E"/>
    <w:rsid w:val="00C86FE7"/>
    <w:rsid w:val="00C8707D"/>
    <w:rsid w:val="00C871E6"/>
    <w:rsid w:val="00C87266"/>
    <w:rsid w:val="00C8732E"/>
    <w:rsid w:val="00C873FE"/>
    <w:rsid w:val="00C87552"/>
    <w:rsid w:val="00C8772D"/>
    <w:rsid w:val="00C87786"/>
    <w:rsid w:val="00C87A3C"/>
    <w:rsid w:val="00C87A7B"/>
    <w:rsid w:val="00C87AD3"/>
    <w:rsid w:val="00C87B3F"/>
    <w:rsid w:val="00C87CCC"/>
    <w:rsid w:val="00C87D1E"/>
    <w:rsid w:val="00C87F63"/>
    <w:rsid w:val="00C901C0"/>
    <w:rsid w:val="00C90219"/>
    <w:rsid w:val="00C9028A"/>
    <w:rsid w:val="00C90668"/>
    <w:rsid w:val="00C906D3"/>
    <w:rsid w:val="00C90731"/>
    <w:rsid w:val="00C90774"/>
    <w:rsid w:val="00C907BF"/>
    <w:rsid w:val="00C907D8"/>
    <w:rsid w:val="00C9081C"/>
    <w:rsid w:val="00C90867"/>
    <w:rsid w:val="00C909B2"/>
    <w:rsid w:val="00C90C9C"/>
    <w:rsid w:val="00C90E75"/>
    <w:rsid w:val="00C90F4F"/>
    <w:rsid w:val="00C91009"/>
    <w:rsid w:val="00C91214"/>
    <w:rsid w:val="00C91294"/>
    <w:rsid w:val="00C91425"/>
    <w:rsid w:val="00C915DC"/>
    <w:rsid w:val="00C9166D"/>
    <w:rsid w:val="00C91678"/>
    <w:rsid w:val="00C916ED"/>
    <w:rsid w:val="00C9171C"/>
    <w:rsid w:val="00C9179C"/>
    <w:rsid w:val="00C91926"/>
    <w:rsid w:val="00C9194E"/>
    <w:rsid w:val="00C9196F"/>
    <w:rsid w:val="00C919B2"/>
    <w:rsid w:val="00C91B3D"/>
    <w:rsid w:val="00C91CE0"/>
    <w:rsid w:val="00C91CFB"/>
    <w:rsid w:val="00C91D0D"/>
    <w:rsid w:val="00C91E4F"/>
    <w:rsid w:val="00C91ECE"/>
    <w:rsid w:val="00C91FDF"/>
    <w:rsid w:val="00C9200F"/>
    <w:rsid w:val="00C9215D"/>
    <w:rsid w:val="00C922E7"/>
    <w:rsid w:val="00C9259A"/>
    <w:rsid w:val="00C928C1"/>
    <w:rsid w:val="00C92951"/>
    <w:rsid w:val="00C92957"/>
    <w:rsid w:val="00C929C7"/>
    <w:rsid w:val="00C92AFE"/>
    <w:rsid w:val="00C92E77"/>
    <w:rsid w:val="00C92FAE"/>
    <w:rsid w:val="00C92FBC"/>
    <w:rsid w:val="00C92FE6"/>
    <w:rsid w:val="00C9325D"/>
    <w:rsid w:val="00C933DF"/>
    <w:rsid w:val="00C93560"/>
    <w:rsid w:val="00C935D4"/>
    <w:rsid w:val="00C93683"/>
    <w:rsid w:val="00C93758"/>
    <w:rsid w:val="00C93847"/>
    <w:rsid w:val="00C9392D"/>
    <w:rsid w:val="00C93A55"/>
    <w:rsid w:val="00C942BA"/>
    <w:rsid w:val="00C9437E"/>
    <w:rsid w:val="00C944BB"/>
    <w:rsid w:val="00C94780"/>
    <w:rsid w:val="00C94786"/>
    <w:rsid w:val="00C9483E"/>
    <w:rsid w:val="00C94967"/>
    <w:rsid w:val="00C94A15"/>
    <w:rsid w:val="00C94B64"/>
    <w:rsid w:val="00C94CE1"/>
    <w:rsid w:val="00C94D0D"/>
    <w:rsid w:val="00C94E60"/>
    <w:rsid w:val="00C9502C"/>
    <w:rsid w:val="00C95063"/>
    <w:rsid w:val="00C951C2"/>
    <w:rsid w:val="00C951ED"/>
    <w:rsid w:val="00C95348"/>
    <w:rsid w:val="00C954B6"/>
    <w:rsid w:val="00C95563"/>
    <w:rsid w:val="00C95695"/>
    <w:rsid w:val="00C9572F"/>
    <w:rsid w:val="00C95748"/>
    <w:rsid w:val="00C95795"/>
    <w:rsid w:val="00C958AD"/>
    <w:rsid w:val="00C958B3"/>
    <w:rsid w:val="00C958F0"/>
    <w:rsid w:val="00C959FE"/>
    <w:rsid w:val="00C95A6A"/>
    <w:rsid w:val="00C95ADD"/>
    <w:rsid w:val="00C95C7C"/>
    <w:rsid w:val="00C95EA3"/>
    <w:rsid w:val="00C95F5F"/>
    <w:rsid w:val="00C95F9D"/>
    <w:rsid w:val="00C95FCA"/>
    <w:rsid w:val="00C96161"/>
    <w:rsid w:val="00C961D5"/>
    <w:rsid w:val="00C961F5"/>
    <w:rsid w:val="00C96309"/>
    <w:rsid w:val="00C963F7"/>
    <w:rsid w:val="00C96566"/>
    <w:rsid w:val="00C9657D"/>
    <w:rsid w:val="00C96597"/>
    <w:rsid w:val="00C96642"/>
    <w:rsid w:val="00C96673"/>
    <w:rsid w:val="00C96693"/>
    <w:rsid w:val="00C967FA"/>
    <w:rsid w:val="00C96889"/>
    <w:rsid w:val="00C96946"/>
    <w:rsid w:val="00C96A02"/>
    <w:rsid w:val="00C96A5C"/>
    <w:rsid w:val="00C96AD1"/>
    <w:rsid w:val="00C96AF0"/>
    <w:rsid w:val="00C96AF1"/>
    <w:rsid w:val="00C96BCA"/>
    <w:rsid w:val="00C96E15"/>
    <w:rsid w:val="00C96E1E"/>
    <w:rsid w:val="00C96E4F"/>
    <w:rsid w:val="00C96F04"/>
    <w:rsid w:val="00C96F20"/>
    <w:rsid w:val="00C96F34"/>
    <w:rsid w:val="00C9707D"/>
    <w:rsid w:val="00C9719E"/>
    <w:rsid w:val="00C971D4"/>
    <w:rsid w:val="00C97286"/>
    <w:rsid w:val="00C97388"/>
    <w:rsid w:val="00C973BF"/>
    <w:rsid w:val="00C975DD"/>
    <w:rsid w:val="00C9766B"/>
    <w:rsid w:val="00C97674"/>
    <w:rsid w:val="00C976AB"/>
    <w:rsid w:val="00C978B0"/>
    <w:rsid w:val="00C979EE"/>
    <w:rsid w:val="00C97A3C"/>
    <w:rsid w:val="00C97A82"/>
    <w:rsid w:val="00C97ACF"/>
    <w:rsid w:val="00C97B49"/>
    <w:rsid w:val="00C97D64"/>
    <w:rsid w:val="00C97D78"/>
    <w:rsid w:val="00C97DF5"/>
    <w:rsid w:val="00C97EF8"/>
    <w:rsid w:val="00CA0051"/>
    <w:rsid w:val="00CA0163"/>
    <w:rsid w:val="00CA02C4"/>
    <w:rsid w:val="00CA0397"/>
    <w:rsid w:val="00CA054B"/>
    <w:rsid w:val="00CA06C7"/>
    <w:rsid w:val="00CA07CE"/>
    <w:rsid w:val="00CA0A4B"/>
    <w:rsid w:val="00CA0A4D"/>
    <w:rsid w:val="00CA0A98"/>
    <w:rsid w:val="00CA0B5C"/>
    <w:rsid w:val="00CA0C34"/>
    <w:rsid w:val="00CA0C3E"/>
    <w:rsid w:val="00CA0C4B"/>
    <w:rsid w:val="00CA0C90"/>
    <w:rsid w:val="00CA0D4B"/>
    <w:rsid w:val="00CA0DF2"/>
    <w:rsid w:val="00CA0DFF"/>
    <w:rsid w:val="00CA0EC6"/>
    <w:rsid w:val="00CA119C"/>
    <w:rsid w:val="00CA11B2"/>
    <w:rsid w:val="00CA125C"/>
    <w:rsid w:val="00CA12E0"/>
    <w:rsid w:val="00CA152F"/>
    <w:rsid w:val="00CA1557"/>
    <w:rsid w:val="00CA182E"/>
    <w:rsid w:val="00CA1898"/>
    <w:rsid w:val="00CA1BC4"/>
    <w:rsid w:val="00CA1D5D"/>
    <w:rsid w:val="00CA1D96"/>
    <w:rsid w:val="00CA1F58"/>
    <w:rsid w:val="00CA1F6F"/>
    <w:rsid w:val="00CA2065"/>
    <w:rsid w:val="00CA20D8"/>
    <w:rsid w:val="00CA2103"/>
    <w:rsid w:val="00CA2211"/>
    <w:rsid w:val="00CA2231"/>
    <w:rsid w:val="00CA2255"/>
    <w:rsid w:val="00CA22AB"/>
    <w:rsid w:val="00CA245E"/>
    <w:rsid w:val="00CA2472"/>
    <w:rsid w:val="00CA24EB"/>
    <w:rsid w:val="00CA258D"/>
    <w:rsid w:val="00CA27AA"/>
    <w:rsid w:val="00CA28E8"/>
    <w:rsid w:val="00CA2939"/>
    <w:rsid w:val="00CA2A93"/>
    <w:rsid w:val="00CA2B41"/>
    <w:rsid w:val="00CA2E95"/>
    <w:rsid w:val="00CA2EEF"/>
    <w:rsid w:val="00CA2F0D"/>
    <w:rsid w:val="00CA3073"/>
    <w:rsid w:val="00CA3179"/>
    <w:rsid w:val="00CA322F"/>
    <w:rsid w:val="00CA32B7"/>
    <w:rsid w:val="00CA33E6"/>
    <w:rsid w:val="00CA35C6"/>
    <w:rsid w:val="00CA366B"/>
    <w:rsid w:val="00CA3700"/>
    <w:rsid w:val="00CA3814"/>
    <w:rsid w:val="00CA383C"/>
    <w:rsid w:val="00CA387D"/>
    <w:rsid w:val="00CA3990"/>
    <w:rsid w:val="00CA39F9"/>
    <w:rsid w:val="00CA3AB4"/>
    <w:rsid w:val="00CA3ABB"/>
    <w:rsid w:val="00CA3D15"/>
    <w:rsid w:val="00CA4033"/>
    <w:rsid w:val="00CA4140"/>
    <w:rsid w:val="00CA41BF"/>
    <w:rsid w:val="00CA4411"/>
    <w:rsid w:val="00CA44A8"/>
    <w:rsid w:val="00CA4527"/>
    <w:rsid w:val="00CA49A8"/>
    <w:rsid w:val="00CA4B13"/>
    <w:rsid w:val="00CA4DBF"/>
    <w:rsid w:val="00CA4EB1"/>
    <w:rsid w:val="00CA4F0C"/>
    <w:rsid w:val="00CA4F85"/>
    <w:rsid w:val="00CA4F86"/>
    <w:rsid w:val="00CA50CF"/>
    <w:rsid w:val="00CA51C2"/>
    <w:rsid w:val="00CA520C"/>
    <w:rsid w:val="00CA54CC"/>
    <w:rsid w:val="00CA5583"/>
    <w:rsid w:val="00CA5586"/>
    <w:rsid w:val="00CA59BA"/>
    <w:rsid w:val="00CA5B68"/>
    <w:rsid w:val="00CA5BD2"/>
    <w:rsid w:val="00CA609E"/>
    <w:rsid w:val="00CA60A9"/>
    <w:rsid w:val="00CA60F3"/>
    <w:rsid w:val="00CA61B9"/>
    <w:rsid w:val="00CA62B1"/>
    <w:rsid w:val="00CA6340"/>
    <w:rsid w:val="00CA6459"/>
    <w:rsid w:val="00CA65AB"/>
    <w:rsid w:val="00CA65F3"/>
    <w:rsid w:val="00CA67F1"/>
    <w:rsid w:val="00CA68B7"/>
    <w:rsid w:val="00CA69AC"/>
    <w:rsid w:val="00CA6BF6"/>
    <w:rsid w:val="00CA6C5A"/>
    <w:rsid w:val="00CA6D00"/>
    <w:rsid w:val="00CA712E"/>
    <w:rsid w:val="00CA719C"/>
    <w:rsid w:val="00CA71D6"/>
    <w:rsid w:val="00CA73B5"/>
    <w:rsid w:val="00CA7452"/>
    <w:rsid w:val="00CA746A"/>
    <w:rsid w:val="00CA7576"/>
    <w:rsid w:val="00CA766C"/>
    <w:rsid w:val="00CA7695"/>
    <w:rsid w:val="00CA782D"/>
    <w:rsid w:val="00CA7951"/>
    <w:rsid w:val="00CA79F1"/>
    <w:rsid w:val="00CA7A28"/>
    <w:rsid w:val="00CA7CDE"/>
    <w:rsid w:val="00CA7CE0"/>
    <w:rsid w:val="00CA7CE7"/>
    <w:rsid w:val="00CA7E1D"/>
    <w:rsid w:val="00CA7E46"/>
    <w:rsid w:val="00CA7E49"/>
    <w:rsid w:val="00CA7E7D"/>
    <w:rsid w:val="00CB0180"/>
    <w:rsid w:val="00CB0361"/>
    <w:rsid w:val="00CB0488"/>
    <w:rsid w:val="00CB08CD"/>
    <w:rsid w:val="00CB0C98"/>
    <w:rsid w:val="00CB0DD0"/>
    <w:rsid w:val="00CB0E68"/>
    <w:rsid w:val="00CB0EFC"/>
    <w:rsid w:val="00CB1380"/>
    <w:rsid w:val="00CB14A4"/>
    <w:rsid w:val="00CB1599"/>
    <w:rsid w:val="00CB1761"/>
    <w:rsid w:val="00CB186A"/>
    <w:rsid w:val="00CB1B69"/>
    <w:rsid w:val="00CB1C5E"/>
    <w:rsid w:val="00CB1CA6"/>
    <w:rsid w:val="00CB1D0A"/>
    <w:rsid w:val="00CB1E88"/>
    <w:rsid w:val="00CB209B"/>
    <w:rsid w:val="00CB2188"/>
    <w:rsid w:val="00CB2270"/>
    <w:rsid w:val="00CB2418"/>
    <w:rsid w:val="00CB2449"/>
    <w:rsid w:val="00CB25AD"/>
    <w:rsid w:val="00CB27FD"/>
    <w:rsid w:val="00CB28D8"/>
    <w:rsid w:val="00CB29BA"/>
    <w:rsid w:val="00CB2C07"/>
    <w:rsid w:val="00CB2C7A"/>
    <w:rsid w:val="00CB2D5A"/>
    <w:rsid w:val="00CB2E06"/>
    <w:rsid w:val="00CB2EBD"/>
    <w:rsid w:val="00CB301C"/>
    <w:rsid w:val="00CB3040"/>
    <w:rsid w:val="00CB30BC"/>
    <w:rsid w:val="00CB31A7"/>
    <w:rsid w:val="00CB3273"/>
    <w:rsid w:val="00CB32A4"/>
    <w:rsid w:val="00CB32D3"/>
    <w:rsid w:val="00CB32FE"/>
    <w:rsid w:val="00CB34A7"/>
    <w:rsid w:val="00CB34DB"/>
    <w:rsid w:val="00CB3599"/>
    <w:rsid w:val="00CB35AD"/>
    <w:rsid w:val="00CB3628"/>
    <w:rsid w:val="00CB362E"/>
    <w:rsid w:val="00CB3634"/>
    <w:rsid w:val="00CB37A7"/>
    <w:rsid w:val="00CB3838"/>
    <w:rsid w:val="00CB3923"/>
    <w:rsid w:val="00CB3964"/>
    <w:rsid w:val="00CB3992"/>
    <w:rsid w:val="00CB3A69"/>
    <w:rsid w:val="00CB3BD6"/>
    <w:rsid w:val="00CB3C2E"/>
    <w:rsid w:val="00CB3C42"/>
    <w:rsid w:val="00CB3D2C"/>
    <w:rsid w:val="00CB3D62"/>
    <w:rsid w:val="00CB3D8C"/>
    <w:rsid w:val="00CB3DAC"/>
    <w:rsid w:val="00CB3EA4"/>
    <w:rsid w:val="00CB3F9E"/>
    <w:rsid w:val="00CB40FA"/>
    <w:rsid w:val="00CB41B3"/>
    <w:rsid w:val="00CB420F"/>
    <w:rsid w:val="00CB4212"/>
    <w:rsid w:val="00CB4324"/>
    <w:rsid w:val="00CB4529"/>
    <w:rsid w:val="00CB4599"/>
    <w:rsid w:val="00CB4717"/>
    <w:rsid w:val="00CB473F"/>
    <w:rsid w:val="00CB48B9"/>
    <w:rsid w:val="00CB48EF"/>
    <w:rsid w:val="00CB49F8"/>
    <w:rsid w:val="00CB4B74"/>
    <w:rsid w:val="00CB4C7E"/>
    <w:rsid w:val="00CB5103"/>
    <w:rsid w:val="00CB514C"/>
    <w:rsid w:val="00CB5167"/>
    <w:rsid w:val="00CB5240"/>
    <w:rsid w:val="00CB54BA"/>
    <w:rsid w:val="00CB54E3"/>
    <w:rsid w:val="00CB5629"/>
    <w:rsid w:val="00CB5635"/>
    <w:rsid w:val="00CB5715"/>
    <w:rsid w:val="00CB5777"/>
    <w:rsid w:val="00CB58DE"/>
    <w:rsid w:val="00CB5968"/>
    <w:rsid w:val="00CB5B17"/>
    <w:rsid w:val="00CB5B9C"/>
    <w:rsid w:val="00CB5DB2"/>
    <w:rsid w:val="00CB5DDE"/>
    <w:rsid w:val="00CB6227"/>
    <w:rsid w:val="00CB6368"/>
    <w:rsid w:val="00CB648E"/>
    <w:rsid w:val="00CB6493"/>
    <w:rsid w:val="00CB6506"/>
    <w:rsid w:val="00CB657C"/>
    <w:rsid w:val="00CB66D3"/>
    <w:rsid w:val="00CB672C"/>
    <w:rsid w:val="00CB67B9"/>
    <w:rsid w:val="00CB68E8"/>
    <w:rsid w:val="00CB6AD2"/>
    <w:rsid w:val="00CB6B26"/>
    <w:rsid w:val="00CB6C38"/>
    <w:rsid w:val="00CB6D5F"/>
    <w:rsid w:val="00CB6D67"/>
    <w:rsid w:val="00CB6F40"/>
    <w:rsid w:val="00CB6FE8"/>
    <w:rsid w:val="00CB703B"/>
    <w:rsid w:val="00CB7080"/>
    <w:rsid w:val="00CB70BE"/>
    <w:rsid w:val="00CB70E1"/>
    <w:rsid w:val="00CB7179"/>
    <w:rsid w:val="00CB718F"/>
    <w:rsid w:val="00CB71C4"/>
    <w:rsid w:val="00CB74A2"/>
    <w:rsid w:val="00CB7503"/>
    <w:rsid w:val="00CB7600"/>
    <w:rsid w:val="00CB787A"/>
    <w:rsid w:val="00CB79E0"/>
    <w:rsid w:val="00CB7AB6"/>
    <w:rsid w:val="00CB7B26"/>
    <w:rsid w:val="00CB7B4D"/>
    <w:rsid w:val="00CB7BDC"/>
    <w:rsid w:val="00CB7C28"/>
    <w:rsid w:val="00CB7D97"/>
    <w:rsid w:val="00CC0175"/>
    <w:rsid w:val="00CC01B4"/>
    <w:rsid w:val="00CC0338"/>
    <w:rsid w:val="00CC082C"/>
    <w:rsid w:val="00CC0948"/>
    <w:rsid w:val="00CC098E"/>
    <w:rsid w:val="00CC0A86"/>
    <w:rsid w:val="00CC10F8"/>
    <w:rsid w:val="00CC11D9"/>
    <w:rsid w:val="00CC121A"/>
    <w:rsid w:val="00CC129F"/>
    <w:rsid w:val="00CC12BB"/>
    <w:rsid w:val="00CC12BF"/>
    <w:rsid w:val="00CC13EB"/>
    <w:rsid w:val="00CC1446"/>
    <w:rsid w:val="00CC1741"/>
    <w:rsid w:val="00CC17FF"/>
    <w:rsid w:val="00CC1832"/>
    <w:rsid w:val="00CC1847"/>
    <w:rsid w:val="00CC1AAC"/>
    <w:rsid w:val="00CC1C00"/>
    <w:rsid w:val="00CC1D6C"/>
    <w:rsid w:val="00CC1E3A"/>
    <w:rsid w:val="00CC1FB0"/>
    <w:rsid w:val="00CC2017"/>
    <w:rsid w:val="00CC20DE"/>
    <w:rsid w:val="00CC2172"/>
    <w:rsid w:val="00CC2206"/>
    <w:rsid w:val="00CC2249"/>
    <w:rsid w:val="00CC2265"/>
    <w:rsid w:val="00CC23F7"/>
    <w:rsid w:val="00CC2497"/>
    <w:rsid w:val="00CC2628"/>
    <w:rsid w:val="00CC26B7"/>
    <w:rsid w:val="00CC273C"/>
    <w:rsid w:val="00CC2836"/>
    <w:rsid w:val="00CC2949"/>
    <w:rsid w:val="00CC299F"/>
    <w:rsid w:val="00CC2A5E"/>
    <w:rsid w:val="00CC2D50"/>
    <w:rsid w:val="00CC2D79"/>
    <w:rsid w:val="00CC2D93"/>
    <w:rsid w:val="00CC2F17"/>
    <w:rsid w:val="00CC2FD7"/>
    <w:rsid w:val="00CC3238"/>
    <w:rsid w:val="00CC326F"/>
    <w:rsid w:val="00CC347F"/>
    <w:rsid w:val="00CC34B2"/>
    <w:rsid w:val="00CC34CF"/>
    <w:rsid w:val="00CC34EF"/>
    <w:rsid w:val="00CC34F3"/>
    <w:rsid w:val="00CC360A"/>
    <w:rsid w:val="00CC361D"/>
    <w:rsid w:val="00CC36FE"/>
    <w:rsid w:val="00CC379B"/>
    <w:rsid w:val="00CC37AB"/>
    <w:rsid w:val="00CC3867"/>
    <w:rsid w:val="00CC38BE"/>
    <w:rsid w:val="00CC3A44"/>
    <w:rsid w:val="00CC3A6B"/>
    <w:rsid w:val="00CC3AA8"/>
    <w:rsid w:val="00CC3BE5"/>
    <w:rsid w:val="00CC3D31"/>
    <w:rsid w:val="00CC3D36"/>
    <w:rsid w:val="00CC3DEC"/>
    <w:rsid w:val="00CC3E26"/>
    <w:rsid w:val="00CC3E9C"/>
    <w:rsid w:val="00CC3F39"/>
    <w:rsid w:val="00CC3FDD"/>
    <w:rsid w:val="00CC402A"/>
    <w:rsid w:val="00CC403F"/>
    <w:rsid w:val="00CC40EA"/>
    <w:rsid w:val="00CC41C6"/>
    <w:rsid w:val="00CC41FB"/>
    <w:rsid w:val="00CC4241"/>
    <w:rsid w:val="00CC43C9"/>
    <w:rsid w:val="00CC44DB"/>
    <w:rsid w:val="00CC45CC"/>
    <w:rsid w:val="00CC472C"/>
    <w:rsid w:val="00CC47D9"/>
    <w:rsid w:val="00CC4858"/>
    <w:rsid w:val="00CC49E9"/>
    <w:rsid w:val="00CC4A10"/>
    <w:rsid w:val="00CC4AD3"/>
    <w:rsid w:val="00CC4B3E"/>
    <w:rsid w:val="00CC4BCF"/>
    <w:rsid w:val="00CC4C3D"/>
    <w:rsid w:val="00CC4DE0"/>
    <w:rsid w:val="00CC4DF7"/>
    <w:rsid w:val="00CC4E17"/>
    <w:rsid w:val="00CC500D"/>
    <w:rsid w:val="00CC507B"/>
    <w:rsid w:val="00CC5202"/>
    <w:rsid w:val="00CC52F3"/>
    <w:rsid w:val="00CC53EA"/>
    <w:rsid w:val="00CC5453"/>
    <w:rsid w:val="00CC566C"/>
    <w:rsid w:val="00CC57CC"/>
    <w:rsid w:val="00CC58AB"/>
    <w:rsid w:val="00CC58E8"/>
    <w:rsid w:val="00CC5B6E"/>
    <w:rsid w:val="00CC5C68"/>
    <w:rsid w:val="00CC5D1B"/>
    <w:rsid w:val="00CC5FCE"/>
    <w:rsid w:val="00CC601A"/>
    <w:rsid w:val="00CC605A"/>
    <w:rsid w:val="00CC61E4"/>
    <w:rsid w:val="00CC6375"/>
    <w:rsid w:val="00CC6468"/>
    <w:rsid w:val="00CC64AA"/>
    <w:rsid w:val="00CC662A"/>
    <w:rsid w:val="00CC6762"/>
    <w:rsid w:val="00CC694A"/>
    <w:rsid w:val="00CC6B98"/>
    <w:rsid w:val="00CC6CBD"/>
    <w:rsid w:val="00CC6D3B"/>
    <w:rsid w:val="00CC6DA8"/>
    <w:rsid w:val="00CC6FF6"/>
    <w:rsid w:val="00CC7027"/>
    <w:rsid w:val="00CC70FD"/>
    <w:rsid w:val="00CC717F"/>
    <w:rsid w:val="00CC722C"/>
    <w:rsid w:val="00CC741C"/>
    <w:rsid w:val="00CC7447"/>
    <w:rsid w:val="00CC75FA"/>
    <w:rsid w:val="00CC762F"/>
    <w:rsid w:val="00CC7651"/>
    <w:rsid w:val="00CC7808"/>
    <w:rsid w:val="00CC782D"/>
    <w:rsid w:val="00CC7B43"/>
    <w:rsid w:val="00CC7C42"/>
    <w:rsid w:val="00CC7CCE"/>
    <w:rsid w:val="00CC7E9C"/>
    <w:rsid w:val="00CC7F14"/>
    <w:rsid w:val="00CD00B3"/>
    <w:rsid w:val="00CD0145"/>
    <w:rsid w:val="00CD01AD"/>
    <w:rsid w:val="00CD02B1"/>
    <w:rsid w:val="00CD02D0"/>
    <w:rsid w:val="00CD03E0"/>
    <w:rsid w:val="00CD0498"/>
    <w:rsid w:val="00CD04E7"/>
    <w:rsid w:val="00CD0560"/>
    <w:rsid w:val="00CD0579"/>
    <w:rsid w:val="00CD07C7"/>
    <w:rsid w:val="00CD0845"/>
    <w:rsid w:val="00CD09DA"/>
    <w:rsid w:val="00CD09E2"/>
    <w:rsid w:val="00CD09FA"/>
    <w:rsid w:val="00CD10EE"/>
    <w:rsid w:val="00CD12C2"/>
    <w:rsid w:val="00CD1634"/>
    <w:rsid w:val="00CD1680"/>
    <w:rsid w:val="00CD16BE"/>
    <w:rsid w:val="00CD1745"/>
    <w:rsid w:val="00CD197F"/>
    <w:rsid w:val="00CD199F"/>
    <w:rsid w:val="00CD19E9"/>
    <w:rsid w:val="00CD1A0A"/>
    <w:rsid w:val="00CD1BF8"/>
    <w:rsid w:val="00CD1C17"/>
    <w:rsid w:val="00CD1D15"/>
    <w:rsid w:val="00CD1E78"/>
    <w:rsid w:val="00CD1FCD"/>
    <w:rsid w:val="00CD2118"/>
    <w:rsid w:val="00CD21A4"/>
    <w:rsid w:val="00CD21DE"/>
    <w:rsid w:val="00CD21E6"/>
    <w:rsid w:val="00CD22B7"/>
    <w:rsid w:val="00CD22DB"/>
    <w:rsid w:val="00CD2504"/>
    <w:rsid w:val="00CD263C"/>
    <w:rsid w:val="00CD2799"/>
    <w:rsid w:val="00CD27E6"/>
    <w:rsid w:val="00CD2BC9"/>
    <w:rsid w:val="00CD2CF4"/>
    <w:rsid w:val="00CD2E15"/>
    <w:rsid w:val="00CD2EEE"/>
    <w:rsid w:val="00CD2F26"/>
    <w:rsid w:val="00CD2F3D"/>
    <w:rsid w:val="00CD3065"/>
    <w:rsid w:val="00CD30B6"/>
    <w:rsid w:val="00CD3118"/>
    <w:rsid w:val="00CD3178"/>
    <w:rsid w:val="00CD32E4"/>
    <w:rsid w:val="00CD335A"/>
    <w:rsid w:val="00CD3538"/>
    <w:rsid w:val="00CD36D7"/>
    <w:rsid w:val="00CD37AA"/>
    <w:rsid w:val="00CD392A"/>
    <w:rsid w:val="00CD3983"/>
    <w:rsid w:val="00CD39E9"/>
    <w:rsid w:val="00CD3A27"/>
    <w:rsid w:val="00CD3B1D"/>
    <w:rsid w:val="00CD3E24"/>
    <w:rsid w:val="00CD3F34"/>
    <w:rsid w:val="00CD4084"/>
    <w:rsid w:val="00CD40EC"/>
    <w:rsid w:val="00CD4148"/>
    <w:rsid w:val="00CD429D"/>
    <w:rsid w:val="00CD42BE"/>
    <w:rsid w:val="00CD43CC"/>
    <w:rsid w:val="00CD446E"/>
    <w:rsid w:val="00CD455F"/>
    <w:rsid w:val="00CD4606"/>
    <w:rsid w:val="00CD47D7"/>
    <w:rsid w:val="00CD4A7D"/>
    <w:rsid w:val="00CD4AA3"/>
    <w:rsid w:val="00CD4DF2"/>
    <w:rsid w:val="00CD4E20"/>
    <w:rsid w:val="00CD4FAB"/>
    <w:rsid w:val="00CD5066"/>
    <w:rsid w:val="00CD50AF"/>
    <w:rsid w:val="00CD51CF"/>
    <w:rsid w:val="00CD5307"/>
    <w:rsid w:val="00CD53D5"/>
    <w:rsid w:val="00CD543D"/>
    <w:rsid w:val="00CD5463"/>
    <w:rsid w:val="00CD556B"/>
    <w:rsid w:val="00CD573B"/>
    <w:rsid w:val="00CD577E"/>
    <w:rsid w:val="00CD57F6"/>
    <w:rsid w:val="00CD58B0"/>
    <w:rsid w:val="00CD5AEC"/>
    <w:rsid w:val="00CD5DFB"/>
    <w:rsid w:val="00CD5E00"/>
    <w:rsid w:val="00CD5EF5"/>
    <w:rsid w:val="00CD5F1D"/>
    <w:rsid w:val="00CD5F7D"/>
    <w:rsid w:val="00CD609A"/>
    <w:rsid w:val="00CD61DA"/>
    <w:rsid w:val="00CD6246"/>
    <w:rsid w:val="00CD62FD"/>
    <w:rsid w:val="00CD633E"/>
    <w:rsid w:val="00CD6695"/>
    <w:rsid w:val="00CD67B7"/>
    <w:rsid w:val="00CD69B5"/>
    <w:rsid w:val="00CD6A9D"/>
    <w:rsid w:val="00CD6AF2"/>
    <w:rsid w:val="00CD6C06"/>
    <w:rsid w:val="00CD6C2A"/>
    <w:rsid w:val="00CD6D01"/>
    <w:rsid w:val="00CD6E27"/>
    <w:rsid w:val="00CD6E7B"/>
    <w:rsid w:val="00CD6E81"/>
    <w:rsid w:val="00CD6F87"/>
    <w:rsid w:val="00CD715E"/>
    <w:rsid w:val="00CD7386"/>
    <w:rsid w:val="00CD7516"/>
    <w:rsid w:val="00CD75CC"/>
    <w:rsid w:val="00CD7629"/>
    <w:rsid w:val="00CD76DF"/>
    <w:rsid w:val="00CD782E"/>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7C"/>
    <w:rsid w:val="00CE06E4"/>
    <w:rsid w:val="00CE06EF"/>
    <w:rsid w:val="00CE077E"/>
    <w:rsid w:val="00CE07C1"/>
    <w:rsid w:val="00CE0934"/>
    <w:rsid w:val="00CE09DE"/>
    <w:rsid w:val="00CE0A61"/>
    <w:rsid w:val="00CE0C65"/>
    <w:rsid w:val="00CE0D9D"/>
    <w:rsid w:val="00CE0F59"/>
    <w:rsid w:val="00CE0FC7"/>
    <w:rsid w:val="00CE10E4"/>
    <w:rsid w:val="00CE110B"/>
    <w:rsid w:val="00CE114C"/>
    <w:rsid w:val="00CE121E"/>
    <w:rsid w:val="00CE128E"/>
    <w:rsid w:val="00CE14E6"/>
    <w:rsid w:val="00CE15D3"/>
    <w:rsid w:val="00CE1731"/>
    <w:rsid w:val="00CE17A9"/>
    <w:rsid w:val="00CE17F0"/>
    <w:rsid w:val="00CE1802"/>
    <w:rsid w:val="00CE1806"/>
    <w:rsid w:val="00CE1863"/>
    <w:rsid w:val="00CE18F2"/>
    <w:rsid w:val="00CE1904"/>
    <w:rsid w:val="00CE1A20"/>
    <w:rsid w:val="00CE1C2A"/>
    <w:rsid w:val="00CE1E0D"/>
    <w:rsid w:val="00CE1F59"/>
    <w:rsid w:val="00CE20DC"/>
    <w:rsid w:val="00CE22FC"/>
    <w:rsid w:val="00CE22FD"/>
    <w:rsid w:val="00CE23DC"/>
    <w:rsid w:val="00CE2438"/>
    <w:rsid w:val="00CE24B3"/>
    <w:rsid w:val="00CE2631"/>
    <w:rsid w:val="00CE2683"/>
    <w:rsid w:val="00CE2727"/>
    <w:rsid w:val="00CE2CD6"/>
    <w:rsid w:val="00CE2E1E"/>
    <w:rsid w:val="00CE2E29"/>
    <w:rsid w:val="00CE2E93"/>
    <w:rsid w:val="00CE2E9A"/>
    <w:rsid w:val="00CE2F00"/>
    <w:rsid w:val="00CE2FD6"/>
    <w:rsid w:val="00CE3019"/>
    <w:rsid w:val="00CE30FF"/>
    <w:rsid w:val="00CE337C"/>
    <w:rsid w:val="00CE33C0"/>
    <w:rsid w:val="00CE3762"/>
    <w:rsid w:val="00CE377D"/>
    <w:rsid w:val="00CE3978"/>
    <w:rsid w:val="00CE3ABC"/>
    <w:rsid w:val="00CE3B63"/>
    <w:rsid w:val="00CE3C10"/>
    <w:rsid w:val="00CE3D5C"/>
    <w:rsid w:val="00CE3EC2"/>
    <w:rsid w:val="00CE3EEB"/>
    <w:rsid w:val="00CE3EF9"/>
    <w:rsid w:val="00CE401F"/>
    <w:rsid w:val="00CE41BA"/>
    <w:rsid w:val="00CE426A"/>
    <w:rsid w:val="00CE4345"/>
    <w:rsid w:val="00CE4381"/>
    <w:rsid w:val="00CE4437"/>
    <w:rsid w:val="00CE4466"/>
    <w:rsid w:val="00CE461E"/>
    <w:rsid w:val="00CE46E7"/>
    <w:rsid w:val="00CE4730"/>
    <w:rsid w:val="00CE4746"/>
    <w:rsid w:val="00CE49CD"/>
    <w:rsid w:val="00CE4A19"/>
    <w:rsid w:val="00CE4B06"/>
    <w:rsid w:val="00CE4B1E"/>
    <w:rsid w:val="00CE4B78"/>
    <w:rsid w:val="00CE4B99"/>
    <w:rsid w:val="00CE4BE6"/>
    <w:rsid w:val="00CE4EDD"/>
    <w:rsid w:val="00CE5211"/>
    <w:rsid w:val="00CE540E"/>
    <w:rsid w:val="00CE5526"/>
    <w:rsid w:val="00CE55AA"/>
    <w:rsid w:val="00CE5724"/>
    <w:rsid w:val="00CE57A4"/>
    <w:rsid w:val="00CE58B3"/>
    <w:rsid w:val="00CE5903"/>
    <w:rsid w:val="00CE59CF"/>
    <w:rsid w:val="00CE5CC7"/>
    <w:rsid w:val="00CE5CEA"/>
    <w:rsid w:val="00CE62B1"/>
    <w:rsid w:val="00CE62C7"/>
    <w:rsid w:val="00CE643F"/>
    <w:rsid w:val="00CE6821"/>
    <w:rsid w:val="00CE68C6"/>
    <w:rsid w:val="00CE69F9"/>
    <w:rsid w:val="00CE6AD6"/>
    <w:rsid w:val="00CE6BE8"/>
    <w:rsid w:val="00CE6C88"/>
    <w:rsid w:val="00CE6C9F"/>
    <w:rsid w:val="00CE6CD8"/>
    <w:rsid w:val="00CE6E29"/>
    <w:rsid w:val="00CE7026"/>
    <w:rsid w:val="00CE706B"/>
    <w:rsid w:val="00CE72A6"/>
    <w:rsid w:val="00CE7302"/>
    <w:rsid w:val="00CE7337"/>
    <w:rsid w:val="00CE73A6"/>
    <w:rsid w:val="00CE76FE"/>
    <w:rsid w:val="00CE77DB"/>
    <w:rsid w:val="00CE7914"/>
    <w:rsid w:val="00CE79F4"/>
    <w:rsid w:val="00CE7A99"/>
    <w:rsid w:val="00CE7B0F"/>
    <w:rsid w:val="00CE7B4C"/>
    <w:rsid w:val="00CE7B86"/>
    <w:rsid w:val="00CE7CD7"/>
    <w:rsid w:val="00CE7D07"/>
    <w:rsid w:val="00CE7E37"/>
    <w:rsid w:val="00CE7E3D"/>
    <w:rsid w:val="00CE7FC6"/>
    <w:rsid w:val="00CF0129"/>
    <w:rsid w:val="00CF026D"/>
    <w:rsid w:val="00CF0357"/>
    <w:rsid w:val="00CF0397"/>
    <w:rsid w:val="00CF03BE"/>
    <w:rsid w:val="00CF0473"/>
    <w:rsid w:val="00CF0577"/>
    <w:rsid w:val="00CF05B7"/>
    <w:rsid w:val="00CF072C"/>
    <w:rsid w:val="00CF076C"/>
    <w:rsid w:val="00CF078B"/>
    <w:rsid w:val="00CF07E3"/>
    <w:rsid w:val="00CF0951"/>
    <w:rsid w:val="00CF09D7"/>
    <w:rsid w:val="00CF0B02"/>
    <w:rsid w:val="00CF0B75"/>
    <w:rsid w:val="00CF0F0C"/>
    <w:rsid w:val="00CF0FF2"/>
    <w:rsid w:val="00CF107C"/>
    <w:rsid w:val="00CF1292"/>
    <w:rsid w:val="00CF151B"/>
    <w:rsid w:val="00CF1850"/>
    <w:rsid w:val="00CF1851"/>
    <w:rsid w:val="00CF1934"/>
    <w:rsid w:val="00CF193A"/>
    <w:rsid w:val="00CF1AD2"/>
    <w:rsid w:val="00CF1ADF"/>
    <w:rsid w:val="00CF1F34"/>
    <w:rsid w:val="00CF2181"/>
    <w:rsid w:val="00CF2182"/>
    <w:rsid w:val="00CF21DA"/>
    <w:rsid w:val="00CF230B"/>
    <w:rsid w:val="00CF247A"/>
    <w:rsid w:val="00CF24C9"/>
    <w:rsid w:val="00CF255E"/>
    <w:rsid w:val="00CF2619"/>
    <w:rsid w:val="00CF2851"/>
    <w:rsid w:val="00CF289D"/>
    <w:rsid w:val="00CF2913"/>
    <w:rsid w:val="00CF292E"/>
    <w:rsid w:val="00CF2AC9"/>
    <w:rsid w:val="00CF2AF8"/>
    <w:rsid w:val="00CF2B92"/>
    <w:rsid w:val="00CF2C59"/>
    <w:rsid w:val="00CF2CDF"/>
    <w:rsid w:val="00CF2D5F"/>
    <w:rsid w:val="00CF2F1D"/>
    <w:rsid w:val="00CF2F8B"/>
    <w:rsid w:val="00CF2FBA"/>
    <w:rsid w:val="00CF327A"/>
    <w:rsid w:val="00CF330A"/>
    <w:rsid w:val="00CF344B"/>
    <w:rsid w:val="00CF3496"/>
    <w:rsid w:val="00CF3571"/>
    <w:rsid w:val="00CF36E8"/>
    <w:rsid w:val="00CF3935"/>
    <w:rsid w:val="00CF3D0C"/>
    <w:rsid w:val="00CF3D99"/>
    <w:rsid w:val="00CF3E5D"/>
    <w:rsid w:val="00CF3EF7"/>
    <w:rsid w:val="00CF4157"/>
    <w:rsid w:val="00CF41BB"/>
    <w:rsid w:val="00CF41D6"/>
    <w:rsid w:val="00CF41F4"/>
    <w:rsid w:val="00CF435E"/>
    <w:rsid w:val="00CF4667"/>
    <w:rsid w:val="00CF4750"/>
    <w:rsid w:val="00CF47D3"/>
    <w:rsid w:val="00CF4A76"/>
    <w:rsid w:val="00CF4AB3"/>
    <w:rsid w:val="00CF4C67"/>
    <w:rsid w:val="00CF4CEB"/>
    <w:rsid w:val="00CF4D91"/>
    <w:rsid w:val="00CF4E4B"/>
    <w:rsid w:val="00CF4F17"/>
    <w:rsid w:val="00CF4FBC"/>
    <w:rsid w:val="00CF5058"/>
    <w:rsid w:val="00CF5196"/>
    <w:rsid w:val="00CF53B7"/>
    <w:rsid w:val="00CF541B"/>
    <w:rsid w:val="00CF5440"/>
    <w:rsid w:val="00CF5602"/>
    <w:rsid w:val="00CF5733"/>
    <w:rsid w:val="00CF5778"/>
    <w:rsid w:val="00CF578D"/>
    <w:rsid w:val="00CF58AF"/>
    <w:rsid w:val="00CF59F1"/>
    <w:rsid w:val="00CF5A09"/>
    <w:rsid w:val="00CF5B2A"/>
    <w:rsid w:val="00CF5C1B"/>
    <w:rsid w:val="00CF5ECA"/>
    <w:rsid w:val="00CF611C"/>
    <w:rsid w:val="00CF61EA"/>
    <w:rsid w:val="00CF61FC"/>
    <w:rsid w:val="00CF62DE"/>
    <w:rsid w:val="00CF6530"/>
    <w:rsid w:val="00CF658A"/>
    <w:rsid w:val="00CF6627"/>
    <w:rsid w:val="00CF683B"/>
    <w:rsid w:val="00CF689E"/>
    <w:rsid w:val="00CF6910"/>
    <w:rsid w:val="00CF6995"/>
    <w:rsid w:val="00CF69B3"/>
    <w:rsid w:val="00CF6B13"/>
    <w:rsid w:val="00CF6B2E"/>
    <w:rsid w:val="00CF6C59"/>
    <w:rsid w:val="00CF6D14"/>
    <w:rsid w:val="00CF6D5C"/>
    <w:rsid w:val="00CF6F4A"/>
    <w:rsid w:val="00CF6FF4"/>
    <w:rsid w:val="00CF720B"/>
    <w:rsid w:val="00CF73B8"/>
    <w:rsid w:val="00CF762A"/>
    <w:rsid w:val="00CF768E"/>
    <w:rsid w:val="00CF7699"/>
    <w:rsid w:val="00CF76F4"/>
    <w:rsid w:val="00CF78B6"/>
    <w:rsid w:val="00CF78D6"/>
    <w:rsid w:val="00CF79CE"/>
    <w:rsid w:val="00CF7A67"/>
    <w:rsid w:val="00CF7A81"/>
    <w:rsid w:val="00CF7B65"/>
    <w:rsid w:val="00CF7B92"/>
    <w:rsid w:val="00CF7DC0"/>
    <w:rsid w:val="00CF7E2A"/>
    <w:rsid w:val="00CF7F24"/>
    <w:rsid w:val="00CF7FAB"/>
    <w:rsid w:val="00D00091"/>
    <w:rsid w:val="00D0013E"/>
    <w:rsid w:val="00D0014A"/>
    <w:rsid w:val="00D001D1"/>
    <w:rsid w:val="00D001D7"/>
    <w:rsid w:val="00D00212"/>
    <w:rsid w:val="00D002B1"/>
    <w:rsid w:val="00D0030B"/>
    <w:rsid w:val="00D003F4"/>
    <w:rsid w:val="00D00565"/>
    <w:rsid w:val="00D005BC"/>
    <w:rsid w:val="00D008D1"/>
    <w:rsid w:val="00D00AA7"/>
    <w:rsid w:val="00D00E50"/>
    <w:rsid w:val="00D01028"/>
    <w:rsid w:val="00D010C9"/>
    <w:rsid w:val="00D010CC"/>
    <w:rsid w:val="00D011F8"/>
    <w:rsid w:val="00D012C8"/>
    <w:rsid w:val="00D01568"/>
    <w:rsid w:val="00D0157C"/>
    <w:rsid w:val="00D01593"/>
    <w:rsid w:val="00D0159C"/>
    <w:rsid w:val="00D015FE"/>
    <w:rsid w:val="00D0164F"/>
    <w:rsid w:val="00D01738"/>
    <w:rsid w:val="00D01855"/>
    <w:rsid w:val="00D019E2"/>
    <w:rsid w:val="00D01B2E"/>
    <w:rsid w:val="00D01C19"/>
    <w:rsid w:val="00D01E99"/>
    <w:rsid w:val="00D01F72"/>
    <w:rsid w:val="00D023AC"/>
    <w:rsid w:val="00D025A5"/>
    <w:rsid w:val="00D0263D"/>
    <w:rsid w:val="00D02646"/>
    <w:rsid w:val="00D0266A"/>
    <w:rsid w:val="00D0276D"/>
    <w:rsid w:val="00D02785"/>
    <w:rsid w:val="00D02867"/>
    <w:rsid w:val="00D02C45"/>
    <w:rsid w:val="00D02E91"/>
    <w:rsid w:val="00D02F0D"/>
    <w:rsid w:val="00D0310C"/>
    <w:rsid w:val="00D03321"/>
    <w:rsid w:val="00D033CD"/>
    <w:rsid w:val="00D03428"/>
    <w:rsid w:val="00D03479"/>
    <w:rsid w:val="00D0350C"/>
    <w:rsid w:val="00D036F1"/>
    <w:rsid w:val="00D036FD"/>
    <w:rsid w:val="00D037BA"/>
    <w:rsid w:val="00D037D2"/>
    <w:rsid w:val="00D0382D"/>
    <w:rsid w:val="00D0383C"/>
    <w:rsid w:val="00D03863"/>
    <w:rsid w:val="00D03AFF"/>
    <w:rsid w:val="00D03B06"/>
    <w:rsid w:val="00D03C1F"/>
    <w:rsid w:val="00D03D46"/>
    <w:rsid w:val="00D03EFA"/>
    <w:rsid w:val="00D03F2E"/>
    <w:rsid w:val="00D04025"/>
    <w:rsid w:val="00D0402B"/>
    <w:rsid w:val="00D040A4"/>
    <w:rsid w:val="00D0433B"/>
    <w:rsid w:val="00D04717"/>
    <w:rsid w:val="00D04746"/>
    <w:rsid w:val="00D04767"/>
    <w:rsid w:val="00D047F2"/>
    <w:rsid w:val="00D04947"/>
    <w:rsid w:val="00D04976"/>
    <w:rsid w:val="00D049FE"/>
    <w:rsid w:val="00D04BB9"/>
    <w:rsid w:val="00D04BD2"/>
    <w:rsid w:val="00D04C10"/>
    <w:rsid w:val="00D04CA8"/>
    <w:rsid w:val="00D04DA8"/>
    <w:rsid w:val="00D04DC2"/>
    <w:rsid w:val="00D04DF0"/>
    <w:rsid w:val="00D04F35"/>
    <w:rsid w:val="00D04FC1"/>
    <w:rsid w:val="00D04FD6"/>
    <w:rsid w:val="00D051BD"/>
    <w:rsid w:val="00D05269"/>
    <w:rsid w:val="00D052A6"/>
    <w:rsid w:val="00D05334"/>
    <w:rsid w:val="00D053B6"/>
    <w:rsid w:val="00D05432"/>
    <w:rsid w:val="00D0545A"/>
    <w:rsid w:val="00D05462"/>
    <w:rsid w:val="00D05508"/>
    <w:rsid w:val="00D0555E"/>
    <w:rsid w:val="00D055F9"/>
    <w:rsid w:val="00D05892"/>
    <w:rsid w:val="00D05A4F"/>
    <w:rsid w:val="00D05B75"/>
    <w:rsid w:val="00D05E3E"/>
    <w:rsid w:val="00D05E8C"/>
    <w:rsid w:val="00D05F3C"/>
    <w:rsid w:val="00D065EE"/>
    <w:rsid w:val="00D065FB"/>
    <w:rsid w:val="00D06633"/>
    <w:rsid w:val="00D068E5"/>
    <w:rsid w:val="00D06913"/>
    <w:rsid w:val="00D0693E"/>
    <w:rsid w:val="00D06951"/>
    <w:rsid w:val="00D06B2C"/>
    <w:rsid w:val="00D06BFF"/>
    <w:rsid w:val="00D06C33"/>
    <w:rsid w:val="00D06D6F"/>
    <w:rsid w:val="00D06DC0"/>
    <w:rsid w:val="00D06DC6"/>
    <w:rsid w:val="00D06E43"/>
    <w:rsid w:val="00D06F5F"/>
    <w:rsid w:val="00D07093"/>
    <w:rsid w:val="00D070BE"/>
    <w:rsid w:val="00D070DD"/>
    <w:rsid w:val="00D07191"/>
    <w:rsid w:val="00D0757E"/>
    <w:rsid w:val="00D07882"/>
    <w:rsid w:val="00D078D9"/>
    <w:rsid w:val="00D07910"/>
    <w:rsid w:val="00D07942"/>
    <w:rsid w:val="00D07A83"/>
    <w:rsid w:val="00D07B36"/>
    <w:rsid w:val="00D07BD5"/>
    <w:rsid w:val="00D07DD9"/>
    <w:rsid w:val="00D07ED9"/>
    <w:rsid w:val="00D10062"/>
    <w:rsid w:val="00D101BE"/>
    <w:rsid w:val="00D101C6"/>
    <w:rsid w:val="00D10202"/>
    <w:rsid w:val="00D1021E"/>
    <w:rsid w:val="00D1052A"/>
    <w:rsid w:val="00D10903"/>
    <w:rsid w:val="00D10C49"/>
    <w:rsid w:val="00D10CE0"/>
    <w:rsid w:val="00D10E47"/>
    <w:rsid w:val="00D10EFF"/>
    <w:rsid w:val="00D10F81"/>
    <w:rsid w:val="00D1103C"/>
    <w:rsid w:val="00D110CD"/>
    <w:rsid w:val="00D110EA"/>
    <w:rsid w:val="00D11123"/>
    <w:rsid w:val="00D112E1"/>
    <w:rsid w:val="00D1134C"/>
    <w:rsid w:val="00D113F6"/>
    <w:rsid w:val="00D11430"/>
    <w:rsid w:val="00D1145C"/>
    <w:rsid w:val="00D1147A"/>
    <w:rsid w:val="00D118B8"/>
    <w:rsid w:val="00D1196A"/>
    <w:rsid w:val="00D119EF"/>
    <w:rsid w:val="00D11A48"/>
    <w:rsid w:val="00D11A68"/>
    <w:rsid w:val="00D11B2F"/>
    <w:rsid w:val="00D11BCE"/>
    <w:rsid w:val="00D11BF3"/>
    <w:rsid w:val="00D11C68"/>
    <w:rsid w:val="00D11D07"/>
    <w:rsid w:val="00D11D4B"/>
    <w:rsid w:val="00D12061"/>
    <w:rsid w:val="00D120B6"/>
    <w:rsid w:val="00D12136"/>
    <w:rsid w:val="00D12161"/>
    <w:rsid w:val="00D121D3"/>
    <w:rsid w:val="00D12235"/>
    <w:rsid w:val="00D12372"/>
    <w:rsid w:val="00D124B7"/>
    <w:rsid w:val="00D124C8"/>
    <w:rsid w:val="00D12500"/>
    <w:rsid w:val="00D1251A"/>
    <w:rsid w:val="00D12558"/>
    <w:rsid w:val="00D125ED"/>
    <w:rsid w:val="00D125F7"/>
    <w:rsid w:val="00D12653"/>
    <w:rsid w:val="00D12699"/>
    <w:rsid w:val="00D126DA"/>
    <w:rsid w:val="00D12706"/>
    <w:rsid w:val="00D127F1"/>
    <w:rsid w:val="00D1290D"/>
    <w:rsid w:val="00D12B06"/>
    <w:rsid w:val="00D12B86"/>
    <w:rsid w:val="00D12C9B"/>
    <w:rsid w:val="00D12D1B"/>
    <w:rsid w:val="00D12D30"/>
    <w:rsid w:val="00D12DB0"/>
    <w:rsid w:val="00D12E8D"/>
    <w:rsid w:val="00D12EEE"/>
    <w:rsid w:val="00D12FA9"/>
    <w:rsid w:val="00D1300F"/>
    <w:rsid w:val="00D130E3"/>
    <w:rsid w:val="00D13141"/>
    <w:rsid w:val="00D13460"/>
    <w:rsid w:val="00D136B0"/>
    <w:rsid w:val="00D136D5"/>
    <w:rsid w:val="00D13742"/>
    <w:rsid w:val="00D137C7"/>
    <w:rsid w:val="00D13805"/>
    <w:rsid w:val="00D138B4"/>
    <w:rsid w:val="00D13B51"/>
    <w:rsid w:val="00D13D23"/>
    <w:rsid w:val="00D13D41"/>
    <w:rsid w:val="00D13D52"/>
    <w:rsid w:val="00D13F15"/>
    <w:rsid w:val="00D14171"/>
    <w:rsid w:val="00D141F5"/>
    <w:rsid w:val="00D1422B"/>
    <w:rsid w:val="00D1428B"/>
    <w:rsid w:val="00D14335"/>
    <w:rsid w:val="00D1444C"/>
    <w:rsid w:val="00D145E0"/>
    <w:rsid w:val="00D1462A"/>
    <w:rsid w:val="00D14630"/>
    <w:rsid w:val="00D146BF"/>
    <w:rsid w:val="00D14772"/>
    <w:rsid w:val="00D14944"/>
    <w:rsid w:val="00D14DB6"/>
    <w:rsid w:val="00D14E04"/>
    <w:rsid w:val="00D14E1A"/>
    <w:rsid w:val="00D14E70"/>
    <w:rsid w:val="00D14E8A"/>
    <w:rsid w:val="00D1500A"/>
    <w:rsid w:val="00D151C8"/>
    <w:rsid w:val="00D155C5"/>
    <w:rsid w:val="00D1566C"/>
    <w:rsid w:val="00D156AE"/>
    <w:rsid w:val="00D15711"/>
    <w:rsid w:val="00D157E8"/>
    <w:rsid w:val="00D1587D"/>
    <w:rsid w:val="00D158D9"/>
    <w:rsid w:val="00D158E5"/>
    <w:rsid w:val="00D1597A"/>
    <w:rsid w:val="00D159B5"/>
    <w:rsid w:val="00D159C6"/>
    <w:rsid w:val="00D15C32"/>
    <w:rsid w:val="00D15D45"/>
    <w:rsid w:val="00D15F35"/>
    <w:rsid w:val="00D15F3A"/>
    <w:rsid w:val="00D15F97"/>
    <w:rsid w:val="00D15FA5"/>
    <w:rsid w:val="00D15FC1"/>
    <w:rsid w:val="00D160DA"/>
    <w:rsid w:val="00D1610C"/>
    <w:rsid w:val="00D161B5"/>
    <w:rsid w:val="00D161E2"/>
    <w:rsid w:val="00D164AF"/>
    <w:rsid w:val="00D1652E"/>
    <w:rsid w:val="00D167C7"/>
    <w:rsid w:val="00D169A1"/>
    <w:rsid w:val="00D16C44"/>
    <w:rsid w:val="00D16CE7"/>
    <w:rsid w:val="00D16D1D"/>
    <w:rsid w:val="00D16E46"/>
    <w:rsid w:val="00D16ED2"/>
    <w:rsid w:val="00D17078"/>
    <w:rsid w:val="00D1730B"/>
    <w:rsid w:val="00D173C2"/>
    <w:rsid w:val="00D1740F"/>
    <w:rsid w:val="00D1742B"/>
    <w:rsid w:val="00D17442"/>
    <w:rsid w:val="00D174BC"/>
    <w:rsid w:val="00D17591"/>
    <w:rsid w:val="00D175BF"/>
    <w:rsid w:val="00D17660"/>
    <w:rsid w:val="00D176CD"/>
    <w:rsid w:val="00D178F3"/>
    <w:rsid w:val="00D17993"/>
    <w:rsid w:val="00D179C3"/>
    <w:rsid w:val="00D17B1F"/>
    <w:rsid w:val="00D17CD9"/>
    <w:rsid w:val="00D17F49"/>
    <w:rsid w:val="00D20034"/>
    <w:rsid w:val="00D20047"/>
    <w:rsid w:val="00D200C1"/>
    <w:rsid w:val="00D2029A"/>
    <w:rsid w:val="00D2035D"/>
    <w:rsid w:val="00D204FB"/>
    <w:rsid w:val="00D2056F"/>
    <w:rsid w:val="00D205BF"/>
    <w:rsid w:val="00D20772"/>
    <w:rsid w:val="00D207CF"/>
    <w:rsid w:val="00D207F8"/>
    <w:rsid w:val="00D208D2"/>
    <w:rsid w:val="00D20981"/>
    <w:rsid w:val="00D20A80"/>
    <w:rsid w:val="00D20B53"/>
    <w:rsid w:val="00D20B8B"/>
    <w:rsid w:val="00D20C77"/>
    <w:rsid w:val="00D20D46"/>
    <w:rsid w:val="00D20D75"/>
    <w:rsid w:val="00D20F39"/>
    <w:rsid w:val="00D20F46"/>
    <w:rsid w:val="00D210A1"/>
    <w:rsid w:val="00D21169"/>
    <w:rsid w:val="00D21251"/>
    <w:rsid w:val="00D2137B"/>
    <w:rsid w:val="00D213F2"/>
    <w:rsid w:val="00D21542"/>
    <w:rsid w:val="00D215A0"/>
    <w:rsid w:val="00D21685"/>
    <w:rsid w:val="00D216ED"/>
    <w:rsid w:val="00D21718"/>
    <w:rsid w:val="00D218BB"/>
    <w:rsid w:val="00D21AEC"/>
    <w:rsid w:val="00D21CE1"/>
    <w:rsid w:val="00D21D7F"/>
    <w:rsid w:val="00D21EB0"/>
    <w:rsid w:val="00D21ED5"/>
    <w:rsid w:val="00D21F3B"/>
    <w:rsid w:val="00D22047"/>
    <w:rsid w:val="00D220F8"/>
    <w:rsid w:val="00D2216A"/>
    <w:rsid w:val="00D221BA"/>
    <w:rsid w:val="00D222A4"/>
    <w:rsid w:val="00D22404"/>
    <w:rsid w:val="00D22678"/>
    <w:rsid w:val="00D22695"/>
    <w:rsid w:val="00D226F4"/>
    <w:rsid w:val="00D2277B"/>
    <w:rsid w:val="00D227AA"/>
    <w:rsid w:val="00D2283D"/>
    <w:rsid w:val="00D22871"/>
    <w:rsid w:val="00D228DD"/>
    <w:rsid w:val="00D228DF"/>
    <w:rsid w:val="00D229F9"/>
    <w:rsid w:val="00D22A64"/>
    <w:rsid w:val="00D22A9B"/>
    <w:rsid w:val="00D22C13"/>
    <w:rsid w:val="00D22CEB"/>
    <w:rsid w:val="00D22E13"/>
    <w:rsid w:val="00D22E70"/>
    <w:rsid w:val="00D22E7D"/>
    <w:rsid w:val="00D22E82"/>
    <w:rsid w:val="00D22E9C"/>
    <w:rsid w:val="00D22EC1"/>
    <w:rsid w:val="00D22FC5"/>
    <w:rsid w:val="00D230A6"/>
    <w:rsid w:val="00D23344"/>
    <w:rsid w:val="00D23370"/>
    <w:rsid w:val="00D2341B"/>
    <w:rsid w:val="00D23494"/>
    <w:rsid w:val="00D2360C"/>
    <w:rsid w:val="00D23764"/>
    <w:rsid w:val="00D2376B"/>
    <w:rsid w:val="00D237E8"/>
    <w:rsid w:val="00D23969"/>
    <w:rsid w:val="00D23BC1"/>
    <w:rsid w:val="00D23C0D"/>
    <w:rsid w:val="00D23C34"/>
    <w:rsid w:val="00D23C80"/>
    <w:rsid w:val="00D23CD6"/>
    <w:rsid w:val="00D2400D"/>
    <w:rsid w:val="00D241C6"/>
    <w:rsid w:val="00D241DE"/>
    <w:rsid w:val="00D244A5"/>
    <w:rsid w:val="00D244AC"/>
    <w:rsid w:val="00D24593"/>
    <w:rsid w:val="00D24596"/>
    <w:rsid w:val="00D24B84"/>
    <w:rsid w:val="00D24CD3"/>
    <w:rsid w:val="00D24D32"/>
    <w:rsid w:val="00D24E30"/>
    <w:rsid w:val="00D24EDD"/>
    <w:rsid w:val="00D24FBD"/>
    <w:rsid w:val="00D250E5"/>
    <w:rsid w:val="00D25159"/>
    <w:rsid w:val="00D25166"/>
    <w:rsid w:val="00D251D8"/>
    <w:rsid w:val="00D25279"/>
    <w:rsid w:val="00D2590A"/>
    <w:rsid w:val="00D25962"/>
    <w:rsid w:val="00D259AB"/>
    <w:rsid w:val="00D259C5"/>
    <w:rsid w:val="00D259D9"/>
    <w:rsid w:val="00D25AAC"/>
    <w:rsid w:val="00D25C76"/>
    <w:rsid w:val="00D25E3B"/>
    <w:rsid w:val="00D26258"/>
    <w:rsid w:val="00D26289"/>
    <w:rsid w:val="00D263CF"/>
    <w:rsid w:val="00D26608"/>
    <w:rsid w:val="00D26761"/>
    <w:rsid w:val="00D267FA"/>
    <w:rsid w:val="00D26883"/>
    <w:rsid w:val="00D268D6"/>
    <w:rsid w:val="00D26A24"/>
    <w:rsid w:val="00D26A61"/>
    <w:rsid w:val="00D26B48"/>
    <w:rsid w:val="00D26BAC"/>
    <w:rsid w:val="00D26C9B"/>
    <w:rsid w:val="00D26D48"/>
    <w:rsid w:val="00D26F44"/>
    <w:rsid w:val="00D27039"/>
    <w:rsid w:val="00D27049"/>
    <w:rsid w:val="00D27125"/>
    <w:rsid w:val="00D27229"/>
    <w:rsid w:val="00D275E1"/>
    <w:rsid w:val="00D2767B"/>
    <w:rsid w:val="00D27708"/>
    <w:rsid w:val="00D27784"/>
    <w:rsid w:val="00D277A0"/>
    <w:rsid w:val="00D277C8"/>
    <w:rsid w:val="00D278B5"/>
    <w:rsid w:val="00D2797F"/>
    <w:rsid w:val="00D27D9C"/>
    <w:rsid w:val="00D27EE9"/>
    <w:rsid w:val="00D27F1B"/>
    <w:rsid w:val="00D27F9E"/>
    <w:rsid w:val="00D30021"/>
    <w:rsid w:val="00D300A9"/>
    <w:rsid w:val="00D300C0"/>
    <w:rsid w:val="00D302DC"/>
    <w:rsid w:val="00D304A3"/>
    <w:rsid w:val="00D30577"/>
    <w:rsid w:val="00D307FD"/>
    <w:rsid w:val="00D30908"/>
    <w:rsid w:val="00D3090E"/>
    <w:rsid w:val="00D30A20"/>
    <w:rsid w:val="00D30C66"/>
    <w:rsid w:val="00D30CCD"/>
    <w:rsid w:val="00D30CF2"/>
    <w:rsid w:val="00D30D5A"/>
    <w:rsid w:val="00D31098"/>
    <w:rsid w:val="00D3117A"/>
    <w:rsid w:val="00D3118C"/>
    <w:rsid w:val="00D31388"/>
    <w:rsid w:val="00D313D3"/>
    <w:rsid w:val="00D31425"/>
    <w:rsid w:val="00D31667"/>
    <w:rsid w:val="00D316F5"/>
    <w:rsid w:val="00D31748"/>
    <w:rsid w:val="00D3178B"/>
    <w:rsid w:val="00D317EE"/>
    <w:rsid w:val="00D31853"/>
    <w:rsid w:val="00D31975"/>
    <w:rsid w:val="00D31A20"/>
    <w:rsid w:val="00D31A83"/>
    <w:rsid w:val="00D31B25"/>
    <w:rsid w:val="00D31BC3"/>
    <w:rsid w:val="00D31C6F"/>
    <w:rsid w:val="00D31D3D"/>
    <w:rsid w:val="00D31E26"/>
    <w:rsid w:val="00D31F3C"/>
    <w:rsid w:val="00D31FA1"/>
    <w:rsid w:val="00D32031"/>
    <w:rsid w:val="00D321D9"/>
    <w:rsid w:val="00D32202"/>
    <w:rsid w:val="00D323A6"/>
    <w:rsid w:val="00D323CA"/>
    <w:rsid w:val="00D323E0"/>
    <w:rsid w:val="00D32484"/>
    <w:rsid w:val="00D325B3"/>
    <w:rsid w:val="00D325C8"/>
    <w:rsid w:val="00D326EE"/>
    <w:rsid w:val="00D3273D"/>
    <w:rsid w:val="00D327EF"/>
    <w:rsid w:val="00D32857"/>
    <w:rsid w:val="00D3295C"/>
    <w:rsid w:val="00D3297D"/>
    <w:rsid w:val="00D329B4"/>
    <w:rsid w:val="00D32A9A"/>
    <w:rsid w:val="00D32AC8"/>
    <w:rsid w:val="00D32AE0"/>
    <w:rsid w:val="00D32B33"/>
    <w:rsid w:val="00D32C75"/>
    <w:rsid w:val="00D32EAD"/>
    <w:rsid w:val="00D32EC0"/>
    <w:rsid w:val="00D32EDA"/>
    <w:rsid w:val="00D330EF"/>
    <w:rsid w:val="00D33173"/>
    <w:rsid w:val="00D333A3"/>
    <w:rsid w:val="00D33480"/>
    <w:rsid w:val="00D33498"/>
    <w:rsid w:val="00D3362F"/>
    <w:rsid w:val="00D337B3"/>
    <w:rsid w:val="00D33831"/>
    <w:rsid w:val="00D338E6"/>
    <w:rsid w:val="00D338FE"/>
    <w:rsid w:val="00D33905"/>
    <w:rsid w:val="00D3394B"/>
    <w:rsid w:val="00D33A18"/>
    <w:rsid w:val="00D33A90"/>
    <w:rsid w:val="00D33C52"/>
    <w:rsid w:val="00D33CF2"/>
    <w:rsid w:val="00D33DFD"/>
    <w:rsid w:val="00D33F25"/>
    <w:rsid w:val="00D33F61"/>
    <w:rsid w:val="00D33FC3"/>
    <w:rsid w:val="00D34092"/>
    <w:rsid w:val="00D340C9"/>
    <w:rsid w:val="00D34144"/>
    <w:rsid w:val="00D34350"/>
    <w:rsid w:val="00D34414"/>
    <w:rsid w:val="00D34434"/>
    <w:rsid w:val="00D34495"/>
    <w:rsid w:val="00D3467D"/>
    <w:rsid w:val="00D346CD"/>
    <w:rsid w:val="00D349CE"/>
    <w:rsid w:val="00D349EC"/>
    <w:rsid w:val="00D34A94"/>
    <w:rsid w:val="00D34AA4"/>
    <w:rsid w:val="00D34BD8"/>
    <w:rsid w:val="00D34D2C"/>
    <w:rsid w:val="00D34E2D"/>
    <w:rsid w:val="00D34E4A"/>
    <w:rsid w:val="00D35079"/>
    <w:rsid w:val="00D350EF"/>
    <w:rsid w:val="00D35174"/>
    <w:rsid w:val="00D352BC"/>
    <w:rsid w:val="00D35394"/>
    <w:rsid w:val="00D354ED"/>
    <w:rsid w:val="00D35500"/>
    <w:rsid w:val="00D35576"/>
    <w:rsid w:val="00D35579"/>
    <w:rsid w:val="00D35593"/>
    <w:rsid w:val="00D355C5"/>
    <w:rsid w:val="00D35744"/>
    <w:rsid w:val="00D357D3"/>
    <w:rsid w:val="00D358D8"/>
    <w:rsid w:val="00D35BF3"/>
    <w:rsid w:val="00D35C5E"/>
    <w:rsid w:val="00D35F6B"/>
    <w:rsid w:val="00D35FF0"/>
    <w:rsid w:val="00D3612A"/>
    <w:rsid w:val="00D361F5"/>
    <w:rsid w:val="00D362A2"/>
    <w:rsid w:val="00D3642D"/>
    <w:rsid w:val="00D364B7"/>
    <w:rsid w:val="00D3659E"/>
    <w:rsid w:val="00D365AB"/>
    <w:rsid w:val="00D365F3"/>
    <w:rsid w:val="00D368B2"/>
    <w:rsid w:val="00D3690C"/>
    <w:rsid w:val="00D3696D"/>
    <w:rsid w:val="00D36DBC"/>
    <w:rsid w:val="00D36DFD"/>
    <w:rsid w:val="00D36E1E"/>
    <w:rsid w:val="00D37176"/>
    <w:rsid w:val="00D37229"/>
    <w:rsid w:val="00D37311"/>
    <w:rsid w:val="00D37355"/>
    <w:rsid w:val="00D37374"/>
    <w:rsid w:val="00D37445"/>
    <w:rsid w:val="00D376A2"/>
    <w:rsid w:val="00D378A1"/>
    <w:rsid w:val="00D37958"/>
    <w:rsid w:val="00D37C20"/>
    <w:rsid w:val="00D40120"/>
    <w:rsid w:val="00D401DD"/>
    <w:rsid w:val="00D40263"/>
    <w:rsid w:val="00D402B8"/>
    <w:rsid w:val="00D4031C"/>
    <w:rsid w:val="00D40328"/>
    <w:rsid w:val="00D4034A"/>
    <w:rsid w:val="00D4037C"/>
    <w:rsid w:val="00D4040F"/>
    <w:rsid w:val="00D40421"/>
    <w:rsid w:val="00D405EB"/>
    <w:rsid w:val="00D406DB"/>
    <w:rsid w:val="00D4074F"/>
    <w:rsid w:val="00D40756"/>
    <w:rsid w:val="00D40AB7"/>
    <w:rsid w:val="00D40ACC"/>
    <w:rsid w:val="00D40AF4"/>
    <w:rsid w:val="00D40B10"/>
    <w:rsid w:val="00D40BB1"/>
    <w:rsid w:val="00D40BB5"/>
    <w:rsid w:val="00D40BE3"/>
    <w:rsid w:val="00D40C58"/>
    <w:rsid w:val="00D40E4F"/>
    <w:rsid w:val="00D40E73"/>
    <w:rsid w:val="00D410BA"/>
    <w:rsid w:val="00D410F6"/>
    <w:rsid w:val="00D41142"/>
    <w:rsid w:val="00D411B6"/>
    <w:rsid w:val="00D4125B"/>
    <w:rsid w:val="00D41264"/>
    <w:rsid w:val="00D41375"/>
    <w:rsid w:val="00D4141E"/>
    <w:rsid w:val="00D4154C"/>
    <w:rsid w:val="00D4158D"/>
    <w:rsid w:val="00D41666"/>
    <w:rsid w:val="00D4175F"/>
    <w:rsid w:val="00D41771"/>
    <w:rsid w:val="00D41837"/>
    <w:rsid w:val="00D41869"/>
    <w:rsid w:val="00D41877"/>
    <w:rsid w:val="00D418F9"/>
    <w:rsid w:val="00D4197D"/>
    <w:rsid w:val="00D41AA2"/>
    <w:rsid w:val="00D41ABB"/>
    <w:rsid w:val="00D41BE0"/>
    <w:rsid w:val="00D41DDC"/>
    <w:rsid w:val="00D41EC1"/>
    <w:rsid w:val="00D41FBA"/>
    <w:rsid w:val="00D4213B"/>
    <w:rsid w:val="00D421B7"/>
    <w:rsid w:val="00D4222E"/>
    <w:rsid w:val="00D42273"/>
    <w:rsid w:val="00D422B1"/>
    <w:rsid w:val="00D42725"/>
    <w:rsid w:val="00D428EB"/>
    <w:rsid w:val="00D4292D"/>
    <w:rsid w:val="00D42A12"/>
    <w:rsid w:val="00D42A5E"/>
    <w:rsid w:val="00D42B15"/>
    <w:rsid w:val="00D42B7C"/>
    <w:rsid w:val="00D42DEF"/>
    <w:rsid w:val="00D42E0B"/>
    <w:rsid w:val="00D42E61"/>
    <w:rsid w:val="00D42FE7"/>
    <w:rsid w:val="00D430F5"/>
    <w:rsid w:val="00D4321E"/>
    <w:rsid w:val="00D432D1"/>
    <w:rsid w:val="00D432E4"/>
    <w:rsid w:val="00D434CC"/>
    <w:rsid w:val="00D435F4"/>
    <w:rsid w:val="00D43721"/>
    <w:rsid w:val="00D438B6"/>
    <w:rsid w:val="00D43936"/>
    <w:rsid w:val="00D43B83"/>
    <w:rsid w:val="00D43C01"/>
    <w:rsid w:val="00D43C6B"/>
    <w:rsid w:val="00D43EAD"/>
    <w:rsid w:val="00D43EDA"/>
    <w:rsid w:val="00D43EF3"/>
    <w:rsid w:val="00D43FDB"/>
    <w:rsid w:val="00D4402B"/>
    <w:rsid w:val="00D4409E"/>
    <w:rsid w:val="00D441CB"/>
    <w:rsid w:val="00D442B2"/>
    <w:rsid w:val="00D44343"/>
    <w:rsid w:val="00D445EF"/>
    <w:rsid w:val="00D44676"/>
    <w:rsid w:val="00D44746"/>
    <w:rsid w:val="00D449B4"/>
    <w:rsid w:val="00D449E2"/>
    <w:rsid w:val="00D44A80"/>
    <w:rsid w:val="00D44B9A"/>
    <w:rsid w:val="00D44E8A"/>
    <w:rsid w:val="00D44E90"/>
    <w:rsid w:val="00D44F28"/>
    <w:rsid w:val="00D4513B"/>
    <w:rsid w:val="00D452E4"/>
    <w:rsid w:val="00D45535"/>
    <w:rsid w:val="00D45792"/>
    <w:rsid w:val="00D457E9"/>
    <w:rsid w:val="00D4593F"/>
    <w:rsid w:val="00D45974"/>
    <w:rsid w:val="00D45AF8"/>
    <w:rsid w:val="00D45B37"/>
    <w:rsid w:val="00D45B4A"/>
    <w:rsid w:val="00D45B54"/>
    <w:rsid w:val="00D45C6C"/>
    <w:rsid w:val="00D45CA7"/>
    <w:rsid w:val="00D45F0B"/>
    <w:rsid w:val="00D45F35"/>
    <w:rsid w:val="00D46105"/>
    <w:rsid w:val="00D46329"/>
    <w:rsid w:val="00D463FD"/>
    <w:rsid w:val="00D4641C"/>
    <w:rsid w:val="00D464AB"/>
    <w:rsid w:val="00D464DA"/>
    <w:rsid w:val="00D4658D"/>
    <w:rsid w:val="00D46599"/>
    <w:rsid w:val="00D4683F"/>
    <w:rsid w:val="00D46919"/>
    <w:rsid w:val="00D469B5"/>
    <w:rsid w:val="00D46A6C"/>
    <w:rsid w:val="00D46BA7"/>
    <w:rsid w:val="00D46BE7"/>
    <w:rsid w:val="00D46CB1"/>
    <w:rsid w:val="00D46D1F"/>
    <w:rsid w:val="00D471D6"/>
    <w:rsid w:val="00D4730E"/>
    <w:rsid w:val="00D4739A"/>
    <w:rsid w:val="00D473AD"/>
    <w:rsid w:val="00D473CE"/>
    <w:rsid w:val="00D4747B"/>
    <w:rsid w:val="00D47503"/>
    <w:rsid w:val="00D47608"/>
    <w:rsid w:val="00D4773C"/>
    <w:rsid w:val="00D47763"/>
    <w:rsid w:val="00D477DA"/>
    <w:rsid w:val="00D4785A"/>
    <w:rsid w:val="00D47868"/>
    <w:rsid w:val="00D47A00"/>
    <w:rsid w:val="00D47B50"/>
    <w:rsid w:val="00D47C47"/>
    <w:rsid w:val="00D47C75"/>
    <w:rsid w:val="00D47DE7"/>
    <w:rsid w:val="00D47E57"/>
    <w:rsid w:val="00D500A7"/>
    <w:rsid w:val="00D50217"/>
    <w:rsid w:val="00D5042E"/>
    <w:rsid w:val="00D504C7"/>
    <w:rsid w:val="00D506D2"/>
    <w:rsid w:val="00D5071F"/>
    <w:rsid w:val="00D50943"/>
    <w:rsid w:val="00D50AAA"/>
    <w:rsid w:val="00D50DF9"/>
    <w:rsid w:val="00D50EA5"/>
    <w:rsid w:val="00D50FC8"/>
    <w:rsid w:val="00D51045"/>
    <w:rsid w:val="00D51093"/>
    <w:rsid w:val="00D511CD"/>
    <w:rsid w:val="00D51386"/>
    <w:rsid w:val="00D514E8"/>
    <w:rsid w:val="00D51658"/>
    <w:rsid w:val="00D516CF"/>
    <w:rsid w:val="00D51A9E"/>
    <w:rsid w:val="00D51CF1"/>
    <w:rsid w:val="00D51DC2"/>
    <w:rsid w:val="00D51DC8"/>
    <w:rsid w:val="00D52025"/>
    <w:rsid w:val="00D521F1"/>
    <w:rsid w:val="00D5275F"/>
    <w:rsid w:val="00D5283E"/>
    <w:rsid w:val="00D52A54"/>
    <w:rsid w:val="00D52C32"/>
    <w:rsid w:val="00D52C9C"/>
    <w:rsid w:val="00D52D6B"/>
    <w:rsid w:val="00D52DA5"/>
    <w:rsid w:val="00D52EB4"/>
    <w:rsid w:val="00D52F63"/>
    <w:rsid w:val="00D53160"/>
    <w:rsid w:val="00D53289"/>
    <w:rsid w:val="00D532BC"/>
    <w:rsid w:val="00D53462"/>
    <w:rsid w:val="00D534D4"/>
    <w:rsid w:val="00D535E7"/>
    <w:rsid w:val="00D538BE"/>
    <w:rsid w:val="00D53925"/>
    <w:rsid w:val="00D53A1D"/>
    <w:rsid w:val="00D53C5A"/>
    <w:rsid w:val="00D53C9C"/>
    <w:rsid w:val="00D53E47"/>
    <w:rsid w:val="00D53EC9"/>
    <w:rsid w:val="00D53F8B"/>
    <w:rsid w:val="00D5402E"/>
    <w:rsid w:val="00D54048"/>
    <w:rsid w:val="00D540C2"/>
    <w:rsid w:val="00D5410C"/>
    <w:rsid w:val="00D54297"/>
    <w:rsid w:val="00D54308"/>
    <w:rsid w:val="00D54320"/>
    <w:rsid w:val="00D543F2"/>
    <w:rsid w:val="00D54432"/>
    <w:rsid w:val="00D54447"/>
    <w:rsid w:val="00D544D6"/>
    <w:rsid w:val="00D546C5"/>
    <w:rsid w:val="00D54841"/>
    <w:rsid w:val="00D548EC"/>
    <w:rsid w:val="00D5495C"/>
    <w:rsid w:val="00D54B2C"/>
    <w:rsid w:val="00D54BE6"/>
    <w:rsid w:val="00D54C5B"/>
    <w:rsid w:val="00D54DB1"/>
    <w:rsid w:val="00D5505D"/>
    <w:rsid w:val="00D5510D"/>
    <w:rsid w:val="00D551FB"/>
    <w:rsid w:val="00D5528F"/>
    <w:rsid w:val="00D55292"/>
    <w:rsid w:val="00D552C1"/>
    <w:rsid w:val="00D55308"/>
    <w:rsid w:val="00D55345"/>
    <w:rsid w:val="00D55478"/>
    <w:rsid w:val="00D554C0"/>
    <w:rsid w:val="00D555ED"/>
    <w:rsid w:val="00D55718"/>
    <w:rsid w:val="00D55A41"/>
    <w:rsid w:val="00D55A43"/>
    <w:rsid w:val="00D55ABB"/>
    <w:rsid w:val="00D55D2B"/>
    <w:rsid w:val="00D55DC5"/>
    <w:rsid w:val="00D55DE2"/>
    <w:rsid w:val="00D55EE0"/>
    <w:rsid w:val="00D55EF7"/>
    <w:rsid w:val="00D55F76"/>
    <w:rsid w:val="00D55F96"/>
    <w:rsid w:val="00D564A8"/>
    <w:rsid w:val="00D565E0"/>
    <w:rsid w:val="00D56757"/>
    <w:rsid w:val="00D5688A"/>
    <w:rsid w:val="00D56A1E"/>
    <w:rsid w:val="00D56B22"/>
    <w:rsid w:val="00D56D12"/>
    <w:rsid w:val="00D56D43"/>
    <w:rsid w:val="00D56DEB"/>
    <w:rsid w:val="00D570CA"/>
    <w:rsid w:val="00D57349"/>
    <w:rsid w:val="00D57539"/>
    <w:rsid w:val="00D5754D"/>
    <w:rsid w:val="00D576A4"/>
    <w:rsid w:val="00D57736"/>
    <w:rsid w:val="00D5773F"/>
    <w:rsid w:val="00D5795C"/>
    <w:rsid w:val="00D57979"/>
    <w:rsid w:val="00D57A19"/>
    <w:rsid w:val="00D57A8D"/>
    <w:rsid w:val="00D57AB7"/>
    <w:rsid w:val="00D57B62"/>
    <w:rsid w:val="00D57CF0"/>
    <w:rsid w:val="00D57E06"/>
    <w:rsid w:val="00D57E3A"/>
    <w:rsid w:val="00D57F02"/>
    <w:rsid w:val="00D57FA2"/>
    <w:rsid w:val="00D57FFC"/>
    <w:rsid w:val="00D6014A"/>
    <w:rsid w:val="00D6026A"/>
    <w:rsid w:val="00D602E3"/>
    <w:rsid w:val="00D60491"/>
    <w:rsid w:val="00D6057F"/>
    <w:rsid w:val="00D6059D"/>
    <w:rsid w:val="00D605A0"/>
    <w:rsid w:val="00D608F7"/>
    <w:rsid w:val="00D60904"/>
    <w:rsid w:val="00D60968"/>
    <w:rsid w:val="00D609C3"/>
    <w:rsid w:val="00D60BBC"/>
    <w:rsid w:val="00D60C66"/>
    <w:rsid w:val="00D60D52"/>
    <w:rsid w:val="00D60FE1"/>
    <w:rsid w:val="00D610E9"/>
    <w:rsid w:val="00D61319"/>
    <w:rsid w:val="00D61461"/>
    <w:rsid w:val="00D614A2"/>
    <w:rsid w:val="00D6153A"/>
    <w:rsid w:val="00D6156E"/>
    <w:rsid w:val="00D615FC"/>
    <w:rsid w:val="00D61771"/>
    <w:rsid w:val="00D61825"/>
    <w:rsid w:val="00D618AA"/>
    <w:rsid w:val="00D618FA"/>
    <w:rsid w:val="00D6195A"/>
    <w:rsid w:val="00D61B10"/>
    <w:rsid w:val="00D61C22"/>
    <w:rsid w:val="00D61C9B"/>
    <w:rsid w:val="00D61D3E"/>
    <w:rsid w:val="00D61E41"/>
    <w:rsid w:val="00D61F0E"/>
    <w:rsid w:val="00D62004"/>
    <w:rsid w:val="00D620D9"/>
    <w:rsid w:val="00D62190"/>
    <w:rsid w:val="00D621DE"/>
    <w:rsid w:val="00D622DB"/>
    <w:rsid w:val="00D6233D"/>
    <w:rsid w:val="00D62392"/>
    <w:rsid w:val="00D623E0"/>
    <w:rsid w:val="00D6246B"/>
    <w:rsid w:val="00D62509"/>
    <w:rsid w:val="00D625A4"/>
    <w:rsid w:val="00D626AB"/>
    <w:rsid w:val="00D62729"/>
    <w:rsid w:val="00D62796"/>
    <w:rsid w:val="00D627C9"/>
    <w:rsid w:val="00D628AF"/>
    <w:rsid w:val="00D6295D"/>
    <w:rsid w:val="00D62A55"/>
    <w:rsid w:val="00D62BA2"/>
    <w:rsid w:val="00D62D2B"/>
    <w:rsid w:val="00D62F29"/>
    <w:rsid w:val="00D62F62"/>
    <w:rsid w:val="00D62F78"/>
    <w:rsid w:val="00D63136"/>
    <w:rsid w:val="00D631A1"/>
    <w:rsid w:val="00D631C6"/>
    <w:rsid w:val="00D631E1"/>
    <w:rsid w:val="00D63206"/>
    <w:rsid w:val="00D63261"/>
    <w:rsid w:val="00D632BD"/>
    <w:rsid w:val="00D633A1"/>
    <w:rsid w:val="00D63655"/>
    <w:rsid w:val="00D63677"/>
    <w:rsid w:val="00D637DE"/>
    <w:rsid w:val="00D6384B"/>
    <w:rsid w:val="00D63874"/>
    <w:rsid w:val="00D638AF"/>
    <w:rsid w:val="00D63C2B"/>
    <w:rsid w:val="00D63C40"/>
    <w:rsid w:val="00D63C60"/>
    <w:rsid w:val="00D63E5D"/>
    <w:rsid w:val="00D640B6"/>
    <w:rsid w:val="00D6425D"/>
    <w:rsid w:val="00D643C7"/>
    <w:rsid w:val="00D6446F"/>
    <w:rsid w:val="00D64524"/>
    <w:rsid w:val="00D64544"/>
    <w:rsid w:val="00D64781"/>
    <w:rsid w:val="00D64809"/>
    <w:rsid w:val="00D64882"/>
    <w:rsid w:val="00D648DD"/>
    <w:rsid w:val="00D649DC"/>
    <w:rsid w:val="00D64A70"/>
    <w:rsid w:val="00D64A8F"/>
    <w:rsid w:val="00D64BAC"/>
    <w:rsid w:val="00D64C84"/>
    <w:rsid w:val="00D64E20"/>
    <w:rsid w:val="00D64E44"/>
    <w:rsid w:val="00D64E6A"/>
    <w:rsid w:val="00D64F19"/>
    <w:rsid w:val="00D6502B"/>
    <w:rsid w:val="00D650FE"/>
    <w:rsid w:val="00D65194"/>
    <w:rsid w:val="00D651E5"/>
    <w:rsid w:val="00D65315"/>
    <w:rsid w:val="00D65483"/>
    <w:rsid w:val="00D654B9"/>
    <w:rsid w:val="00D65608"/>
    <w:rsid w:val="00D65622"/>
    <w:rsid w:val="00D656F2"/>
    <w:rsid w:val="00D656F8"/>
    <w:rsid w:val="00D65858"/>
    <w:rsid w:val="00D658E3"/>
    <w:rsid w:val="00D65966"/>
    <w:rsid w:val="00D659E7"/>
    <w:rsid w:val="00D65A02"/>
    <w:rsid w:val="00D65A33"/>
    <w:rsid w:val="00D65A79"/>
    <w:rsid w:val="00D65BAF"/>
    <w:rsid w:val="00D65F51"/>
    <w:rsid w:val="00D66139"/>
    <w:rsid w:val="00D66180"/>
    <w:rsid w:val="00D6625D"/>
    <w:rsid w:val="00D662FF"/>
    <w:rsid w:val="00D6633B"/>
    <w:rsid w:val="00D66357"/>
    <w:rsid w:val="00D66464"/>
    <w:rsid w:val="00D66580"/>
    <w:rsid w:val="00D666F6"/>
    <w:rsid w:val="00D66861"/>
    <w:rsid w:val="00D66894"/>
    <w:rsid w:val="00D66A35"/>
    <w:rsid w:val="00D66A81"/>
    <w:rsid w:val="00D66A88"/>
    <w:rsid w:val="00D66AA3"/>
    <w:rsid w:val="00D66AF8"/>
    <w:rsid w:val="00D66BDE"/>
    <w:rsid w:val="00D66C23"/>
    <w:rsid w:val="00D66C9D"/>
    <w:rsid w:val="00D66CB0"/>
    <w:rsid w:val="00D66D33"/>
    <w:rsid w:val="00D66E4F"/>
    <w:rsid w:val="00D66FE3"/>
    <w:rsid w:val="00D670AB"/>
    <w:rsid w:val="00D671E9"/>
    <w:rsid w:val="00D674D2"/>
    <w:rsid w:val="00D6756A"/>
    <w:rsid w:val="00D675EA"/>
    <w:rsid w:val="00D6766F"/>
    <w:rsid w:val="00D676BD"/>
    <w:rsid w:val="00D679A7"/>
    <w:rsid w:val="00D67A34"/>
    <w:rsid w:val="00D67A3B"/>
    <w:rsid w:val="00D67AE0"/>
    <w:rsid w:val="00D67AFD"/>
    <w:rsid w:val="00D67BF3"/>
    <w:rsid w:val="00D67CB6"/>
    <w:rsid w:val="00D70240"/>
    <w:rsid w:val="00D7028D"/>
    <w:rsid w:val="00D702A1"/>
    <w:rsid w:val="00D702F4"/>
    <w:rsid w:val="00D70306"/>
    <w:rsid w:val="00D703D0"/>
    <w:rsid w:val="00D703F2"/>
    <w:rsid w:val="00D7040E"/>
    <w:rsid w:val="00D70575"/>
    <w:rsid w:val="00D70612"/>
    <w:rsid w:val="00D70648"/>
    <w:rsid w:val="00D706A4"/>
    <w:rsid w:val="00D708D6"/>
    <w:rsid w:val="00D70910"/>
    <w:rsid w:val="00D70947"/>
    <w:rsid w:val="00D70999"/>
    <w:rsid w:val="00D709EA"/>
    <w:rsid w:val="00D709FB"/>
    <w:rsid w:val="00D70ABB"/>
    <w:rsid w:val="00D70B04"/>
    <w:rsid w:val="00D70EA7"/>
    <w:rsid w:val="00D70EE9"/>
    <w:rsid w:val="00D710B6"/>
    <w:rsid w:val="00D710EB"/>
    <w:rsid w:val="00D7138B"/>
    <w:rsid w:val="00D715A9"/>
    <w:rsid w:val="00D71806"/>
    <w:rsid w:val="00D71830"/>
    <w:rsid w:val="00D718F3"/>
    <w:rsid w:val="00D71A63"/>
    <w:rsid w:val="00D71A86"/>
    <w:rsid w:val="00D71A8A"/>
    <w:rsid w:val="00D71AD7"/>
    <w:rsid w:val="00D71B1C"/>
    <w:rsid w:val="00D71BE4"/>
    <w:rsid w:val="00D71C5B"/>
    <w:rsid w:val="00D71C69"/>
    <w:rsid w:val="00D71F23"/>
    <w:rsid w:val="00D720EE"/>
    <w:rsid w:val="00D72187"/>
    <w:rsid w:val="00D721E6"/>
    <w:rsid w:val="00D72216"/>
    <w:rsid w:val="00D7223B"/>
    <w:rsid w:val="00D722F3"/>
    <w:rsid w:val="00D72400"/>
    <w:rsid w:val="00D725A8"/>
    <w:rsid w:val="00D72686"/>
    <w:rsid w:val="00D72729"/>
    <w:rsid w:val="00D7284E"/>
    <w:rsid w:val="00D72897"/>
    <w:rsid w:val="00D728DE"/>
    <w:rsid w:val="00D7291D"/>
    <w:rsid w:val="00D729B1"/>
    <w:rsid w:val="00D729C4"/>
    <w:rsid w:val="00D72A2D"/>
    <w:rsid w:val="00D72B0C"/>
    <w:rsid w:val="00D72BD1"/>
    <w:rsid w:val="00D73003"/>
    <w:rsid w:val="00D7321C"/>
    <w:rsid w:val="00D7343D"/>
    <w:rsid w:val="00D73491"/>
    <w:rsid w:val="00D734CB"/>
    <w:rsid w:val="00D73808"/>
    <w:rsid w:val="00D73B2D"/>
    <w:rsid w:val="00D73B30"/>
    <w:rsid w:val="00D73B6B"/>
    <w:rsid w:val="00D73C0B"/>
    <w:rsid w:val="00D73CDD"/>
    <w:rsid w:val="00D73DEA"/>
    <w:rsid w:val="00D73E4E"/>
    <w:rsid w:val="00D73ECD"/>
    <w:rsid w:val="00D73F92"/>
    <w:rsid w:val="00D73FED"/>
    <w:rsid w:val="00D7443F"/>
    <w:rsid w:val="00D74582"/>
    <w:rsid w:val="00D7460B"/>
    <w:rsid w:val="00D74763"/>
    <w:rsid w:val="00D74852"/>
    <w:rsid w:val="00D748C3"/>
    <w:rsid w:val="00D748CD"/>
    <w:rsid w:val="00D74979"/>
    <w:rsid w:val="00D74985"/>
    <w:rsid w:val="00D74ADB"/>
    <w:rsid w:val="00D74B24"/>
    <w:rsid w:val="00D74C38"/>
    <w:rsid w:val="00D74DC6"/>
    <w:rsid w:val="00D74ECE"/>
    <w:rsid w:val="00D74F6B"/>
    <w:rsid w:val="00D7500B"/>
    <w:rsid w:val="00D7513B"/>
    <w:rsid w:val="00D75561"/>
    <w:rsid w:val="00D756D2"/>
    <w:rsid w:val="00D7592F"/>
    <w:rsid w:val="00D759B4"/>
    <w:rsid w:val="00D75BD9"/>
    <w:rsid w:val="00D75CF8"/>
    <w:rsid w:val="00D75DAC"/>
    <w:rsid w:val="00D75DBF"/>
    <w:rsid w:val="00D75E1E"/>
    <w:rsid w:val="00D76290"/>
    <w:rsid w:val="00D76355"/>
    <w:rsid w:val="00D763D1"/>
    <w:rsid w:val="00D7642D"/>
    <w:rsid w:val="00D76605"/>
    <w:rsid w:val="00D76658"/>
    <w:rsid w:val="00D766A6"/>
    <w:rsid w:val="00D76737"/>
    <w:rsid w:val="00D767FA"/>
    <w:rsid w:val="00D768D9"/>
    <w:rsid w:val="00D76957"/>
    <w:rsid w:val="00D76992"/>
    <w:rsid w:val="00D76AF9"/>
    <w:rsid w:val="00D76CB2"/>
    <w:rsid w:val="00D76F6A"/>
    <w:rsid w:val="00D770BC"/>
    <w:rsid w:val="00D77169"/>
    <w:rsid w:val="00D77421"/>
    <w:rsid w:val="00D775DE"/>
    <w:rsid w:val="00D77671"/>
    <w:rsid w:val="00D77793"/>
    <w:rsid w:val="00D77885"/>
    <w:rsid w:val="00D778AB"/>
    <w:rsid w:val="00D778D7"/>
    <w:rsid w:val="00D779AA"/>
    <w:rsid w:val="00D77C57"/>
    <w:rsid w:val="00D77D38"/>
    <w:rsid w:val="00D801D3"/>
    <w:rsid w:val="00D8026F"/>
    <w:rsid w:val="00D803E9"/>
    <w:rsid w:val="00D804CA"/>
    <w:rsid w:val="00D804D2"/>
    <w:rsid w:val="00D804D9"/>
    <w:rsid w:val="00D80702"/>
    <w:rsid w:val="00D807B0"/>
    <w:rsid w:val="00D807D5"/>
    <w:rsid w:val="00D808E4"/>
    <w:rsid w:val="00D808FC"/>
    <w:rsid w:val="00D80BE0"/>
    <w:rsid w:val="00D80CE6"/>
    <w:rsid w:val="00D80CFE"/>
    <w:rsid w:val="00D80D89"/>
    <w:rsid w:val="00D80FC6"/>
    <w:rsid w:val="00D81166"/>
    <w:rsid w:val="00D81173"/>
    <w:rsid w:val="00D81301"/>
    <w:rsid w:val="00D81394"/>
    <w:rsid w:val="00D813AD"/>
    <w:rsid w:val="00D813F0"/>
    <w:rsid w:val="00D816B0"/>
    <w:rsid w:val="00D816E1"/>
    <w:rsid w:val="00D816ED"/>
    <w:rsid w:val="00D817B3"/>
    <w:rsid w:val="00D81837"/>
    <w:rsid w:val="00D81873"/>
    <w:rsid w:val="00D818E4"/>
    <w:rsid w:val="00D81935"/>
    <w:rsid w:val="00D81978"/>
    <w:rsid w:val="00D819A0"/>
    <w:rsid w:val="00D81A09"/>
    <w:rsid w:val="00D81C13"/>
    <w:rsid w:val="00D81D3E"/>
    <w:rsid w:val="00D81EA0"/>
    <w:rsid w:val="00D81F7D"/>
    <w:rsid w:val="00D821F8"/>
    <w:rsid w:val="00D8229E"/>
    <w:rsid w:val="00D823BE"/>
    <w:rsid w:val="00D823F7"/>
    <w:rsid w:val="00D8240E"/>
    <w:rsid w:val="00D82457"/>
    <w:rsid w:val="00D824CB"/>
    <w:rsid w:val="00D826FF"/>
    <w:rsid w:val="00D827AD"/>
    <w:rsid w:val="00D828D9"/>
    <w:rsid w:val="00D82908"/>
    <w:rsid w:val="00D8291D"/>
    <w:rsid w:val="00D82996"/>
    <w:rsid w:val="00D829A7"/>
    <w:rsid w:val="00D829DC"/>
    <w:rsid w:val="00D82A4D"/>
    <w:rsid w:val="00D82AA8"/>
    <w:rsid w:val="00D82B53"/>
    <w:rsid w:val="00D82BCF"/>
    <w:rsid w:val="00D82C5B"/>
    <w:rsid w:val="00D82D4E"/>
    <w:rsid w:val="00D82EE3"/>
    <w:rsid w:val="00D82F18"/>
    <w:rsid w:val="00D830A5"/>
    <w:rsid w:val="00D8313B"/>
    <w:rsid w:val="00D83148"/>
    <w:rsid w:val="00D831B7"/>
    <w:rsid w:val="00D832C8"/>
    <w:rsid w:val="00D8354A"/>
    <w:rsid w:val="00D8358B"/>
    <w:rsid w:val="00D838CB"/>
    <w:rsid w:val="00D838FC"/>
    <w:rsid w:val="00D83957"/>
    <w:rsid w:val="00D839E1"/>
    <w:rsid w:val="00D83A85"/>
    <w:rsid w:val="00D83BE0"/>
    <w:rsid w:val="00D83BFC"/>
    <w:rsid w:val="00D83C0E"/>
    <w:rsid w:val="00D83D83"/>
    <w:rsid w:val="00D83DB4"/>
    <w:rsid w:val="00D83EDF"/>
    <w:rsid w:val="00D83FDD"/>
    <w:rsid w:val="00D842AF"/>
    <w:rsid w:val="00D842D8"/>
    <w:rsid w:val="00D842E5"/>
    <w:rsid w:val="00D842FE"/>
    <w:rsid w:val="00D8434A"/>
    <w:rsid w:val="00D8435A"/>
    <w:rsid w:val="00D843BE"/>
    <w:rsid w:val="00D843CB"/>
    <w:rsid w:val="00D8449C"/>
    <w:rsid w:val="00D844DD"/>
    <w:rsid w:val="00D845C5"/>
    <w:rsid w:val="00D846E8"/>
    <w:rsid w:val="00D84793"/>
    <w:rsid w:val="00D84863"/>
    <w:rsid w:val="00D848B2"/>
    <w:rsid w:val="00D8499E"/>
    <w:rsid w:val="00D84A4B"/>
    <w:rsid w:val="00D84A69"/>
    <w:rsid w:val="00D84B1D"/>
    <w:rsid w:val="00D84BD3"/>
    <w:rsid w:val="00D84F0D"/>
    <w:rsid w:val="00D84FA6"/>
    <w:rsid w:val="00D84FC8"/>
    <w:rsid w:val="00D850A9"/>
    <w:rsid w:val="00D85165"/>
    <w:rsid w:val="00D85401"/>
    <w:rsid w:val="00D8550A"/>
    <w:rsid w:val="00D8561F"/>
    <w:rsid w:val="00D8564D"/>
    <w:rsid w:val="00D8565C"/>
    <w:rsid w:val="00D85896"/>
    <w:rsid w:val="00D85951"/>
    <w:rsid w:val="00D85A29"/>
    <w:rsid w:val="00D85B84"/>
    <w:rsid w:val="00D85BAA"/>
    <w:rsid w:val="00D85BE6"/>
    <w:rsid w:val="00D85C28"/>
    <w:rsid w:val="00D85D1B"/>
    <w:rsid w:val="00D85EC3"/>
    <w:rsid w:val="00D86065"/>
    <w:rsid w:val="00D86085"/>
    <w:rsid w:val="00D860FC"/>
    <w:rsid w:val="00D8616B"/>
    <w:rsid w:val="00D861DA"/>
    <w:rsid w:val="00D86260"/>
    <w:rsid w:val="00D862AC"/>
    <w:rsid w:val="00D86633"/>
    <w:rsid w:val="00D867F4"/>
    <w:rsid w:val="00D86878"/>
    <w:rsid w:val="00D869EC"/>
    <w:rsid w:val="00D86BD5"/>
    <w:rsid w:val="00D86D6E"/>
    <w:rsid w:val="00D86DC9"/>
    <w:rsid w:val="00D86E7C"/>
    <w:rsid w:val="00D86EFB"/>
    <w:rsid w:val="00D8704B"/>
    <w:rsid w:val="00D87070"/>
    <w:rsid w:val="00D870E5"/>
    <w:rsid w:val="00D8711C"/>
    <w:rsid w:val="00D8719C"/>
    <w:rsid w:val="00D871A5"/>
    <w:rsid w:val="00D87292"/>
    <w:rsid w:val="00D87298"/>
    <w:rsid w:val="00D87313"/>
    <w:rsid w:val="00D8732C"/>
    <w:rsid w:val="00D8752E"/>
    <w:rsid w:val="00D875CF"/>
    <w:rsid w:val="00D876BF"/>
    <w:rsid w:val="00D876DA"/>
    <w:rsid w:val="00D87764"/>
    <w:rsid w:val="00D877A1"/>
    <w:rsid w:val="00D877B5"/>
    <w:rsid w:val="00D877F0"/>
    <w:rsid w:val="00D87801"/>
    <w:rsid w:val="00D87A03"/>
    <w:rsid w:val="00D87AB6"/>
    <w:rsid w:val="00D87AE8"/>
    <w:rsid w:val="00D87C4A"/>
    <w:rsid w:val="00D87CE4"/>
    <w:rsid w:val="00D87D20"/>
    <w:rsid w:val="00D87E14"/>
    <w:rsid w:val="00D87EE6"/>
    <w:rsid w:val="00D87FC1"/>
    <w:rsid w:val="00D901A5"/>
    <w:rsid w:val="00D90246"/>
    <w:rsid w:val="00D90413"/>
    <w:rsid w:val="00D90423"/>
    <w:rsid w:val="00D9050E"/>
    <w:rsid w:val="00D9065A"/>
    <w:rsid w:val="00D9066B"/>
    <w:rsid w:val="00D907DF"/>
    <w:rsid w:val="00D90965"/>
    <w:rsid w:val="00D90980"/>
    <w:rsid w:val="00D909DF"/>
    <w:rsid w:val="00D90A4F"/>
    <w:rsid w:val="00D90A90"/>
    <w:rsid w:val="00D90C27"/>
    <w:rsid w:val="00D90CD3"/>
    <w:rsid w:val="00D90D77"/>
    <w:rsid w:val="00D90F11"/>
    <w:rsid w:val="00D90F76"/>
    <w:rsid w:val="00D90FB6"/>
    <w:rsid w:val="00D91019"/>
    <w:rsid w:val="00D91034"/>
    <w:rsid w:val="00D91304"/>
    <w:rsid w:val="00D913C1"/>
    <w:rsid w:val="00D91442"/>
    <w:rsid w:val="00D9157D"/>
    <w:rsid w:val="00D916DE"/>
    <w:rsid w:val="00D916EA"/>
    <w:rsid w:val="00D9194B"/>
    <w:rsid w:val="00D919A8"/>
    <w:rsid w:val="00D919ED"/>
    <w:rsid w:val="00D91AFB"/>
    <w:rsid w:val="00D91B2D"/>
    <w:rsid w:val="00D91B47"/>
    <w:rsid w:val="00D91C50"/>
    <w:rsid w:val="00D91C98"/>
    <w:rsid w:val="00D91CD5"/>
    <w:rsid w:val="00D91CFA"/>
    <w:rsid w:val="00D91EDD"/>
    <w:rsid w:val="00D91EF9"/>
    <w:rsid w:val="00D91F4A"/>
    <w:rsid w:val="00D91F9C"/>
    <w:rsid w:val="00D9218B"/>
    <w:rsid w:val="00D92389"/>
    <w:rsid w:val="00D92444"/>
    <w:rsid w:val="00D924F3"/>
    <w:rsid w:val="00D9270C"/>
    <w:rsid w:val="00D9277E"/>
    <w:rsid w:val="00D927F1"/>
    <w:rsid w:val="00D92866"/>
    <w:rsid w:val="00D92949"/>
    <w:rsid w:val="00D92954"/>
    <w:rsid w:val="00D9299D"/>
    <w:rsid w:val="00D92A37"/>
    <w:rsid w:val="00D92C56"/>
    <w:rsid w:val="00D92CE2"/>
    <w:rsid w:val="00D92DE3"/>
    <w:rsid w:val="00D92E0D"/>
    <w:rsid w:val="00D92EDD"/>
    <w:rsid w:val="00D92EEC"/>
    <w:rsid w:val="00D92F63"/>
    <w:rsid w:val="00D93095"/>
    <w:rsid w:val="00D930A6"/>
    <w:rsid w:val="00D93179"/>
    <w:rsid w:val="00D932DF"/>
    <w:rsid w:val="00D93498"/>
    <w:rsid w:val="00D934F7"/>
    <w:rsid w:val="00D93567"/>
    <w:rsid w:val="00D935EC"/>
    <w:rsid w:val="00D936BB"/>
    <w:rsid w:val="00D93739"/>
    <w:rsid w:val="00D93765"/>
    <w:rsid w:val="00D93770"/>
    <w:rsid w:val="00D937AC"/>
    <w:rsid w:val="00D93826"/>
    <w:rsid w:val="00D93837"/>
    <w:rsid w:val="00D93962"/>
    <w:rsid w:val="00D93976"/>
    <w:rsid w:val="00D93A5E"/>
    <w:rsid w:val="00D93B53"/>
    <w:rsid w:val="00D93C68"/>
    <w:rsid w:val="00D93CA5"/>
    <w:rsid w:val="00D93D42"/>
    <w:rsid w:val="00D93DAB"/>
    <w:rsid w:val="00D93DB7"/>
    <w:rsid w:val="00D93DC7"/>
    <w:rsid w:val="00D93E44"/>
    <w:rsid w:val="00D942C8"/>
    <w:rsid w:val="00D942E2"/>
    <w:rsid w:val="00D942EE"/>
    <w:rsid w:val="00D942F7"/>
    <w:rsid w:val="00D9441C"/>
    <w:rsid w:val="00D94548"/>
    <w:rsid w:val="00D94679"/>
    <w:rsid w:val="00D946A9"/>
    <w:rsid w:val="00D94AD4"/>
    <w:rsid w:val="00D94BA2"/>
    <w:rsid w:val="00D94C2C"/>
    <w:rsid w:val="00D94D41"/>
    <w:rsid w:val="00D94E49"/>
    <w:rsid w:val="00D94EC6"/>
    <w:rsid w:val="00D95041"/>
    <w:rsid w:val="00D95186"/>
    <w:rsid w:val="00D951B1"/>
    <w:rsid w:val="00D952E2"/>
    <w:rsid w:val="00D95338"/>
    <w:rsid w:val="00D954C7"/>
    <w:rsid w:val="00D95546"/>
    <w:rsid w:val="00D955AF"/>
    <w:rsid w:val="00D955FC"/>
    <w:rsid w:val="00D95D92"/>
    <w:rsid w:val="00D95F16"/>
    <w:rsid w:val="00D95FC7"/>
    <w:rsid w:val="00D96262"/>
    <w:rsid w:val="00D96301"/>
    <w:rsid w:val="00D964AE"/>
    <w:rsid w:val="00D965B3"/>
    <w:rsid w:val="00D966D8"/>
    <w:rsid w:val="00D969CF"/>
    <w:rsid w:val="00D96ABA"/>
    <w:rsid w:val="00D96AED"/>
    <w:rsid w:val="00D96E3B"/>
    <w:rsid w:val="00D96E4F"/>
    <w:rsid w:val="00D96E6C"/>
    <w:rsid w:val="00D970AF"/>
    <w:rsid w:val="00D970E5"/>
    <w:rsid w:val="00D972B0"/>
    <w:rsid w:val="00D9732B"/>
    <w:rsid w:val="00D973EB"/>
    <w:rsid w:val="00D97427"/>
    <w:rsid w:val="00D9749A"/>
    <w:rsid w:val="00D975E7"/>
    <w:rsid w:val="00D97896"/>
    <w:rsid w:val="00D97A58"/>
    <w:rsid w:val="00D97B75"/>
    <w:rsid w:val="00D97BE3"/>
    <w:rsid w:val="00D97DE5"/>
    <w:rsid w:val="00D97F8E"/>
    <w:rsid w:val="00DA0161"/>
    <w:rsid w:val="00DA022B"/>
    <w:rsid w:val="00DA0262"/>
    <w:rsid w:val="00DA02BF"/>
    <w:rsid w:val="00DA03A7"/>
    <w:rsid w:val="00DA0471"/>
    <w:rsid w:val="00DA0694"/>
    <w:rsid w:val="00DA0787"/>
    <w:rsid w:val="00DA07AB"/>
    <w:rsid w:val="00DA092A"/>
    <w:rsid w:val="00DA0993"/>
    <w:rsid w:val="00DA09A8"/>
    <w:rsid w:val="00DA0B0C"/>
    <w:rsid w:val="00DA0B9B"/>
    <w:rsid w:val="00DA0D53"/>
    <w:rsid w:val="00DA0DFD"/>
    <w:rsid w:val="00DA0EA8"/>
    <w:rsid w:val="00DA105E"/>
    <w:rsid w:val="00DA10A1"/>
    <w:rsid w:val="00DA1287"/>
    <w:rsid w:val="00DA1303"/>
    <w:rsid w:val="00DA164B"/>
    <w:rsid w:val="00DA1765"/>
    <w:rsid w:val="00DA1795"/>
    <w:rsid w:val="00DA180F"/>
    <w:rsid w:val="00DA1853"/>
    <w:rsid w:val="00DA19BA"/>
    <w:rsid w:val="00DA1A98"/>
    <w:rsid w:val="00DA1AD8"/>
    <w:rsid w:val="00DA1B9B"/>
    <w:rsid w:val="00DA1EC7"/>
    <w:rsid w:val="00DA1ED8"/>
    <w:rsid w:val="00DA1F0B"/>
    <w:rsid w:val="00DA20F5"/>
    <w:rsid w:val="00DA2114"/>
    <w:rsid w:val="00DA225A"/>
    <w:rsid w:val="00DA2323"/>
    <w:rsid w:val="00DA23EF"/>
    <w:rsid w:val="00DA2504"/>
    <w:rsid w:val="00DA278F"/>
    <w:rsid w:val="00DA299D"/>
    <w:rsid w:val="00DA2A16"/>
    <w:rsid w:val="00DA2B92"/>
    <w:rsid w:val="00DA2B93"/>
    <w:rsid w:val="00DA2BEE"/>
    <w:rsid w:val="00DA2D37"/>
    <w:rsid w:val="00DA304A"/>
    <w:rsid w:val="00DA3059"/>
    <w:rsid w:val="00DA313C"/>
    <w:rsid w:val="00DA3155"/>
    <w:rsid w:val="00DA3233"/>
    <w:rsid w:val="00DA3251"/>
    <w:rsid w:val="00DA3303"/>
    <w:rsid w:val="00DA33DE"/>
    <w:rsid w:val="00DA33E8"/>
    <w:rsid w:val="00DA3471"/>
    <w:rsid w:val="00DA34A3"/>
    <w:rsid w:val="00DA3555"/>
    <w:rsid w:val="00DA35F6"/>
    <w:rsid w:val="00DA3AAC"/>
    <w:rsid w:val="00DA3AE8"/>
    <w:rsid w:val="00DA3B6B"/>
    <w:rsid w:val="00DA3C95"/>
    <w:rsid w:val="00DA3C99"/>
    <w:rsid w:val="00DA3C9A"/>
    <w:rsid w:val="00DA3CB5"/>
    <w:rsid w:val="00DA3D6B"/>
    <w:rsid w:val="00DA3E0C"/>
    <w:rsid w:val="00DA3EEC"/>
    <w:rsid w:val="00DA403C"/>
    <w:rsid w:val="00DA4062"/>
    <w:rsid w:val="00DA426A"/>
    <w:rsid w:val="00DA458E"/>
    <w:rsid w:val="00DA46BE"/>
    <w:rsid w:val="00DA46F4"/>
    <w:rsid w:val="00DA4811"/>
    <w:rsid w:val="00DA4922"/>
    <w:rsid w:val="00DA4A36"/>
    <w:rsid w:val="00DA4B81"/>
    <w:rsid w:val="00DA4BFD"/>
    <w:rsid w:val="00DA4C0C"/>
    <w:rsid w:val="00DA4D67"/>
    <w:rsid w:val="00DA4DAD"/>
    <w:rsid w:val="00DA4E34"/>
    <w:rsid w:val="00DA4E7C"/>
    <w:rsid w:val="00DA4EEF"/>
    <w:rsid w:val="00DA4F3F"/>
    <w:rsid w:val="00DA4F65"/>
    <w:rsid w:val="00DA52E6"/>
    <w:rsid w:val="00DA53B5"/>
    <w:rsid w:val="00DA53CC"/>
    <w:rsid w:val="00DA5423"/>
    <w:rsid w:val="00DA5437"/>
    <w:rsid w:val="00DA5459"/>
    <w:rsid w:val="00DA547A"/>
    <w:rsid w:val="00DA54A6"/>
    <w:rsid w:val="00DA5569"/>
    <w:rsid w:val="00DA55B9"/>
    <w:rsid w:val="00DA5654"/>
    <w:rsid w:val="00DA577D"/>
    <w:rsid w:val="00DA582D"/>
    <w:rsid w:val="00DA591B"/>
    <w:rsid w:val="00DA593E"/>
    <w:rsid w:val="00DA5945"/>
    <w:rsid w:val="00DA59D6"/>
    <w:rsid w:val="00DA5A4D"/>
    <w:rsid w:val="00DA5A8A"/>
    <w:rsid w:val="00DA5A9E"/>
    <w:rsid w:val="00DA5AE0"/>
    <w:rsid w:val="00DA5C39"/>
    <w:rsid w:val="00DA5D42"/>
    <w:rsid w:val="00DA5D74"/>
    <w:rsid w:val="00DA5F3A"/>
    <w:rsid w:val="00DA6003"/>
    <w:rsid w:val="00DA61A8"/>
    <w:rsid w:val="00DA62F1"/>
    <w:rsid w:val="00DA6532"/>
    <w:rsid w:val="00DA66B7"/>
    <w:rsid w:val="00DA670D"/>
    <w:rsid w:val="00DA6879"/>
    <w:rsid w:val="00DA6F3C"/>
    <w:rsid w:val="00DA6F70"/>
    <w:rsid w:val="00DA6F9A"/>
    <w:rsid w:val="00DA705D"/>
    <w:rsid w:val="00DA723B"/>
    <w:rsid w:val="00DA7307"/>
    <w:rsid w:val="00DA73B9"/>
    <w:rsid w:val="00DA75BC"/>
    <w:rsid w:val="00DA75F8"/>
    <w:rsid w:val="00DA7840"/>
    <w:rsid w:val="00DA7876"/>
    <w:rsid w:val="00DA7895"/>
    <w:rsid w:val="00DA78B7"/>
    <w:rsid w:val="00DA78E5"/>
    <w:rsid w:val="00DA7B02"/>
    <w:rsid w:val="00DA7CAF"/>
    <w:rsid w:val="00DA7D49"/>
    <w:rsid w:val="00DA7D88"/>
    <w:rsid w:val="00DA7D9B"/>
    <w:rsid w:val="00DB008B"/>
    <w:rsid w:val="00DB01DE"/>
    <w:rsid w:val="00DB0257"/>
    <w:rsid w:val="00DB04C1"/>
    <w:rsid w:val="00DB05E5"/>
    <w:rsid w:val="00DB0733"/>
    <w:rsid w:val="00DB07C0"/>
    <w:rsid w:val="00DB0A3B"/>
    <w:rsid w:val="00DB0A6F"/>
    <w:rsid w:val="00DB0AB6"/>
    <w:rsid w:val="00DB0B07"/>
    <w:rsid w:val="00DB0B57"/>
    <w:rsid w:val="00DB0BB0"/>
    <w:rsid w:val="00DB0C27"/>
    <w:rsid w:val="00DB0E9A"/>
    <w:rsid w:val="00DB0F65"/>
    <w:rsid w:val="00DB117E"/>
    <w:rsid w:val="00DB11F2"/>
    <w:rsid w:val="00DB1237"/>
    <w:rsid w:val="00DB1677"/>
    <w:rsid w:val="00DB1724"/>
    <w:rsid w:val="00DB177A"/>
    <w:rsid w:val="00DB1926"/>
    <w:rsid w:val="00DB1B0D"/>
    <w:rsid w:val="00DB1B95"/>
    <w:rsid w:val="00DB1BA0"/>
    <w:rsid w:val="00DB1CE3"/>
    <w:rsid w:val="00DB1DE7"/>
    <w:rsid w:val="00DB1E14"/>
    <w:rsid w:val="00DB1F1B"/>
    <w:rsid w:val="00DB1FEF"/>
    <w:rsid w:val="00DB21A2"/>
    <w:rsid w:val="00DB2203"/>
    <w:rsid w:val="00DB22CE"/>
    <w:rsid w:val="00DB23B7"/>
    <w:rsid w:val="00DB2495"/>
    <w:rsid w:val="00DB24FC"/>
    <w:rsid w:val="00DB263F"/>
    <w:rsid w:val="00DB2800"/>
    <w:rsid w:val="00DB2846"/>
    <w:rsid w:val="00DB2A61"/>
    <w:rsid w:val="00DB2A8A"/>
    <w:rsid w:val="00DB2A90"/>
    <w:rsid w:val="00DB2A9F"/>
    <w:rsid w:val="00DB2B95"/>
    <w:rsid w:val="00DB2BB4"/>
    <w:rsid w:val="00DB2C78"/>
    <w:rsid w:val="00DB2CBF"/>
    <w:rsid w:val="00DB2CE8"/>
    <w:rsid w:val="00DB2D42"/>
    <w:rsid w:val="00DB2DEE"/>
    <w:rsid w:val="00DB2ECB"/>
    <w:rsid w:val="00DB2F16"/>
    <w:rsid w:val="00DB2F19"/>
    <w:rsid w:val="00DB32FA"/>
    <w:rsid w:val="00DB3456"/>
    <w:rsid w:val="00DB3457"/>
    <w:rsid w:val="00DB361A"/>
    <w:rsid w:val="00DB3675"/>
    <w:rsid w:val="00DB36FB"/>
    <w:rsid w:val="00DB386E"/>
    <w:rsid w:val="00DB38F7"/>
    <w:rsid w:val="00DB3AAE"/>
    <w:rsid w:val="00DB4263"/>
    <w:rsid w:val="00DB44DA"/>
    <w:rsid w:val="00DB45BE"/>
    <w:rsid w:val="00DB466A"/>
    <w:rsid w:val="00DB46E4"/>
    <w:rsid w:val="00DB4819"/>
    <w:rsid w:val="00DB48AD"/>
    <w:rsid w:val="00DB4929"/>
    <w:rsid w:val="00DB4A7A"/>
    <w:rsid w:val="00DB4ACD"/>
    <w:rsid w:val="00DB4CA6"/>
    <w:rsid w:val="00DB4DC6"/>
    <w:rsid w:val="00DB4E8A"/>
    <w:rsid w:val="00DB4EC6"/>
    <w:rsid w:val="00DB4EF6"/>
    <w:rsid w:val="00DB4F14"/>
    <w:rsid w:val="00DB5036"/>
    <w:rsid w:val="00DB51E9"/>
    <w:rsid w:val="00DB51FE"/>
    <w:rsid w:val="00DB5262"/>
    <w:rsid w:val="00DB52C5"/>
    <w:rsid w:val="00DB5419"/>
    <w:rsid w:val="00DB547C"/>
    <w:rsid w:val="00DB548B"/>
    <w:rsid w:val="00DB551C"/>
    <w:rsid w:val="00DB56F0"/>
    <w:rsid w:val="00DB5704"/>
    <w:rsid w:val="00DB5D73"/>
    <w:rsid w:val="00DB5E94"/>
    <w:rsid w:val="00DB5F1F"/>
    <w:rsid w:val="00DB5F6E"/>
    <w:rsid w:val="00DB6007"/>
    <w:rsid w:val="00DB6153"/>
    <w:rsid w:val="00DB61AB"/>
    <w:rsid w:val="00DB61D0"/>
    <w:rsid w:val="00DB6242"/>
    <w:rsid w:val="00DB6264"/>
    <w:rsid w:val="00DB64E7"/>
    <w:rsid w:val="00DB6A09"/>
    <w:rsid w:val="00DB6AA8"/>
    <w:rsid w:val="00DB6ABF"/>
    <w:rsid w:val="00DB6C6D"/>
    <w:rsid w:val="00DB6C94"/>
    <w:rsid w:val="00DB6DE4"/>
    <w:rsid w:val="00DB6E0B"/>
    <w:rsid w:val="00DB7037"/>
    <w:rsid w:val="00DB7168"/>
    <w:rsid w:val="00DB71A6"/>
    <w:rsid w:val="00DB7383"/>
    <w:rsid w:val="00DB73AB"/>
    <w:rsid w:val="00DB73BE"/>
    <w:rsid w:val="00DB73EC"/>
    <w:rsid w:val="00DB7464"/>
    <w:rsid w:val="00DB74FC"/>
    <w:rsid w:val="00DB7505"/>
    <w:rsid w:val="00DB752D"/>
    <w:rsid w:val="00DB75C7"/>
    <w:rsid w:val="00DB761D"/>
    <w:rsid w:val="00DB7755"/>
    <w:rsid w:val="00DB79DB"/>
    <w:rsid w:val="00DB7A37"/>
    <w:rsid w:val="00DB7CFB"/>
    <w:rsid w:val="00DB7D23"/>
    <w:rsid w:val="00DB7D55"/>
    <w:rsid w:val="00DC0030"/>
    <w:rsid w:val="00DC004E"/>
    <w:rsid w:val="00DC00F2"/>
    <w:rsid w:val="00DC014C"/>
    <w:rsid w:val="00DC02BC"/>
    <w:rsid w:val="00DC0348"/>
    <w:rsid w:val="00DC039B"/>
    <w:rsid w:val="00DC0442"/>
    <w:rsid w:val="00DC06D5"/>
    <w:rsid w:val="00DC06E7"/>
    <w:rsid w:val="00DC096B"/>
    <w:rsid w:val="00DC0970"/>
    <w:rsid w:val="00DC0B0A"/>
    <w:rsid w:val="00DC0BF1"/>
    <w:rsid w:val="00DC0C56"/>
    <w:rsid w:val="00DC0CB3"/>
    <w:rsid w:val="00DC0F12"/>
    <w:rsid w:val="00DC0F6D"/>
    <w:rsid w:val="00DC1051"/>
    <w:rsid w:val="00DC11CE"/>
    <w:rsid w:val="00DC12C5"/>
    <w:rsid w:val="00DC1434"/>
    <w:rsid w:val="00DC144C"/>
    <w:rsid w:val="00DC155E"/>
    <w:rsid w:val="00DC16C3"/>
    <w:rsid w:val="00DC16EA"/>
    <w:rsid w:val="00DC181A"/>
    <w:rsid w:val="00DC18DB"/>
    <w:rsid w:val="00DC193B"/>
    <w:rsid w:val="00DC19CA"/>
    <w:rsid w:val="00DC1E14"/>
    <w:rsid w:val="00DC1E17"/>
    <w:rsid w:val="00DC1E91"/>
    <w:rsid w:val="00DC2185"/>
    <w:rsid w:val="00DC21B2"/>
    <w:rsid w:val="00DC2276"/>
    <w:rsid w:val="00DC235E"/>
    <w:rsid w:val="00DC23CB"/>
    <w:rsid w:val="00DC242A"/>
    <w:rsid w:val="00DC2678"/>
    <w:rsid w:val="00DC2880"/>
    <w:rsid w:val="00DC29F1"/>
    <w:rsid w:val="00DC2E26"/>
    <w:rsid w:val="00DC2F09"/>
    <w:rsid w:val="00DC2F89"/>
    <w:rsid w:val="00DC31FD"/>
    <w:rsid w:val="00DC32C5"/>
    <w:rsid w:val="00DC349E"/>
    <w:rsid w:val="00DC35EC"/>
    <w:rsid w:val="00DC360F"/>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6DD"/>
    <w:rsid w:val="00DC4866"/>
    <w:rsid w:val="00DC4960"/>
    <w:rsid w:val="00DC49E4"/>
    <w:rsid w:val="00DC4A50"/>
    <w:rsid w:val="00DC4C40"/>
    <w:rsid w:val="00DC4C9E"/>
    <w:rsid w:val="00DC4F2E"/>
    <w:rsid w:val="00DC500E"/>
    <w:rsid w:val="00DC5317"/>
    <w:rsid w:val="00DC5381"/>
    <w:rsid w:val="00DC5415"/>
    <w:rsid w:val="00DC544B"/>
    <w:rsid w:val="00DC5456"/>
    <w:rsid w:val="00DC5675"/>
    <w:rsid w:val="00DC5743"/>
    <w:rsid w:val="00DC5795"/>
    <w:rsid w:val="00DC57CC"/>
    <w:rsid w:val="00DC57D3"/>
    <w:rsid w:val="00DC59AD"/>
    <w:rsid w:val="00DC5A07"/>
    <w:rsid w:val="00DC5B03"/>
    <w:rsid w:val="00DC5C1A"/>
    <w:rsid w:val="00DC5E64"/>
    <w:rsid w:val="00DC5ED8"/>
    <w:rsid w:val="00DC5EF8"/>
    <w:rsid w:val="00DC6144"/>
    <w:rsid w:val="00DC6237"/>
    <w:rsid w:val="00DC623D"/>
    <w:rsid w:val="00DC62E6"/>
    <w:rsid w:val="00DC63BE"/>
    <w:rsid w:val="00DC63D6"/>
    <w:rsid w:val="00DC6509"/>
    <w:rsid w:val="00DC65D4"/>
    <w:rsid w:val="00DC66FE"/>
    <w:rsid w:val="00DC6758"/>
    <w:rsid w:val="00DC680F"/>
    <w:rsid w:val="00DC6D32"/>
    <w:rsid w:val="00DC6DDC"/>
    <w:rsid w:val="00DC6FF8"/>
    <w:rsid w:val="00DC707D"/>
    <w:rsid w:val="00DC70E9"/>
    <w:rsid w:val="00DC7205"/>
    <w:rsid w:val="00DC7309"/>
    <w:rsid w:val="00DC7315"/>
    <w:rsid w:val="00DC73ED"/>
    <w:rsid w:val="00DC7656"/>
    <w:rsid w:val="00DC7887"/>
    <w:rsid w:val="00DC78B4"/>
    <w:rsid w:val="00DC7995"/>
    <w:rsid w:val="00DC7A45"/>
    <w:rsid w:val="00DC7B35"/>
    <w:rsid w:val="00DC7BBD"/>
    <w:rsid w:val="00DC7BFA"/>
    <w:rsid w:val="00DC7C18"/>
    <w:rsid w:val="00DC7DBD"/>
    <w:rsid w:val="00DC7DD3"/>
    <w:rsid w:val="00DC7E00"/>
    <w:rsid w:val="00DC7E32"/>
    <w:rsid w:val="00DC7ECE"/>
    <w:rsid w:val="00DC7F56"/>
    <w:rsid w:val="00DD01D6"/>
    <w:rsid w:val="00DD0392"/>
    <w:rsid w:val="00DD03AE"/>
    <w:rsid w:val="00DD05F0"/>
    <w:rsid w:val="00DD0630"/>
    <w:rsid w:val="00DD068D"/>
    <w:rsid w:val="00DD069C"/>
    <w:rsid w:val="00DD08E9"/>
    <w:rsid w:val="00DD0BC2"/>
    <w:rsid w:val="00DD0C8D"/>
    <w:rsid w:val="00DD0D46"/>
    <w:rsid w:val="00DD0D90"/>
    <w:rsid w:val="00DD0F60"/>
    <w:rsid w:val="00DD11D8"/>
    <w:rsid w:val="00DD124B"/>
    <w:rsid w:val="00DD1254"/>
    <w:rsid w:val="00DD1293"/>
    <w:rsid w:val="00DD13BB"/>
    <w:rsid w:val="00DD1476"/>
    <w:rsid w:val="00DD1517"/>
    <w:rsid w:val="00DD1593"/>
    <w:rsid w:val="00DD16C4"/>
    <w:rsid w:val="00DD173A"/>
    <w:rsid w:val="00DD1781"/>
    <w:rsid w:val="00DD17F4"/>
    <w:rsid w:val="00DD1857"/>
    <w:rsid w:val="00DD192A"/>
    <w:rsid w:val="00DD1E6A"/>
    <w:rsid w:val="00DD1F19"/>
    <w:rsid w:val="00DD1FA3"/>
    <w:rsid w:val="00DD20F7"/>
    <w:rsid w:val="00DD2146"/>
    <w:rsid w:val="00DD21AE"/>
    <w:rsid w:val="00DD221A"/>
    <w:rsid w:val="00DD2387"/>
    <w:rsid w:val="00DD2459"/>
    <w:rsid w:val="00DD25C0"/>
    <w:rsid w:val="00DD2656"/>
    <w:rsid w:val="00DD26F6"/>
    <w:rsid w:val="00DD287A"/>
    <w:rsid w:val="00DD28DC"/>
    <w:rsid w:val="00DD2937"/>
    <w:rsid w:val="00DD29A8"/>
    <w:rsid w:val="00DD2A0D"/>
    <w:rsid w:val="00DD2B8C"/>
    <w:rsid w:val="00DD2BDB"/>
    <w:rsid w:val="00DD2C6F"/>
    <w:rsid w:val="00DD2CC7"/>
    <w:rsid w:val="00DD2DBB"/>
    <w:rsid w:val="00DD2EA7"/>
    <w:rsid w:val="00DD2FA6"/>
    <w:rsid w:val="00DD300B"/>
    <w:rsid w:val="00DD30AC"/>
    <w:rsid w:val="00DD3186"/>
    <w:rsid w:val="00DD324C"/>
    <w:rsid w:val="00DD333D"/>
    <w:rsid w:val="00DD3354"/>
    <w:rsid w:val="00DD3397"/>
    <w:rsid w:val="00DD3443"/>
    <w:rsid w:val="00DD3525"/>
    <w:rsid w:val="00DD3563"/>
    <w:rsid w:val="00DD3642"/>
    <w:rsid w:val="00DD3671"/>
    <w:rsid w:val="00DD368C"/>
    <w:rsid w:val="00DD3A39"/>
    <w:rsid w:val="00DD3EA9"/>
    <w:rsid w:val="00DD3F44"/>
    <w:rsid w:val="00DD3FBD"/>
    <w:rsid w:val="00DD3FEE"/>
    <w:rsid w:val="00DD4088"/>
    <w:rsid w:val="00DD40C5"/>
    <w:rsid w:val="00DD43B9"/>
    <w:rsid w:val="00DD43D0"/>
    <w:rsid w:val="00DD445A"/>
    <w:rsid w:val="00DD44F4"/>
    <w:rsid w:val="00DD4691"/>
    <w:rsid w:val="00DD47E5"/>
    <w:rsid w:val="00DD4903"/>
    <w:rsid w:val="00DD49C9"/>
    <w:rsid w:val="00DD4A25"/>
    <w:rsid w:val="00DD4C4B"/>
    <w:rsid w:val="00DD4C6A"/>
    <w:rsid w:val="00DD4C97"/>
    <w:rsid w:val="00DD4DB6"/>
    <w:rsid w:val="00DD4DC5"/>
    <w:rsid w:val="00DD4EEC"/>
    <w:rsid w:val="00DD4F99"/>
    <w:rsid w:val="00DD4FCD"/>
    <w:rsid w:val="00DD52D4"/>
    <w:rsid w:val="00DD54A5"/>
    <w:rsid w:val="00DD54EB"/>
    <w:rsid w:val="00DD54F6"/>
    <w:rsid w:val="00DD589E"/>
    <w:rsid w:val="00DD58F7"/>
    <w:rsid w:val="00DD59B4"/>
    <w:rsid w:val="00DD59BB"/>
    <w:rsid w:val="00DD5AEB"/>
    <w:rsid w:val="00DD5C76"/>
    <w:rsid w:val="00DD5D03"/>
    <w:rsid w:val="00DD5D0D"/>
    <w:rsid w:val="00DD5F02"/>
    <w:rsid w:val="00DD5F73"/>
    <w:rsid w:val="00DD60B9"/>
    <w:rsid w:val="00DD6159"/>
    <w:rsid w:val="00DD6226"/>
    <w:rsid w:val="00DD6380"/>
    <w:rsid w:val="00DD6424"/>
    <w:rsid w:val="00DD668B"/>
    <w:rsid w:val="00DD66F5"/>
    <w:rsid w:val="00DD68D0"/>
    <w:rsid w:val="00DD6925"/>
    <w:rsid w:val="00DD692F"/>
    <w:rsid w:val="00DD69F9"/>
    <w:rsid w:val="00DD6A44"/>
    <w:rsid w:val="00DD6A48"/>
    <w:rsid w:val="00DD6B14"/>
    <w:rsid w:val="00DD6B1F"/>
    <w:rsid w:val="00DD6B6E"/>
    <w:rsid w:val="00DD6BC5"/>
    <w:rsid w:val="00DD6D14"/>
    <w:rsid w:val="00DD6D6D"/>
    <w:rsid w:val="00DD6D9B"/>
    <w:rsid w:val="00DD7160"/>
    <w:rsid w:val="00DD722D"/>
    <w:rsid w:val="00DD740B"/>
    <w:rsid w:val="00DD75BA"/>
    <w:rsid w:val="00DD7605"/>
    <w:rsid w:val="00DD763F"/>
    <w:rsid w:val="00DD7679"/>
    <w:rsid w:val="00DD76A8"/>
    <w:rsid w:val="00DD77A3"/>
    <w:rsid w:val="00DD7B0A"/>
    <w:rsid w:val="00DD7C08"/>
    <w:rsid w:val="00DD7F23"/>
    <w:rsid w:val="00DD7F7C"/>
    <w:rsid w:val="00DD7FF9"/>
    <w:rsid w:val="00DE0005"/>
    <w:rsid w:val="00DE0028"/>
    <w:rsid w:val="00DE0185"/>
    <w:rsid w:val="00DE02A1"/>
    <w:rsid w:val="00DE04AF"/>
    <w:rsid w:val="00DE0608"/>
    <w:rsid w:val="00DE070A"/>
    <w:rsid w:val="00DE0781"/>
    <w:rsid w:val="00DE08A0"/>
    <w:rsid w:val="00DE08A6"/>
    <w:rsid w:val="00DE08BF"/>
    <w:rsid w:val="00DE0A22"/>
    <w:rsid w:val="00DE0A6B"/>
    <w:rsid w:val="00DE0C1A"/>
    <w:rsid w:val="00DE0C94"/>
    <w:rsid w:val="00DE0E94"/>
    <w:rsid w:val="00DE1008"/>
    <w:rsid w:val="00DE100A"/>
    <w:rsid w:val="00DE109B"/>
    <w:rsid w:val="00DE11D0"/>
    <w:rsid w:val="00DE128E"/>
    <w:rsid w:val="00DE1304"/>
    <w:rsid w:val="00DE146D"/>
    <w:rsid w:val="00DE1796"/>
    <w:rsid w:val="00DE188A"/>
    <w:rsid w:val="00DE1B5F"/>
    <w:rsid w:val="00DE1B6A"/>
    <w:rsid w:val="00DE1C86"/>
    <w:rsid w:val="00DE1D65"/>
    <w:rsid w:val="00DE1EB9"/>
    <w:rsid w:val="00DE1F3D"/>
    <w:rsid w:val="00DE1F97"/>
    <w:rsid w:val="00DE2044"/>
    <w:rsid w:val="00DE21F5"/>
    <w:rsid w:val="00DE2232"/>
    <w:rsid w:val="00DE2255"/>
    <w:rsid w:val="00DE22E8"/>
    <w:rsid w:val="00DE23D2"/>
    <w:rsid w:val="00DE2495"/>
    <w:rsid w:val="00DE2681"/>
    <w:rsid w:val="00DE2686"/>
    <w:rsid w:val="00DE2783"/>
    <w:rsid w:val="00DE2895"/>
    <w:rsid w:val="00DE2A09"/>
    <w:rsid w:val="00DE2C15"/>
    <w:rsid w:val="00DE2CA9"/>
    <w:rsid w:val="00DE2CEF"/>
    <w:rsid w:val="00DE2D63"/>
    <w:rsid w:val="00DE2D68"/>
    <w:rsid w:val="00DE2DE1"/>
    <w:rsid w:val="00DE2E72"/>
    <w:rsid w:val="00DE2E89"/>
    <w:rsid w:val="00DE2F0C"/>
    <w:rsid w:val="00DE2FA3"/>
    <w:rsid w:val="00DE2FB2"/>
    <w:rsid w:val="00DE315E"/>
    <w:rsid w:val="00DE316B"/>
    <w:rsid w:val="00DE327C"/>
    <w:rsid w:val="00DE3518"/>
    <w:rsid w:val="00DE365A"/>
    <w:rsid w:val="00DE37E3"/>
    <w:rsid w:val="00DE39A5"/>
    <w:rsid w:val="00DE3B7C"/>
    <w:rsid w:val="00DE3D14"/>
    <w:rsid w:val="00DE3D45"/>
    <w:rsid w:val="00DE3DEE"/>
    <w:rsid w:val="00DE3FB5"/>
    <w:rsid w:val="00DE3FFE"/>
    <w:rsid w:val="00DE402D"/>
    <w:rsid w:val="00DE40AF"/>
    <w:rsid w:val="00DE40B8"/>
    <w:rsid w:val="00DE414B"/>
    <w:rsid w:val="00DE43FF"/>
    <w:rsid w:val="00DE47F6"/>
    <w:rsid w:val="00DE484C"/>
    <w:rsid w:val="00DE4A95"/>
    <w:rsid w:val="00DE4AE6"/>
    <w:rsid w:val="00DE4B01"/>
    <w:rsid w:val="00DE4BE5"/>
    <w:rsid w:val="00DE4C0E"/>
    <w:rsid w:val="00DE4C57"/>
    <w:rsid w:val="00DE4DB0"/>
    <w:rsid w:val="00DE4E8A"/>
    <w:rsid w:val="00DE4FAD"/>
    <w:rsid w:val="00DE503B"/>
    <w:rsid w:val="00DE506A"/>
    <w:rsid w:val="00DE5124"/>
    <w:rsid w:val="00DE521F"/>
    <w:rsid w:val="00DE523B"/>
    <w:rsid w:val="00DE5300"/>
    <w:rsid w:val="00DE540D"/>
    <w:rsid w:val="00DE543B"/>
    <w:rsid w:val="00DE558B"/>
    <w:rsid w:val="00DE55C8"/>
    <w:rsid w:val="00DE56D0"/>
    <w:rsid w:val="00DE5728"/>
    <w:rsid w:val="00DE577A"/>
    <w:rsid w:val="00DE580B"/>
    <w:rsid w:val="00DE5811"/>
    <w:rsid w:val="00DE5978"/>
    <w:rsid w:val="00DE5A24"/>
    <w:rsid w:val="00DE5B4D"/>
    <w:rsid w:val="00DE5BE2"/>
    <w:rsid w:val="00DE5EF8"/>
    <w:rsid w:val="00DE60B8"/>
    <w:rsid w:val="00DE61E8"/>
    <w:rsid w:val="00DE6256"/>
    <w:rsid w:val="00DE6335"/>
    <w:rsid w:val="00DE646B"/>
    <w:rsid w:val="00DE6501"/>
    <w:rsid w:val="00DE65CA"/>
    <w:rsid w:val="00DE688B"/>
    <w:rsid w:val="00DE68DD"/>
    <w:rsid w:val="00DE6943"/>
    <w:rsid w:val="00DE6A76"/>
    <w:rsid w:val="00DE6ABE"/>
    <w:rsid w:val="00DE6CC7"/>
    <w:rsid w:val="00DE6D27"/>
    <w:rsid w:val="00DE6E0D"/>
    <w:rsid w:val="00DE6E44"/>
    <w:rsid w:val="00DE6F10"/>
    <w:rsid w:val="00DE6F66"/>
    <w:rsid w:val="00DE6F99"/>
    <w:rsid w:val="00DE7113"/>
    <w:rsid w:val="00DE717B"/>
    <w:rsid w:val="00DE7448"/>
    <w:rsid w:val="00DE7496"/>
    <w:rsid w:val="00DE7543"/>
    <w:rsid w:val="00DE7586"/>
    <w:rsid w:val="00DE75B7"/>
    <w:rsid w:val="00DE765B"/>
    <w:rsid w:val="00DE7661"/>
    <w:rsid w:val="00DE7724"/>
    <w:rsid w:val="00DE7766"/>
    <w:rsid w:val="00DE798C"/>
    <w:rsid w:val="00DE79D5"/>
    <w:rsid w:val="00DE7B3E"/>
    <w:rsid w:val="00DE7C1D"/>
    <w:rsid w:val="00DE7C8F"/>
    <w:rsid w:val="00DE7D76"/>
    <w:rsid w:val="00DE7D8D"/>
    <w:rsid w:val="00DE7EDE"/>
    <w:rsid w:val="00DF0068"/>
    <w:rsid w:val="00DF0165"/>
    <w:rsid w:val="00DF01EA"/>
    <w:rsid w:val="00DF021F"/>
    <w:rsid w:val="00DF0375"/>
    <w:rsid w:val="00DF03BC"/>
    <w:rsid w:val="00DF05DE"/>
    <w:rsid w:val="00DF065A"/>
    <w:rsid w:val="00DF0709"/>
    <w:rsid w:val="00DF080F"/>
    <w:rsid w:val="00DF086E"/>
    <w:rsid w:val="00DF0B4E"/>
    <w:rsid w:val="00DF0B52"/>
    <w:rsid w:val="00DF0C58"/>
    <w:rsid w:val="00DF0DAE"/>
    <w:rsid w:val="00DF0E6E"/>
    <w:rsid w:val="00DF0E75"/>
    <w:rsid w:val="00DF0F57"/>
    <w:rsid w:val="00DF0F7A"/>
    <w:rsid w:val="00DF12AC"/>
    <w:rsid w:val="00DF136E"/>
    <w:rsid w:val="00DF1485"/>
    <w:rsid w:val="00DF14F0"/>
    <w:rsid w:val="00DF15D9"/>
    <w:rsid w:val="00DF177D"/>
    <w:rsid w:val="00DF1852"/>
    <w:rsid w:val="00DF1C74"/>
    <w:rsid w:val="00DF1D12"/>
    <w:rsid w:val="00DF1E20"/>
    <w:rsid w:val="00DF1FF4"/>
    <w:rsid w:val="00DF2156"/>
    <w:rsid w:val="00DF23D6"/>
    <w:rsid w:val="00DF23EC"/>
    <w:rsid w:val="00DF254B"/>
    <w:rsid w:val="00DF2569"/>
    <w:rsid w:val="00DF260A"/>
    <w:rsid w:val="00DF27E3"/>
    <w:rsid w:val="00DF2A4D"/>
    <w:rsid w:val="00DF2AAC"/>
    <w:rsid w:val="00DF2D16"/>
    <w:rsid w:val="00DF2F71"/>
    <w:rsid w:val="00DF3322"/>
    <w:rsid w:val="00DF33B7"/>
    <w:rsid w:val="00DF33CA"/>
    <w:rsid w:val="00DF34A9"/>
    <w:rsid w:val="00DF34EA"/>
    <w:rsid w:val="00DF3507"/>
    <w:rsid w:val="00DF36A0"/>
    <w:rsid w:val="00DF36B8"/>
    <w:rsid w:val="00DF3918"/>
    <w:rsid w:val="00DF3A06"/>
    <w:rsid w:val="00DF3B19"/>
    <w:rsid w:val="00DF3B44"/>
    <w:rsid w:val="00DF3D1E"/>
    <w:rsid w:val="00DF3DA8"/>
    <w:rsid w:val="00DF40C4"/>
    <w:rsid w:val="00DF41B1"/>
    <w:rsid w:val="00DF4257"/>
    <w:rsid w:val="00DF429B"/>
    <w:rsid w:val="00DF438F"/>
    <w:rsid w:val="00DF43AF"/>
    <w:rsid w:val="00DF43B5"/>
    <w:rsid w:val="00DF43D3"/>
    <w:rsid w:val="00DF446C"/>
    <w:rsid w:val="00DF44A1"/>
    <w:rsid w:val="00DF4592"/>
    <w:rsid w:val="00DF45CF"/>
    <w:rsid w:val="00DF4674"/>
    <w:rsid w:val="00DF479B"/>
    <w:rsid w:val="00DF4896"/>
    <w:rsid w:val="00DF49FA"/>
    <w:rsid w:val="00DF4C8D"/>
    <w:rsid w:val="00DF4CB2"/>
    <w:rsid w:val="00DF4D38"/>
    <w:rsid w:val="00DF4D47"/>
    <w:rsid w:val="00DF4E7D"/>
    <w:rsid w:val="00DF50F5"/>
    <w:rsid w:val="00DF552F"/>
    <w:rsid w:val="00DF556A"/>
    <w:rsid w:val="00DF56E0"/>
    <w:rsid w:val="00DF58E9"/>
    <w:rsid w:val="00DF5AA3"/>
    <w:rsid w:val="00DF5AE1"/>
    <w:rsid w:val="00DF5AE3"/>
    <w:rsid w:val="00DF5B20"/>
    <w:rsid w:val="00DF5B46"/>
    <w:rsid w:val="00DF5B7B"/>
    <w:rsid w:val="00DF5B98"/>
    <w:rsid w:val="00DF5C84"/>
    <w:rsid w:val="00DF5F8A"/>
    <w:rsid w:val="00DF5FAF"/>
    <w:rsid w:val="00DF61CC"/>
    <w:rsid w:val="00DF63BA"/>
    <w:rsid w:val="00DF64D1"/>
    <w:rsid w:val="00DF6506"/>
    <w:rsid w:val="00DF6513"/>
    <w:rsid w:val="00DF655D"/>
    <w:rsid w:val="00DF65D8"/>
    <w:rsid w:val="00DF663D"/>
    <w:rsid w:val="00DF68D4"/>
    <w:rsid w:val="00DF690F"/>
    <w:rsid w:val="00DF69E9"/>
    <w:rsid w:val="00DF6AA9"/>
    <w:rsid w:val="00DF6B28"/>
    <w:rsid w:val="00DF6BA3"/>
    <w:rsid w:val="00DF6DB1"/>
    <w:rsid w:val="00DF6DD8"/>
    <w:rsid w:val="00DF6FBE"/>
    <w:rsid w:val="00DF70A1"/>
    <w:rsid w:val="00DF72F3"/>
    <w:rsid w:val="00DF753B"/>
    <w:rsid w:val="00DF766C"/>
    <w:rsid w:val="00DF76FE"/>
    <w:rsid w:val="00DF77EA"/>
    <w:rsid w:val="00DF78F5"/>
    <w:rsid w:val="00DF793F"/>
    <w:rsid w:val="00DF7970"/>
    <w:rsid w:val="00DF7AF4"/>
    <w:rsid w:val="00DF7C39"/>
    <w:rsid w:val="00E000EE"/>
    <w:rsid w:val="00E00151"/>
    <w:rsid w:val="00E001E6"/>
    <w:rsid w:val="00E004EC"/>
    <w:rsid w:val="00E0062C"/>
    <w:rsid w:val="00E00A0D"/>
    <w:rsid w:val="00E00B67"/>
    <w:rsid w:val="00E00C3D"/>
    <w:rsid w:val="00E00C4B"/>
    <w:rsid w:val="00E00CE5"/>
    <w:rsid w:val="00E00D06"/>
    <w:rsid w:val="00E00D25"/>
    <w:rsid w:val="00E00DED"/>
    <w:rsid w:val="00E00F52"/>
    <w:rsid w:val="00E00F7F"/>
    <w:rsid w:val="00E010E6"/>
    <w:rsid w:val="00E01123"/>
    <w:rsid w:val="00E01182"/>
    <w:rsid w:val="00E011A9"/>
    <w:rsid w:val="00E0126D"/>
    <w:rsid w:val="00E012D6"/>
    <w:rsid w:val="00E0133B"/>
    <w:rsid w:val="00E0143C"/>
    <w:rsid w:val="00E01465"/>
    <w:rsid w:val="00E0167F"/>
    <w:rsid w:val="00E0188C"/>
    <w:rsid w:val="00E018DD"/>
    <w:rsid w:val="00E0191F"/>
    <w:rsid w:val="00E019E1"/>
    <w:rsid w:val="00E01BC3"/>
    <w:rsid w:val="00E01BEB"/>
    <w:rsid w:val="00E01C00"/>
    <w:rsid w:val="00E01F5E"/>
    <w:rsid w:val="00E01FB1"/>
    <w:rsid w:val="00E02014"/>
    <w:rsid w:val="00E020C7"/>
    <w:rsid w:val="00E02106"/>
    <w:rsid w:val="00E0212F"/>
    <w:rsid w:val="00E02258"/>
    <w:rsid w:val="00E022D0"/>
    <w:rsid w:val="00E02310"/>
    <w:rsid w:val="00E023D8"/>
    <w:rsid w:val="00E02428"/>
    <w:rsid w:val="00E0251A"/>
    <w:rsid w:val="00E02560"/>
    <w:rsid w:val="00E025D3"/>
    <w:rsid w:val="00E025D8"/>
    <w:rsid w:val="00E0267A"/>
    <w:rsid w:val="00E02812"/>
    <w:rsid w:val="00E0296B"/>
    <w:rsid w:val="00E029BB"/>
    <w:rsid w:val="00E029F0"/>
    <w:rsid w:val="00E02AA6"/>
    <w:rsid w:val="00E02B0D"/>
    <w:rsid w:val="00E02B76"/>
    <w:rsid w:val="00E02C30"/>
    <w:rsid w:val="00E02CE4"/>
    <w:rsid w:val="00E02CED"/>
    <w:rsid w:val="00E02D6A"/>
    <w:rsid w:val="00E02D7F"/>
    <w:rsid w:val="00E02F26"/>
    <w:rsid w:val="00E02FA5"/>
    <w:rsid w:val="00E03077"/>
    <w:rsid w:val="00E03145"/>
    <w:rsid w:val="00E0314C"/>
    <w:rsid w:val="00E03167"/>
    <w:rsid w:val="00E03352"/>
    <w:rsid w:val="00E033C3"/>
    <w:rsid w:val="00E034B8"/>
    <w:rsid w:val="00E035D0"/>
    <w:rsid w:val="00E035EA"/>
    <w:rsid w:val="00E036E9"/>
    <w:rsid w:val="00E03A01"/>
    <w:rsid w:val="00E03ABE"/>
    <w:rsid w:val="00E03B71"/>
    <w:rsid w:val="00E03C34"/>
    <w:rsid w:val="00E03C63"/>
    <w:rsid w:val="00E03DA1"/>
    <w:rsid w:val="00E03E71"/>
    <w:rsid w:val="00E04173"/>
    <w:rsid w:val="00E04225"/>
    <w:rsid w:val="00E04288"/>
    <w:rsid w:val="00E042BA"/>
    <w:rsid w:val="00E04379"/>
    <w:rsid w:val="00E043F0"/>
    <w:rsid w:val="00E04501"/>
    <w:rsid w:val="00E04502"/>
    <w:rsid w:val="00E04623"/>
    <w:rsid w:val="00E0465F"/>
    <w:rsid w:val="00E0466A"/>
    <w:rsid w:val="00E046CB"/>
    <w:rsid w:val="00E0495E"/>
    <w:rsid w:val="00E04B58"/>
    <w:rsid w:val="00E04F2C"/>
    <w:rsid w:val="00E05112"/>
    <w:rsid w:val="00E051EF"/>
    <w:rsid w:val="00E0528B"/>
    <w:rsid w:val="00E05371"/>
    <w:rsid w:val="00E054ED"/>
    <w:rsid w:val="00E055E7"/>
    <w:rsid w:val="00E059A5"/>
    <w:rsid w:val="00E059B7"/>
    <w:rsid w:val="00E059C1"/>
    <w:rsid w:val="00E059DB"/>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5D3"/>
    <w:rsid w:val="00E06601"/>
    <w:rsid w:val="00E068E8"/>
    <w:rsid w:val="00E06948"/>
    <w:rsid w:val="00E06A03"/>
    <w:rsid w:val="00E06A0C"/>
    <w:rsid w:val="00E06BD5"/>
    <w:rsid w:val="00E06C45"/>
    <w:rsid w:val="00E06C65"/>
    <w:rsid w:val="00E06CA0"/>
    <w:rsid w:val="00E06D14"/>
    <w:rsid w:val="00E06DA4"/>
    <w:rsid w:val="00E06DE6"/>
    <w:rsid w:val="00E06ED7"/>
    <w:rsid w:val="00E06FE8"/>
    <w:rsid w:val="00E07084"/>
    <w:rsid w:val="00E07164"/>
    <w:rsid w:val="00E07329"/>
    <w:rsid w:val="00E0733E"/>
    <w:rsid w:val="00E07376"/>
    <w:rsid w:val="00E073B4"/>
    <w:rsid w:val="00E073DB"/>
    <w:rsid w:val="00E073F8"/>
    <w:rsid w:val="00E07554"/>
    <w:rsid w:val="00E07583"/>
    <w:rsid w:val="00E075BA"/>
    <w:rsid w:val="00E076CE"/>
    <w:rsid w:val="00E0770D"/>
    <w:rsid w:val="00E07981"/>
    <w:rsid w:val="00E07AD5"/>
    <w:rsid w:val="00E07BBC"/>
    <w:rsid w:val="00E07D5E"/>
    <w:rsid w:val="00E07DC3"/>
    <w:rsid w:val="00E07F83"/>
    <w:rsid w:val="00E10053"/>
    <w:rsid w:val="00E10054"/>
    <w:rsid w:val="00E10219"/>
    <w:rsid w:val="00E10272"/>
    <w:rsid w:val="00E102CA"/>
    <w:rsid w:val="00E103A0"/>
    <w:rsid w:val="00E10423"/>
    <w:rsid w:val="00E1046C"/>
    <w:rsid w:val="00E104F6"/>
    <w:rsid w:val="00E10649"/>
    <w:rsid w:val="00E1070A"/>
    <w:rsid w:val="00E1079A"/>
    <w:rsid w:val="00E10865"/>
    <w:rsid w:val="00E108F0"/>
    <w:rsid w:val="00E10A9D"/>
    <w:rsid w:val="00E10BC7"/>
    <w:rsid w:val="00E10D32"/>
    <w:rsid w:val="00E10D52"/>
    <w:rsid w:val="00E10E00"/>
    <w:rsid w:val="00E10E63"/>
    <w:rsid w:val="00E10E88"/>
    <w:rsid w:val="00E10EAF"/>
    <w:rsid w:val="00E10F00"/>
    <w:rsid w:val="00E10FF5"/>
    <w:rsid w:val="00E11018"/>
    <w:rsid w:val="00E11096"/>
    <w:rsid w:val="00E1109A"/>
    <w:rsid w:val="00E112F0"/>
    <w:rsid w:val="00E112F9"/>
    <w:rsid w:val="00E114BC"/>
    <w:rsid w:val="00E11503"/>
    <w:rsid w:val="00E115BC"/>
    <w:rsid w:val="00E115D8"/>
    <w:rsid w:val="00E1162A"/>
    <w:rsid w:val="00E1175C"/>
    <w:rsid w:val="00E11793"/>
    <w:rsid w:val="00E11997"/>
    <w:rsid w:val="00E11ADD"/>
    <w:rsid w:val="00E11B34"/>
    <w:rsid w:val="00E11BF9"/>
    <w:rsid w:val="00E11C1F"/>
    <w:rsid w:val="00E11E21"/>
    <w:rsid w:val="00E11E2F"/>
    <w:rsid w:val="00E11E74"/>
    <w:rsid w:val="00E11F52"/>
    <w:rsid w:val="00E1203F"/>
    <w:rsid w:val="00E120C5"/>
    <w:rsid w:val="00E1211F"/>
    <w:rsid w:val="00E1218B"/>
    <w:rsid w:val="00E121B6"/>
    <w:rsid w:val="00E121E2"/>
    <w:rsid w:val="00E12200"/>
    <w:rsid w:val="00E12288"/>
    <w:rsid w:val="00E12338"/>
    <w:rsid w:val="00E12348"/>
    <w:rsid w:val="00E12565"/>
    <w:rsid w:val="00E12594"/>
    <w:rsid w:val="00E125E3"/>
    <w:rsid w:val="00E12638"/>
    <w:rsid w:val="00E12692"/>
    <w:rsid w:val="00E12784"/>
    <w:rsid w:val="00E127D3"/>
    <w:rsid w:val="00E1282F"/>
    <w:rsid w:val="00E1283A"/>
    <w:rsid w:val="00E12852"/>
    <w:rsid w:val="00E12991"/>
    <w:rsid w:val="00E129E4"/>
    <w:rsid w:val="00E12D26"/>
    <w:rsid w:val="00E12FEB"/>
    <w:rsid w:val="00E13040"/>
    <w:rsid w:val="00E1309D"/>
    <w:rsid w:val="00E130D8"/>
    <w:rsid w:val="00E13123"/>
    <w:rsid w:val="00E13128"/>
    <w:rsid w:val="00E13138"/>
    <w:rsid w:val="00E13270"/>
    <w:rsid w:val="00E13293"/>
    <w:rsid w:val="00E1348F"/>
    <w:rsid w:val="00E13499"/>
    <w:rsid w:val="00E134B1"/>
    <w:rsid w:val="00E13583"/>
    <w:rsid w:val="00E137C7"/>
    <w:rsid w:val="00E1393D"/>
    <w:rsid w:val="00E13B36"/>
    <w:rsid w:val="00E13B45"/>
    <w:rsid w:val="00E13C5E"/>
    <w:rsid w:val="00E13CDE"/>
    <w:rsid w:val="00E13D1C"/>
    <w:rsid w:val="00E13D22"/>
    <w:rsid w:val="00E13E12"/>
    <w:rsid w:val="00E13E17"/>
    <w:rsid w:val="00E13E8B"/>
    <w:rsid w:val="00E13F0E"/>
    <w:rsid w:val="00E1403D"/>
    <w:rsid w:val="00E1408E"/>
    <w:rsid w:val="00E14284"/>
    <w:rsid w:val="00E1428B"/>
    <w:rsid w:val="00E14299"/>
    <w:rsid w:val="00E142AB"/>
    <w:rsid w:val="00E14488"/>
    <w:rsid w:val="00E14507"/>
    <w:rsid w:val="00E14523"/>
    <w:rsid w:val="00E1467A"/>
    <w:rsid w:val="00E146B1"/>
    <w:rsid w:val="00E14805"/>
    <w:rsid w:val="00E14827"/>
    <w:rsid w:val="00E14846"/>
    <w:rsid w:val="00E14A0E"/>
    <w:rsid w:val="00E14BBF"/>
    <w:rsid w:val="00E14C82"/>
    <w:rsid w:val="00E14CA7"/>
    <w:rsid w:val="00E14E0A"/>
    <w:rsid w:val="00E14EE0"/>
    <w:rsid w:val="00E14EED"/>
    <w:rsid w:val="00E15354"/>
    <w:rsid w:val="00E15418"/>
    <w:rsid w:val="00E154DA"/>
    <w:rsid w:val="00E1556F"/>
    <w:rsid w:val="00E15689"/>
    <w:rsid w:val="00E156AA"/>
    <w:rsid w:val="00E157D6"/>
    <w:rsid w:val="00E15800"/>
    <w:rsid w:val="00E158CD"/>
    <w:rsid w:val="00E15AED"/>
    <w:rsid w:val="00E15C5F"/>
    <w:rsid w:val="00E15CB4"/>
    <w:rsid w:val="00E15CF6"/>
    <w:rsid w:val="00E15D1B"/>
    <w:rsid w:val="00E15E3F"/>
    <w:rsid w:val="00E15E7E"/>
    <w:rsid w:val="00E15F83"/>
    <w:rsid w:val="00E15FED"/>
    <w:rsid w:val="00E160A5"/>
    <w:rsid w:val="00E160D3"/>
    <w:rsid w:val="00E160D7"/>
    <w:rsid w:val="00E16138"/>
    <w:rsid w:val="00E1621B"/>
    <w:rsid w:val="00E16351"/>
    <w:rsid w:val="00E16643"/>
    <w:rsid w:val="00E1668B"/>
    <w:rsid w:val="00E16693"/>
    <w:rsid w:val="00E1682E"/>
    <w:rsid w:val="00E16926"/>
    <w:rsid w:val="00E1698F"/>
    <w:rsid w:val="00E16A2F"/>
    <w:rsid w:val="00E16B7C"/>
    <w:rsid w:val="00E16C72"/>
    <w:rsid w:val="00E16CCE"/>
    <w:rsid w:val="00E16D9C"/>
    <w:rsid w:val="00E16DD3"/>
    <w:rsid w:val="00E16FF8"/>
    <w:rsid w:val="00E172C8"/>
    <w:rsid w:val="00E1740D"/>
    <w:rsid w:val="00E17517"/>
    <w:rsid w:val="00E17573"/>
    <w:rsid w:val="00E177F6"/>
    <w:rsid w:val="00E17862"/>
    <w:rsid w:val="00E1798A"/>
    <w:rsid w:val="00E17993"/>
    <w:rsid w:val="00E179BA"/>
    <w:rsid w:val="00E17A4D"/>
    <w:rsid w:val="00E17B2C"/>
    <w:rsid w:val="00E17B79"/>
    <w:rsid w:val="00E17BBB"/>
    <w:rsid w:val="00E17E12"/>
    <w:rsid w:val="00E20092"/>
    <w:rsid w:val="00E200D2"/>
    <w:rsid w:val="00E200E2"/>
    <w:rsid w:val="00E20260"/>
    <w:rsid w:val="00E202A3"/>
    <w:rsid w:val="00E203E6"/>
    <w:rsid w:val="00E20526"/>
    <w:rsid w:val="00E205F2"/>
    <w:rsid w:val="00E206D7"/>
    <w:rsid w:val="00E20728"/>
    <w:rsid w:val="00E20777"/>
    <w:rsid w:val="00E20829"/>
    <w:rsid w:val="00E208DF"/>
    <w:rsid w:val="00E209EA"/>
    <w:rsid w:val="00E20B30"/>
    <w:rsid w:val="00E20BF4"/>
    <w:rsid w:val="00E20D47"/>
    <w:rsid w:val="00E20E64"/>
    <w:rsid w:val="00E20E71"/>
    <w:rsid w:val="00E21152"/>
    <w:rsid w:val="00E2123A"/>
    <w:rsid w:val="00E21398"/>
    <w:rsid w:val="00E213EA"/>
    <w:rsid w:val="00E2141E"/>
    <w:rsid w:val="00E21455"/>
    <w:rsid w:val="00E21457"/>
    <w:rsid w:val="00E215BC"/>
    <w:rsid w:val="00E218FD"/>
    <w:rsid w:val="00E21957"/>
    <w:rsid w:val="00E219D1"/>
    <w:rsid w:val="00E21BEB"/>
    <w:rsid w:val="00E21CEC"/>
    <w:rsid w:val="00E21DA8"/>
    <w:rsid w:val="00E21F1E"/>
    <w:rsid w:val="00E21F75"/>
    <w:rsid w:val="00E22010"/>
    <w:rsid w:val="00E22293"/>
    <w:rsid w:val="00E222D8"/>
    <w:rsid w:val="00E2235B"/>
    <w:rsid w:val="00E22379"/>
    <w:rsid w:val="00E22430"/>
    <w:rsid w:val="00E22485"/>
    <w:rsid w:val="00E22584"/>
    <w:rsid w:val="00E22638"/>
    <w:rsid w:val="00E22654"/>
    <w:rsid w:val="00E22689"/>
    <w:rsid w:val="00E22776"/>
    <w:rsid w:val="00E22930"/>
    <w:rsid w:val="00E22B05"/>
    <w:rsid w:val="00E22B46"/>
    <w:rsid w:val="00E22B5E"/>
    <w:rsid w:val="00E22DA8"/>
    <w:rsid w:val="00E22DD8"/>
    <w:rsid w:val="00E22F30"/>
    <w:rsid w:val="00E22F51"/>
    <w:rsid w:val="00E2302C"/>
    <w:rsid w:val="00E231E6"/>
    <w:rsid w:val="00E232B8"/>
    <w:rsid w:val="00E232C7"/>
    <w:rsid w:val="00E23423"/>
    <w:rsid w:val="00E23500"/>
    <w:rsid w:val="00E2370B"/>
    <w:rsid w:val="00E237E7"/>
    <w:rsid w:val="00E238C6"/>
    <w:rsid w:val="00E238EA"/>
    <w:rsid w:val="00E23911"/>
    <w:rsid w:val="00E23AD0"/>
    <w:rsid w:val="00E23B61"/>
    <w:rsid w:val="00E23B6A"/>
    <w:rsid w:val="00E23D17"/>
    <w:rsid w:val="00E23D59"/>
    <w:rsid w:val="00E23DCC"/>
    <w:rsid w:val="00E23E39"/>
    <w:rsid w:val="00E23FBB"/>
    <w:rsid w:val="00E24097"/>
    <w:rsid w:val="00E2444B"/>
    <w:rsid w:val="00E2444D"/>
    <w:rsid w:val="00E24509"/>
    <w:rsid w:val="00E24740"/>
    <w:rsid w:val="00E2476E"/>
    <w:rsid w:val="00E2493F"/>
    <w:rsid w:val="00E24AD8"/>
    <w:rsid w:val="00E24BAE"/>
    <w:rsid w:val="00E24C0C"/>
    <w:rsid w:val="00E24C7A"/>
    <w:rsid w:val="00E24CAD"/>
    <w:rsid w:val="00E24CCB"/>
    <w:rsid w:val="00E24DD6"/>
    <w:rsid w:val="00E24E0B"/>
    <w:rsid w:val="00E24F6F"/>
    <w:rsid w:val="00E25006"/>
    <w:rsid w:val="00E2504C"/>
    <w:rsid w:val="00E250BF"/>
    <w:rsid w:val="00E2519A"/>
    <w:rsid w:val="00E251CA"/>
    <w:rsid w:val="00E2524E"/>
    <w:rsid w:val="00E25250"/>
    <w:rsid w:val="00E252DE"/>
    <w:rsid w:val="00E2535A"/>
    <w:rsid w:val="00E253A7"/>
    <w:rsid w:val="00E2543A"/>
    <w:rsid w:val="00E254FF"/>
    <w:rsid w:val="00E25584"/>
    <w:rsid w:val="00E25687"/>
    <w:rsid w:val="00E25748"/>
    <w:rsid w:val="00E257FA"/>
    <w:rsid w:val="00E25932"/>
    <w:rsid w:val="00E259BF"/>
    <w:rsid w:val="00E25AC6"/>
    <w:rsid w:val="00E25BE9"/>
    <w:rsid w:val="00E25CC0"/>
    <w:rsid w:val="00E25DE2"/>
    <w:rsid w:val="00E25E51"/>
    <w:rsid w:val="00E25FF2"/>
    <w:rsid w:val="00E260C4"/>
    <w:rsid w:val="00E2614F"/>
    <w:rsid w:val="00E26151"/>
    <w:rsid w:val="00E2632D"/>
    <w:rsid w:val="00E26355"/>
    <w:rsid w:val="00E2638A"/>
    <w:rsid w:val="00E2648C"/>
    <w:rsid w:val="00E264D6"/>
    <w:rsid w:val="00E2653E"/>
    <w:rsid w:val="00E26593"/>
    <w:rsid w:val="00E26721"/>
    <w:rsid w:val="00E2676D"/>
    <w:rsid w:val="00E267C3"/>
    <w:rsid w:val="00E267DA"/>
    <w:rsid w:val="00E2682E"/>
    <w:rsid w:val="00E2686B"/>
    <w:rsid w:val="00E2694D"/>
    <w:rsid w:val="00E269F1"/>
    <w:rsid w:val="00E26A17"/>
    <w:rsid w:val="00E26AFE"/>
    <w:rsid w:val="00E26B5F"/>
    <w:rsid w:val="00E26CFD"/>
    <w:rsid w:val="00E26DC7"/>
    <w:rsid w:val="00E26DD2"/>
    <w:rsid w:val="00E26DD7"/>
    <w:rsid w:val="00E26F34"/>
    <w:rsid w:val="00E26FE7"/>
    <w:rsid w:val="00E27068"/>
    <w:rsid w:val="00E2716A"/>
    <w:rsid w:val="00E272DD"/>
    <w:rsid w:val="00E272F5"/>
    <w:rsid w:val="00E27391"/>
    <w:rsid w:val="00E2748C"/>
    <w:rsid w:val="00E27530"/>
    <w:rsid w:val="00E275B8"/>
    <w:rsid w:val="00E275F2"/>
    <w:rsid w:val="00E27835"/>
    <w:rsid w:val="00E27867"/>
    <w:rsid w:val="00E2796F"/>
    <w:rsid w:val="00E27972"/>
    <w:rsid w:val="00E27993"/>
    <w:rsid w:val="00E27A6D"/>
    <w:rsid w:val="00E27A82"/>
    <w:rsid w:val="00E27B2B"/>
    <w:rsid w:val="00E27C24"/>
    <w:rsid w:val="00E27EBD"/>
    <w:rsid w:val="00E27ED3"/>
    <w:rsid w:val="00E27EFF"/>
    <w:rsid w:val="00E30294"/>
    <w:rsid w:val="00E30319"/>
    <w:rsid w:val="00E30446"/>
    <w:rsid w:val="00E30456"/>
    <w:rsid w:val="00E3050F"/>
    <w:rsid w:val="00E3057B"/>
    <w:rsid w:val="00E30647"/>
    <w:rsid w:val="00E30705"/>
    <w:rsid w:val="00E3070E"/>
    <w:rsid w:val="00E307F0"/>
    <w:rsid w:val="00E30874"/>
    <w:rsid w:val="00E3088B"/>
    <w:rsid w:val="00E308A1"/>
    <w:rsid w:val="00E3090D"/>
    <w:rsid w:val="00E30956"/>
    <w:rsid w:val="00E3097A"/>
    <w:rsid w:val="00E30A3D"/>
    <w:rsid w:val="00E30B1D"/>
    <w:rsid w:val="00E30B48"/>
    <w:rsid w:val="00E30BB2"/>
    <w:rsid w:val="00E30D4C"/>
    <w:rsid w:val="00E30DC3"/>
    <w:rsid w:val="00E30E52"/>
    <w:rsid w:val="00E30E63"/>
    <w:rsid w:val="00E30FFE"/>
    <w:rsid w:val="00E3111C"/>
    <w:rsid w:val="00E311BF"/>
    <w:rsid w:val="00E31239"/>
    <w:rsid w:val="00E3135C"/>
    <w:rsid w:val="00E31362"/>
    <w:rsid w:val="00E313B4"/>
    <w:rsid w:val="00E3145F"/>
    <w:rsid w:val="00E31577"/>
    <w:rsid w:val="00E31618"/>
    <w:rsid w:val="00E317BB"/>
    <w:rsid w:val="00E31A12"/>
    <w:rsid w:val="00E31AA6"/>
    <w:rsid w:val="00E31BC6"/>
    <w:rsid w:val="00E31BDC"/>
    <w:rsid w:val="00E31D64"/>
    <w:rsid w:val="00E31D9E"/>
    <w:rsid w:val="00E31DA9"/>
    <w:rsid w:val="00E31EAE"/>
    <w:rsid w:val="00E31EE6"/>
    <w:rsid w:val="00E31F26"/>
    <w:rsid w:val="00E31F72"/>
    <w:rsid w:val="00E3201C"/>
    <w:rsid w:val="00E321BB"/>
    <w:rsid w:val="00E32258"/>
    <w:rsid w:val="00E32322"/>
    <w:rsid w:val="00E32701"/>
    <w:rsid w:val="00E32BB7"/>
    <w:rsid w:val="00E32D84"/>
    <w:rsid w:val="00E32D87"/>
    <w:rsid w:val="00E330A5"/>
    <w:rsid w:val="00E330A6"/>
    <w:rsid w:val="00E332B4"/>
    <w:rsid w:val="00E335EF"/>
    <w:rsid w:val="00E336DB"/>
    <w:rsid w:val="00E3376E"/>
    <w:rsid w:val="00E33819"/>
    <w:rsid w:val="00E33844"/>
    <w:rsid w:val="00E33861"/>
    <w:rsid w:val="00E33997"/>
    <w:rsid w:val="00E33AC9"/>
    <w:rsid w:val="00E33B40"/>
    <w:rsid w:val="00E33B63"/>
    <w:rsid w:val="00E33C2B"/>
    <w:rsid w:val="00E33CD2"/>
    <w:rsid w:val="00E33D72"/>
    <w:rsid w:val="00E33DDB"/>
    <w:rsid w:val="00E33EEF"/>
    <w:rsid w:val="00E33F47"/>
    <w:rsid w:val="00E34234"/>
    <w:rsid w:val="00E343C6"/>
    <w:rsid w:val="00E344F9"/>
    <w:rsid w:val="00E3460D"/>
    <w:rsid w:val="00E34723"/>
    <w:rsid w:val="00E347B6"/>
    <w:rsid w:val="00E347DE"/>
    <w:rsid w:val="00E3489E"/>
    <w:rsid w:val="00E349FC"/>
    <w:rsid w:val="00E34AC0"/>
    <w:rsid w:val="00E34B0F"/>
    <w:rsid w:val="00E34CD5"/>
    <w:rsid w:val="00E34CFC"/>
    <w:rsid w:val="00E34D55"/>
    <w:rsid w:val="00E34D78"/>
    <w:rsid w:val="00E34EB2"/>
    <w:rsid w:val="00E34F87"/>
    <w:rsid w:val="00E35035"/>
    <w:rsid w:val="00E35145"/>
    <w:rsid w:val="00E352ED"/>
    <w:rsid w:val="00E3533A"/>
    <w:rsid w:val="00E354D2"/>
    <w:rsid w:val="00E355EC"/>
    <w:rsid w:val="00E35820"/>
    <w:rsid w:val="00E3585F"/>
    <w:rsid w:val="00E35A15"/>
    <w:rsid w:val="00E35A82"/>
    <w:rsid w:val="00E35A9C"/>
    <w:rsid w:val="00E35AE2"/>
    <w:rsid w:val="00E35B0F"/>
    <w:rsid w:val="00E35D11"/>
    <w:rsid w:val="00E35E72"/>
    <w:rsid w:val="00E35F04"/>
    <w:rsid w:val="00E362A2"/>
    <w:rsid w:val="00E362F7"/>
    <w:rsid w:val="00E363B0"/>
    <w:rsid w:val="00E3640C"/>
    <w:rsid w:val="00E3647B"/>
    <w:rsid w:val="00E364B6"/>
    <w:rsid w:val="00E3661C"/>
    <w:rsid w:val="00E3664B"/>
    <w:rsid w:val="00E36679"/>
    <w:rsid w:val="00E366C2"/>
    <w:rsid w:val="00E3677C"/>
    <w:rsid w:val="00E36C72"/>
    <w:rsid w:val="00E36C7B"/>
    <w:rsid w:val="00E36DB6"/>
    <w:rsid w:val="00E36EE3"/>
    <w:rsid w:val="00E37040"/>
    <w:rsid w:val="00E3725C"/>
    <w:rsid w:val="00E373B4"/>
    <w:rsid w:val="00E3745F"/>
    <w:rsid w:val="00E374E5"/>
    <w:rsid w:val="00E37650"/>
    <w:rsid w:val="00E3773C"/>
    <w:rsid w:val="00E377E7"/>
    <w:rsid w:val="00E37808"/>
    <w:rsid w:val="00E378B2"/>
    <w:rsid w:val="00E37A3B"/>
    <w:rsid w:val="00E37AEC"/>
    <w:rsid w:val="00E37B24"/>
    <w:rsid w:val="00E37CF8"/>
    <w:rsid w:val="00E37D85"/>
    <w:rsid w:val="00E37F6E"/>
    <w:rsid w:val="00E40061"/>
    <w:rsid w:val="00E401B8"/>
    <w:rsid w:val="00E4021C"/>
    <w:rsid w:val="00E402A1"/>
    <w:rsid w:val="00E402C1"/>
    <w:rsid w:val="00E40403"/>
    <w:rsid w:val="00E405D4"/>
    <w:rsid w:val="00E40698"/>
    <w:rsid w:val="00E407B3"/>
    <w:rsid w:val="00E409BB"/>
    <w:rsid w:val="00E409F5"/>
    <w:rsid w:val="00E40A6F"/>
    <w:rsid w:val="00E40A84"/>
    <w:rsid w:val="00E40B2E"/>
    <w:rsid w:val="00E40C82"/>
    <w:rsid w:val="00E40DA7"/>
    <w:rsid w:val="00E40E94"/>
    <w:rsid w:val="00E40EA2"/>
    <w:rsid w:val="00E40F5D"/>
    <w:rsid w:val="00E412FF"/>
    <w:rsid w:val="00E41322"/>
    <w:rsid w:val="00E4140B"/>
    <w:rsid w:val="00E41619"/>
    <w:rsid w:val="00E417AA"/>
    <w:rsid w:val="00E417D9"/>
    <w:rsid w:val="00E41812"/>
    <w:rsid w:val="00E41843"/>
    <w:rsid w:val="00E419AB"/>
    <w:rsid w:val="00E41A02"/>
    <w:rsid w:val="00E41B3D"/>
    <w:rsid w:val="00E41C56"/>
    <w:rsid w:val="00E41EBB"/>
    <w:rsid w:val="00E41FFA"/>
    <w:rsid w:val="00E42046"/>
    <w:rsid w:val="00E4205C"/>
    <w:rsid w:val="00E4207F"/>
    <w:rsid w:val="00E42094"/>
    <w:rsid w:val="00E421B9"/>
    <w:rsid w:val="00E42261"/>
    <w:rsid w:val="00E422D9"/>
    <w:rsid w:val="00E4248B"/>
    <w:rsid w:val="00E426AB"/>
    <w:rsid w:val="00E4272F"/>
    <w:rsid w:val="00E42776"/>
    <w:rsid w:val="00E4278B"/>
    <w:rsid w:val="00E42820"/>
    <w:rsid w:val="00E4288D"/>
    <w:rsid w:val="00E42A15"/>
    <w:rsid w:val="00E42D67"/>
    <w:rsid w:val="00E42E12"/>
    <w:rsid w:val="00E42F63"/>
    <w:rsid w:val="00E42FF9"/>
    <w:rsid w:val="00E43175"/>
    <w:rsid w:val="00E433BC"/>
    <w:rsid w:val="00E433D9"/>
    <w:rsid w:val="00E435DE"/>
    <w:rsid w:val="00E43687"/>
    <w:rsid w:val="00E4373C"/>
    <w:rsid w:val="00E43951"/>
    <w:rsid w:val="00E43B11"/>
    <w:rsid w:val="00E43BDC"/>
    <w:rsid w:val="00E43C35"/>
    <w:rsid w:val="00E43D62"/>
    <w:rsid w:val="00E43D76"/>
    <w:rsid w:val="00E4403A"/>
    <w:rsid w:val="00E4404D"/>
    <w:rsid w:val="00E44265"/>
    <w:rsid w:val="00E442BB"/>
    <w:rsid w:val="00E446AD"/>
    <w:rsid w:val="00E44724"/>
    <w:rsid w:val="00E44AAE"/>
    <w:rsid w:val="00E44BEA"/>
    <w:rsid w:val="00E44D45"/>
    <w:rsid w:val="00E44DDC"/>
    <w:rsid w:val="00E44F5D"/>
    <w:rsid w:val="00E450D3"/>
    <w:rsid w:val="00E45293"/>
    <w:rsid w:val="00E45350"/>
    <w:rsid w:val="00E45404"/>
    <w:rsid w:val="00E45A20"/>
    <w:rsid w:val="00E45B82"/>
    <w:rsid w:val="00E45BA2"/>
    <w:rsid w:val="00E45BEC"/>
    <w:rsid w:val="00E45D06"/>
    <w:rsid w:val="00E45EA7"/>
    <w:rsid w:val="00E45F42"/>
    <w:rsid w:val="00E45F6C"/>
    <w:rsid w:val="00E45FAF"/>
    <w:rsid w:val="00E46032"/>
    <w:rsid w:val="00E46102"/>
    <w:rsid w:val="00E46181"/>
    <w:rsid w:val="00E4630F"/>
    <w:rsid w:val="00E4641F"/>
    <w:rsid w:val="00E46438"/>
    <w:rsid w:val="00E4684D"/>
    <w:rsid w:val="00E46906"/>
    <w:rsid w:val="00E46B13"/>
    <w:rsid w:val="00E46B79"/>
    <w:rsid w:val="00E46BB8"/>
    <w:rsid w:val="00E46D1D"/>
    <w:rsid w:val="00E46D56"/>
    <w:rsid w:val="00E46EB7"/>
    <w:rsid w:val="00E46EDA"/>
    <w:rsid w:val="00E46F5D"/>
    <w:rsid w:val="00E470CC"/>
    <w:rsid w:val="00E47137"/>
    <w:rsid w:val="00E472E3"/>
    <w:rsid w:val="00E4741A"/>
    <w:rsid w:val="00E478A1"/>
    <w:rsid w:val="00E47A16"/>
    <w:rsid w:val="00E47A30"/>
    <w:rsid w:val="00E47BA7"/>
    <w:rsid w:val="00E47C34"/>
    <w:rsid w:val="00E47C79"/>
    <w:rsid w:val="00E47C85"/>
    <w:rsid w:val="00E47C8C"/>
    <w:rsid w:val="00E47CAB"/>
    <w:rsid w:val="00E501BB"/>
    <w:rsid w:val="00E501CB"/>
    <w:rsid w:val="00E502F7"/>
    <w:rsid w:val="00E5038F"/>
    <w:rsid w:val="00E504B6"/>
    <w:rsid w:val="00E507A0"/>
    <w:rsid w:val="00E5099A"/>
    <w:rsid w:val="00E509A0"/>
    <w:rsid w:val="00E509A1"/>
    <w:rsid w:val="00E50B67"/>
    <w:rsid w:val="00E50CE0"/>
    <w:rsid w:val="00E50D8F"/>
    <w:rsid w:val="00E50D91"/>
    <w:rsid w:val="00E50DAB"/>
    <w:rsid w:val="00E50F96"/>
    <w:rsid w:val="00E5113D"/>
    <w:rsid w:val="00E51226"/>
    <w:rsid w:val="00E5144C"/>
    <w:rsid w:val="00E515FE"/>
    <w:rsid w:val="00E516C0"/>
    <w:rsid w:val="00E51717"/>
    <w:rsid w:val="00E5176D"/>
    <w:rsid w:val="00E517D5"/>
    <w:rsid w:val="00E5185D"/>
    <w:rsid w:val="00E519A1"/>
    <w:rsid w:val="00E51A3A"/>
    <w:rsid w:val="00E51A8F"/>
    <w:rsid w:val="00E51B30"/>
    <w:rsid w:val="00E51C86"/>
    <w:rsid w:val="00E51CD4"/>
    <w:rsid w:val="00E51DEC"/>
    <w:rsid w:val="00E51EA3"/>
    <w:rsid w:val="00E51F16"/>
    <w:rsid w:val="00E5200E"/>
    <w:rsid w:val="00E5217A"/>
    <w:rsid w:val="00E5218D"/>
    <w:rsid w:val="00E521B0"/>
    <w:rsid w:val="00E52211"/>
    <w:rsid w:val="00E52361"/>
    <w:rsid w:val="00E52644"/>
    <w:rsid w:val="00E52728"/>
    <w:rsid w:val="00E52784"/>
    <w:rsid w:val="00E5286E"/>
    <w:rsid w:val="00E52B24"/>
    <w:rsid w:val="00E52BFC"/>
    <w:rsid w:val="00E52DFE"/>
    <w:rsid w:val="00E52E43"/>
    <w:rsid w:val="00E5306B"/>
    <w:rsid w:val="00E530B7"/>
    <w:rsid w:val="00E531CF"/>
    <w:rsid w:val="00E53460"/>
    <w:rsid w:val="00E534DE"/>
    <w:rsid w:val="00E534FB"/>
    <w:rsid w:val="00E53539"/>
    <w:rsid w:val="00E53548"/>
    <w:rsid w:val="00E535BA"/>
    <w:rsid w:val="00E5377D"/>
    <w:rsid w:val="00E537AC"/>
    <w:rsid w:val="00E537B7"/>
    <w:rsid w:val="00E53882"/>
    <w:rsid w:val="00E53906"/>
    <w:rsid w:val="00E53DB0"/>
    <w:rsid w:val="00E53DE5"/>
    <w:rsid w:val="00E540FA"/>
    <w:rsid w:val="00E54129"/>
    <w:rsid w:val="00E541D7"/>
    <w:rsid w:val="00E54394"/>
    <w:rsid w:val="00E544A8"/>
    <w:rsid w:val="00E54A4C"/>
    <w:rsid w:val="00E54A4F"/>
    <w:rsid w:val="00E54AFA"/>
    <w:rsid w:val="00E54B9E"/>
    <w:rsid w:val="00E54BD3"/>
    <w:rsid w:val="00E54CFA"/>
    <w:rsid w:val="00E54D60"/>
    <w:rsid w:val="00E54E6B"/>
    <w:rsid w:val="00E54EBC"/>
    <w:rsid w:val="00E54F20"/>
    <w:rsid w:val="00E54F60"/>
    <w:rsid w:val="00E54FA7"/>
    <w:rsid w:val="00E55118"/>
    <w:rsid w:val="00E5515C"/>
    <w:rsid w:val="00E55233"/>
    <w:rsid w:val="00E55245"/>
    <w:rsid w:val="00E55290"/>
    <w:rsid w:val="00E55363"/>
    <w:rsid w:val="00E554C7"/>
    <w:rsid w:val="00E55602"/>
    <w:rsid w:val="00E556E4"/>
    <w:rsid w:val="00E557FA"/>
    <w:rsid w:val="00E5596E"/>
    <w:rsid w:val="00E55B14"/>
    <w:rsid w:val="00E55B2E"/>
    <w:rsid w:val="00E55C96"/>
    <w:rsid w:val="00E55CBD"/>
    <w:rsid w:val="00E55CD9"/>
    <w:rsid w:val="00E55D74"/>
    <w:rsid w:val="00E56006"/>
    <w:rsid w:val="00E56048"/>
    <w:rsid w:val="00E56066"/>
    <w:rsid w:val="00E560DE"/>
    <w:rsid w:val="00E56135"/>
    <w:rsid w:val="00E5616F"/>
    <w:rsid w:val="00E56248"/>
    <w:rsid w:val="00E56309"/>
    <w:rsid w:val="00E5656B"/>
    <w:rsid w:val="00E56582"/>
    <w:rsid w:val="00E56629"/>
    <w:rsid w:val="00E567E3"/>
    <w:rsid w:val="00E568FE"/>
    <w:rsid w:val="00E5693B"/>
    <w:rsid w:val="00E569DF"/>
    <w:rsid w:val="00E56A31"/>
    <w:rsid w:val="00E56C51"/>
    <w:rsid w:val="00E56CF9"/>
    <w:rsid w:val="00E56D45"/>
    <w:rsid w:val="00E56D59"/>
    <w:rsid w:val="00E56DA1"/>
    <w:rsid w:val="00E56F8A"/>
    <w:rsid w:val="00E570DD"/>
    <w:rsid w:val="00E57200"/>
    <w:rsid w:val="00E572F2"/>
    <w:rsid w:val="00E5732D"/>
    <w:rsid w:val="00E573D2"/>
    <w:rsid w:val="00E57421"/>
    <w:rsid w:val="00E574C0"/>
    <w:rsid w:val="00E575D9"/>
    <w:rsid w:val="00E57612"/>
    <w:rsid w:val="00E576B8"/>
    <w:rsid w:val="00E5770B"/>
    <w:rsid w:val="00E5776B"/>
    <w:rsid w:val="00E577B9"/>
    <w:rsid w:val="00E579E6"/>
    <w:rsid w:val="00E57A88"/>
    <w:rsid w:val="00E57ADF"/>
    <w:rsid w:val="00E57D73"/>
    <w:rsid w:val="00E57DA7"/>
    <w:rsid w:val="00E57F2F"/>
    <w:rsid w:val="00E6001E"/>
    <w:rsid w:val="00E6005C"/>
    <w:rsid w:val="00E600E7"/>
    <w:rsid w:val="00E601B7"/>
    <w:rsid w:val="00E60286"/>
    <w:rsid w:val="00E604FF"/>
    <w:rsid w:val="00E60511"/>
    <w:rsid w:val="00E6055F"/>
    <w:rsid w:val="00E60591"/>
    <w:rsid w:val="00E60740"/>
    <w:rsid w:val="00E60742"/>
    <w:rsid w:val="00E607AF"/>
    <w:rsid w:val="00E609FB"/>
    <w:rsid w:val="00E60C4A"/>
    <w:rsid w:val="00E60C7B"/>
    <w:rsid w:val="00E60C84"/>
    <w:rsid w:val="00E60F8E"/>
    <w:rsid w:val="00E610F5"/>
    <w:rsid w:val="00E6113A"/>
    <w:rsid w:val="00E61262"/>
    <w:rsid w:val="00E6130D"/>
    <w:rsid w:val="00E61428"/>
    <w:rsid w:val="00E616EF"/>
    <w:rsid w:val="00E61756"/>
    <w:rsid w:val="00E6175D"/>
    <w:rsid w:val="00E6184D"/>
    <w:rsid w:val="00E618E6"/>
    <w:rsid w:val="00E618F5"/>
    <w:rsid w:val="00E61923"/>
    <w:rsid w:val="00E61B94"/>
    <w:rsid w:val="00E61BCC"/>
    <w:rsid w:val="00E61C07"/>
    <w:rsid w:val="00E61C42"/>
    <w:rsid w:val="00E61D55"/>
    <w:rsid w:val="00E61DB4"/>
    <w:rsid w:val="00E61DEC"/>
    <w:rsid w:val="00E61E1F"/>
    <w:rsid w:val="00E61E75"/>
    <w:rsid w:val="00E61FE4"/>
    <w:rsid w:val="00E62067"/>
    <w:rsid w:val="00E62147"/>
    <w:rsid w:val="00E621DB"/>
    <w:rsid w:val="00E621DE"/>
    <w:rsid w:val="00E624EE"/>
    <w:rsid w:val="00E625D0"/>
    <w:rsid w:val="00E626D6"/>
    <w:rsid w:val="00E626F5"/>
    <w:rsid w:val="00E6286A"/>
    <w:rsid w:val="00E6287B"/>
    <w:rsid w:val="00E628A5"/>
    <w:rsid w:val="00E629B0"/>
    <w:rsid w:val="00E62AF2"/>
    <w:rsid w:val="00E62D65"/>
    <w:rsid w:val="00E62D83"/>
    <w:rsid w:val="00E62E18"/>
    <w:rsid w:val="00E63151"/>
    <w:rsid w:val="00E6325B"/>
    <w:rsid w:val="00E63328"/>
    <w:rsid w:val="00E633D5"/>
    <w:rsid w:val="00E633F4"/>
    <w:rsid w:val="00E63449"/>
    <w:rsid w:val="00E634B0"/>
    <w:rsid w:val="00E635E1"/>
    <w:rsid w:val="00E63774"/>
    <w:rsid w:val="00E63801"/>
    <w:rsid w:val="00E63983"/>
    <w:rsid w:val="00E63B0E"/>
    <w:rsid w:val="00E63B41"/>
    <w:rsid w:val="00E63D6D"/>
    <w:rsid w:val="00E63E04"/>
    <w:rsid w:val="00E63EC6"/>
    <w:rsid w:val="00E63F1E"/>
    <w:rsid w:val="00E64216"/>
    <w:rsid w:val="00E64414"/>
    <w:rsid w:val="00E6449E"/>
    <w:rsid w:val="00E646C8"/>
    <w:rsid w:val="00E646E4"/>
    <w:rsid w:val="00E648C3"/>
    <w:rsid w:val="00E64A82"/>
    <w:rsid w:val="00E64C0E"/>
    <w:rsid w:val="00E64C7F"/>
    <w:rsid w:val="00E64DC1"/>
    <w:rsid w:val="00E64E95"/>
    <w:rsid w:val="00E64F16"/>
    <w:rsid w:val="00E65059"/>
    <w:rsid w:val="00E653D0"/>
    <w:rsid w:val="00E6546F"/>
    <w:rsid w:val="00E65678"/>
    <w:rsid w:val="00E657CD"/>
    <w:rsid w:val="00E65845"/>
    <w:rsid w:val="00E65AEA"/>
    <w:rsid w:val="00E65B0F"/>
    <w:rsid w:val="00E65B2B"/>
    <w:rsid w:val="00E65B4C"/>
    <w:rsid w:val="00E65C1F"/>
    <w:rsid w:val="00E65F75"/>
    <w:rsid w:val="00E6613C"/>
    <w:rsid w:val="00E66223"/>
    <w:rsid w:val="00E6627C"/>
    <w:rsid w:val="00E6629A"/>
    <w:rsid w:val="00E66443"/>
    <w:rsid w:val="00E6649E"/>
    <w:rsid w:val="00E665C3"/>
    <w:rsid w:val="00E665CE"/>
    <w:rsid w:val="00E6666B"/>
    <w:rsid w:val="00E666B4"/>
    <w:rsid w:val="00E666E6"/>
    <w:rsid w:val="00E666F2"/>
    <w:rsid w:val="00E66B8B"/>
    <w:rsid w:val="00E66C22"/>
    <w:rsid w:val="00E66CB2"/>
    <w:rsid w:val="00E66D42"/>
    <w:rsid w:val="00E66E7A"/>
    <w:rsid w:val="00E66FC8"/>
    <w:rsid w:val="00E67178"/>
    <w:rsid w:val="00E671A6"/>
    <w:rsid w:val="00E6725D"/>
    <w:rsid w:val="00E672BF"/>
    <w:rsid w:val="00E67367"/>
    <w:rsid w:val="00E67371"/>
    <w:rsid w:val="00E67450"/>
    <w:rsid w:val="00E6747C"/>
    <w:rsid w:val="00E675F7"/>
    <w:rsid w:val="00E6764C"/>
    <w:rsid w:val="00E67A8A"/>
    <w:rsid w:val="00E67BC6"/>
    <w:rsid w:val="00E67C67"/>
    <w:rsid w:val="00E67DD6"/>
    <w:rsid w:val="00E67DFD"/>
    <w:rsid w:val="00E67E7A"/>
    <w:rsid w:val="00E67F2E"/>
    <w:rsid w:val="00E70177"/>
    <w:rsid w:val="00E70243"/>
    <w:rsid w:val="00E7064D"/>
    <w:rsid w:val="00E70710"/>
    <w:rsid w:val="00E70730"/>
    <w:rsid w:val="00E70790"/>
    <w:rsid w:val="00E707D8"/>
    <w:rsid w:val="00E70B42"/>
    <w:rsid w:val="00E70BF2"/>
    <w:rsid w:val="00E70C09"/>
    <w:rsid w:val="00E70C4E"/>
    <w:rsid w:val="00E70C9A"/>
    <w:rsid w:val="00E70D7D"/>
    <w:rsid w:val="00E710FF"/>
    <w:rsid w:val="00E711A9"/>
    <w:rsid w:val="00E712B2"/>
    <w:rsid w:val="00E7132A"/>
    <w:rsid w:val="00E7133C"/>
    <w:rsid w:val="00E71500"/>
    <w:rsid w:val="00E71610"/>
    <w:rsid w:val="00E716F5"/>
    <w:rsid w:val="00E71820"/>
    <w:rsid w:val="00E71A58"/>
    <w:rsid w:val="00E71AEC"/>
    <w:rsid w:val="00E71B18"/>
    <w:rsid w:val="00E71C6D"/>
    <w:rsid w:val="00E71CB3"/>
    <w:rsid w:val="00E71CE2"/>
    <w:rsid w:val="00E71D7F"/>
    <w:rsid w:val="00E71DD3"/>
    <w:rsid w:val="00E71F49"/>
    <w:rsid w:val="00E72159"/>
    <w:rsid w:val="00E72240"/>
    <w:rsid w:val="00E723CF"/>
    <w:rsid w:val="00E72502"/>
    <w:rsid w:val="00E7279B"/>
    <w:rsid w:val="00E7281D"/>
    <w:rsid w:val="00E72868"/>
    <w:rsid w:val="00E72885"/>
    <w:rsid w:val="00E72886"/>
    <w:rsid w:val="00E728FF"/>
    <w:rsid w:val="00E7299D"/>
    <w:rsid w:val="00E72A66"/>
    <w:rsid w:val="00E72AE0"/>
    <w:rsid w:val="00E72C30"/>
    <w:rsid w:val="00E72D49"/>
    <w:rsid w:val="00E72F7D"/>
    <w:rsid w:val="00E73042"/>
    <w:rsid w:val="00E73142"/>
    <w:rsid w:val="00E731E1"/>
    <w:rsid w:val="00E73661"/>
    <w:rsid w:val="00E73786"/>
    <w:rsid w:val="00E7388F"/>
    <w:rsid w:val="00E738DE"/>
    <w:rsid w:val="00E738F8"/>
    <w:rsid w:val="00E7397B"/>
    <w:rsid w:val="00E73B4E"/>
    <w:rsid w:val="00E73B7F"/>
    <w:rsid w:val="00E73B8C"/>
    <w:rsid w:val="00E73CDE"/>
    <w:rsid w:val="00E73D8B"/>
    <w:rsid w:val="00E73ECC"/>
    <w:rsid w:val="00E73EE4"/>
    <w:rsid w:val="00E74101"/>
    <w:rsid w:val="00E74152"/>
    <w:rsid w:val="00E745F9"/>
    <w:rsid w:val="00E74680"/>
    <w:rsid w:val="00E74781"/>
    <w:rsid w:val="00E74912"/>
    <w:rsid w:val="00E749CD"/>
    <w:rsid w:val="00E74A58"/>
    <w:rsid w:val="00E74AA5"/>
    <w:rsid w:val="00E74AC1"/>
    <w:rsid w:val="00E74AD9"/>
    <w:rsid w:val="00E74B57"/>
    <w:rsid w:val="00E74C40"/>
    <w:rsid w:val="00E74C86"/>
    <w:rsid w:val="00E74D5C"/>
    <w:rsid w:val="00E74DE8"/>
    <w:rsid w:val="00E74EBC"/>
    <w:rsid w:val="00E75142"/>
    <w:rsid w:val="00E751DF"/>
    <w:rsid w:val="00E75267"/>
    <w:rsid w:val="00E75321"/>
    <w:rsid w:val="00E7534F"/>
    <w:rsid w:val="00E755E6"/>
    <w:rsid w:val="00E7566D"/>
    <w:rsid w:val="00E757F9"/>
    <w:rsid w:val="00E75997"/>
    <w:rsid w:val="00E75A52"/>
    <w:rsid w:val="00E75AF8"/>
    <w:rsid w:val="00E75D0F"/>
    <w:rsid w:val="00E75DC2"/>
    <w:rsid w:val="00E75DE2"/>
    <w:rsid w:val="00E75DEC"/>
    <w:rsid w:val="00E75F13"/>
    <w:rsid w:val="00E75FAB"/>
    <w:rsid w:val="00E7600A"/>
    <w:rsid w:val="00E76208"/>
    <w:rsid w:val="00E76469"/>
    <w:rsid w:val="00E764B3"/>
    <w:rsid w:val="00E76514"/>
    <w:rsid w:val="00E765F1"/>
    <w:rsid w:val="00E76694"/>
    <w:rsid w:val="00E76711"/>
    <w:rsid w:val="00E76766"/>
    <w:rsid w:val="00E7678D"/>
    <w:rsid w:val="00E7683C"/>
    <w:rsid w:val="00E7687B"/>
    <w:rsid w:val="00E76978"/>
    <w:rsid w:val="00E769E7"/>
    <w:rsid w:val="00E76AF7"/>
    <w:rsid w:val="00E76B1A"/>
    <w:rsid w:val="00E76C41"/>
    <w:rsid w:val="00E76E8A"/>
    <w:rsid w:val="00E77011"/>
    <w:rsid w:val="00E77015"/>
    <w:rsid w:val="00E7704F"/>
    <w:rsid w:val="00E771E8"/>
    <w:rsid w:val="00E7749E"/>
    <w:rsid w:val="00E774B4"/>
    <w:rsid w:val="00E775D9"/>
    <w:rsid w:val="00E7761B"/>
    <w:rsid w:val="00E77669"/>
    <w:rsid w:val="00E776C9"/>
    <w:rsid w:val="00E77753"/>
    <w:rsid w:val="00E77779"/>
    <w:rsid w:val="00E77992"/>
    <w:rsid w:val="00E77A77"/>
    <w:rsid w:val="00E77B14"/>
    <w:rsid w:val="00E77B16"/>
    <w:rsid w:val="00E77BF4"/>
    <w:rsid w:val="00E77CB0"/>
    <w:rsid w:val="00E77E01"/>
    <w:rsid w:val="00E80091"/>
    <w:rsid w:val="00E800FD"/>
    <w:rsid w:val="00E80182"/>
    <w:rsid w:val="00E801FA"/>
    <w:rsid w:val="00E80307"/>
    <w:rsid w:val="00E8060F"/>
    <w:rsid w:val="00E80A3E"/>
    <w:rsid w:val="00E80ABB"/>
    <w:rsid w:val="00E80B20"/>
    <w:rsid w:val="00E80FF8"/>
    <w:rsid w:val="00E80FFC"/>
    <w:rsid w:val="00E81014"/>
    <w:rsid w:val="00E8114C"/>
    <w:rsid w:val="00E8117C"/>
    <w:rsid w:val="00E81252"/>
    <w:rsid w:val="00E812B0"/>
    <w:rsid w:val="00E8133A"/>
    <w:rsid w:val="00E815F2"/>
    <w:rsid w:val="00E816BF"/>
    <w:rsid w:val="00E816D1"/>
    <w:rsid w:val="00E8199A"/>
    <w:rsid w:val="00E81A8E"/>
    <w:rsid w:val="00E81B78"/>
    <w:rsid w:val="00E81C3D"/>
    <w:rsid w:val="00E81CBA"/>
    <w:rsid w:val="00E81E30"/>
    <w:rsid w:val="00E81E82"/>
    <w:rsid w:val="00E8201C"/>
    <w:rsid w:val="00E82143"/>
    <w:rsid w:val="00E822B9"/>
    <w:rsid w:val="00E822FD"/>
    <w:rsid w:val="00E82317"/>
    <w:rsid w:val="00E82443"/>
    <w:rsid w:val="00E82908"/>
    <w:rsid w:val="00E82B3F"/>
    <w:rsid w:val="00E82C16"/>
    <w:rsid w:val="00E82D1D"/>
    <w:rsid w:val="00E82D3E"/>
    <w:rsid w:val="00E82DA5"/>
    <w:rsid w:val="00E82DEF"/>
    <w:rsid w:val="00E82E63"/>
    <w:rsid w:val="00E82E76"/>
    <w:rsid w:val="00E8306D"/>
    <w:rsid w:val="00E8307B"/>
    <w:rsid w:val="00E830D7"/>
    <w:rsid w:val="00E833C4"/>
    <w:rsid w:val="00E83457"/>
    <w:rsid w:val="00E834E7"/>
    <w:rsid w:val="00E834F3"/>
    <w:rsid w:val="00E8367A"/>
    <w:rsid w:val="00E83819"/>
    <w:rsid w:val="00E8384A"/>
    <w:rsid w:val="00E8392E"/>
    <w:rsid w:val="00E8399C"/>
    <w:rsid w:val="00E83A49"/>
    <w:rsid w:val="00E83A6B"/>
    <w:rsid w:val="00E83A84"/>
    <w:rsid w:val="00E83BCE"/>
    <w:rsid w:val="00E83C16"/>
    <w:rsid w:val="00E83E45"/>
    <w:rsid w:val="00E83F46"/>
    <w:rsid w:val="00E83FA8"/>
    <w:rsid w:val="00E84194"/>
    <w:rsid w:val="00E84198"/>
    <w:rsid w:val="00E84223"/>
    <w:rsid w:val="00E8422D"/>
    <w:rsid w:val="00E84241"/>
    <w:rsid w:val="00E84410"/>
    <w:rsid w:val="00E8447E"/>
    <w:rsid w:val="00E844F6"/>
    <w:rsid w:val="00E846A9"/>
    <w:rsid w:val="00E84712"/>
    <w:rsid w:val="00E84870"/>
    <w:rsid w:val="00E848D8"/>
    <w:rsid w:val="00E8491C"/>
    <w:rsid w:val="00E8492A"/>
    <w:rsid w:val="00E8493F"/>
    <w:rsid w:val="00E84A5E"/>
    <w:rsid w:val="00E84B8F"/>
    <w:rsid w:val="00E84BD5"/>
    <w:rsid w:val="00E84C57"/>
    <w:rsid w:val="00E84C83"/>
    <w:rsid w:val="00E84D4C"/>
    <w:rsid w:val="00E84D67"/>
    <w:rsid w:val="00E84F48"/>
    <w:rsid w:val="00E850FF"/>
    <w:rsid w:val="00E8532E"/>
    <w:rsid w:val="00E85333"/>
    <w:rsid w:val="00E854AC"/>
    <w:rsid w:val="00E85573"/>
    <w:rsid w:val="00E855F2"/>
    <w:rsid w:val="00E85876"/>
    <w:rsid w:val="00E8589E"/>
    <w:rsid w:val="00E85951"/>
    <w:rsid w:val="00E85D38"/>
    <w:rsid w:val="00E85D69"/>
    <w:rsid w:val="00E85DFC"/>
    <w:rsid w:val="00E85E8B"/>
    <w:rsid w:val="00E85EF6"/>
    <w:rsid w:val="00E86123"/>
    <w:rsid w:val="00E8618C"/>
    <w:rsid w:val="00E8619D"/>
    <w:rsid w:val="00E8621B"/>
    <w:rsid w:val="00E863E3"/>
    <w:rsid w:val="00E86407"/>
    <w:rsid w:val="00E8652F"/>
    <w:rsid w:val="00E86700"/>
    <w:rsid w:val="00E867A8"/>
    <w:rsid w:val="00E86810"/>
    <w:rsid w:val="00E86815"/>
    <w:rsid w:val="00E86907"/>
    <w:rsid w:val="00E8692C"/>
    <w:rsid w:val="00E869A6"/>
    <w:rsid w:val="00E86A32"/>
    <w:rsid w:val="00E86A57"/>
    <w:rsid w:val="00E86B14"/>
    <w:rsid w:val="00E86BB9"/>
    <w:rsid w:val="00E86BE1"/>
    <w:rsid w:val="00E86D01"/>
    <w:rsid w:val="00E86D07"/>
    <w:rsid w:val="00E86D6A"/>
    <w:rsid w:val="00E86E6C"/>
    <w:rsid w:val="00E86ED3"/>
    <w:rsid w:val="00E86F87"/>
    <w:rsid w:val="00E87098"/>
    <w:rsid w:val="00E8709B"/>
    <w:rsid w:val="00E870D8"/>
    <w:rsid w:val="00E87172"/>
    <w:rsid w:val="00E871FD"/>
    <w:rsid w:val="00E8722B"/>
    <w:rsid w:val="00E8725C"/>
    <w:rsid w:val="00E87488"/>
    <w:rsid w:val="00E87538"/>
    <w:rsid w:val="00E875CB"/>
    <w:rsid w:val="00E87737"/>
    <w:rsid w:val="00E87798"/>
    <w:rsid w:val="00E877FA"/>
    <w:rsid w:val="00E879DF"/>
    <w:rsid w:val="00E87ACA"/>
    <w:rsid w:val="00E87B21"/>
    <w:rsid w:val="00E87B3C"/>
    <w:rsid w:val="00E87B64"/>
    <w:rsid w:val="00E87C2C"/>
    <w:rsid w:val="00E87CE9"/>
    <w:rsid w:val="00E87D45"/>
    <w:rsid w:val="00E87D8A"/>
    <w:rsid w:val="00E87E3E"/>
    <w:rsid w:val="00E87FC0"/>
    <w:rsid w:val="00E87FDA"/>
    <w:rsid w:val="00E90008"/>
    <w:rsid w:val="00E90106"/>
    <w:rsid w:val="00E901EE"/>
    <w:rsid w:val="00E904A5"/>
    <w:rsid w:val="00E9059B"/>
    <w:rsid w:val="00E905FB"/>
    <w:rsid w:val="00E90603"/>
    <w:rsid w:val="00E90609"/>
    <w:rsid w:val="00E90737"/>
    <w:rsid w:val="00E9093A"/>
    <w:rsid w:val="00E90A64"/>
    <w:rsid w:val="00E90AFE"/>
    <w:rsid w:val="00E90C0F"/>
    <w:rsid w:val="00E90C3C"/>
    <w:rsid w:val="00E90C53"/>
    <w:rsid w:val="00E90D6C"/>
    <w:rsid w:val="00E911A2"/>
    <w:rsid w:val="00E915C8"/>
    <w:rsid w:val="00E91660"/>
    <w:rsid w:val="00E916E2"/>
    <w:rsid w:val="00E91751"/>
    <w:rsid w:val="00E919B5"/>
    <w:rsid w:val="00E91CD6"/>
    <w:rsid w:val="00E91F52"/>
    <w:rsid w:val="00E920CD"/>
    <w:rsid w:val="00E922B6"/>
    <w:rsid w:val="00E922F3"/>
    <w:rsid w:val="00E923EC"/>
    <w:rsid w:val="00E92486"/>
    <w:rsid w:val="00E9253C"/>
    <w:rsid w:val="00E92578"/>
    <w:rsid w:val="00E92617"/>
    <w:rsid w:val="00E92631"/>
    <w:rsid w:val="00E926D2"/>
    <w:rsid w:val="00E927B9"/>
    <w:rsid w:val="00E92811"/>
    <w:rsid w:val="00E9282C"/>
    <w:rsid w:val="00E9299A"/>
    <w:rsid w:val="00E92BEB"/>
    <w:rsid w:val="00E92C47"/>
    <w:rsid w:val="00E92D1B"/>
    <w:rsid w:val="00E93090"/>
    <w:rsid w:val="00E930F0"/>
    <w:rsid w:val="00E932CB"/>
    <w:rsid w:val="00E935CD"/>
    <w:rsid w:val="00E935F0"/>
    <w:rsid w:val="00E9373F"/>
    <w:rsid w:val="00E9381A"/>
    <w:rsid w:val="00E93CA6"/>
    <w:rsid w:val="00E93CF8"/>
    <w:rsid w:val="00E93D12"/>
    <w:rsid w:val="00E93D93"/>
    <w:rsid w:val="00E93E27"/>
    <w:rsid w:val="00E93E40"/>
    <w:rsid w:val="00E93E4E"/>
    <w:rsid w:val="00E93EA5"/>
    <w:rsid w:val="00E93EC4"/>
    <w:rsid w:val="00E93F9D"/>
    <w:rsid w:val="00E94097"/>
    <w:rsid w:val="00E94293"/>
    <w:rsid w:val="00E942D4"/>
    <w:rsid w:val="00E9446D"/>
    <w:rsid w:val="00E94831"/>
    <w:rsid w:val="00E949E8"/>
    <w:rsid w:val="00E94A6A"/>
    <w:rsid w:val="00E94AA4"/>
    <w:rsid w:val="00E94AD9"/>
    <w:rsid w:val="00E94B8E"/>
    <w:rsid w:val="00E94C2A"/>
    <w:rsid w:val="00E94D5F"/>
    <w:rsid w:val="00E94E30"/>
    <w:rsid w:val="00E94EC7"/>
    <w:rsid w:val="00E94F68"/>
    <w:rsid w:val="00E9510E"/>
    <w:rsid w:val="00E951E8"/>
    <w:rsid w:val="00E95293"/>
    <w:rsid w:val="00E954A4"/>
    <w:rsid w:val="00E95621"/>
    <w:rsid w:val="00E9576C"/>
    <w:rsid w:val="00E9577C"/>
    <w:rsid w:val="00E957AE"/>
    <w:rsid w:val="00E95868"/>
    <w:rsid w:val="00E95871"/>
    <w:rsid w:val="00E958D3"/>
    <w:rsid w:val="00E95945"/>
    <w:rsid w:val="00E9598E"/>
    <w:rsid w:val="00E95A69"/>
    <w:rsid w:val="00E95B1E"/>
    <w:rsid w:val="00E95B54"/>
    <w:rsid w:val="00E95C7C"/>
    <w:rsid w:val="00E95DEA"/>
    <w:rsid w:val="00E95EB1"/>
    <w:rsid w:val="00E96082"/>
    <w:rsid w:val="00E96208"/>
    <w:rsid w:val="00E9620F"/>
    <w:rsid w:val="00E9623D"/>
    <w:rsid w:val="00E962EA"/>
    <w:rsid w:val="00E9657C"/>
    <w:rsid w:val="00E965A1"/>
    <w:rsid w:val="00E96601"/>
    <w:rsid w:val="00E967F9"/>
    <w:rsid w:val="00E9689E"/>
    <w:rsid w:val="00E96996"/>
    <w:rsid w:val="00E96A32"/>
    <w:rsid w:val="00E96A7A"/>
    <w:rsid w:val="00E96AC7"/>
    <w:rsid w:val="00E96B6C"/>
    <w:rsid w:val="00E96BD6"/>
    <w:rsid w:val="00E96D1E"/>
    <w:rsid w:val="00E96D34"/>
    <w:rsid w:val="00E96D97"/>
    <w:rsid w:val="00E96EC0"/>
    <w:rsid w:val="00E96F74"/>
    <w:rsid w:val="00E972C3"/>
    <w:rsid w:val="00E974FC"/>
    <w:rsid w:val="00E9759E"/>
    <w:rsid w:val="00E9774A"/>
    <w:rsid w:val="00E97754"/>
    <w:rsid w:val="00E977EE"/>
    <w:rsid w:val="00E978C6"/>
    <w:rsid w:val="00E97A2D"/>
    <w:rsid w:val="00E97BEC"/>
    <w:rsid w:val="00E97C00"/>
    <w:rsid w:val="00E97CC2"/>
    <w:rsid w:val="00E97CD3"/>
    <w:rsid w:val="00E97CFC"/>
    <w:rsid w:val="00E97D65"/>
    <w:rsid w:val="00E97FE2"/>
    <w:rsid w:val="00EA0032"/>
    <w:rsid w:val="00EA0377"/>
    <w:rsid w:val="00EA03D0"/>
    <w:rsid w:val="00EA059A"/>
    <w:rsid w:val="00EA05E6"/>
    <w:rsid w:val="00EA067C"/>
    <w:rsid w:val="00EA076B"/>
    <w:rsid w:val="00EA079D"/>
    <w:rsid w:val="00EA098D"/>
    <w:rsid w:val="00EA0B04"/>
    <w:rsid w:val="00EA0C60"/>
    <w:rsid w:val="00EA0C8A"/>
    <w:rsid w:val="00EA0CEA"/>
    <w:rsid w:val="00EA0E81"/>
    <w:rsid w:val="00EA0EE1"/>
    <w:rsid w:val="00EA1090"/>
    <w:rsid w:val="00EA1098"/>
    <w:rsid w:val="00EA1170"/>
    <w:rsid w:val="00EA1193"/>
    <w:rsid w:val="00EA11AE"/>
    <w:rsid w:val="00EA1202"/>
    <w:rsid w:val="00EA123D"/>
    <w:rsid w:val="00EA12D5"/>
    <w:rsid w:val="00EA12FF"/>
    <w:rsid w:val="00EA13D2"/>
    <w:rsid w:val="00EA14B1"/>
    <w:rsid w:val="00EA1575"/>
    <w:rsid w:val="00EA168F"/>
    <w:rsid w:val="00EA1757"/>
    <w:rsid w:val="00EA19A1"/>
    <w:rsid w:val="00EA1ACB"/>
    <w:rsid w:val="00EA1AFD"/>
    <w:rsid w:val="00EA1B83"/>
    <w:rsid w:val="00EA1DC2"/>
    <w:rsid w:val="00EA1F1C"/>
    <w:rsid w:val="00EA1F6E"/>
    <w:rsid w:val="00EA2056"/>
    <w:rsid w:val="00EA20E2"/>
    <w:rsid w:val="00EA20E8"/>
    <w:rsid w:val="00EA20FF"/>
    <w:rsid w:val="00EA21C3"/>
    <w:rsid w:val="00EA22E8"/>
    <w:rsid w:val="00EA2308"/>
    <w:rsid w:val="00EA24A3"/>
    <w:rsid w:val="00EA2596"/>
    <w:rsid w:val="00EA2864"/>
    <w:rsid w:val="00EA2944"/>
    <w:rsid w:val="00EA2A13"/>
    <w:rsid w:val="00EA2A4B"/>
    <w:rsid w:val="00EA2A6B"/>
    <w:rsid w:val="00EA2A77"/>
    <w:rsid w:val="00EA2D3E"/>
    <w:rsid w:val="00EA307B"/>
    <w:rsid w:val="00EA30C0"/>
    <w:rsid w:val="00EA30E6"/>
    <w:rsid w:val="00EA3273"/>
    <w:rsid w:val="00EA32B8"/>
    <w:rsid w:val="00EA3567"/>
    <w:rsid w:val="00EA36CA"/>
    <w:rsid w:val="00EA378D"/>
    <w:rsid w:val="00EA383E"/>
    <w:rsid w:val="00EA3873"/>
    <w:rsid w:val="00EA3981"/>
    <w:rsid w:val="00EA3A24"/>
    <w:rsid w:val="00EA3A63"/>
    <w:rsid w:val="00EA3D4D"/>
    <w:rsid w:val="00EA3E9A"/>
    <w:rsid w:val="00EA3EA7"/>
    <w:rsid w:val="00EA3EBC"/>
    <w:rsid w:val="00EA3EFA"/>
    <w:rsid w:val="00EA4047"/>
    <w:rsid w:val="00EA40CF"/>
    <w:rsid w:val="00EA4161"/>
    <w:rsid w:val="00EA4282"/>
    <w:rsid w:val="00EA443B"/>
    <w:rsid w:val="00EA4659"/>
    <w:rsid w:val="00EA4759"/>
    <w:rsid w:val="00EA47CD"/>
    <w:rsid w:val="00EA4894"/>
    <w:rsid w:val="00EA4AF7"/>
    <w:rsid w:val="00EA4C1E"/>
    <w:rsid w:val="00EA4C3A"/>
    <w:rsid w:val="00EA4F09"/>
    <w:rsid w:val="00EA4F57"/>
    <w:rsid w:val="00EA50BB"/>
    <w:rsid w:val="00EA5122"/>
    <w:rsid w:val="00EA5244"/>
    <w:rsid w:val="00EA5275"/>
    <w:rsid w:val="00EA5314"/>
    <w:rsid w:val="00EA542D"/>
    <w:rsid w:val="00EA55F1"/>
    <w:rsid w:val="00EA563B"/>
    <w:rsid w:val="00EA5858"/>
    <w:rsid w:val="00EA5BEC"/>
    <w:rsid w:val="00EA5E77"/>
    <w:rsid w:val="00EA5EF1"/>
    <w:rsid w:val="00EA5F59"/>
    <w:rsid w:val="00EA5FAA"/>
    <w:rsid w:val="00EA6282"/>
    <w:rsid w:val="00EA62AD"/>
    <w:rsid w:val="00EA62AF"/>
    <w:rsid w:val="00EA6300"/>
    <w:rsid w:val="00EA66E8"/>
    <w:rsid w:val="00EA671A"/>
    <w:rsid w:val="00EA674B"/>
    <w:rsid w:val="00EA6769"/>
    <w:rsid w:val="00EA69BC"/>
    <w:rsid w:val="00EA69EE"/>
    <w:rsid w:val="00EA6A50"/>
    <w:rsid w:val="00EA6A5A"/>
    <w:rsid w:val="00EA6DCA"/>
    <w:rsid w:val="00EA6E60"/>
    <w:rsid w:val="00EA7081"/>
    <w:rsid w:val="00EA71CD"/>
    <w:rsid w:val="00EA7320"/>
    <w:rsid w:val="00EA7332"/>
    <w:rsid w:val="00EA73DE"/>
    <w:rsid w:val="00EA7598"/>
    <w:rsid w:val="00EA75A7"/>
    <w:rsid w:val="00EA768F"/>
    <w:rsid w:val="00EA76E5"/>
    <w:rsid w:val="00EA7765"/>
    <w:rsid w:val="00EA78FA"/>
    <w:rsid w:val="00EA78FF"/>
    <w:rsid w:val="00EA79FE"/>
    <w:rsid w:val="00EA7A1B"/>
    <w:rsid w:val="00EA7B4F"/>
    <w:rsid w:val="00EA7B7D"/>
    <w:rsid w:val="00EA7C3F"/>
    <w:rsid w:val="00EA7C5C"/>
    <w:rsid w:val="00EA7EAE"/>
    <w:rsid w:val="00EA7EC1"/>
    <w:rsid w:val="00EA7F9F"/>
    <w:rsid w:val="00EB02A0"/>
    <w:rsid w:val="00EB0370"/>
    <w:rsid w:val="00EB049C"/>
    <w:rsid w:val="00EB056C"/>
    <w:rsid w:val="00EB0635"/>
    <w:rsid w:val="00EB0679"/>
    <w:rsid w:val="00EB07E6"/>
    <w:rsid w:val="00EB087B"/>
    <w:rsid w:val="00EB0976"/>
    <w:rsid w:val="00EB0A9B"/>
    <w:rsid w:val="00EB0BD7"/>
    <w:rsid w:val="00EB0CD2"/>
    <w:rsid w:val="00EB0D7C"/>
    <w:rsid w:val="00EB0D82"/>
    <w:rsid w:val="00EB0DAB"/>
    <w:rsid w:val="00EB0E1F"/>
    <w:rsid w:val="00EB0E30"/>
    <w:rsid w:val="00EB0E39"/>
    <w:rsid w:val="00EB103A"/>
    <w:rsid w:val="00EB1072"/>
    <w:rsid w:val="00EB10B5"/>
    <w:rsid w:val="00EB11EB"/>
    <w:rsid w:val="00EB1277"/>
    <w:rsid w:val="00EB1437"/>
    <w:rsid w:val="00EB15DD"/>
    <w:rsid w:val="00EB1879"/>
    <w:rsid w:val="00EB1901"/>
    <w:rsid w:val="00EB190F"/>
    <w:rsid w:val="00EB1B44"/>
    <w:rsid w:val="00EB1EB8"/>
    <w:rsid w:val="00EB1F7B"/>
    <w:rsid w:val="00EB1FE9"/>
    <w:rsid w:val="00EB2066"/>
    <w:rsid w:val="00EB221F"/>
    <w:rsid w:val="00EB223E"/>
    <w:rsid w:val="00EB2339"/>
    <w:rsid w:val="00EB2354"/>
    <w:rsid w:val="00EB24CB"/>
    <w:rsid w:val="00EB2508"/>
    <w:rsid w:val="00EB254F"/>
    <w:rsid w:val="00EB274C"/>
    <w:rsid w:val="00EB29E8"/>
    <w:rsid w:val="00EB2B52"/>
    <w:rsid w:val="00EB2D50"/>
    <w:rsid w:val="00EB2DA2"/>
    <w:rsid w:val="00EB2EC8"/>
    <w:rsid w:val="00EB3377"/>
    <w:rsid w:val="00EB34EC"/>
    <w:rsid w:val="00EB34EE"/>
    <w:rsid w:val="00EB355D"/>
    <w:rsid w:val="00EB37D5"/>
    <w:rsid w:val="00EB38FC"/>
    <w:rsid w:val="00EB3908"/>
    <w:rsid w:val="00EB3A8D"/>
    <w:rsid w:val="00EB3CDF"/>
    <w:rsid w:val="00EB404F"/>
    <w:rsid w:val="00EB41C4"/>
    <w:rsid w:val="00EB4250"/>
    <w:rsid w:val="00EB45F3"/>
    <w:rsid w:val="00EB46BB"/>
    <w:rsid w:val="00EB47E2"/>
    <w:rsid w:val="00EB499B"/>
    <w:rsid w:val="00EB4A2F"/>
    <w:rsid w:val="00EB4C71"/>
    <w:rsid w:val="00EB4CA8"/>
    <w:rsid w:val="00EB4CB4"/>
    <w:rsid w:val="00EB4CE4"/>
    <w:rsid w:val="00EB503B"/>
    <w:rsid w:val="00EB516A"/>
    <w:rsid w:val="00EB5207"/>
    <w:rsid w:val="00EB532D"/>
    <w:rsid w:val="00EB5649"/>
    <w:rsid w:val="00EB58B9"/>
    <w:rsid w:val="00EB59AD"/>
    <w:rsid w:val="00EB59CF"/>
    <w:rsid w:val="00EB5A91"/>
    <w:rsid w:val="00EB5C40"/>
    <w:rsid w:val="00EB5D74"/>
    <w:rsid w:val="00EB5E83"/>
    <w:rsid w:val="00EB5F35"/>
    <w:rsid w:val="00EB5F7B"/>
    <w:rsid w:val="00EB5F93"/>
    <w:rsid w:val="00EB5FC3"/>
    <w:rsid w:val="00EB60C9"/>
    <w:rsid w:val="00EB612B"/>
    <w:rsid w:val="00EB62F9"/>
    <w:rsid w:val="00EB63CD"/>
    <w:rsid w:val="00EB644B"/>
    <w:rsid w:val="00EB6507"/>
    <w:rsid w:val="00EB6580"/>
    <w:rsid w:val="00EB65E5"/>
    <w:rsid w:val="00EB671F"/>
    <w:rsid w:val="00EB6736"/>
    <w:rsid w:val="00EB67B5"/>
    <w:rsid w:val="00EB68A2"/>
    <w:rsid w:val="00EB68BF"/>
    <w:rsid w:val="00EB6DD2"/>
    <w:rsid w:val="00EB6E27"/>
    <w:rsid w:val="00EB6F08"/>
    <w:rsid w:val="00EB6F42"/>
    <w:rsid w:val="00EB71A8"/>
    <w:rsid w:val="00EB72AB"/>
    <w:rsid w:val="00EB73D1"/>
    <w:rsid w:val="00EB7428"/>
    <w:rsid w:val="00EB74AD"/>
    <w:rsid w:val="00EB753E"/>
    <w:rsid w:val="00EB7553"/>
    <w:rsid w:val="00EB760D"/>
    <w:rsid w:val="00EB7672"/>
    <w:rsid w:val="00EB76F8"/>
    <w:rsid w:val="00EB77F5"/>
    <w:rsid w:val="00EB7876"/>
    <w:rsid w:val="00EB7993"/>
    <w:rsid w:val="00EB7994"/>
    <w:rsid w:val="00EB7A75"/>
    <w:rsid w:val="00EB7A9A"/>
    <w:rsid w:val="00EB7B5E"/>
    <w:rsid w:val="00EB7C95"/>
    <w:rsid w:val="00EB7F45"/>
    <w:rsid w:val="00EC008C"/>
    <w:rsid w:val="00EC00A2"/>
    <w:rsid w:val="00EC02DE"/>
    <w:rsid w:val="00EC02FB"/>
    <w:rsid w:val="00EC057C"/>
    <w:rsid w:val="00EC05DD"/>
    <w:rsid w:val="00EC0697"/>
    <w:rsid w:val="00EC069E"/>
    <w:rsid w:val="00EC0756"/>
    <w:rsid w:val="00EC09B5"/>
    <w:rsid w:val="00EC0A1B"/>
    <w:rsid w:val="00EC0A4B"/>
    <w:rsid w:val="00EC0B0A"/>
    <w:rsid w:val="00EC0B1B"/>
    <w:rsid w:val="00EC0B76"/>
    <w:rsid w:val="00EC0B98"/>
    <w:rsid w:val="00EC0BFE"/>
    <w:rsid w:val="00EC0E42"/>
    <w:rsid w:val="00EC0E7B"/>
    <w:rsid w:val="00EC1306"/>
    <w:rsid w:val="00EC1321"/>
    <w:rsid w:val="00EC1418"/>
    <w:rsid w:val="00EC145C"/>
    <w:rsid w:val="00EC14E7"/>
    <w:rsid w:val="00EC152D"/>
    <w:rsid w:val="00EC152F"/>
    <w:rsid w:val="00EC1697"/>
    <w:rsid w:val="00EC17AA"/>
    <w:rsid w:val="00EC19D4"/>
    <w:rsid w:val="00EC1A38"/>
    <w:rsid w:val="00EC1BCE"/>
    <w:rsid w:val="00EC1C0D"/>
    <w:rsid w:val="00EC1D48"/>
    <w:rsid w:val="00EC1D6C"/>
    <w:rsid w:val="00EC1EAD"/>
    <w:rsid w:val="00EC1F50"/>
    <w:rsid w:val="00EC1F75"/>
    <w:rsid w:val="00EC2049"/>
    <w:rsid w:val="00EC20EC"/>
    <w:rsid w:val="00EC20EF"/>
    <w:rsid w:val="00EC218B"/>
    <w:rsid w:val="00EC2559"/>
    <w:rsid w:val="00EC2569"/>
    <w:rsid w:val="00EC2883"/>
    <w:rsid w:val="00EC299F"/>
    <w:rsid w:val="00EC29CD"/>
    <w:rsid w:val="00EC2B5C"/>
    <w:rsid w:val="00EC2B9A"/>
    <w:rsid w:val="00EC2BC0"/>
    <w:rsid w:val="00EC2BCC"/>
    <w:rsid w:val="00EC2C1F"/>
    <w:rsid w:val="00EC2DC1"/>
    <w:rsid w:val="00EC2E8E"/>
    <w:rsid w:val="00EC2F2C"/>
    <w:rsid w:val="00EC314F"/>
    <w:rsid w:val="00EC32A0"/>
    <w:rsid w:val="00EC32B1"/>
    <w:rsid w:val="00EC3441"/>
    <w:rsid w:val="00EC34C2"/>
    <w:rsid w:val="00EC34D2"/>
    <w:rsid w:val="00EC352B"/>
    <w:rsid w:val="00EC354D"/>
    <w:rsid w:val="00EC3655"/>
    <w:rsid w:val="00EC3871"/>
    <w:rsid w:val="00EC39DE"/>
    <w:rsid w:val="00EC3B5B"/>
    <w:rsid w:val="00EC3CF2"/>
    <w:rsid w:val="00EC3D01"/>
    <w:rsid w:val="00EC3E72"/>
    <w:rsid w:val="00EC4233"/>
    <w:rsid w:val="00EC42B7"/>
    <w:rsid w:val="00EC44CA"/>
    <w:rsid w:val="00EC4516"/>
    <w:rsid w:val="00EC46DB"/>
    <w:rsid w:val="00EC4B22"/>
    <w:rsid w:val="00EC4BAA"/>
    <w:rsid w:val="00EC4C7D"/>
    <w:rsid w:val="00EC4D6F"/>
    <w:rsid w:val="00EC4E94"/>
    <w:rsid w:val="00EC4F20"/>
    <w:rsid w:val="00EC510A"/>
    <w:rsid w:val="00EC517F"/>
    <w:rsid w:val="00EC51B1"/>
    <w:rsid w:val="00EC51D9"/>
    <w:rsid w:val="00EC527C"/>
    <w:rsid w:val="00EC52AC"/>
    <w:rsid w:val="00EC54A0"/>
    <w:rsid w:val="00EC560C"/>
    <w:rsid w:val="00EC581E"/>
    <w:rsid w:val="00EC5888"/>
    <w:rsid w:val="00EC5895"/>
    <w:rsid w:val="00EC592C"/>
    <w:rsid w:val="00EC5AC3"/>
    <w:rsid w:val="00EC5B90"/>
    <w:rsid w:val="00EC5C01"/>
    <w:rsid w:val="00EC5C7A"/>
    <w:rsid w:val="00EC5DB8"/>
    <w:rsid w:val="00EC5E42"/>
    <w:rsid w:val="00EC60A7"/>
    <w:rsid w:val="00EC60A9"/>
    <w:rsid w:val="00EC61F6"/>
    <w:rsid w:val="00EC6282"/>
    <w:rsid w:val="00EC6409"/>
    <w:rsid w:val="00EC647E"/>
    <w:rsid w:val="00EC65B9"/>
    <w:rsid w:val="00EC6620"/>
    <w:rsid w:val="00EC6842"/>
    <w:rsid w:val="00EC6919"/>
    <w:rsid w:val="00EC695A"/>
    <w:rsid w:val="00EC6A35"/>
    <w:rsid w:val="00EC6A46"/>
    <w:rsid w:val="00EC6AF6"/>
    <w:rsid w:val="00EC6C35"/>
    <w:rsid w:val="00EC6C4C"/>
    <w:rsid w:val="00EC7155"/>
    <w:rsid w:val="00EC71B3"/>
    <w:rsid w:val="00EC71CC"/>
    <w:rsid w:val="00EC725B"/>
    <w:rsid w:val="00EC7415"/>
    <w:rsid w:val="00EC7634"/>
    <w:rsid w:val="00EC7766"/>
    <w:rsid w:val="00EC77D9"/>
    <w:rsid w:val="00EC7844"/>
    <w:rsid w:val="00EC7986"/>
    <w:rsid w:val="00EC7A0C"/>
    <w:rsid w:val="00EC7A97"/>
    <w:rsid w:val="00EC7ACF"/>
    <w:rsid w:val="00EC7B21"/>
    <w:rsid w:val="00EC7B51"/>
    <w:rsid w:val="00EC7D0A"/>
    <w:rsid w:val="00EC7E0B"/>
    <w:rsid w:val="00EC7FD2"/>
    <w:rsid w:val="00ED00B6"/>
    <w:rsid w:val="00ED0121"/>
    <w:rsid w:val="00ED0157"/>
    <w:rsid w:val="00ED01BB"/>
    <w:rsid w:val="00ED01F1"/>
    <w:rsid w:val="00ED026E"/>
    <w:rsid w:val="00ED02BC"/>
    <w:rsid w:val="00ED033D"/>
    <w:rsid w:val="00ED03E1"/>
    <w:rsid w:val="00ED04A8"/>
    <w:rsid w:val="00ED04D3"/>
    <w:rsid w:val="00ED0522"/>
    <w:rsid w:val="00ED05D6"/>
    <w:rsid w:val="00ED05DC"/>
    <w:rsid w:val="00ED0648"/>
    <w:rsid w:val="00ED0859"/>
    <w:rsid w:val="00ED08E3"/>
    <w:rsid w:val="00ED09E7"/>
    <w:rsid w:val="00ED0A84"/>
    <w:rsid w:val="00ED0AB9"/>
    <w:rsid w:val="00ED0B0E"/>
    <w:rsid w:val="00ED0B24"/>
    <w:rsid w:val="00ED0BC3"/>
    <w:rsid w:val="00ED0C54"/>
    <w:rsid w:val="00ED0C63"/>
    <w:rsid w:val="00ED0C8C"/>
    <w:rsid w:val="00ED0CAA"/>
    <w:rsid w:val="00ED0CFC"/>
    <w:rsid w:val="00ED0DAF"/>
    <w:rsid w:val="00ED0DC5"/>
    <w:rsid w:val="00ED0F5B"/>
    <w:rsid w:val="00ED0F8B"/>
    <w:rsid w:val="00ED1005"/>
    <w:rsid w:val="00ED1068"/>
    <w:rsid w:val="00ED10BF"/>
    <w:rsid w:val="00ED10FD"/>
    <w:rsid w:val="00ED1122"/>
    <w:rsid w:val="00ED12D4"/>
    <w:rsid w:val="00ED1348"/>
    <w:rsid w:val="00ED1380"/>
    <w:rsid w:val="00ED13C5"/>
    <w:rsid w:val="00ED13ED"/>
    <w:rsid w:val="00ED1439"/>
    <w:rsid w:val="00ED151E"/>
    <w:rsid w:val="00ED152D"/>
    <w:rsid w:val="00ED157F"/>
    <w:rsid w:val="00ED15B0"/>
    <w:rsid w:val="00ED15CC"/>
    <w:rsid w:val="00ED16E9"/>
    <w:rsid w:val="00ED1A59"/>
    <w:rsid w:val="00ED1AAA"/>
    <w:rsid w:val="00ED1C6D"/>
    <w:rsid w:val="00ED1F37"/>
    <w:rsid w:val="00ED1F86"/>
    <w:rsid w:val="00ED20F4"/>
    <w:rsid w:val="00ED2308"/>
    <w:rsid w:val="00ED234C"/>
    <w:rsid w:val="00ED257A"/>
    <w:rsid w:val="00ED2599"/>
    <w:rsid w:val="00ED25D8"/>
    <w:rsid w:val="00ED25E6"/>
    <w:rsid w:val="00ED26BF"/>
    <w:rsid w:val="00ED28D7"/>
    <w:rsid w:val="00ED2962"/>
    <w:rsid w:val="00ED2985"/>
    <w:rsid w:val="00ED2BAB"/>
    <w:rsid w:val="00ED2D7E"/>
    <w:rsid w:val="00ED2FA8"/>
    <w:rsid w:val="00ED3022"/>
    <w:rsid w:val="00ED30C1"/>
    <w:rsid w:val="00ED310E"/>
    <w:rsid w:val="00ED3259"/>
    <w:rsid w:val="00ED32A4"/>
    <w:rsid w:val="00ED352B"/>
    <w:rsid w:val="00ED35FC"/>
    <w:rsid w:val="00ED379D"/>
    <w:rsid w:val="00ED3898"/>
    <w:rsid w:val="00ED3A52"/>
    <w:rsid w:val="00ED3A8D"/>
    <w:rsid w:val="00ED3F8F"/>
    <w:rsid w:val="00ED3FAC"/>
    <w:rsid w:val="00ED43E8"/>
    <w:rsid w:val="00ED454D"/>
    <w:rsid w:val="00ED472F"/>
    <w:rsid w:val="00ED486C"/>
    <w:rsid w:val="00ED4A17"/>
    <w:rsid w:val="00ED4EBC"/>
    <w:rsid w:val="00ED4EEB"/>
    <w:rsid w:val="00ED5176"/>
    <w:rsid w:val="00ED51CD"/>
    <w:rsid w:val="00ED524D"/>
    <w:rsid w:val="00ED5356"/>
    <w:rsid w:val="00ED54FA"/>
    <w:rsid w:val="00ED55F3"/>
    <w:rsid w:val="00ED56A1"/>
    <w:rsid w:val="00ED589C"/>
    <w:rsid w:val="00ED59F6"/>
    <w:rsid w:val="00ED5A0C"/>
    <w:rsid w:val="00ED5BAF"/>
    <w:rsid w:val="00ED5D92"/>
    <w:rsid w:val="00ED5EFF"/>
    <w:rsid w:val="00ED6070"/>
    <w:rsid w:val="00ED6244"/>
    <w:rsid w:val="00ED6260"/>
    <w:rsid w:val="00ED6318"/>
    <w:rsid w:val="00ED6435"/>
    <w:rsid w:val="00ED6486"/>
    <w:rsid w:val="00ED64AE"/>
    <w:rsid w:val="00ED661A"/>
    <w:rsid w:val="00ED66A4"/>
    <w:rsid w:val="00ED686F"/>
    <w:rsid w:val="00ED6D5C"/>
    <w:rsid w:val="00ED6E4D"/>
    <w:rsid w:val="00ED6E9B"/>
    <w:rsid w:val="00ED6FA2"/>
    <w:rsid w:val="00ED6FA9"/>
    <w:rsid w:val="00ED70BD"/>
    <w:rsid w:val="00ED70C0"/>
    <w:rsid w:val="00ED7107"/>
    <w:rsid w:val="00ED740E"/>
    <w:rsid w:val="00ED74AE"/>
    <w:rsid w:val="00ED76E2"/>
    <w:rsid w:val="00ED7738"/>
    <w:rsid w:val="00ED774E"/>
    <w:rsid w:val="00ED7765"/>
    <w:rsid w:val="00ED7909"/>
    <w:rsid w:val="00ED792C"/>
    <w:rsid w:val="00ED796D"/>
    <w:rsid w:val="00ED7AA1"/>
    <w:rsid w:val="00ED7B53"/>
    <w:rsid w:val="00ED7CAA"/>
    <w:rsid w:val="00ED7CCC"/>
    <w:rsid w:val="00ED7D63"/>
    <w:rsid w:val="00ED7DB0"/>
    <w:rsid w:val="00EE0005"/>
    <w:rsid w:val="00EE0007"/>
    <w:rsid w:val="00EE01C8"/>
    <w:rsid w:val="00EE01FF"/>
    <w:rsid w:val="00EE021E"/>
    <w:rsid w:val="00EE028B"/>
    <w:rsid w:val="00EE029C"/>
    <w:rsid w:val="00EE03A5"/>
    <w:rsid w:val="00EE0461"/>
    <w:rsid w:val="00EE04A4"/>
    <w:rsid w:val="00EE052B"/>
    <w:rsid w:val="00EE068D"/>
    <w:rsid w:val="00EE06A0"/>
    <w:rsid w:val="00EE08B0"/>
    <w:rsid w:val="00EE0A70"/>
    <w:rsid w:val="00EE0AAA"/>
    <w:rsid w:val="00EE0B09"/>
    <w:rsid w:val="00EE0B28"/>
    <w:rsid w:val="00EE0B3A"/>
    <w:rsid w:val="00EE0B5A"/>
    <w:rsid w:val="00EE0C33"/>
    <w:rsid w:val="00EE0CBF"/>
    <w:rsid w:val="00EE0CF5"/>
    <w:rsid w:val="00EE0E00"/>
    <w:rsid w:val="00EE1042"/>
    <w:rsid w:val="00EE1162"/>
    <w:rsid w:val="00EE1213"/>
    <w:rsid w:val="00EE1297"/>
    <w:rsid w:val="00EE13D1"/>
    <w:rsid w:val="00EE14E7"/>
    <w:rsid w:val="00EE1622"/>
    <w:rsid w:val="00EE1763"/>
    <w:rsid w:val="00EE17DA"/>
    <w:rsid w:val="00EE1923"/>
    <w:rsid w:val="00EE1A1C"/>
    <w:rsid w:val="00EE1AA1"/>
    <w:rsid w:val="00EE1BBE"/>
    <w:rsid w:val="00EE1C09"/>
    <w:rsid w:val="00EE1CF4"/>
    <w:rsid w:val="00EE203F"/>
    <w:rsid w:val="00EE20ED"/>
    <w:rsid w:val="00EE2187"/>
    <w:rsid w:val="00EE2349"/>
    <w:rsid w:val="00EE2539"/>
    <w:rsid w:val="00EE254A"/>
    <w:rsid w:val="00EE2641"/>
    <w:rsid w:val="00EE29D3"/>
    <w:rsid w:val="00EE2B6E"/>
    <w:rsid w:val="00EE2D0E"/>
    <w:rsid w:val="00EE2D33"/>
    <w:rsid w:val="00EE2F60"/>
    <w:rsid w:val="00EE2F6A"/>
    <w:rsid w:val="00EE31F3"/>
    <w:rsid w:val="00EE3330"/>
    <w:rsid w:val="00EE33A1"/>
    <w:rsid w:val="00EE3514"/>
    <w:rsid w:val="00EE351D"/>
    <w:rsid w:val="00EE3770"/>
    <w:rsid w:val="00EE3818"/>
    <w:rsid w:val="00EE39DE"/>
    <w:rsid w:val="00EE3BE3"/>
    <w:rsid w:val="00EE3CFE"/>
    <w:rsid w:val="00EE3D2E"/>
    <w:rsid w:val="00EE3E76"/>
    <w:rsid w:val="00EE4108"/>
    <w:rsid w:val="00EE417D"/>
    <w:rsid w:val="00EE4443"/>
    <w:rsid w:val="00EE44F1"/>
    <w:rsid w:val="00EE4767"/>
    <w:rsid w:val="00EE481A"/>
    <w:rsid w:val="00EE481E"/>
    <w:rsid w:val="00EE4A85"/>
    <w:rsid w:val="00EE4BA8"/>
    <w:rsid w:val="00EE4BFF"/>
    <w:rsid w:val="00EE4CD0"/>
    <w:rsid w:val="00EE4D5F"/>
    <w:rsid w:val="00EE4D9C"/>
    <w:rsid w:val="00EE5061"/>
    <w:rsid w:val="00EE537D"/>
    <w:rsid w:val="00EE557D"/>
    <w:rsid w:val="00EE56C4"/>
    <w:rsid w:val="00EE56D0"/>
    <w:rsid w:val="00EE56E6"/>
    <w:rsid w:val="00EE5720"/>
    <w:rsid w:val="00EE5C2C"/>
    <w:rsid w:val="00EE5ECD"/>
    <w:rsid w:val="00EE6223"/>
    <w:rsid w:val="00EE642B"/>
    <w:rsid w:val="00EE64B9"/>
    <w:rsid w:val="00EE6618"/>
    <w:rsid w:val="00EE663C"/>
    <w:rsid w:val="00EE66E5"/>
    <w:rsid w:val="00EE6770"/>
    <w:rsid w:val="00EE6774"/>
    <w:rsid w:val="00EE6864"/>
    <w:rsid w:val="00EE69C7"/>
    <w:rsid w:val="00EE69D7"/>
    <w:rsid w:val="00EE6B51"/>
    <w:rsid w:val="00EE6C59"/>
    <w:rsid w:val="00EE6ED3"/>
    <w:rsid w:val="00EE6EDA"/>
    <w:rsid w:val="00EE6F38"/>
    <w:rsid w:val="00EE6FFF"/>
    <w:rsid w:val="00EE708F"/>
    <w:rsid w:val="00EE70A6"/>
    <w:rsid w:val="00EE71AB"/>
    <w:rsid w:val="00EE724E"/>
    <w:rsid w:val="00EE733D"/>
    <w:rsid w:val="00EE73DC"/>
    <w:rsid w:val="00EE7435"/>
    <w:rsid w:val="00EE7564"/>
    <w:rsid w:val="00EE7765"/>
    <w:rsid w:val="00EE77D0"/>
    <w:rsid w:val="00EE799A"/>
    <w:rsid w:val="00EE79A3"/>
    <w:rsid w:val="00EE79C7"/>
    <w:rsid w:val="00EE7A20"/>
    <w:rsid w:val="00EE7BD4"/>
    <w:rsid w:val="00EE7C1A"/>
    <w:rsid w:val="00EE7CD3"/>
    <w:rsid w:val="00EE7CFE"/>
    <w:rsid w:val="00EE7D29"/>
    <w:rsid w:val="00EE7DCB"/>
    <w:rsid w:val="00EE7ED9"/>
    <w:rsid w:val="00EE7FA3"/>
    <w:rsid w:val="00EF000C"/>
    <w:rsid w:val="00EF00BF"/>
    <w:rsid w:val="00EF01D2"/>
    <w:rsid w:val="00EF0334"/>
    <w:rsid w:val="00EF034B"/>
    <w:rsid w:val="00EF047C"/>
    <w:rsid w:val="00EF0511"/>
    <w:rsid w:val="00EF055B"/>
    <w:rsid w:val="00EF05AA"/>
    <w:rsid w:val="00EF05E3"/>
    <w:rsid w:val="00EF0708"/>
    <w:rsid w:val="00EF0CBB"/>
    <w:rsid w:val="00EF0DF3"/>
    <w:rsid w:val="00EF0EDB"/>
    <w:rsid w:val="00EF1197"/>
    <w:rsid w:val="00EF11E4"/>
    <w:rsid w:val="00EF13BF"/>
    <w:rsid w:val="00EF1447"/>
    <w:rsid w:val="00EF149C"/>
    <w:rsid w:val="00EF1554"/>
    <w:rsid w:val="00EF1560"/>
    <w:rsid w:val="00EF160D"/>
    <w:rsid w:val="00EF161E"/>
    <w:rsid w:val="00EF173E"/>
    <w:rsid w:val="00EF178E"/>
    <w:rsid w:val="00EF198B"/>
    <w:rsid w:val="00EF1B36"/>
    <w:rsid w:val="00EF1CF4"/>
    <w:rsid w:val="00EF1E86"/>
    <w:rsid w:val="00EF1F1F"/>
    <w:rsid w:val="00EF1F33"/>
    <w:rsid w:val="00EF2270"/>
    <w:rsid w:val="00EF22B1"/>
    <w:rsid w:val="00EF23BE"/>
    <w:rsid w:val="00EF240A"/>
    <w:rsid w:val="00EF2444"/>
    <w:rsid w:val="00EF2469"/>
    <w:rsid w:val="00EF2488"/>
    <w:rsid w:val="00EF248C"/>
    <w:rsid w:val="00EF259D"/>
    <w:rsid w:val="00EF25EE"/>
    <w:rsid w:val="00EF261A"/>
    <w:rsid w:val="00EF2744"/>
    <w:rsid w:val="00EF281F"/>
    <w:rsid w:val="00EF2862"/>
    <w:rsid w:val="00EF2B43"/>
    <w:rsid w:val="00EF2C26"/>
    <w:rsid w:val="00EF2C31"/>
    <w:rsid w:val="00EF2D45"/>
    <w:rsid w:val="00EF2EA4"/>
    <w:rsid w:val="00EF2EEE"/>
    <w:rsid w:val="00EF2F85"/>
    <w:rsid w:val="00EF2FB7"/>
    <w:rsid w:val="00EF3255"/>
    <w:rsid w:val="00EF335B"/>
    <w:rsid w:val="00EF354E"/>
    <w:rsid w:val="00EF356F"/>
    <w:rsid w:val="00EF3586"/>
    <w:rsid w:val="00EF35D4"/>
    <w:rsid w:val="00EF35FE"/>
    <w:rsid w:val="00EF3639"/>
    <w:rsid w:val="00EF373F"/>
    <w:rsid w:val="00EF3744"/>
    <w:rsid w:val="00EF37E2"/>
    <w:rsid w:val="00EF37F8"/>
    <w:rsid w:val="00EF3933"/>
    <w:rsid w:val="00EF39A8"/>
    <w:rsid w:val="00EF3A45"/>
    <w:rsid w:val="00EF3AF4"/>
    <w:rsid w:val="00EF3B5E"/>
    <w:rsid w:val="00EF3CDC"/>
    <w:rsid w:val="00EF3DA4"/>
    <w:rsid w:val="00EF3DE2"/>
    <w:rsid w:val="00EF3F71"/>
    <w:rsid w:val="00EF3F75"/>
    <w:rsid w:val="00EF411C"/>
    <w:rsid w:val="00EF4155"/>
    <w:rsid w:val="00EF4294"/>
    <w:rsid w:val="00EF438B"/>
    <w:rsid w:val="00EF442B"/>
    <w:rsid w:val="00EF4560"/>
    <w:rsid w:val="00EF45A2"/>
    <w:rsid w:val="00EF4617"/>
    <w:rsid w:val="00EF482A"/>
    <w:rsid w:val="00EF48C5"/>
    <w:rsid w:val="00EF4A80"/>
    <w:rsid w:val="00EF4B1A"/>
    <w:rsid w:val="00EF4BA2"/>
    <w:rsid w:val="00EF4C05"/>
    <w:rsid w:val="00EF4C39"/>
    <w:rsid w:val="00EF4D53"/>
    <w:rsid w:val="00EF4F5B"/>
    <w:rsid w:val="00EF5072"/>
    <w:rsid w:val="00EF50B4"/>
    <w:rsid w:val="00EF5277"/>
    <w:rsid w:val="00EF541F"/>
    <w:rsid w:val="00EF5535"/>
    <w:rsid w:val="00EF5593"/>
    <w:rsid w:val="00EF5709"/>
    <w:rsid w:val="00EF58D6"/>
    <w:rsid w:val="00EF593F"/>
    <w:rsid w:val="00EF5AA0"/>
    <w:rsid w:val="00EF5BEB"/>
    <w:rsid w:val="00EF5C8A"/>
    <w:rsid w:val="00EF5ED9"/>
    <w:rsid w:val="00EF5F4D"/>
    <w:rsid w:val="00EF5F59"/>
    <w:rsid w:val="00EF5F7C"/>
    <w:rsid w:val="00EF5F95"/>
    <w:rsid w:val="00EF610B"/>
    <w:rsid w:val="00EF62D1"/>
    <w:rsid w:val="00EF6464"/>
    <w:rsid w:val="00EF64BE"/>
    <w:rsid w:val="00EF6510"/>
    <w:rsid w:val="00EF65C2"/>
    <w:rsid w:val="00EF66E2"/>
    <w:rsid w:val="00EF679A"/>
    <w:rsid w:val="00EF67C0"/>
    <w:rsid w:val="00EF67DC"/>
    <w:rsid w:val="00EF6837"/>
    <w:rsid w:val="00EF69B4"/>
    <w:rsid w:val="00EF6A50"/>
    <w:rsid w:val="00EF6BB6"/>
    <w:rsid w:val="00EF6D32"/>
    <w:rsid w:val="00EF6E89"/>
    <w:rsid w:val="00EF7072"/>
    <w:rsid w:val="00EF7194"/>
    <w:rsid w:val="00EF7208"/>
    <w:rsid w:val="00EF7214"/>
    <w:rsid w:val="00EF72DE"/>
    <w:rsid w:val="00EF7385"/>
    <w:rsid w:val="00EF740C"/>
    <w:rsid w:val="00EF7492"/>
    <w:rsid w:val="00EF7603"/>
    <w:rsid w:val="00EF7765"/>
    <w:rsid w:val="00EF776F"/>
    <w:rsid w:val="00EF77F2"/>
    <w:rsid w:val="00EF78D4"/>
    <w:rsid w:val="00EF78FA"/>
    <w:rsid w:val="00EF7A11"/>
    <w:rsid w:val="00EF7A38"/>
    <w:rsid w:val="00EF7C7D"/>
    <w:rsid w:val="00EF7D64"/>
    <w:rsid w:val="00EF7FD1"/>
    <w:rsid w:val="00F00354"/>
    <w:rsid w:val="00F00463"/>
    <w:rsid w:val="00F00520"/>
    <w:rsid w:val="00F006FF"/>
    <w:rsid w:val="00F00716"/>
    <w:rsid w:val="00F007B7"/>
    <w:rsid w:val="00F00846"/>
    <w:rsid w:val="00F00942"/>
    <w:rsid w:val="00F00AE2"/>
    <w:rsid w:val="00F00AE9"/>
    <w:rsid w:val="00F00CDE"/>
    <w:rsid w:val="00F00D8E"/>
    <w:rsid w:val="00F00F05"/>
    <w:rsid w:val="00F0103D"/>
    <w:rsid w:val="00F010E6"/>
    <w:rsid w:val="00F01139"/>
    <w:rsid w:val="00F01174"/>
    <w:rsid w:val="00F011FE"/>
    <w:rsid w:val="00F012FA"/>
    <w:rsid w:val="00F0150C"/>
    <w:rsid w:val="00F015E7"/>
    <w:rsid w:val="00F01634"/>
    <w:rsid w:val="00F01682"/>
    <w:rsid w:val="00F016E6"/>
    <w:rsid w:val="00F01708"/>
    <w:rsid w:val="00F0178B"/>
    <w:rsid w:val="00F01A5E"/>
    <w:rsid w:val="00F01C53"/>
    <w:rsid w:val="00F01C8F"/>
    <w:rsid w:val="00F01E19"/>
    <w:rsid w:val="00F01EF7"/>
    <w:rsid w:val="00F01FAE"/>
    <w:rsid w:val="00F01FDB"/>
    <w:rsid w:val="00F01FF9"/>
    <w:rsid w:val="00F02047"/>
    <w:rsid w:val="00F02232"/>
    <w:rsid w:val="00F02471"/>
    <w:rsid w:val="00F024A4"/>
    <w:rsid w:val="00F02540"/>
    <w:rsid w:val="00F02562"/>
    <w:rsid w:val="00F026B7"/>
    <w:rsid w:val="00F0271D"/>
    <w:rsid w:val="00F02788"/>
    <w:rsid w:val="00F02B4A"/>
    <w:rsid w:val="00F02BA9"/>
    <w:rsid w:val="00F02BFF"/>
    <w:rsid w:val="00F02CA4"/>
    <w:rsid w:val="00F02D1F"/>
    <w:rsid w:val="00F02DC6"/>
    <w:rsid w:val="00F03056"/>
    <w:rsid w:val="00F03525"/>
    <w:rsid w:val="00F0352C"/>
    <w:rsid w:val="00F0361A"/>
    <w:rsid w:val="00F038A5"/>
    <w:rsid w:val="00F03A0A"/>
    <w:rsid w:val="00F03B8C"/>
    <w:rsid w:val="00F03C9C"/>
    <w:rsid w:val="00F03D07"/>
    <w:rsid w:val="00F03EA5"/>
    <w:rsid w:val="00F03EF5"/>
    <w:rsid w:val="00F03F06"/>
    <w:rsid w:val="00F03F6B"/>
    <w:rsid w:val="00F041F2"/>
    <w:rsid w:val="00F04265"/>
    <w:rsid w:val="00F04344"/>
    <w:rsid w:val="00F04597"/>
    <w:rsid w:val="00F046CA"/>
    <w:rsid w:val="00F047E7"/>
    <w:rsid w:val="00F0480A"/>
    <w:rsid w:val="00F048C2"/>
    <w:rsid w:val="00F04921"/>
    <w:rsid w:val="00F04AE0"/>
    <w:rsid w:val="00F04C7C"/>
    <w:rsid w:val="00F04CFF"/>
    <w:rsid w:val="00F04EA6"/>
    <w:rsid w:val="00F04F2F"/>
    <w:rsid w:val="00F05057"/>
    <w:rsid w:val="00F050DA"/>
    <w:rsid w:val="00F051D0"/>
    <w:rsid w:val="00F05259"/>
    <w:rsid w:val="00F0527C"/>
    <w:rsid w:val="00F054DE"/>
    <w:rsid w:val="00F055CA"/>
    <w:rsid w:val="00F05706"/>
    <w:rsid w:val="00F057B9"/>
    <w:rsid w:val="00F0598E"/>
    <w:rsid w:val="00F059E8"/>
    <w:rsid w:val="00F05A70"/>
    <w:rsid w:val="00F05A80"/>
    <w:rsid w:val="00F05B08"/>
    <w:rsid w:val="00F05D30"/>
    <w:rsid w:val="00F05F0D"/>
    <w:rsid w:val="00F061E1"/>
    <w:rsid w:val="00F0623F"/>
    <w:rsid w:val="00F062DB"/>
    <w:rsid w:val="00F06342"/>
    <w:rsid w:val="00F0656C"/>
    <w:rsid w:val="00F0681F"/>
    <w:rsid w:val="00F06886"/>
    <w:rsid w:val="00F068BC"/>
    <w:rsid w:val="00F06C55"/>
    <w:rsid w:val="00F06C6C"/>
    <w:rsid w:val="00F06CEF"/>
    <w:rsid w:val="00F06D16"/>
    <w:rsid w:val="00F06D7F"/>
    <w:rsid w:val="00F06FCE"/>
    <w:rsid w:val="00F07170"/>
    <w:rsid w:val="00F071D1"/>
    <w:rsid w:val="00F07232"/>
    <w:rsid w:val="00F072EF"/>
    <w:rsid w:val="00F07462"/>
    <w:rsid w:val="00F07481"/>
    <w:rsid w:val="00F0764D"/>
    <w:rsid w:val="00F07679"/>
    <w:rsid w:val="00F078BB"/>
    <w:rsid w:val="00F07966"/>
    <w:rsid w:val="00F079DD"/>
    <w:rsid w:val="00F07A78"/>
    <w:rsid w:val="00F07C70"/>
    <w:rsid w:val="00F07CF6"/>
    <w:rsid w:val="00F07E79"/>
    <w:rsid w:val="00F07E8E"/>
    <w:rsid w:val="00F07FF9"/>
    <w:rsid w:val="00F100AC"/>
    <w:rsid w:val="00F10263"/>
    <w:rsid w:val="00F102F6"/>
    <w:rsid w:val="00F10517"/>
    <w:rsid w:val="00F1059E"/>
    <w:rsid w:val="00F10712"/>
    <w:rsid w:val="00F107FD"/>
    <w:rsid w:val="00F10979"/>
    <w:rsid w:val="00F10AD4"/>
    <w:rsid w:val="00F10B44"/>
    <w:rsid w:val="00F10C3A"/>
    <w:rsid w:val="00F10C3F"/>
    <w:rsid w:val="00F10C57"/>
    <w:rsid w:val="00F10C69"/>
    <w:rsid w:val="00F10D0B"/>
    <w:rsid w:val="00F10DB4"/>
    <w:rsid w:val="00F110C2"/>
    <w:rsid w:val="00F110F7"/>
    <w:rsid w:val="00F111D0"/>
    <w:rsid w:val="00F1129A"/>
    <w:rsid w:val="00F112E3"/>
    <w:rsid w:val="00F11354"/>
    <w:rsid w:val="00F11447"/>
    <w:rsid w:val="00F11697"/>
    <w:rsid w:val="00F11807"/>
    <w:rsid w:val="00F1180B"/>
    <w:rsid w:val="00F11838"/>
    <w:rsid w:val="00F1199C"/>
    <w:rsid w:val="00F11BD9"/>
    <w:rsid w:val="00F11C0F"/>
    <w:rsid w:val="00F11C67"/>
    <w:rsid w:val="00F1203B"/>
    <w:rsid w:val="00F120E4"/>
    <w:rsid w:val="00F12187"/>
    <w:rsid w:val="00F122AD"/>
    <w:rsid w:val="00F122E0"/>
    <w:rsid w:val="00F12300"/>
    <w:rsid w:val="00F1241A"/>
    <w:rsid w:val="00F125C7"/>
    <w:rsid w:val="00F12699"/>
    <w:rsid w:val="00F12768"/>
    <w:rsid w:val="00F12798"/>
    <w:rsid w:val="00F1298C"/>
    <w:rsid w:val="00F12A39"/>
    <w:rsid w:val="00F12ABB"/>
    <w:rsid w:val="00F12CCA"/>
    <w:rsid w:val="00F12CDE"/>
    <w:rsid w:val="00F12CF4"/>
    <w:rsid w:val="00F12EE1"/>
    <w:rsid w:val="00F12F5A"/>
    <w:rsid w:val="00F12F5B"/>
    <w:rsid w:val="00F13086"/>
    <w:rsid w:val="00F13091"/>
    <w:rsid w:val="00F1323A"/>
    <w:rsid w:val="00F13250"/>
    <w:rsid w:val="00F133D3"/>
    <w:rsid w:val="00F13480"/>
    <w:rsid w:val="00F134F0"/>
    <w:rsid w:val="00F13557"/>
    <w:rsid w:val="00F13593"/>
    <w:rsid w:val="00F1370B"/>
    <w:rsid w:val="00F1372D"/>
    <w:rsid w:val="00F138A8"/>
    <w:rsid w:val="00F13980"/>
    <w:rsid w:val="00F13A37"/>
    <w:rsid w:val="00F13A8B"/>
    <w:rsid w:val="00F13B6C"/>
    <w:rsid w:val="00F13C54"/>
    <w:rsid w:val="00F13C64"/>
    <w:rsid w:val="00F13F0C"/>
    <w:rsid w:val="00F14087"/>
    <w:rsid w:val="00F140E1"/>
    <w:rsid w:val="00F142AA"/>
    <w:rsid w:val="00F142F9"/>
    <w:rsid w:val="00F1434A"/>
    <w:rsid w:val="00F144BE"/>
    <w:rsid w:val="00F1458E"/>
    <w:rsid w:val="00F145E6"/>
    <w:rsid w:val="00F145F0"/>
    <w:rsid w:val="00F147A4"/>
    <w:rsid w:val="00F147AC"/>
    <w:rsid w:val="00F1483F"/>
    <w:rsid w:val="00F148CA"/>
    <w:rsid w:val="00F14928"/>
    <w:rsid w:val="00F1493F"/>
    <w:rsid w:val="00F1498D"/>
    <w:rsid w:val="00F14B94"/>
    <w:rsid w:val="00F14DD4"/>
    <w:rsid w:val="00F14F13"/>
    <w:rsid w:val="00F14F71"/>
    <w:rsid w:val="00F150AB"/>
    <w:rsid w:val="00F150EE"/>
    <w:rsid w:val="00F1523A"/>
    <w:rsid w:val="00F15349"/>
    <w:rsid w:val="00F153A1"/>
    <w:rsid w:val="00F153A7"/>
    <w:rsid w:val="00F153F8"/>
    <w:rsid w:val="00F15659"/>
    <w:rsid w:val="00F15719"/>
    <w:rsid w:val="00F15A1A"/>
    <w:rsid w:val="00F15AE4"/>
    <w:rsid w:val="00F15BC9"/>
    <w:rsid w:val="00F15E66"/>
    <w:rsid w:val="00F15F34"/>
    <w:rsid w:val="00F16162"/>
    <w:rsid w:val="00F16317"/>
    <w:rsid w:val="00F16463"/>
    <w:rsid w:val="00F16545"/>
    <w:rsid w:val="00F16753"/>
    <w:rsid w:val="00F16774"/>
    <w:rsid w:val="00F168E2"/>
    <w:rsid w:val="00F16A58"/>
    <w:rsid w:val="00F16B11"/>
    <w:rsid w:val="00F16BA5"/>
    <w:rsid w:val="00F16BF3"/>
    <w:rsid w:val="00F16C3D"/>
    <w:rsid w:val="00F16FE3"/>
    <w:rsid w:val="00F16FFD"/>
    <w:rsid w:val="00F1731C"/>
    <w:rsid w:val="00F17376"/>
    <w:rsid w:val="00F17642"/>
    <w:rsid w:val="00F17675"/>
    <w:rsid w:val="00F1771E"/>
    <w:rsid w:val="00F177A3"/>
    <w:rsid w:val="00F17A33"/>
    <w:rsid w:val="00F17AD9"/>
    <w:rsid w:val="00F17B8E"/>
    <w:rsid w:val="00F17C4E"/>
    <w:rsid w:val="00F17D38"/>
    <w:rsid w:val="00F17E17"/>
    <w:rsid w:val="00F17FBA"/>
    <w:rsid w:val="00F17FBC"/>
    <w:rsid w:val="00F17FFC"/>
    <w:rsid w:val="00F2010D"/>
    <w:rsid w:val="00F20720"/>
    <w:rsid w:val="00F2078E"/>
    <w:rsid w:val="00F208DB"/>
    <w:rsid w:val="00F20920"/>
    <w:rsid w:val="00F2092A"/>
    <w:rsid w:val="00F209F1"/>
    <w:rsid w:val="00F20C20"/>
    <w:rsid w:val="00F20C43"/>
    <w:rsid w:val="00F20D0E"/>
    <w:rsid w:val="00F20FE6"/>
    <w:rsid w:val="00F21343"/>
    <w:rsid w:val="00F2143B"/>
    <w:rsid w:val="00F2154B"/>
    <w:rsid w:val="00F2157D"/>
    <w:rsid w:val="00F21831"/>
    <w:rsid w:val="00F21859"/>
    <w:rsid w:val="00F21898"/>
    <w:rsid w:val="00F218FC"/>
    <w:rsid w:val="00F21C00"/>
    <w:rsid w:val="00F21E01"/>
    <w:rsid w:val="00F21E95"/>
    <w:rsid w:val="00F22023"/>
    <w:rsid w:val="00F22054"/>
    <w:rsid w:val="00F2207D"/>
    <w:rsid w:val="00F220B7"/>
    <w:rsid w:val="00F221AD"/>
    <w:rsid w:val="00F2230F"/>
    <w:rsid w:val="00F224E0"/>
    <w:rsid w:val="00F224F7"/>
    <w:rsid w:val="00F22681"/>
    <w:rsid w:val="00F2287B"/>
    <w:rsid w:val="00F228A4"/>
    <w:rsid w:val="00F228AF"/>
    <w:rsid w:val="00F229F2"/>
    <w:rsid w:val="00F22A81"/>
    <w:rsid w:val="00F22CF3"/>
    <w:rsid w:val="00F22D78"/>
    <w:rsid w:val="00F22E20"/>
    <w:rsid w:val="00F22E2F"/>
    <w:rsid w:val="00F22F63"/>
    <w:rsid w:val="00F23013"/>
    <w:rsid w:val="00F231AD"/>
    <w:rsid w:val="00F231C8"/>
    <w:rsid w:val="00F231E6"/>
    <w:rsid w:val="00F2336F"/>
    <w:rsid w:val="00F2339F"/>
    <w:rsid w:val="00F2354E"/>
    <w:rsid w:val="00F235ED"/>
    <w:rsid w:val="00F2364C"/>
    <w:rsid w:val="00F236C2"/>
    <w:rsid w:val="00F23797"/>
    <w:rsid w:val="00F23860"/>
    <w:rsid w:val="00F23A5C"/>
    <w:rsid w:val="00F23C96"/>
    <w:rsid w:val="00F23CB3"/>
    <w:rsid w:val="00F23D9A"/>
    <w:rsid w:val="00F23DFD"/>
    <w:rsid w:val="00F23E7E"/>
    <w:rsid w:val="00F24250"/>
    <w:rsid w:val="00F242BA"/>
    <w:rsid w:val="00F2444A"/>
    <w:rsid w:val="00F24484"/>
    <w:rsid w:val="00F244FE"/>
    <w:rsid w:val="00F246DF"/>
    <w:rsid w:val="00F24719"/>
    <w:rsid w:val="00F24783"/>
    <w:rsid w:val="00F24804"/>
    <w:rsid w:val="00F2494C"/>
    <w:rsid w:val="00F24988"/>
    <w:rsid w:val="00F249AB"/>
    <w:rsid w:val="00F24A98"/>
    <w:rsid w:val="00F24B2C"/>
    <w:rsid w:val="00F24CB0"/>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8D0"/>
    <w:rsid w:val="00F25A9E"/>
    <w:rsid w:val="00F25B01"/>
    <w:rsid w:val="00F25BF1"/>
    <w:rsid w:val="00F25C90"/>
    <w:rsid w:val="00F25D9E"/>
    <w:rsid w:val="00F25E11"/>
    <w:rsid w:val="00F25E42"/>
    <w:rsid w:val="00F25EAC"/>
    <w:rsid w:val="00F25F10"/>
    <w:rsid w:val="00F25F8B"/>
    <w:rsid w:val="00F2601F"/>
    <w:rsid w:val="00F26603"/>
    <w:rsid w:val="00F2663C"/>
    <w:rsid w:val="00F2670E"/>
    <w:rsid w:val="00F26744"/>
    <w:rsid w:val="00F267B5"/>
    <w:rsid w:val="00F26A6E"/>
    <w:rsid w:val="00F26AB5"/>
    <w:rsid w:val="00F26B33"/>
    <w:rsid w:val="00F26C23"/>
    <w:rsid w:val="00F26DB6"/>
    <w:rsid w:val="00F26DED"/>
    <w:rsid w:val="00F26E03"/>
    <w:rsid w:val="00F270C3"/>
    <w:rsid w:val="00F270FA"/>
    <w:rsid w:val="00F27168"/>
    <w:rsid w:val="00F2717E"/>
    <w:rsid w:val="00F2756E"/>
    <w:rsid w:val="00F2768C"/>
    <w:rsid w:val="00F27698"/>
    <w:rsid w:val="00F27884"/>
    <w:rsid w:val="00F278E0"/>
    <w:rsid w:val="00F2799A"/>
    <w:rsid w:val="00F27A45"/>
    <w:rsid w:val="00F27A8F"/>
    <w:rsid w:val="00F27B6B"/>
    <w:rsid w:val="00F27BC8"/>
    <w:rsid w:val="00F27C41"/>
    <w:rsid w:val="00F27CF6"/>
    <w:rsid w:val="00F27FEF"/>
    <w:rsid w:val="00F30147"/>
    <w:rsid w:val="00F30203"/>
    <w:rsid w:val="00F30346"/>
    <w:rsid w:val="00F3042C"/>
    <w:rsid w:val="00F30454"/>
    <w:rsid w:val="00F30474"/>
    <w:rsid w:val="00F30566"/>
    <w:rsid w:val="00F309DF"/>
    <w:rsid w:val="00F30ACB"/>
    <w:rsid w:val="00F30B06"/>
    <w:rsid w:val="00F30DAD"/>
    <w:rsid w:val="00F30F0A"/>
    <w:rsid w:val="00F30F8C"/>
    <w:rsid w:val="00F30FB0"/>
    <w:rsid w:val="00F31262"/>
    <w:rsid w:val="00F3127F"/>
    <w:rsid w:val="00F312ED"/>
    <w:rsid w:val="00F315D5"/>
    <w:rsid w:val="00F31682"/>
    <w:rsid w:val="00F3182E"/>
    <w:rsid w:val="00F3187C"/>
    <w:rsid w:val="00F3197F"/>
    <w:rsid w:val="00F31AEC"/>
    <w:rsid w:val="00F31AF4"/>
    <w:rsid w:val="00F31B83"/>
    <w:rsid w:val="00F31C63"/>
    <w:rsid w:val="00F31DC3"/>
    <w:rsid w:val="00F3215E"/>
    <w:rsid w:val="00F32169"/>
    <w:rsid w:val="00F321D9"/>
    <w:rsid w:val="00F322CC"/>
    <w:rsid w:val="00F32596"/>
    <w:rsid w:val="00F32660"/>
    <w:rsid w:val="00F32739"/>
    <w:rsid w:val="00F328DE"/>
    <w:rsid w:val="00F32A11"/>
    <w:rsid w:val="00F32A2C"/>
    <w:rsid w:val="00F32AC1"/>
    <w:rsid w:val="00F32C6A"/>
    <w:rsid w:val="00F32C8B"/>
    <w:rsid w:val="00F32E49"/>
    <w:rsid w:val="00F32EEF"/>
    <w:rsid w:val="00F330D2"/>
    <w:rsid w:val="00F33112"/>
    <w:rsid w:val="00F33456"/>
    <w:rsid w:val="00F334D0"/>
    <w:rsid w:val="00F33566"/>
    <w:rsid w:val="00F33621"/>
    <w:rsid w:val="00F336F0"/>
    <w:rsid w:val="00F337C3"/>
    <w:rsid w:val="00F338B2"/>
    <w:rsid w:val="00F33AAA"/>
    <w:rsid w:val="00F33BE2"/>
    <w:rsid w:val="00F33C29"/>
    <w:rsid w:val="00F33CD5"/>
    <w:rsid w:val="00F33D75"/>
    <w:rsid w:val="00F33D83"/>
    <w:rsid w:val="00F33DAB"/>
    <w:rsid w:val="00F33DC5"/>
    <w:rsid w:val="00F33DEB"/>
    <w:rsid w:val="00F341AB"/>
    <w:rsid w:val="00F343D3"/>
    <w:rsid w:val="00F34439"/>
    <w:rsid w:val="00F34492"/>
    <w:rsid w:val="00F347C4"/>
    <w:rsid w:val="00F34852"/>
    <w:rsid w:val="00F349D5"/>
    <w:rsid w:val="00F34B9C"/>
    <w:rsid w:val="00F34BB2"/>
    <w:rsid w:val="00F34C0B"/>
    <w:rsid w:val="00F34D5B"/>
    <w:rsid w:val="00F34D5C"/>
    <w:rsid w:val="00F34F1B"/>
    <w:rsid w:val="00F34FA4"/>
    <w:rsid w:val="00F34FA9"/>
    <w:rsid w:val="00F350AC"/>
    <w:rsid w:val="00F3525D"/>
    <w:rsid w:val="00F35262"/>
    <w:rsid w:val="00F35302"/>
    <w:rsid w:val="00F354C5"/>
    <w:rsid w:val="00F355B1"/>
    <w:rsid w:val="00F3571B"/>
    <w:rsid w:val="00F35817"/>
    <w:rsid w:val="00F3589A"/>
    <w:rsid w:val="00F359AA"/>
    <w:rsid w:val="00F35A12"/>
    <w:rsid w:val="00F35A1A"/>
    <w:rsid w:val="00F35A63"/>
    <w:rsid w:val="00F35B3C"/>
    <w:rsid w:val="00F35BBC"/>
    <w:rsid w:val="00F35CE8"/>
    <w:rsid w:val="00F35CF8"/>
    <w:rsid w:val="00F35D08"/>
    <w:rsid w:val="00F35DFD"/>
    <w:rsid w:val="00F35E84"/>
    <w:rsid w:val="00F35EC8"/>
    <w:rsid w:val="00F35F40"/>
    <w:rsid w:val="00F36092"/>
    <w:rsid w:val="00F36097"/>
    <w:rsid w:val="00F3609F"/>
    <w:rsid w:val="00F3625E"/>
    <w:rsid w:val="00F363D0"/>
    <w:rsid w:val="00F363D4"/>
    <w:rsid w:val="00F364EC"/>
    <w:rsid w:val="00F365B7"/>
    <w:rsid w:val="00F365F4"/>
    <w:rsid w:val="00F36605"/>
    <w:rsid w:val="00F3660F"/>
    <w:rsid w:val="00F36659"/>
    <w:rsid w:val="00F36885"/>
    <w:rsid w:val="00F369D5"/>
    <w:rsid w:val="00F36A2B"/>
    <w:rsid w:val="00F36A73"/>
    <w:rsid w:val="00F36B87"/>
    <w:rsid w:val="00F36BC0"/>
    <w:rsid w:val="00F36C6C"/>
    <w:rsid w:val="00F36D17"/>
    <w:rsid w:val="00F36D56"/>
    <w:rsid w:val="00F36D85"/>
    <w:rsid w:val="00F36E66"/>
    <w:rsid w:val="00F3708C"/>
    <w:rsid w:val="00F3720B"/>
    <w:rsid w:val="00F37342"/>
    <w:rsid w:val="00F37349"/>
    <w:rsid w:val="00F3734D"/>
    <w:rsid w:val="00F37397"/>
    <w:rsid w:val="00F373DF"/>
    <w:rsid w:val="00F3741B"/>
    <w:rsid w:val="00F3758B"/>
    <w:rsid w:val="00F3760D"/>
    <w:rsid w:val="00F3766E"/>
    <w:rsid w:val="00F37820"/>
    <w:rsid w:val="00F378F9"/>
    <w:rsid w:val="00F3792E"/>
    <w:rsid w:val="00F37937"/>
    <w:rsid w:val="00F37A7C"/>
    <w:rsid w:val="00F37B0A"/>
    <w:rsid w:val="00F37B62"/>
    <w:rsid w:val="00F37D1C"/>
    <w:rsid w:val="00F37D22"/>
    <w:rsid w:val="00F37D54"/>
    <w:rsid w:val="00F37DA8"/>
    <w:rsid w:val="00F37F14"/>
    <w:rsid w:val="00F400E5"/>
    <w:rsid w:val="00F401D5"/>
    <w:rsid w:val="00F402F3"/>
    <w:rsid w:val="00F40381"/>
    <w:rsid w:val="00F40386"/>
    <w:rsid w:val="00F4057F"/>
    <w:rsid w:val="00F40748"/>
    <w:rsid w:val="00F407B0"/>
    <w:rsid w:val="00F408CE"/>
    <w:rsid w:val="00F40A59"/>
    <w:rsid w:val="00F40B69"/>
    <w:rsid w:val="00F40D2F"/>
    <w:rsid w:val="00F40EF1"/>
    <w:rsid w:val="00F40F8F"/>
    <w:rsid w:val="00F4109E"/>
    <w:rsid w:val="00F41158"/>
    <w:rsid w:val="00F4117C"/>
    <w:rsid w:val="00F412CE"/>
    <w:rsid w:val="00F412E7"/>
    <w:rsid w:val="00F41602"/>
    <w:rsid w:val="00F4167E"/>
    <w:rsid w:val="00F41736"/>
    <w:rsid w:val="00F41806"/>
    <w:rsid w:val="00F4187C"/>
    <w:rsid w:val="00F41964"/>
    <w:rsid w:val="00F41AA7"/>
    <w:rsid w:val="00F41BD7"/>
    <w:rsid w:val="00F41DE7"/>
    <w:rsid w:val="00F41EDA"/>
    <w:rsid w:val="00F41FFB"/>
    <w:rsid w:val="00F4217B"/>
    <w:rsid w:val="00F421F5"/>
    <w:rsid w:val="00F4229B"/>
    <w:rsid w:val="00F42380"/>
    <w:rsid w:val="00F42417"/>
    <w:rsid w:val="00F42452"/>
    <w:rsid w:val="00F42458"/>
    <w:rsid w:val="00F424F4"/>
    <w:rsid w:val="00F4257A"/>
    <w:rsid w:val="00F426DB"/>
    <w:rsid w:val="00F42747"/>
    <w:rsid w:val="00F429A4"/>
    <w:rsid w:val="00F429DC"/>
    <w:rsid w:val="00F42A4F"/>
    <w:rsid w:val="00F42B27"/>
    <w:rsid w:val="00F42BBB"/>
    <w:rsid w:val="00F42BDA"/>
    <w:rsid w:val="00F42DB3"/>
    <w:rsid w:val="00F43109"/>
    <w:rsid w:val="00F4325E"/>
    <w:rsid w:val="00F4328A"/>
    <w:rsid w:val="00F432B5"/>
    <w:rsid w:val="00F433B4"/>
    <w:rsid w:val="00F43495"/>
    <w:rsid w:val="00F43669"/>
    <w:rsid w:val="00F43736"/>
    <w:rsid w:val="00F438B2"/>
    <w:rsid w:val="00F438D7"/>
    <w:rsid w:val="00F43910"/>
    <w:rsid w:val="00F43BA3"/>
    <w:rsid w:val="00F43C4B"/>
    <w:rsid w:val="00F43CE1"/>
    <w:rsid w:val="00F43D16"/>
    <w:rsid w:val="00F43FB0"/>
    <w:rsid w:val="00F440C2"/>
    <w:rsid w:val="00F440D1"/>
    <w:rsid w:val="00F44162"/>
    <w:rsid w:val="00F441FB"/>
    <w:rsid w:val="00F4424E"/>
    <w:rsid w:val="00F4431A"/>
    <w:rsid w:val="00F44482"/>
    <w:rsid w:val="00F444BA"/>
    <w:rsid w:val="00F4468A"/>
    <w:rsid w:val="00F447CC"/>
    <w:rsid w:val="00F44825"/>
    <w:rsid w:val="00F448E0"/>
    <w:rsid w:val="00F4497F"/>
    <w:rsid w:val="00F44983"/>
    <w:rsid w:val="00F449A3"/>
    <w:rsid w:val="00F44B1A"/>
    <w:rsid w:val="00F44B67"/>
    <w:rsid w:val="00F44F5E"/>
    <w:rsid w:val="00F44FAC"/>
    <w:rsid w:val="00F450DD"/>
    <w:rsid w:val="00F450F9"/>
    <w:rsid w:val="00F45159"/>
    <w:rsid w:val="00F452BD"/>
    <w:rsid w:val="00F453D5"/>
    <w:rsid w:val="00F453D7"/>
    <w:rsid w:val="00F45427"/>
    <w:rsid w:val="00F457CD"/>
    <w:rsid w:val="00F45880"/>
    <w:rsid w:val="00F4592B"/>
    <w:rsid w:val="00F45A29"/>
    <w:rsid w:val="00F45A52"/>
    <w:rsid w:val="00F45AC6"/>
    <w:rsid w:val="00F45C9A"/>
    <w:rsid w:val="00F45D1A"/>
    <w:rsid w:val="00F45EBB"/>
    <w:rsid w:val="00F460D8"/>
    <w:rsid w:val="00F46227"/>
    <w:rsid w:val="00F46396"/>
    <w:rsid w:val="00F464D9"/>
    <w:rsid w:val="00F46586"/>
    <w:rsid w:val="00F466D5"/>
    <w:rsid w:val="00F4695B"/>
    <w:rsid w:val="00F46A5A"/>
    <w:rsid w:val="00F46AAF"/>
    <w:rsid w:val="00F46AFE"/>
    <w:rsid w:val="00F46B25"/>
    <w:rsid w:val="00F46BE2"/>
    <w:rsid w:val="00F46DAD"/>
    <w:rsid w:val="00F46E51"/>
    <w:rsid w:val="00F46FC9"/>
    <w:rsid w:val="00F470E2"/>
    <w:rsid w:val="00F47112"/>
    <w:rsid w:val="00F47134"/>
    <w:rsid w:val="00F473D4"/>
    <w:rsid w:val="00F4751D"/>
    <w:rsid w:val="00F4771A"/>
    <w:rsid w:val="00F47876"/>
    <w:rsid w:val="00F47AAC"/>
    <w:rsid w:val="00F47AE0"/>
    <w:rsid w:val="00F47C33"/>
    <w:rsid w:val="00F47DC7"/>
    <w:rsid w:val="00F47E6A"/>
    <w:rsid w:val="00F500E0"/>
    <w:rsid w:val="00F50269"/>
    <w:rsid w:val="00F503AE"/>
    <w:rsid w:val="00F5051C"/>
    <w:rsid w:val="00F5055B"/>
    <w:rsid w:val="00F50656"/>
    <w:rsid w:val="00F50826"/>
    <w:rsid w:val="00F50949"/>
    <w:rsid w:val="00F50A38"/>
    <w:rsid w:val="00F50ABB"/>
    <w:rsid w:val="00F50B2F"/>
    <w:rsid w:val="00F50B30"/>
    <w:rsid w:val="00F50E0D"/>
    <w:rsid w:val="00F50EA8"/>
    <w:rsid w:val="00F50EFE"/>
    <w:rsid w:val="00F50FCA"/>
    <w:rsid w:val="00F51115"/>
    <w:rsid w:val="00F51194"/>
    <w:rsid w:val="00F51204"/>
    <w:rsid w:val="00F514C2"/>
    <w:rsid w:val="00F514EA"/>
    <w:rsid w:val="00F51525"/>
    <w:rsid w:val="00F51565"/>
    <w:rsid w:val="00F51610"/>
    <w:rsid w:val="00F518F2"/>
    <w:rsid w:val="00F5193A"/>
    <w:rsid w:val="00F5193F"/>
    <w:rsid w:val="00F51A38"/>
    <w:rsid w:val="00F51A39"/>
    <w:rsid w:val="00F51BED"/>
    <w:rsid w:val="00F51DDE"/>
    <w:rsid w:val="00F51DE2"/>
    <w:rsid w:val="00F51E7A"/>
    <w:rsid w:val="00F51F89"/>
    <w:rsid w:val="00F51FD3"/>
    <w:rsid w:val="00F52056"/>
    <w:rsid w:val="00F522B4"/>
    <w:rsid w:val="00F52432"/>
    <w:rsid w:val="00F524DE"/>
    <w:rsid w:val="00F5279F"/>
    <w:rsid w:val="00F5286A"/>
    <w:rsid w:val="00F52E8E"/>
    <w:rsid w:val="00F52F66"/>
    <w:rsid w:val="00F53062"/>
    <w:rsid w:val="00F5314C"/>
    <w:rsid w:val="00F531ED"/>
    <w:rsid w:val="00F531F7"/>
    <w:rsid w:val="00F53264"/>
    <w:rsid w:val="00F532D8"/>
    <w:rsid w:val="00F53427"/>
    <w:rsid w:val="00F53590"/>
    <w:rsid w:val="00F5364A"/>
    <w:rsid w:val="00F53774"/>
    <w:rsid w:val="00F538E0"/>
    <w:rsid w:val="00F538F6"/>
    <w:rsid w:val="00F53C74"/>
    <w:rsid w:val="00F53E38"/>
    <w:rsid w:val="00F54028"/>
    <w:rsid w:val="00F540E7"/>
    <w:rsid w:val="00F540F8"/>
    <w:rsid w:val="00F540F9"/>
    <w:rsid w:val="00F5410E"/>
    <w:rsid w:val="00F54250"/>
    <w:rsid w:val="00F5425A"/>
    <w:rsid w:val="00F5456B"/>
    <w:rsid w:val="00F54607"/>
    <w:rsid w:val="00F546D6"/>
    <w:rsid w:val="00F546E7"/>
    <w:rsid w:val="00F54701"/>
    <w:rsid w:val="00F54817"/>
    <w:rsid w:val="00F54844"/>
    <w:rsid w:val="00F548BE"/>
    <w:rsid w:val="00F54921"/>
    <w:rsid w:val="00F54A14"/>
    <w:rsid w:val="00F54D4D"/>
    <w:rsid w:val="00F54DDD"/>
    <w:rsid w:val="00F550F2"/>
    <w:rsid w:val="00F55129"/>
    <w:rsid w:val="00F5537C"/>
    <w:rsid w:val="00F5539C"/>
    <w:rsid w:val="00F5540E"/>
    <w:rsid w:val="00F55583"/>
    <w:rsid w:val="00F556B9"/>
    <w:rsid w:val="00F55709"/>
    <w:rsid w:val="00F55824"/>
    <w:rsid w:val="00F55A89"/>
    <w:rsid w:val="00F55B57"/>
    <w:rsid w:val="00F55CA2"/>
    <w:rsid w:val="00F55E97"/>
    <w:rsid w:val="00F55F67"/>
    <w:rsid w:val="00F561B8"/>
    <w:rsid w:val="00F561E5"/>
    <w:rsid w:val="00F56345"/>
    <w:rsid w:val="00F5640E"/>
    <w:rsid w:val="00F564A9"/>
    <w:rsid w:val="00F566C6"/>
    <w:rsid w:val="00F5686D"/>
    <w:rsid w:val="00F5687A"/>
    <w:rsid w:val="00F56C92"/>
    <w:rsid w:val="00F56CF4"/>
    <w:rsid w:val="00F56EB3"/>
    <w:rsid w:val="00F56EFB"/>
    <w:rsid w:val="00F57054"/>
    <w:rsid w:val="00F5707F"/>
    <w:rsid w:val="00F5710A"/>
    <w:rsid w:val="00F571BF"/>
    <w:rsid w:val="00F572B3"/>
    <w:rsid w:val="00F57346"/>
    <w:rsid w:val="00F575C7"/>
    <w:rsid w:val="00F57773"/>
    <w:rsid w:val="00F57821"/>
    <w:rsid w:val="00F5787B"/>
    <w:rsid w:val="00F57989"/>
    <w:rsid w:val="00F579A7"/>
    <w:rsid w:val="00F57A39"/>
    <w:rsid w:val="00F57AF6"/>
    <w:rsid w:val="00F57B29"/>
    <w:rsid w:val="00F57B51"/>
    <w:rsid w:val="00F57C9B"/>
    <w:rsid w:val="00F57D1B"/>
    <w:rsid w:val="00F57D22"/>
    <w:rsid w:val="00F57F6D"/>
    <w:rsid w:val="00F602BB"/>
    <w:rsid w:val="00F60792"/>
    <w:rsid w:val="00F6090A"/>
    <w:rsid w:val="00F60914"/>
    <w:rsid w:val="00F6092E"/>
    <w:rsid w:val="00F60ACF"/>
    <w:rsid w:val="00F60B20"/>
    <w:rsid w:val="00F60B5D"/>
    <w:rsid w:val="00F60C6D"/>
    <w:rsid w:val="00F60EEF"/>
    <w:rsid w:val="00F612F4"/>
    <w:rsid w:val="00F61807"/>
    <w:rsid w:val="00F61825"/>
    <w:rsid w:val="00F61896"/>
    <w:rsid w:val="00F61970"/>
    <w:rsid w:val="00F61C21"/>
    <w:rsid w:val="00F61CD6"/>
    <w:rsid w:val="00F61D8F"/>
    <w:rsid w:val="00F61DAC"/>
    <w:rsid w:val="00F61F27"/>
    <w:rsid w:val="00F61F2B"/>
    <w:rsid w:val="00F61F88"/>
    <w:rsid w:val="00F6206D"/>
    <w:rsid w:val="00F62115"/>
    <w:rsid w:val="00F62256"/>
    <w:rsid w:val="00F62312"/>
    <w:rsid w:val="00F623F8"/>
    <w:rsid w:val="00F6242D"/>
    <w:rsid w:val="00F62593"/>
    <w:rsid w:val="00F625C3"/>
    <w:rsid w:val="00F6276F"/>
    <w:rsid w:val="00F627E7"/>
    <w:rsid w:val="00F6286F"/>
    <w:rsid w:val="00F62A17"/>
    <w:rsid w:val="00F62AB1"/>
    <w:rsid w:val="00F62AFC"/>
    <w:rsid w:val="00F62B31"/>
    <w:rsid w:val="00F62B95"/>
    <w:rsid w:val="00F62C7A"/>
    <w:rsid w:val="00F62D52"/>
    <w:rsid w:val="00F62D59"/>
    <w:rsid w:val="00F62DEF"/>
    <w:rsid w:val="00F62EBF"/>
    <w:rsid w:val="00F62EC9"/>
    <w:rsid w:val="00F63088"/>
    <w:rsid w:val="00F633B4"/>
    <w:rsid w:val="00F63579"/>
    <w:rsid w:val="00F635DD"/>
    <w:rsid w:val="00F6362F"/>
    <w:rsid w:val="00F63652"/>
    <w:rsid w:val="00F636F8"/>
    <w:rsid w:val="00F6385B"/>
    <w:rsid w:val="00F639FF"/>
    <w:rsid w:val="00F63A1F"/>
    <w:rsid w:val="00F63B79"/>
    <w:rsid w:val="00F63BF6"/>
    <w:rsid w:val="00F63C4A"/>
    <w:rsid w:val="00F63CDE"/>
    <w:rsid w:val="00F63D9F"/>
    <w:rsid w:val="00F63DB5"/>
    <w:rsid w:val="00F63ED0"/>
    <w:rsid w:val="00F63F92"/>
    <w:rsid w:val="00F64021"/>
    <w:rsid w:val="00F64049"/>
    <w:rsid w:val="00F64085"/>
    <w:rsid w:val="00F641FB"/>
    <w:rsid w:val="00F644A7"/>
    <w:rsid w:val="00F6451C"/>
    <w:rsid w:val="00F64569"/>
    <w:rsid w:val="00F645A0"/>
    <w:rsid w:val="00F64621"/>
    <w:rsid w:val="00F648D4"/>
    <w:rsid w:val="00F64B88"/>
    <w:rsid w:val="00F64B95"/>
    <w:rsid w:val="00F64BDA"/>
    <w:rsid w:val="00F64BE5"/>
    <w:rsid w:val="00F64D57"/>
    <w:rsid w:val="00F64EAF"/>
    <w:rsid w:val="00F64EB4"/>
    <w:rsid w:val="00F64EC7"/>
    <w:rsid w:val="00F6517A"/>
    <w:rsid w:val="00F6521A"/>
    <w:rsid w:val="00F65230"/>
    <w:rsid w:val="00F65248"/>
    <w:rsid w:val="00F65299"/>
    <w:rsid w:val="00F652AF"/>
    <w:rsid w:val="00F652C3"/>
    <w:rsid w:val="00F6534D"/>
    <w:rsid w:val="00F654BB"/>
    <w:rsid w:val="00F654C3"/>
    <w:rsid w:val="00F6563A"/>
    <w:rsid w:val="00F65679"/>
    <w:rsid w:val="00F6579E"/>
    <w:rsid w:val="00F65850"/>
    <w:rsid w:val="00F658C5"/>
    <w:rsid w:val="00F65979"/>
    <w:rsid w:val="00F65A96"/>
    <w:rsid w:val="00F65B43"/>
    <w:rsid w:val="00F65C85"/>
    <w:rsid w:val="00F65E11"/>
    <w:rsid w:val="00F65F63"/>
    <w:rsid w:val="00F660ED"/>
    <w:rsid w:val="00F660FA"/>
    <w:rsid w:val="00F66287"/>
    <w:rsid w:val="00F66482"/>
    <w:rsid w:val="00F6658B"/>
    <w:rsid w:val="00F666AD"/>
    <w:rsid w:val="00F66A49"/>
    <w:rsid w:val="00F66A4E"/>
    <w:rsid w:val="00F66AD0"/>
    <w:rsid w:val="00F66C06"/>
    <w:rsid w:val="00F66D22"/>
    <w:rsid w:val="00F66DB4"/>
    <w:rsid w:val="00F66E4B"/>
    <w:rsid w:val="00F6709E"/>
    <w:rsid w:val="00F671B6"/>
    <w:rsid w:val="00F671C1"/>
    <w:rsid w:val="00F67296"/>
    <w:rsid w:val="00F672A4"/>
    <w:rsid w:val="00F6734C"/>
    <w:rsid w:val="00F6755F"/>
    <w:rsid w:val="00F67815"/>
    <w:rsid w:val="00F6785C"/>
    <w:rsid w:val="00F679AF"/>
    <w:rsid w:val="00F67A20"/>
    <w:rsid w:val="00F67B89"/>
    <w:rsid w:val="00F67F33"/>
    <w:rsid w:val="00F67FB3"/>
    <w:rsid w:val="00F67FC1"/>
    <w:rsid w:val="00F70055"/>
    <w:rsid w:val="00F7009E"/>
    <w:rsid w:val="00F701A6"/>
    <w:rsid w:val="00F701DD"/>
    <w:rsid w:val="00F7023F"/>
    <w:rsid w:val="00F70396"/>
    <w:rsid w:val="00F703D0"/>
    <w:rsid w:val="00F70510"/>
    <w:rsid w:val="00F70890"/>
    <w:rsid w:val="00F708F7"/>
    <w:rsid w:val="00F70BED"/>
    <w:rsid w:val="00F70C2E"/>
    <w:rsid w:val="00F70C97"/>
    <w:rsid w:val="00F70D13"/>
    <w:rsid w:val="00F70E8A"/>
    <w:rsid w:val="00F71028"/>
    <w:rsid w:val="00F710C5"/>
    <w:rsid w:val="00F7118B"/>
    <w:rsid w:val="00F711F8"/>
    <w:rsid w:val="00F7135F"/>
    <w:rsid w:val="00F7149B"/>
    <w:rsid w:val="00F715AB"/>
    <w:rsid w:val="00F71726"/>
    <w:rsid w:val="00F7179B"/>
    <w:rsid w:val="00F71A54"/>
    <w:rsid w:val="00F71ADC"/>
    <w:rsid w:val="00F71BFB"/>
    <w:rsid w:val="00F71C94"/>
    <w:rsid w:val="00F71CCD"/>
    <w:rsid w:val="00F71EF7"/>
    <w:rsid w:val="00F71FC4"/>
    <w:rsid w:val="00F7208B"/>
    <w:rsid w:val="00F721EE"/>
    <w:rsid w:val="00F7227D"/>
    <w:rsid w:val="00F7228D"/>
    <w:rsid w:val="00F722EA"/>
    <w:rsid w:val="00F72488"/>
    <w:rsid w:val="00F72722"/>
    <w:rsid w:val="00F727B4"/>
    <w:rsid w:val="00F727B5"/>
    <w:rsid w:val="00F7292D"/>
    <w:rsid w:val="00F72A79"/>
    <w:rsid w:val="00F72A7D"/>
    <w:rsid w:val="00F7318C"/>
    <w:rsid w:val="00F731F4"/>
    <w:rsid w:val="00F73200"/>
    <w:rsid w:val="00F73438"/>
    <w:rsid w:val="00F73474"/>
    <w:rsid w:val="00F73712"/>
    <w:rsid w:val="00F73722"/>
    <w:rsid w:val="00F73756"/>
    <w:rsid w:val="00F73929"/>
    <w:rsid w:val="00F73A39"/>
    <w:rsid w:val="00F73BF7"/>
    <w:rsid w:val="00F73F1C"/>
    <w:rsid w:val="00F73F75"/>
    <w:rsid w:val="00F742DD"/>
    <w:rsid w:val="00F743FF"/>
    <w:rsid w:val="00F744AB"/>
    <w:rsid w:val="00F744F0"/>
    <w:rsid w:val="00F74503"/>
    <w:rsid w:val="00F7455D"/>
    <w:rsid w:val="00F745CA"/>
    <w:rsid w:val="00F7479A"/>
    <w:rsid w:val="00F74B2C"/>
    <w:rsid w:val="00F74BF2"/>
    <w:rsid w:val="00F74BF9"/>
    <w:rsid w:val="00F74CB1"/>
    <w:rsid w:val="00F74D1A"/>
    <w:rsid w:val="00F74DC9"/>
    <w:rsid w:val="00F74E18"/>
    <w:rsid w:val="00F74F7B"/>
    <w:rsid w:val="00F74F9D"/>
    <w:rsid w:val="00F750F0"/>
    <w:rsid w:val="00F75102"/>
    <w:rsid w:val="00F75341"/>
    <w:rsid w:val="00F753BF"/>
    <w:rsid w:val="00F755A3"/>
    <w:rsid w:val="00F755E5"/>
    <w:rsid w:val="00F75684"/>
    <w:rsid w:val="00F757D4"/>
    <w:rsid w:val="00F75968"/>
    <w:rsid w:val="00F75BF6"/>
    <w:rsid w:val="00F75C5D"/>
    <w:rsid w:val="00F75D54"/>
    <w:rsid w:val="00F75E28"/>
    <w:rsid w:val="00F75E36"/>
    <w:rsid w:val="00F76001"/>
    <w:rsid w:val="00F762CF"/>
    <w:rsid w:val="00F76303"/>
    <w:rsid w:val="00F764F0"/>
    <w:rsid w:val="00F76790"/>
    <w:rsid w:val="00F76977"/>
    <w:rsid w:val="00F76A3F"/>
    <w:rsid w:val="00F76C17"/>
    <w:rsid w:val="00F76D4D"/>
    <w:rsid w:val="00F76F5E"/>
    <w:rsid w:val="00F771DA"/>
    <w:rsid w:val="00F7724E"/>
    <w:rsid w:val="00F77286"/>
    <w:rsid w:val="00F772D8"/>
    <w:rsid w:val="00F774B1"/>
    <w:rsid w:val="00F774BE"/>
    <w:rsid w:val="00F7764A"/>
    <w:rsid w:val="00F776F7"/>
    <w:rsid w:val="00F77880"/>
    <w:rsid w:val="00F778A7"/>
    <w:rsid w:val="00F77C5E"/>
    <w:rsid w:val="00F8006C"/>
    <w:rsid w:val="00F80101"/>
    <w:rsid w:val="00F804A5"/>
    <w:rsid w:val="00F805A6"/>
    <w:rsid w:val="00F805B9"/>
    <w:rsid w:val="00F805FD"/>
    <w:rsid w:val="00F8092A"/>
    <w:rsid w:val="00F80987"/>
    <w:rsid w:val="00F80FF9"/>
    <w:rsid w:val="00F81034"/>
    <w:rsid w:val="00F810B7"/>
    <w:rsid w:val="00F81274"/>
    <w:rsid w:val="00F812D2"/>
    <w:rsid w:val="00F81312"/>
    <w:rsid w:val="00F81426"/>
    <w:rsid w:val="00F814A3"/>
    <w:rsid w:val="00F81522"/>
    <w:rsid w:val="00F81543"/>
    <w:rsid w:val="00F81711"/>
    <w:rsid w:val="00F81762"/>
    <w:rsid w:val="00F817D0"/>
    <w:rsid w:val="00F818A2"/>
    <w:rsid w:val="00F819FA"/>
    <w:rsid w:val="00F81B9D"/>
    <w:rsid w:val="00F81D8F"/>
    <w:rsid w:val="00F81EF9"/>
    <w:rsid w:val="00F81F28"/>
    <w:rsid w:val="00F81FAA"/>
    <w:rsid w:val="00F8200B"/>
    <w:rsid w:val="00F8224D"/>
    <w:rsid w:val="00F82271"/>
    <w:rsid w:val="00F82276"/>
    <w:rsid w:val="00F8264F"/>
    <w:rsid w:val="00F82709"/>
    <w:rsid w:val="00F82788"/>
    <w:rsid w:val="00F82919"/>
    <w:rsid w:val="00F82BAF"/>
    <w:rsid w:val="00F82E0B"/>
    <w:rsid w:val="00F82EB7"/>
    <w:rsid w:val="00F82EE8"/>
    <w:rsid w:val="00F830C4"/>
    <w:rsid w:val="00F8323B"/>
    <w:rsid w:val="00F83372"/>
    <w:rsid w:val="00F83384"/>
    <w:rsid w:val="00F8342B"/>
    <w:rsid w:val="00F835E9"/>
    <w:rsid w:val="00F835F9"/>
    <w:rsid w:val="00F8363D"/>
    <w:rsid w:val="00F83675"/>
    <w:rsid w:val="00F83792"/>
    <w:rsid w:val="00F837C5"/>
    <w:rsid w:val="00F8387E"/>
    <w:rsid w:val="00F838A5"/>
    <w:rsid w:val="00F83924"/>
    <w:rsid w:val="00F839CE"/>
    <w:rsid w:val="00F83A18"/>
    <w:rsid w:val="00F83A9D"/>
    <w:rsid w:val="00F83C0C"/>
    <w:rsid w:val="00F83CCA"/>
    <w:rsid w:val="00F83D6C"/>
    <w:rsid w:val="00F83D99"/>
    <w:rsid w:val="00F83DD7"/>
    <w:rsid w:val="00F83E53"/>
    <w:rsid w:val="00F83E72"/>
    <w:rsid w:val="00F84048"/>
    <w:rsid w:val="00F84110"/>
    <w:rsid w:val="00F84116"/>
    <w:rsid w:val="00F84241"/>
    <w:rsid w:val="00F84242"/>
    <w:rsid w:val="00F842FE"/>
    <w:rsid w:val="00F8442D"/>
    <w:rsid w:val="00F84498"/>
    <w:rsid w:val="00F844CA"/>
    <w:rsid w:val="00F845D5"/>
    <w:rsid w:val="00F84644"/>
    <w:rsid w:val="00F846CD"/>
    <w:rsid w:val="00F84A59"/>
    <w:rsid w:val="00F84AAA"/>
    <w:rsid w:val="00F84B18"/>
    <w:rsid w:val="00F84C47"/>
    <w:rsid w:val="00F84E8D"/>
    <w:rsid w:val="00F8520F"/>
    <w:rsid w:val="00F8523C"/>
    <w:rsid w:val="00F853B5"/>
    <w:rsid w:val="00F85751"/>
    <w:rsid w:val="00F85B8E"/>
    <w:rsid w:val="00F85C24"/>
    <w:rsid w:val="00F85C82"/>
    <w:rsid w:val="00F85D20"/>
    <w:rsid w:val="00F8604F"/>
    <w:rsid w:val="00F86175"/>
    <w:rsid w:val="00F861AE"/>
    <w:rsid w:val="00F86234"/>
    <w:rsid w:val="00F86365"/>
    <w:rsid w:val="00F8642B"/>
    <w:rsid w:val="00F86561"/>
    <w:rsid w:val="00F86B72"/>
    <w:rsid w:val="00F86BB2"/>
    <w:rsid w:val="00F86C23"/>
    <w:rsid w:val="00F86C99"/>
    <w:rsid w:val="00F86DBF"/>
    <w:rsid w:val="00F86E2E"/>
    <w:rsid w:val="00F86EE1"/>
    <w:rsid w:val="00F87059"/>
    <w:rsid w:val="00F87134"/>
    <w:rsid w:val="00F8722B"/>
    <w:rsid w:val="00F87248"/>
    <w:rsid w:val="00F872CB"/>
    <w:rsid w:val="00F8747F"/>
    <w:rsid w:val="00F8749B"/>
    <w:rsid w:val="00F874B0"/>
    <w:rsid w:val="00F874DE"/>
    <w:rsid w:val="00F87640"/>
    <w:rsid w:val="00F87846"/>
    <w:rsid w:val="00F87908"/>
    <w:rsid w:val="00F879FF"/>
    <w:rsid w:val="00F87B87"/>
    <w:rsid w:val="00F87C2F"/>
    <w:rsid w:val="00F87C78"/>
    <w:rsid w:val="00F87CB2"/>
    <w:rsid w:val="00F87CDD"/>
    <w:rsid w:val="00F87D32"/>
    <w:rsid w:val="00F90063"/>
    <w:rsid w:val="00F90088"/>
    <w:rsid w:val="00F90348"/>
    <w:rsid w:val="00F90442"/>
    <w:rsid w:val="00F90799"/>
    <w:rsid w:val="00F907F1"/>
    <w:rsid w:val="00F90837"/>
    <w:rsid w:val="00F909B8"/>
    <w:rsid w:val="00F909EC"/>
    <w:rsid w:val="00F90A46"/>
    <w:rsid w:val="00F90B2A"/>
    <w:rsid w:val="00F90B69"/>
    <w:rsid w:val="00F90BA4"/>
    <w:rsid w:val="00F90BCC"/>
    <w:rsid w:val="00F90C89"/>
    <w:rsid w:val="00F90E8A"/>
    <w:rsid w:val="00F9136D"/>
    <w:rsid w:val="00F914C7"/>
    <w:rsid w:val="00F915D1"/>
    <w:rsid w:val="00F91988"/>
    <w:rsid w:val="00F919A9"/>
    <w:rsid w:val="00F91AA5"/>
    <w:rsid w:val="00F91B24"/>
    <w:rsid w:val="00F91C08"/>
    <w:rsid w:val="00F91DD7"/>
    <w:rsid w:val="00F91E1F"/>
    <w:rsid w:val="00F91F87"/>
    <w:rsid w:val="00F920F0"/>
    <w:rsid w:val="00F9221A"/>
    <w:rsid w:val="00F923C6"/>
    <w:rsid w:val="00F923EB"/>
    <w:rsid w:val="00F9250A"/>
    <w:rsid w:val="00F9269D"/>
    <w:rsid w:val="00F92740"/>
    <w:rsid w:val="00F928DE"/>
    <w:rsid w:val="00F92A72"/>
    <w:rsid w:val="00F92ACB"/>
    <w:rsid w:val="00F92B17"/>
    <w:rsid w:val="00F92D6F"/>
    <w:rsid w:val="00F92EC7"/>
    <w:rsid w:val="00F92F74"/>
    <w:rsid w:val="00F93207"/>
    <w:rsid w:val="00F9328C"/>
    <w:rsid w:val="00F932F3"/>
    <w:rsid w:val="00F93460"/>
    <w:rsid w:val="00F935E3"/>
    <w:rsid w:val="00F9384F"/>
    <w:rsid w:val="00F9386B"/>
    <w:rsid w:val="00F93B87"/>
    <w:rsid w:val="00F93B98"/>
    <w:rsid w:val="00F93C52"/>
    <w:rsid w:val="00F93F82"/>
    <w:rsid w:val="00F93F86"/>
    <w:rsid w:val="00F94052"/>
    <w:rsid w:val="00F940A6"/>
    <w:rsid w:val="00F941A1"/>
    <w:rsid w:val="00F941EC"/>
    <w:rsid w:val="00F9427A"/>
    <w:rsid w:val="00F943FD"/>
    <w:rsid w:val="00F94564"/>
    <w:rsid w:val="00F94594"/>
    <w:rsid w:val="00F9474F"/>
    <w:rsid w:val="00F94754"/>
    <w:rsid w:val="00F94898"/>
    <w:rsid w:val="00F9490A"/>
    <w:rsid w:val="00F94A73"/>
    <w:rsid w:val="00F94C78"/>
    <w:rsid w:val="00F94D20"/>
    <w:rsid w:val="00F94E74"/>
    <w:rsid w:val="00F94EB0"/>
    <w:rsid w:val="00F94F03"/>
    <w:rsid w:val="00F94FEF"/>
    <w:rsid w:val="00F953D1"/>
    <w:rsid w:val="00F95731"/>
    <w:rsid w:val="00F95861"/>
    <w:rsid w:val="00F95875"/>
    <w:rsid w:val="00F95927"/>
    <w:rsid w:val="00F95A09"/>
    <w:rsid w:val="00F95BF5"/>
    <w:rsid w:val="00F95C0F"/>
    <w:rsid w:val="00F95C19"/>
    <w:rsid w:val="00F95D68"/>
    <w:rsid w:val="00F95EAF"/>
    <w:rsid w:val="00F960BA"/>
    <w:rsid w:val="00F9628E"/>
    <w:rsid w:val="00F96542"/>
    <w:rsid w:val="00F965A7"/>
    <w:rsid w:val="00F9671E"/>
    <w:rsid w:val="00F9672F"/>
    <w:rsid w:val="00F9685D"/>
    <w:rsid w:val="00F96916"/>
    <w:rsid w:val="00F96A1E"/>
    <w:rsid w:val="00F96A9D"/>
    <w:rsid w:val="00F96AC0"/>
    <w:rsid w:val="00F96B50"/>
    <w:rsid w:val="00F96DDC"/>
    <w:rsid w:val="00F9711C"/>
    <w:rsid w:val="00F97148"/>
    <w:rsid w:val="00F9714C"/>
    <w:rsid w:val="00F97164"/>
    <w:rsid w:val="00F97198"/>
    <w:rsid w:val="00F97411"/>
    <w:rsid w:val="00F97576"/>
    <w:rsid w:val="00F975C0"/>
    <w:rsid w:val="00F97AA9"/>
    <w:rsid w:val="00F97B43"/>
    <w:rsid w:val="00F97C22"/>
    <w:rsid w:val="00F97C75"/>
    <w:rsid w:val="00F97E01"/>
    <w:rsid w:val="00FA020C"/>
    <w:rsid w:val="00FA02D2"/>
    <w:rsid w:val="00FA030D"/>
    <w:rsid w:val="00FA03AE"/>
    <w:rsid w:val="00FA03BF"/>
    <w:rsid w:val="00FA03E4"/>
    <w:rsid w:val="00FA0595"/>
    <w:rsid w:val="00FA0899"/>
    <w:rsid w:val="00FA0AAD"/>
    <w:rsid w:val="00FA0CAC"/>
    <w:rsid w:val="00FA0E9D"/>
    <w:rsid w:val="00FA0E9F"/>
    <w:rsid w:val="00FA0F55"/>
    <w:rsid w:val="00FA0F96"/>
    <w:rsid w:val="00FA1373"/>
    <w:rsid w:val="00FA1511"/>
    <w:rsid w:val="00FA1777"/>
    <w:rsid w:val="00FA1801"/>
    <w:rsid w:val="00FA1847"/>
    <w:rsid w:val="00FA19FE"/>
    <w:rsid w:val="00FA1A00"/>
    <w:rsid w:val="00FA1C57"/>
    <w:rsid w:val="00FA1C5C"/>
    <w:rsid w:val="00FA1D1F"/>
    <w:rsid w:val="00FA1E2E"/>
    <w:rsid w:val="00FA1F42"/>
    <w:rsid w:val="00FA2141"/>
    <w:rsid w:val="00FA21C8"/>
    <w:rsid w:val="00FA2602"/>
    <w:rsid w:val="00FA272A"/>
    <w:rsid w:val="00FA274D"/>
    <w:rsid w:val="00FA2760"/>
    <w:rsid w:val="00FA298F"/>
    <w:rsid w:val="00FA2AB7"/>
    <w:rsid w:val="00FA2ACB"/>
    <w:rsid w:val="00FA2B03"/>
    <w:rsid w:val="00FA2B5E"/>
    <w:rsid w:val="00FA2BAB"/>
    <w:rsid w:val="00FA2BD0"/>
    <w:rsid w:val="00FA2BFE"/>
    <w:rsid w:val="00FA2C70"/>
    <w:rsid w:val="00FA2E07"/>
    <w:rsid w:val="00FA2E20"/>
    <w:rsid w:val="00FA2E3B"/>
    <w:rsid w:val="00FA2EA1"/>
    <w:rsid w:val="00FA2FFA"/>
    <w:rsid w:val="00FA3047"/>
    <w:rsid w:val="00FA3132"/>
    <w:rsid w:val="00FA3473"/>
    <w:rsid w:val="00FA3488"/>
    <w:rsid w:val="00FA3666"/>
    <w:rsid w:val="00FA36A2"/>
    <w:rsid w:val="00FA3749"/>
    <w:rsid w:val="00FA381A"/>
    <w:rsid w:val="00FA3857"/>
    <w:rsid w:val="00FA387A"/>
    <w:rsid w:val="00FA38F3"/>
    <w:rsid w:val="00FA3960"/>
    <w:rsid w:val="00FA3A6D"/>
    <w:rsid w:val="00FA3AB7"/>
    <w:rsid w:val="00FA3AD5"/>
    <w:rsid w:val="00FA3B47"/>
    <w:rsid w:val="00FA3B8F"/>
    <w:rsid w:val="00FA3BBB"/>
    <w:rsid w:val="00FA3BE2"/>
    <w:rsid w:val="00FA3E3E"/>
    <w:rsid w:val="00FA3EF3"/>
    <w:rsid w:val="00FA3FEC"/>
    <w:rsid w:val="00FA4093"/>
    <w:rsid w:val="00FA40C4"/>
    <w:rsid w:val="00FA40FF"/>
    <w:rsid w:val="00FA436A"/>
    <w:rsid w:val="00FA4386"/>
    <w:rsid w:val="00FA46A0"/>
    <w:rsid w:val="00FA4766"/>
    <w:rsid w:val="00FA47BD"/>
    <w:rsid w:val="00FA481C"/>
    <w:rsid w:val="00FA492B"/>
    <w:rsid w:val="00FA4A57"/>
    <w:rsid w:val="00FA4A78"/>
    <w:rsid w:val="00FA4AD3"/>
    <w:rsid w:val="00FA4AFC"/>
    <w:rsid w:val="00FA4CB5"/>
    <w:rsid w:val="00FA4D9D"/>
    <w:rsid w:val="00FA4FE1"/>
    <w:rsid w:val="00FA502F"/>
    <w:rsid w:val="00FA5034"/>
    <w:rsid w:val="00FA53EF"/>
    <w:rsid w:val="00FA55D1"/>
    <w:rsid w:val="00FA55F5"/>
    <w:rsid w:val="00FA581E"/>
    <w:rsid w:val="00FA5958"/>
    <w:rsid w:val="00FA5A0E"/>
    <w:rsid w:val="00FA5ADE"/>
    <w:rsid w:val="00FA5BA0"/>
    <w:rsid w:val="00FA5C3A"/>
    <w:rsid w:val="00FA5C5C"/>
    <w:rsid w:val="00FA5DFA"/>
    <w:rsid w:val="00FA5E7F"/>
    <w:rsid w:val="00FA5F7D"/>
    <w:rsid w:val="00FA60F4"/>
    <w:rsid w:val="00FA640D"/>
    <w:rsid w:val="00FA64BF"/>
    <w:rsid w:val="00FA6538"/>
    <w:rsid w:val="00FA6567"/>
    <w:rsid w:val="00FA65A3"/>
    <w:rsid w:val="00FA65CB"/>
    <w:rsid w:val="00FA660D"/>
    <w:rsid w:val="00FA68A4"/>
    <w:rsid w:val="00FA6973"/>
    <w:rsid w:val="00FA6AD6"/>
    <w:rsid w:val="00FA6E18"/>
    <w:rsid w:val="00FA6EC4"/>
    <w:rsid w:val="00FA6EDA"/>
    <w:rsid w:val="00FA712D"/>
    <w:rsid w:val="00FA71C6"/>
    <w:rsid w:val="00FA7215"/>
    <w:rsid w:val="00FA72C2"/>
    <w:rsid w:val="00FA730D"/>
    <w:rsid w:val="00FA749A"/>
    <w:rsid w:val="00FA765A"/>
    <w:rsid w:val="00FA7675"/>
    <w:rsid w:val="00FA77C1"/>
    <w:rsid w:val="00FA7817"/>
    <w:rsid w:val="00FA7A7C"/>
    <w:rsid w:val="00FA7A81"/>
    <w:rsid w:val="00FA7ADC"/>
    <w:rsid w:val="00FA7B65"/>
    <w:rsid w:val="00FA7B8A"/>
    <w:rsid w:val="00FA7E73"/>
    <w:rsid w:val="00FA7EDF"/>
    <w:rsid w:val="00FA7FC9"/>
    <w:rsid w:val="00FB00D8"/>
    <w:rsid w:val="00FB019D"/>
    <w:rsid w:val="00FB0239"/>
    <w:rsid w:val="00FB0462"/>
    <w:rsid w:val="00FB04FE"/>
    <w:rsid w:val="00FB0630"/>
    <w:rsid w:val="00FB07C4"/>
    <w:rsid w:val="00FB07E5"/>
    <w:rsid w:val="00FB0963"/>
    <w:rsid w:val="00FB0CAC"/>
    <w:rsid w:val="00FB0D7F"/>
    <w:rsid w:val="00FB0E31"/>
    <w:rsid w:val="00FB0EE2"/>
    <w:rsid w:val="00FB119D"/>
    <w:rsid w:val="00FB11A5"/>
    <w:rsid w:val="00FB1265"/>
    <w:rsid w:val="00FB12A5"/>
    <w:rsid w:val="00FB12DB"/>
    <w:rsid w:val="00FB148F"/>
    <w:rsid w:val="00FB1572"/>
    <w:rsid w:val="00FB15E0"/>
    <w:rsid w:val="00FB16AF"/>
    <w:rsid w:val="00FB1756"/>
    <w:rsid w:val="00FB183D"/>
    <w:rsid w:val="00FB1928"/>
    <w:rsid w:val="00FB1960"/>
    <w:rsid w:val="00FB19C2"/>
    <w:rsid w:val="00FB19F1"/>
    <w:rsid w:val="00FB1A6A"/>
    <w:rsid w:val="00FB1C36"/>
    <w:rsid w:val="00FB1E50"/>
    <w:rsid w:val="00FB1E9A"/>
    <w:rsid w:val="00FB1F6D"/>
    <w:rsid w:val="00FB2036"/>
    <w:rsid w:val="00FB2226"/>
    <w:rsid w:val="00FB2337"/>
    <w:rsid w:val="00FB248C"/>
    <w:rsid w:val="00FB2516"/>
    <w:rsid w:val="00FB2695"/>
    <w:rsid w:val="00FB2739"/>
    <w:rsid w:val="00FB281B"/>
    <w:rsid w:val="00FB2844"/>
    <w:rsid w:val="00FB284D"/>
    <w:rsid w:val="00FB2857"/>
    <w:rsid w:val="00FB2918"/>
    <w:rsid w:val="00FB2972"/>
    <w:rsid w:val="00FB2990"/>
    <w:rsid w:val="00FB2993"/>
    <w:rsid w:val="00FB2AB1"/>
    <w:rsid w:val="00FB2AB5"/>
    <w:rsid w:val="00FB2B75"/>
    <w:rsid w:val="00FB2B8E"/>
    <w:rsid w:val="00FB2B9B"/>
    <w:rsid w:val="00FB2C8A"/>
    <w:rsid w:val="00FB2F65"/>
    <w:rsid w:val="00FB3151"/>
    <w:rsid w:val="00FB3297"/>
    <w:rsid w:val="00FB33D7"/>
    <w:rsid w:val="00FB3490"/>
    <w:rsid w:val="00FB34C7"/>
    <w:rsid w:val="00FB3559"/>
    <w:rsid w:val="00FB36FF"/>
    <w:rsid w:val="00FB37C8"/>
    <w:rsid w:val="00FB3B0A"/>
    <w:rsid w:val="00FB3F38"/>
    <w:rsid w:val="00FB407D"/>
    <w:rsid w:val="00FB412E"/>
    <w:rsid w:val="00FB4240"/>
    <w:rsid w:val="00FB4303"/>
    <w:rsid w:val="00FB4440"/>
    <w:rsid w:val="00FB444D"/>
    <w:rsid w:val="00FB4568"/>
    <w:rsid w:val="00FB4690"/>
    <w:rsid w:val="00FB479B"/>
    <w:rsid w:val="00FB47BA"/>
    <w:rsid w:val="00FB4826"/>
    <w:rsid w:val="00FB489E"/>
    <w:rsid w:val="00FB4985"/>
    <w:rsid w:val="00FB49E9"/>
    <w:rsid w:val="00FB4B90"/>
    <w:rsid w:val="00FB4C8C"/>
    <w:rsid w:val="00FB4D40"/>
    <w:rsid w:val="00FB5036"/>
    <w:rsid w:val="00FB5040"/>
    <w:rsid w:val="00FB5067"/>
    <w:rsid w:val="00FB506C"/>
    <w:rsid w:val="00FB52B4"/>
    <w:rsid w:val="00FB5333"/>
    <w:rsid w:val="00FB5345"/>
    <w:rsid w:val="00FB53F8"/>
    <w:rsid w:val="00FB556D"/>
    <w:rsid w:val="00FB5603"/>
    <w:rsid w:val="00FB5885"/>
    <w:rsid w:val="00FB58FE"/>
    <w:rsid w:val="00FB590B"/>
    <w:rsid w:val="00FB59FC"/>
    <w:rsid w:val="00FB5ABA"/>
    <w:rsid w:val="00FB5B9E"/>
    <w:rsid w:val="00FB5D53"/>
    <w:rsid w:val="00FB5D57"/>
    <w:rsid w:val="00FB5E2D"/>
    <w:rsid w:val="00FB5E5C"/>
    <w:rsid w:val="00FB5E98"/>
    <w:rsid w:val="00FB5EBF"/>
    <w:rsid w:val="00FB5F66"/>
    <w:rsid w:val="00FB5FF6"/>
    <w:rsid w:val="00FB6160"/>
    <w:rsid w:val="00FB625F"/>
    <w:rsid w:val="00FB658D"/>
    <w:rsid w:val="00FB6678"/>
    <w:rsid w:val="00FB66CA"/>
    <w:rsid w:val="00FB685C"/>
    <w:rsid w:val="00FB6875"/>
    <w:rsid w:val="00FB6AC2"/>
    <w:rsid w:val="00FB6B38"/>
    <w:rsid w:val="00FB6DCB"/>
    <w:rsid w:val="00FB6DD6"/>
    <w:rsid w:val="00FB6ECF"/>
    <w:rsid w:val="00FB6EF3"/>
    <w:rsid w:val="00FB743F"/>
    <w:rsid w:val="00FB7484"/>
    <w:rsid w:val="00FB75A8"/>
    <w:rsid w:val="00FB75D6"/>
    <w:rsid w:val="00FB75F2"/>
    <w:rsid w:val="00FB7643"/>
    <w:rsid w:val="00FB76CA"/>
    <w:rsid w:val="00FB77F0"/>
    <w:rsid w:val="00FB7886"/>
    <w:rsid w:val="00FB7A08"/>
    <w:rsid w:val="00FB7A0A"/>
    <w:rsid w:val="00FB7A79"/>
    <w:rsid w:val="00FB7FBE"/>
    <w:rsid w:val="00FB7FFA"/>
    <w:rsid w:val="00FC0048"/>
    <w:rsid w:val="00FC01A4"/>
    <w:rsid w:val="00FC0594"/>
    <w:rsid w:val="00FC05AD"/>
    <w:rsid w:val="00FC09B0"/>
    <w:rsid w:val="00FC0B05"/>
    <w:rsid w:val="00FC0CEB"/>
    <w:rsid w:val="00FC0D28"/>
    <w:rsid w:val="00FC0F1F"/>
    <w:rsid w:val="00FC1074"/>
    <w:rsid w:val="00FC1078"/>
    <w:rsid w:val="00FC1152"/>
    <w:rsid w:val="00FC11D9"/>
    <w:rsid w:val="00FC138A"/>
    <w:rsid w:val="00FC1392"/>
    <w:rsid w:val="00FC13BA"/>
    <w:rsid w:val="00FC13CA"/>
    <w:rsid w:val="00FC1469"/>
    <w:rsid w:val="00FC1505"/>
    <w:rsid w:val="00FC1643"/>
    <w:rsid w:val="00FC177F"/>
    <w:rsid w:val="00FC1950"/>
    <w:rsid w:val="00FC197B"/>
    <w:rsid w:val="00FC19C4"/>
    <w:rsid w:val="00FC1A2E"/>
    <w:rsid w:val="00FC1B59"/>
    <w:rsid w:val="00FC1B89"/>
    <w:rsid w:val="00FC1D0E"/>
    <w:rsid w:val="00FC1EDC"/>
    <w:rsid w:val="00FC1EE9"/>
    <w:rsid w:val="00FC2043"/>
    <w:rsid w:val="00FC2048"/>
    <w:rsid w:val="00FC2166"/>
    <w:rsid w:val="00FC2365"/>
    <w:rsid w:val="00FC2385"/>
    <w:rsid w:val="00FC23FC"/>
    <w:rsid w:val="00FC2491"/>
    <w:rsid w:val="00FC2504"/>
    <w:rsid w:val="00FC251B"/>
    <w:rsid w:val="00FC2AD7"/>
    <w:rsid w:val="00FC2ADA"/>
    <w:rsid w:val="00FC2C6D"/>
    <w:rsid w:val="00FC2CEC"/>
    <w:rsid w:val="00FC2EB7"/>
    <w:rsid w:val="00FC2F31"/>
    <w:rsid w:val="00FC2FE5"/>
    <w:rsid w:val="00FC31B0"/>
    <w:rsid w:val="00FC3218"/>
    <w:rsid w:val="00FC3388"/>
    <w:rsid w:val="00FC33EE"/>
    <w:rsid w:val="00FC343D"/>
    <w:rsid w:val="00FC36E4"/>
    <w:rsid w:val="00FC37C1"/>
    <w:rsid w:val="00FC37EF"/>
    <w:rsid w:val="00FC3B3C"/>
    <w:rsid w:val="00FC3B4D"/>
    <w:rsid w:val="00FC3BCE"/>
    <w:rsid w:val="00FC3D26"/>
    <w:rsid w:val="00FC3D5F"/>
    <w:rsid w:val="00FC3DC3"/>
    <w:rsid w:val="00FC3E16"/>
    <w:rsid w:val="00FC3E4F"/>
    <w:rsid w:val="00FC3EB6"/>
    <w:rsid w:val="00FC3FBE"/>
    <w:rsid w:val="00FC4043"/>
    <w:rsid w:val="00FC4073"/>
    <w:rsid w:val="00FC4081"/>
    <w:rsid w:val="00FC4168"/>
    <w:rsid w:val="00FC417B"/>
    <w:rsid w:val="00FC424A"/>
    <w:rsid w:val="00FC4270"/>
    <w:rsid w:val="00FC4677"/>
    <w:rsid w:val="00FC46C6"/>
    <w:rsid w:val="00FC4896"/>
    <w:rsid w:val="00FC4A4A"/>
    <w:rsid w:val="00FC4C27"/>
    <w:rsid w:val="00FC4CCA"/>
    <w:rsid w:val="00FC4DA8"/>
    <w:rsid w:val="00FC4DAF"/>
    <w:rsid w:val="00FC4E14"/>
    <w:rsid w:val="00FC4F9F"/>
    <w:rsid w:val="00FC506B"/>
    <w:rsid w:val="00FC50C2"/>
    <w:rsid w:val="00FC50F8"/>
    <w:rsid w:val="00FC513E"/>
    <w:rsid w:val="00FC527B"/>
    <w:rsid w:val="00FC52A2"/>
    <w:rsid w:val="00FC548A"/>
    <w:rsid w:val="00FC5600"/>
    <w:rsid w:val="00FC5607"/>
    <w:rsid w:val="00FC5645"/>
    <w:rsid w:val="00FC59FE"/>
    <w:rsid w:val="00FC5A3C"/>
    <w:rsid w:val="00FC5C1F"/>
    <w:rsid w:val="00FC5C9B"/>
    <w:rsid w:val="00FC5D0C"/>
    <w:rsid w:val="00FC5D98"/>
    <w:rsid w:val="00FC5FA1"/>
    <w:rsid w:val="00FC610B"/>
    <w:rsid w:val="00FC615B"/>
    <w:rsid w:val="00FC6168"/>
    <w:rsid w:val="00FC64BE"/>
    <w:rsid w:val="00FC654F"/>
    <w:rsid w:val="00FC65FF"/>
    <w:rsid w:val="00FC6602"/>
    <w:rsid w:val="00FC6624"/>
    <w:rsid w:val="00FC6759"/>
    <w:rsid w:val="00FC686B"/>
    <w:rsid w:val="00FC69E8"/>
    <w:rsid w:val="00FC6CE9"/>
    <w:rsid w:val="00FC6DCB"/>
    <w:rsid w:val="00FC6DE4"/>
    <w:rsid w:val="00FC6EF2"/>
    <w:rsid w:val="00FC6FCD"/>
    <w:rsid w:val="00FC72F2"/>
    <w:rsid w:val="00FC7310"/>
    <w:rsid w:val="00FC7486"/>
    <w:rsid w:val="00FC74BC"/>
    <w:rsid w:val="00FC76EC"/>
    <w:rsid w:val="00FC781D"/>
    <w:rsid w:val="00FC7839"/>
    <w:rsid w:val="00FC785D"/>
    <w:rsid w:val="00FC7A44"/>
    <w:rsid w:val="00FC7A52"/>
    <w:rsid w:val="00FC7AB0"/>
    <w:rsid w:val="00FC7ABF"/>
    <w:rsid w:val="00FC7ADD"/>
    <w:rsid w:val="00FC7B39"/>
    <w:rsid w:val="00FC7BC3"/>
    <w:rsid w:val="00FC7C92"/>
    <w:rsid w:val="00FC7D84"/>
    <w:rsid w:val="00FC7F99"/>
    <w:rsid w:val="00FC7FF0"/>
    <w:rsid w:val="00FC7FF6"/>
    <w:rsid w:val="00FD039E"/>
    <w:rsid w:val="00FD042D"/>
    <w:rsid w:val="00FD0438"/>
    <w:rsid w:val="00FD06A2"/>
    <w:rsid w:val="00FD0825"/>
    <w:rsid w:val="00FD0921"/>
    <w:rsid w:val="00FD0AA0"/>
    <w:rsid w:val="00FD0ADC"/>
    <w:rsid w:val="00FD0D46"/>
    <w:rsid w:val="00FD0DB1"/>
    <w:rsid w:val="00FD0DD9"/>
    <w:rsid w:val="00FD0E2D"/>
    <w:rsid w:val="00FD0E90"/>
    <w:rsid w:val="00FD1157"/>
    <w:rsid w:val="00FD11A4"/>
    <w:rsid w:val="00FD1286"/>
    <w:rsid w:val="00FD13A1"/>
    <w:rsid w:val="00FD13DD"/>
    <w:rsid w:val="00FD1425"/>
    <w:rsid w:val="00FD1646"/>
    <w:rsid w:val="00FD172D"/>
    <w:rsid w:val="00FD17C6"/>
    <w:rsid w:val="00FD1823"/>
    <w:rsid w:val="00FD1AB1"/>
    <w:rsid w:val="00FD1ACD"/>
    <w:rsid w:val="00FD1BD4"/>
    <w:rsid w:val="00FD1D1C"/>
    <w:rsid w:val="00FD1D63"/>
    <w:rsid w:val="00FD1EAB"/>
    <w:rsid w:val="00FD1F72"/>
    <w:rsid w:val="00FD1F75"/>
    <w:rsid w:val="00FD1FA2"/>
    <w:rsid w:val="00FD1FC5"/>
    <w:rsid w:val="00FD200E"/>
    <w:rsid w:val="00FD203A"/>
    <w:rsid w:val="00FD21ED"/>
    <w:rsid w:val="00FD24C5"/>
    <w:rsid w:val="00FD2600"/>
    <w:rsid w:val="00FD260F"/>
    <w:rsid w:val="00FD2661"/>
    <w:rsid w:val="00FD2814"/>
    <w:rsid w:val="00FD2858"/>
    <w:rsid w:val="00FD28A7"/>
    <w:rsid w:val="00FD2916"/>
    <w:rsid w:val="00FD2977"/>
    <w:rsid w:val="00FD299C"/>
    <w:rsid w:val="00FD2B76"/>
    <w:rsid w:val="00FD2F7C"/>
    <w:rsid w:val="00FD2F7F"/>
    <w:rsid w:val="00FD30F0"/>
    <w:rsid w:val="00FD31EA"/>
    <w:rsid w:val="00FD33A3"/>
    <w:rsid w:val="00FD33E2"/>
    <w:rsid w:val="00FD356A"/>
    <w:rsid w:val="00FD36C4"/>
    <w:rsid w:val="00FD36D7"/>
    <w:rsid w:val="00FD3713"/>
    <w:rsid w:val="00FD38A8"/>
    <w:rsid w:val="00FD38AE"/>
    <w:rsid w:val="00FD38E9"/>
    <w:rsid w:val="00FD397C"/>
    <w:rsid w:val="00FD39D2"/>
    <w:rsid w:val="00FD3ADF"/>
    <w:rsid w:val="00FD3B47"/>
    <w:rsid w:val="00FD3B4F"/>
    <w:rsid w:val="00FD3C71"/>
    <w:rsid w:val="00FD3CDF"/>
    <w:rsid w:val="00FD3D40"/>
    <w:rsid w:val="00FD3D97"/>
    <w:rsid w:val="00FD3DDB"/>
    <w:rsid w:val="00FD3E41"/>
    <w:rsid w:val="00FD3F6E"/>
    <w:rsid w:val="00FD3FE8"/>
    <w:rsid w:val="00FD4142"/>
    <w:rsid w:val="00FD415B"/>
    <w:rsid w:val="00FD42FB"/>
    <w:rsid w:val="00FD43EF"/>
    <w:rsid w:val="00FD440C"/>
    <w:rsid w:val="00FD447A"/>
    <w:rsid w:val="00FD44C9"/>
    <w:rsid w:val="00FD458D"/>
    <w:rsid w:val="00FD47BC"/>
    <w:rsid w:val="00FD4A1C"/>
    <w:rsid w:val="00FD4C82"/>
    <w:rsid w:val="00FD4F1F"/>
    <w:rsid w:val="00FD4F39"/>
    <w:rsid w:val="00FD509D"/>
    <w:rsid w:val="00FD50BD"/>
    <w:rsid w:val="00FD5111"/>
    <w:rsid w:val="00FD51A9"/>
    <w:rsid w:val="00FD5357"/>
    <w:rsid w:val="00FD53D5"/>
    <w:rsid w:val="00FD55BD"/>
    <w:rsid w:val="00FD582E"/>
    <w:rsid w:val="00FD58AC"/>
    <w:rsid w:val="00FD594E"/>
    <w:rsid w:val="00FD5C79"/>
    <w:rsid w:val="00FD5D09"/>
    <w:rsid w:val="00FD5D0B"/>
    <w:rsid w:val="00FD5E0D"/>
    <w:rsid w:val="00FD5F02"/>
    <w:rsid w:val="00FD5F58"/>
    <w:rsid w:val="00FD5F90"/>
    <w:rsid w:val="00FD5FFC"/>
    <w:rsid w:val="00FD60CD"/>
    <w:rsid w:val="00FD6124"/>
    <w:rsid w:val="00FD61BE"/>
    <w:rsid w:val="00FD61CC"/>
    <w:rsid w:val="00FD62B3"/>
    <w:rsid w:val="00FD633D"/>
    <w:rsid w:val="00FD6426"/>
    <w:rsid w:val="00FD64ED"/>
    <w:rsid w:val="00FD65CB"/>
    <w:rsid w:val="00FD65EB"/>
    <w:rsid w:val="00FD6A8F"/>
    <w:rsid w:val="00FD6A9A"/>
    <w:rsid w:val="00FD6ACB"/>
    <w:rsid w:val="00FD6BAF"/>
    <w:rsid w:val="00FD6C18"/>
    <w:rsid w:val="00FD6D82"/>
    <w:rsid w:val="00FD6DCE"/>
    <w:rsid w:val="00FD6F72"/>
    <w:rsid w:val="00FD6FE7"/>
    <w:rsid w:val="00FD6FF0"/>
    <w:rsid w:val="00FD7115"/>
    <w:rsid w:val="00FD712E"/>
    <w:rsid w:val="00FD7143"/>
    <w:rsid w:val="00FD71C5"/>
    <w:rsid w:val="00FD7247"/>
    <w:rsid w:val="00FD7250"/>
    <w:rsid w:val="00FD73B5"/>
    <w:rsid w:val="00FD7565"/>
    <w:rsid w:val="00FD7683"/>
    <w:rsid w:val="00FD77AA"/>
    <w:rsid w:val="00FD7B41"/>
    <w:rsid w:val="00FD7B91"/>
    <w:rsid w:val="00FD7D4D"/>
    <w:rsid w:val="00FD7DEF"/>
    <w:rsid w:val="00FD7EAB"/>
    <w:rsid w:val="00FD7EEC"/>
    <w:rsid w:val="00FE0007"/>
    <w:rsid w:val="00FE00F4"/>
    <w:rsid w:val="00FE0254"/>
    <w:rsid w:val="00FE02EE"/>
    <w:rsid w:val="00FE036E"/>
    <w:rsid w:val="00FE0621"/>
    <w:rsid w:val="00FE0727"/>
    <w:rsid w:val="00FE0771"/>
    <w:rsid w:val="00FE078D"/>
    <w:rsid w:val="00FE082F"/>
    <w:rsid w:val="00FE0B5D"/>
    <w:rsid w:val="00FE0C0D"/>
    <w:rsid w:val="00FE0C3A"/>
    <w:rsid w:val="00FE0D34"/>
    <w:rsid w:val="00FE0D3E"/>
    <w:rsid w:val="00FE0EB3"/>
    <w:rsid w:val="00FE0F4F"/>
    <w:rsid w:val="00FE103B"/>
    <w:rsid w:val="00FE112E"/>
    <w:rsid w:val="00FE11C3"/>
    <w:rsid w:val="00FE1295"/>
    <w:rsid w:val="00FE13DF"/>
    <w:rsid w:val="00FE162A"/>
    <w:rsid w:val="00FE1632"/>
    <w:rsid w:val="00FE16D5"/>
    <w:rsid w:val="00FE16EA"/>
    <w:rsid w:val="00FE175F"/>
    <w:rsid w:val="00FE1760"/>
    <w:rsid w:val="00FE17AB"/>
    <w:rsid w:val="00FE1A28"/>
    <w:rsid w:val="00FE1C99"/>
    <w:rsid w:val="00FE1CD9"/>
    <w:rsid w:val="00FE1CE4"/>
    <w:rsid w:val="00FE1DE9"/>
    <w:rsid w:val="00FE1E24"/>
    <w:rsid w:val="00FE1E4E"/>
    <w:rsid w:val="00FE1F70"/>
    <w:rsid w:val="00FE1FF2"/>
    <w:rsid w:val="00FE22B4"/>
    <w:rsid w:val="00FE2310"/>
    <w:rsid w:val="00FE23DE"/>
    <w:rsid w:val="00FE25D8"/>
    <w:rsid w:val="00FE25E0"/>
    <w:rsid w:val="00FE269F"/>
    <w:rsid w:val="00FE26D5"/>
    <w:rsid w:val="00FE272C"/>
    <w:rsid w:val="00FE285B"/>
    <w:rsid w:val="00FE2955"/>
    <w:rsid w:val="00FE29BF"/>
    <w:rsid w:val="00FE2B6C"/>
    <w:rsid w:val="00FE2C56"/>
    <w:rsid w:val="00FE2D06"/>
    <w:rsid w:val="00FE2DC4"/>
    <w:rsid w:val="00FE2DD2"/>
    <w:rsid w:val="00FE2E24"/>
    <w:rsid w:val="00FE2FDE"/>
    <w:rsid w:val="00FE30B4"/>
    <w:rsid w:val="00FE34EB"/>
    <w:rsid w:val="00FE359C"/>
    <w:rsid w:val="00FE3740"/>
    <w:rsid w:val="00FE38AC"/>
    <w:rsid w:val="00FE391F"/>
    <w:rsid w:val="00FE3988"/>
    <w:rsid w:val="00FE3AC2"/>
    <w:rsid w:val="00FE3D95"/>
    <w:rsid w:val="00FE3E79"/>
    <w:rsid w:val="00FE4016"/>
    <w:rsid w:val="00FE404B"/>
    <w:rsid w:val="00FE4170"/>
    <w:rsid w:val="00FE421B"/>
    <w:rsid w:val="00FE425F"/>
    <w:rsid w:val="00FE4375"/>
    <w:rsid w:val="00FE45FE"/>
    <w:rsid w:val="00FE491A"/>
    <w:rsid w:val="00FE4B24"/>
    <w:rsid w:val="00FE4C4D"/>
    <w:rsid w:val="00FE4D39"/>
    <w:rsid w:val="00FE4EDA"/>
    <w:rsid w:val="00FE5032"/>
    <w:rsid w:val="00FE50B0"/>
    <w:rsid w:val="00FE515B"/>
    <w:rsid w:val="00FE51E7"/>
    <w:rsid w:val="00FE5212"/>
    <w:rsid w:val="00FE5290"/>
    <w:rsid w:val="00FE541C"/>
    <w:rsid w:val="00FE55FE"/>
    <w:rsid w:val="00FE5769"/>
    <w:rsid w:val="00FE5789"/>
    <w:rsid w:val="00FE5792"/>
    <w:rsid w:val="00FE57A0"/>
    <w:rsid w:val="00FE57AA"/>
    <w:rsid w:val="00FE57BC"/>
    <w:rsid w:val="00FE5916"/>
    <w:rsid w:val="00FE5969"/>
    <w:rsid w:val="00FE5C18"/>
    <w:rsid w:val="00FE5C7E"/>
    <w:rsid w:val="00FE5E20"/>
    <w:rsid w:val="00FE5EF2"/>
    <w:rsid w:val="00FE5EFE"/>
    <w:rsid w:val="00FE6260"/>
    <w:rsid w:val="00FE6318"/>
    <w:rsid w:val="00FE6330"/>
    <w:rsid w:val="00FE6389"/>
    <w:rsid w:val="00FE68D9"/>
    <w:rsid w:val="00FE6DF9"/>
    <w:rsid w:val="00FE6E0C"/>
    <w:rsid w:val="00FE6F66"/>
    <w:rsid w:val="00FE6F94"/>
    <w:rsid w:val="00FE712C"/>
    <w:rsid w:val="00FE7180"/>
    <w:rsid w:val="00FE727C"/>
    <w:rsid w:val="00FE732A"/>
    <w:rsid w:val="00FE73FB"/>
    <w:rsid w:val="00FE7438"/>
    <w:rsid w:val="00FE746E"/>
    <w:rsid w:val="00FE7487"/>
    <w:rsid w:val="00FE7533"/>
    <w:rsid w:val="00FE7560"/>
    <w:rsid w:val="00FE7563"/>
    <w:rsid w:val="00FE75ED"/>
    <w:rsid w:val="00FE77A8"/>
    <w:rsid w:val="00FE77AA"/>
    <w:rsid w:val="00FE77E1"/>
    <w:rsid w:val="00FE786D"/>
    <w:rsid w:val="00FE7946"/>
    <w:rsid w:val="00FE7A3D"/>
    <w:rsid w:val="00FE7A53"/>
    <w:rsid w:val="00FE7AE1"/>
    <w:rsid w:val="00FE7B3C"/>
    <w:rsid w:val="00FE7C36"/>
    <w:rsid w:val="00FE7D3F"/>
    <w:rsid w:val="00FF0042"/>
    <w:rsid w:val="00FF0080"/>
    <w:rsid w:val="00FF009E"/>
    <w:rsid w:val="00FF0292"/>
    <w:rsid w:val="00FF0468"/>
    <w:rsid w:val="00FF0473"/>
    <w:rsid w:val="00FF0499"/>
    <w:rsid w:val="00FF05B8"/>
    <w:rsid w:val="00FF05E8"/>
    <w:rsid w:val="00FF0695"/>
    <w:rsid w:val="00FF0853"/>
    <w:rsid w:val="00FF0892"/>
    <w:rsid w:val="00FF089B"/>
    <w:rsid w:val="00FF09F1"/>
    <w:rsid w:val="00FF0B25"/>
    <w:rsid w:val="00FF0BF4"/>
    <w:rsid w:val="00FF1052"/>
    <w:rsid w:val="00FF10C2"/>
    <w:rsid w:val="00FF136B"/>
    <w:rsid w:val="00FF13E4"/>
    <w:rsid w:val="00FF155A"/>
    <w:rsid w:val="00FF157C"/>
    <w:rsid w:val="00FF1735"/>
    <w:rsid w:val="00FF175B"/>
    <w:rsid w:val="00FF1773"/>
    <w:rsid w:val="00FF17D4"/>
    <w:rsid w:val="00FF18F8"/>
    <w:rsid w:val="00FF19B4"/>
    <w:rsid w:val="00FF1AF0"/>
    <w:rsid w:val="00FF1B34"/>
    <w:rsid w:val="00FF1CF3"/>
    <w:rsid w:val="00FF1FC4"/>
    <w:rsid w:val="00FF2155"/>
    <w:rsid w:val="00FF2177"/>
    <w:rsid w:val="00FF21DE"/>
    <w:rsid w:val="00FF2237"/>
    <w:rsid w:val="00FF2428"/>
    <w:rsid w:val="00FF24EB"/>
    <w:rsid w:val="00FF250B"/>
    <w:rsid w:val="00FF25A4"/>
    <w:rsid w:val="00FF25E3"/>
    <w:rsid w:val="00FF28FC"/>
    <w:rsid w:val="00FF295E"/>
    <w:rsid w:val="00FF296C"/>
    <w:rsid w:val="00FF2981"/>
    <w:rsid w:val="00FF2B03"/>
    <w:rsid w:val="00FF2B3B"/>
    <w:rsid w:val="00FF2BCF"/>
    <w:rsid w:val="00FF2CD9"/>
    <w:rsid w:val="00FF2D03"/>
    <w:rsid w:val="00FF2E32"/>
    <w:rsid w:val="00FF3212"/>
    <w:rsid w:val="00FF3392"/>
    <w:rsid w:val="00FF33B0"/>
    <w:rsid w:val="00FF3637"/>
    <w:rsid w:val="00FF36D8"/>
    <w:rsid w:val="00FF371A"/>
    <w:rsid w:val="00FF3738"/>
    <w:rsid w:val="00FF3751"/>
    <w:rsid w:val="00FF37B8"/>
    <w:rsid w:val="00FF38AE"/>
    <w:rsid w:val="00FF3929"/>
    <w:rsid w:val="00FF394F"/>
    <w:rsid w:val="00FF3A66"/>
    <w:rsid w:val="00FF3AF1"/>
    <w:rsid w:val="00FF3BD4"/>
    <w:rsid w:val="00FF3BFF"/>
    <w:rsid w:val="00FF3C83"/>
    <w:rsid w:val="00FF3FD8"/>
    <w:rsid w:val="00FF3FF6"/>
    <w:rsid w:val="00FF410D"/>
    <w:rsid w:val="00FF43E2"/>
    <w:rsid w:val="00FF43F6"/>
    <w:rsid w:val="00FF442A"/>
    <w:rsid w:val="00FF447B"/>
    <w:rsid w:val="00FF44ED"/>
    <w:rsid w:val="00FF4536"/>
    <w:rsid w:val="00FF4617"/>
    <w:rsid w:val="00FF4781"/>
    <w:rsid w:val="00FF484B"/>
    <w:rsid w:val="00FF486F"/>
    <w:rsid w:val="00FF4920"/>
    <w:rsid w:val="00FF4957"/>
    <w:rsid w:val="00FF495C"/>
    <w:rsid w:val="00FF4AD8"/>
    <w:rsid w:val="00FF4D62"/>
    <w:rsid w:val="00FF4F39"/>
    <w:rsid w:val="00FF507F"/>
    <w:rsid w:val="00FF516B"/>
    <w:rsid w:val="00FF543E"/>
    <w:rsid w:val="00FF547D"/>
    <w:rsid w:val="00FF54DE"/>
    <w:rsid w:val="00FF55BB"/>
    <w:rsid w:val="00FF57D4"/>
    <w:rsid w:val="00FF580D"/>
    <w:rsid w:val="00FF5924"/>
    <w:rsid w:val="00FF5944"/>
    <w:rsid w:val="00FF5A43"/>
    <w:rsid w:val="00FF5A5D"/>
    <w:rsid w:val="00FF5AAD"/>
    <w:rsid w:val="00FF5E53"/>
    <w:rsid w:val="00FF6127"/>
    <w:rsid w:val="00FF61B8"/>
    <w:rsid w:val="00FF6306"/>
    <w:rsid w:val="00FF6397"/>
    <w:rsid w:val="00FF64C6"/>
    <w:rsid w:val="00FF6667"/>
    <w:rsid w:val="00FF674C"/>
    <w:rsid w:val="00FF6811"/>
    <w:rsid w:val="00FF6821"/>
    <w:rsid w:val="00FF6925"/>
    <w:rsid w:val="00FF699A"/>
    <w:rsid w:val="00FF6B4D"/>
    <w:rsid w:val="00FF6BDA"/>
    <w:rsid w:val="00FF6BF4"/>
    <w:rsid w:val="00FF6C3F"/>
    <w:rsid w:val="00FF6F75"/>
    <w:rsid w:val="00FF70DC"/>
    <w:rsid w:val="00FF715A"/>
    <w:rsid w:val="00FF7193"/>
    <w:rsid w:val="00FF7228"/>
    <w:rsid w:val="00FF73B8"/>
    <w:rsid w:val="00FF747C"/>
    <w:rsid w:val="00FF7493"/>
    <w:rsid w:val="00FF752F"/>
    <w:rsid w:val="00FF7642"/>
    <w:rsid w:val="00FF78CE"/>
    <w:rsid w:val="00FF7B54"/>
    <w:rsid w:val="00FF7B64"/>
    <w:rsid w:val="00FF7D2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8F284AB"/>
    <w:rsid w:val="19C0D2A0"/>
    <w:rsid w:val="19F65FB5"/>
    <w:rsid w:val="1A9E6D23"/>
    <w:rsid w:val="1ABAA531"/>
    <w:rsid w:val="1B923016"/>
    <w:rsid w:val="1BCE8EE4"/>
    <w:rsid w:val="1D23C77B"/>
    <w:rsid w:val="1DC3217F"/>
    <w:rsid w:val="1F95CEE1"/>
    <w:rsid w:val="1FA430CC"/>
    <w:rsid w:val="2187909E"/>
    <w:rsid w:val="2205EBA2"/>
    <w:rsid w:val="2227B42D"/>
    <w:rsid w:val="2242CDA6"/>
    <w:rsid w:val="22A5BF10"/>
    <w:rsid w:val="230DF6A3"/>
    <w:rsid w:val="23B32291"/>
    <w:rsid w:val="23E19E1E"/>
    <w:rsid w:val="244EFEA9"/>
    <w:rsid w:val="246AC635"/>
    <w:rsid w:val="24EC7387"/>
    <w:rsid w:val="26141DAF"/>
    <w:rsid w:val="2614F386"/>
    <w:rsid w:val="2651A2B9"/>
    <w:rsid w:val="269BBB7E"/>
    <w:rsid w:val="26B5C613"/>
    <w:rsid w:val="26E678A9"/>
    <w:rsid w:val="2784DDB1"/>
    <w:rsid w:val="27BA147B"/>
    <w:rsid w:val="28AAC82A"/>
    <w:rsid w:val="28D5111C"/>
    <w:rsid w:val="28E38AF8"/>
    <w:rsid w:val="2A6672D7"/>
    <w:rsid w:val="2AA35616"/>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5360DC9"/>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7D9D5F"/>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4F6502C5"/>
    <w:rsid w:val="4FE20489"/>
    <w:rsid w:val="502961EF"/>
    <w:rsid w:val="506A91A2"/>
    <w:rsid w:val="508E0EC2"/>
    <w:rsid w:val="5096BA19"/>
    <w:rsid w:val="521979C4"/>
    <w:rsid w:val="52254CA5"/>
    <w:rsid w:val="52FD30D0"/>
    <w:rsid w:val="539132DA"/>
    <w:rsid w:val="53926550"/>
    <w:rsid w:val="53D4C774"/>
    <w:rsid w:val="551BF0B2"/>
    <w:rsid w:val="558907A3"/>
    <w:rsid w:val="565C7B18"/>
    <w:rsid w:val="566B99AB"/>
    <w:rsid w:val="57D30ECB"/>
    <w:rsid w:val="580E437B"/>
    <w:rsid w:val="586FF57B"/>
    <w:rsid w:val="590068FE"/>
    <w:rsid w:val="59197F60"/>
    <w:rsid w:val="5A5E7DB3"/>
    <w:rsid w:val="5B280C04"/>
    <w:rsid w:val="5BE6FAF6"/>
    <w:rsid w:val="5C600BEB"/>
    <w:rsid w:val="5CD4E2E9"/>
    <w:rsid w:val="5D0D4528"/>
    <w:rsid w:val="5D6419F1"/>
    <w:rsid w:val="5D7D0DA4"/>
    <w:rsid w:val="5DDD2AF1"/>
    <w:rsid w:val="5E2ED308"/>
    <w:rsid w:val="5E86A24B"/>
    <w:rsid w:val="5E9A91FA"/>
    <w:rsid w:val="5F5E5E32"/>
    <w:rsid w:val="5FE5B640"/>
    <w:rsid w:val="604A49EA"/>
    <w:rsid w:val="604CE088"/>
    <w:rsid w:val="6057286B"/>
    <w:rsid w:val="6132B804"/>
    <w:rsid w:val="61382F7E"/>
    <w:rsid w:val="61D4A66B"/>
    <w:rsid w:val="622A65B2"/>
    <w:rsid w:val="62D3A971"/>
    <w:rsid w:val="631D56AB"/>
    <w:rsid w:val="631E2998"/>
    <w:rsid w:val="63A9D452"/>
    <w:rsid w:val="63D35B75"/>
    <w:rsid w:val="648A239B"/>
    <w:rsid w:val="64A3B7B6"/>
    <w:rsid w:val="6805516A"/>
    <w:rsid w:val="68181DEA"/>
    <w:rsid w:val="688613ED"/>
    <w:rsid w:val="68E2EE3B"/>
    <w:rsid w:val="69A80836"/>
    <w:rsid w:val="6A04EE49"/>
    <w:rsid w:val="6A8082CA"/>
    <w:rsid w:val="6C0C45AF"/>
    <w:rsid w:val="6C47516E"/>
    <w:rsid w:val="6C4A1B0A"/>
    <w:rsid w:val="6D4CFBFC"/>
    <w:rsid w:val="6DE7B081"/>
    <w:rsid w:val="6DEEF9BA"/>
    <w:rsid w:val="6E638E90"/>
    <w:rsid w:val="6E6899D1"/>
    <w:rsid w:val="6FE0A7F5"/>
    <w:rsid w:val="6FF47180"/>
    <w:rsid w:val="70361AC5"/>
    <w:rsid w:val="70B090C3"/>
    <w:rsid w:val="7107F519"/>
    <w:rsid w:val="71A023E9"/>
    <w:rsid w:val="728A4135"/>
    <w:rsid w:val="729181D1"/>
    <w:rsid w:val="72BD6C56"/>
    <w:rsid w:val="74141EE1"/>
    <w:rsid w:val="74580766"/>
    <w:rsid w:val="7666BBCB"/>
    <w:rsid w:val="76BB0163"/>
    <w:rsid w:val="76C34522"/>
    <w:rsid w:val="774BBFA3"/>
    <w:rsid w:val="77FBBA97"/>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5835572D-51C3-48CC-BF62-F10C30D11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0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32530"/>
    <w:rPr>
      <w:rFonts w:ascii="Arial" w:hAnsi="Arial"/>
      <w:sz w:val="18"/>
      <w:szCs w:val="22"/>
    </w:rPr>
  </w:style>
  <w:style w:type="character" w:customStyle="1" w:styleId="ui-provider">
    <w:name w:val="ui-provider"/>
    <w:basedOn w:val="DefaultParagraphFont"/>
    <w:rsid w:val="00932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29273653">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257917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0676783">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5" ma:contentTypeDescription="Create a new document." ma:contentTypeScope="" ma:versionID="84ca63d31256cdfb1d823e72e6940f91">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23ad54a855ea4cd090bb8cf50fe266a0"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customXml/itemProps3.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4.xml><?xml version="1.0" encoding="utf-8"?>
<ds:datastoreItem xmlns:ds="http://schemas.openxmlformats.org/officeDocument/2006/customXml" ds:itemID="{61FE466F-FCBA-467F-B218-6D09EA4F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2574</TotalTime>
  <Pages>26</Pages>
  <Words>6730</Words>
  <Characters>29499</Characters>
  <Application>Microsoft Office Word</Application>
  <DocSecurity>0</DocSecurity>
  <Lines>245</Lines>
  <Paragraphs>72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Chaveewan Srikun</cp:lastModifiedBy>
  <cp:revision>6293</cp:revision>
  <cp:lastPrinted>2024-08-14T16:42:00Z</cp:lastPrinted>
  <dcterms:created xsi:type="dcterms:W3CDTF">2023-08-14T09:07:00Z</dcterms:created>
  <dcterms:modified xsi:type="dcterms:W3CDTF">2024-08-14T12:58:00Z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