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5BE8D" w14:textId="1BCECC45" w:rsidR="00E5729A" w:rsidRDefault="002859D9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5729A" w:rsidRPr="00E74C85">
        <w:rPr>
          <w:rFonts w:ascii="Angsana New" w:hAnsi="Angsana New"/>
          <w:b/>
          <w:bCs/>
          <w:sz w:val="30"/>
          <w:szCs w:val="30"/>
        </w:rPr>
        <w:t>.</w:t>
      </w:r>
      <w:r w:rsidR="00E5729A" w:rsidRPr="00E74C85">
        <w:rPr>
          <w:rFonts w:ascii="Angsana New" w:hAnsi="Angsana New"/>
          <w:b/>
          <w:bCs/>
          <w:sz w:val="30"/>
          <w:szCs w:val="30"/>
        </w:rPr>
        <w:tab/>
      </w:r>
      <w:r w:rsidR="00E5729A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8BD229" w14:textId="77777777"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90A2572" w14:textId="6F2C32E9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354B42E2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351A1FC" w14:textId="17B7BBEC"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</w:p>
    <w:p w14:paraId="0DBFF7C6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8911563" w14:textId="72EEAEE8"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10EE421F" w14:textId="77777777"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14:paraId="0A97759C" w14:textId="77777777" w:rsidTr="00636DEE">
        <w:tc>
          <w:tcPr>
            <w:tcW w:w="2942" w:type="dxa"/>
          </w:tcPr>
          <w:p w14:paraId="1F6B59DC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3020B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55257E2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02448F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0CD20D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5BE32E16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356BFB61" w14:textId="77777777"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14:paraId="3956A6CD" w14:textId="77777777" w:rsidTr="00636DEE">
        <w:tc>
          <w:tcPr>
            <w:tcW w:w="2942" w:type="dxa"/>
          </w:tcPr>
          <w:p w14:paraId="6F878C14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15D420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6677A903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9BCCAE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F07FAF6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0033A1B6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CF7DA3" w14:textId="7DB360C3" w:rsidR="007A66AF" w:rsidRPr="00E66787" w:rsidRDefault="00DB16BA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</w:t>
            </w:r>
            <w:r w:rsidR="004277E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4277E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13AABC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389D253" w14:textId="0E0068BD" w:rsidR="007A66AF" w:rsidRPr="00E66787" w:rsidRDefault="00DB16B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66A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14:paraId="6FC85C8E" w14:textId="77777777" w:rsidTr="007F05B0">
        <w:tc>
          <w:tcPr>
            <w:tcW w:w="2942" w:type="dxa"/>
            <w:tcBorders>
              <w:bottom w:val="single" w:sz="4" w:space="0" w:color="auto"/>
            </w:tcBorders>
          </w:tcPr>
          <w:p w14:paraId="4C49C87C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459D17DC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36A93275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14017CB0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81918AC" w14:textId="77777777"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15D442D2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143EF2" w14:textId="3E549B25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DB16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2BF766C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62EE307" w14:textId="35B29613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DB16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666A" w:rsidRPr="00E66787" w14:paraId="2BA9E380" w14:textId="77777777" w:rsidTr="007F05B0">
        <w:tc>
          <w:tcPr>
            <w:tcW w:w="2942" w:type="dxa"/>
            <w:vAlign w:val="center"/>
          </w:tcPr>
          <w:p w14:paraId="7493ABB1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602EAC18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798D0C3A" w14:textId="77777777"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14:paraId="331B0269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E383B01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3E3C6C6E" w14:textId="77777777"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189459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5CFFF2BF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6210701D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14:paraId="62D552AC" w14:textId="77777777" w:rsidTr="007F05B0">
        <w:tc>
          <w:tcPr>
            <w:tcW w:w="2942" w:type="dxa"/>
            <w:vAlign w:val="center"/>
          </w:tcPr>
          <w:p w14:paraId="2F896C9C" w14:textId="77777777"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46185E9C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2FF25A85" w14:textId="77777777"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F875D9B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71EF37B" w14:textId="77777777"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496F6603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A960FF" w14:textId="77777777" w:rsidR="00EB666A" w:rsidRPr="00C973F9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9FB03A8" w14:textId="77777777"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5DC828E2" w14:textId="77777777"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14:paraId="4E32B387" w14:textId="77777777" w:rsidTr="007F05B0">
        <w:tc>
          <w:tcPr>
            <w:tcW w:w="2942" w:type="dxa"/>
          </w:tcPr>
          <w:p w14:paraId="2CD171E5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7A0B16C2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6751600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24D9CBDA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526E3978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99F912D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914A5C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45DE6B30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0C2DA05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2859D9" w:rsidRPr="002859D9" w14:paraId="04B39503" w14:textId="77777777" w:rsidTr="007F05B0">
        <w:tc>
          <w:tcPr>
            <w:tcW w:w="2942" w:type="dxa"/>
          </w:tcPr>
          <w:p w14:paraId="28EBC23C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7874E09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CC9B219" w14:textId="77777777"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0C22242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2A8E1CB" w14:textId="77777777"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3EAFBD9" w14:textId="77777777"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CC5D4E" w14:textId="77777777"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32454A4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73CFC488" w14:textId="77777777"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9D9" w:rsidRPr="002859D9" w14:paraId="5569F3EF" w14:textId="77777777" w:rsidTr="001E16EC">
        <w:tc>
          <w:tcPr>
            <w:tcW w:w="2942" w:type="dxa"/>
            <w:vAlign w:val="center"/>
          </w:tcPr>
          <w:p w14:paraId="1A4F1A19" w14:textId="0773D140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67A8E0F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4CB19D4" w14:textId="012F3B2D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0EAAB96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69760A9" w14:textId="0BFDE64C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38640EBC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19605E1" w14:textId="2678A6E3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236C82CC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14E2A1E8" w14:textId="7DA7170F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59D9" w:rsidRPr="002859D9" w14:paraId="07630F3C" w14:textId="77777777" w:rsidTr="001E16EC">
        <w:tc>
          <w:tcPr>
            <w:tcW w:w="2942" w:type="dxa"/>
            <w:vAlign w:val="center"/>
          </w:tcPr>
          <w:p w14:paraId="4A680157" w14:textId="0E2C92AD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13083AE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3DC870A8" w14:textId="5F03A839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4D96B479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9965ED3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8C08877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D3FFF77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B3867F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3DF8A873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3DFF32D4" w14:textId="77777777" w:rsidTr="001E16EC">
        <w:tc>
          <w:tcPr>
            <w:tcW w:w="2942" w:type="dxa"/>
            <w:vAlign w:val="center"/>
          </w:tcPr>
          <w:p w14:paraId="540AC046" w14:textId="2A598772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14:paraId="3B7F2E4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91EFC0A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4B7BF7B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839C633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B755750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FA3682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ADFCD66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26D7C076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7BF20590" w14:textId="77777777" w:rsidTr="007F05B0">
        <w:tc>
          <w:tcPr>
            <w:tcW w:w="2942" w:type="dxa"/>
          </w:tcPr>
          <w:p w14:paraId="093995DC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136C030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2C77ABCF" w14:textId="77777777" w:rsidR="002859D9" w:rsidRPr="002859D9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606EAC9" w14:textId="77777777" w:rsidR="002859D9" w:rsidRPr="002859D9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5269E40B" w14:textId="77777777" w:rsidR="002859D9" w:rsidRPr="002859D9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35E52F9" w14:textId="77777777" w:rsidR="002859D9" w:rsidRPr="002859D9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4A1FBDE" w14:textId="77777777" w:rsidR="002859D9" w:rsidRPr="002859D9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5482C39" w14:textId="77777777" w:rsidR="002859D9" w:rsidRPr="002859D9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5CD53F80" w14:textId="77777777" w:rsidR="002859D9" w:rsidRPr="002859D9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9D9" w:rsidRPr="002859D9" w14:paraId="1E424931" w14:textId="77777777" w:rsidTr="00C34AC6">
        <w:tc>
          <w:tcPr>
            <w:tcW w:w="2942" w:type="dxa"/>
            <w:vAlign w:val="center"/>
          </w:tcPr>
          <w:p w14:paraId="5A1C16AB" w14:textId="54BE2085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029E88F9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6F96CAF" w14:textId="4326B4E8" w:rsidR="002859D9" w:rsidRPr="002859D9" w:rsidRDefault="00B57CE5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57CE5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79CB4034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056AF871" w14:textId="1BF7082B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3C9A9BD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81BBB0" w14:textId="6F0126B8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14:paraId="7E0A048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615BEA8F" w14:textId="1A375D8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2859D9" w:rsidRPr="002859D9" w14:paraId="5DEA60FE" w14:textId="77777777" w:rsidTr="00C34AC6">
        <w:tc>
          <w:tcPr>
            <w:tcW w:w="2942" w:type="dxa"/>
            <w:vAlign w:val="center"/>
          </w:tcPr>
          <w:p w14:paraId="67899B73" w14:textId="590BC11C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251D8703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78D137B5" w14:textId="5328313D" w:rsidR="002859D9" w:rsidRPr="002859D9" w:rsidRDefault="00B57CE5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57CE5">
              <w:rPr>
                <w:rFonts w:ascii="Angsana New" w:hAnsi="Angsana New"/>
                <w:sz w:val="30"/>
                <w:szCs w:val="30"/>
                <w:cs/>
              </w:rPr>
              <w:t>อิฐมวลเบา</w:t>
            </w:r>
          </w:p>
        </w:tc>
        <w:tc>
          <w:tcPr>
            <w:tcW w:w="283" w:type="dxa"/>
            <w:vAlign w:val="center"/>
          </w:tcPr>
          <w:p w14:paraId="0D530EBF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6696FC1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5F12C0F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0341956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9BCC293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29813C13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1A969ACE" w14:textId="77777777" w:rsidTr="00C34AC6">
        <w:tc>
          <w:tcPr>
            <w:tcW w:w="2942" w:type="dxa"/>
            <w:vAlign w:val="center"/>
          </w:tcPr>
          <w:p w14:paraId="3B63597C" w14:textId="0EF4C74F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ทางอ้อมโดย บริษัท ชลประทีป</w:t>
            </w:r>
          </w:p>
        </w:tc>
        <w:tc>
          <w:tcPr>
            <w:tcW w:w="284" w:type="dxa"/>
            <w:vAlign w:val="center"/>
          </w:tcPr>
          <w:p w14:paraId="6D6CB0C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7DC6AE1D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A12770F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16E6346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2E352B1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5E8171C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3CB599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3B3926E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0A2B9B8D" w14:textId="77777777" w:rsidTr="00C34AC6">
        <w:tc>
          <w:tcPr>
            <w:tcW w:w="2942" w:type="dxa"/>
            <w:vAlign w:val="center"/>
          </w:tcPr>
          <w:p w14:paraId="690E6FC3" w14:textId="5F8ED326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และบริษัท</w:t>
            </w:r>
          </w:p>
        </w:tc>
        <w:tc>
          <w:tcPr>
            <w:tcW w:w="284" w:type="dxa"/>
            <w:vAlign w:val="center"/>
          </w:tcPr>
          <w:p w14:paraId="69E2885E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32967A02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1D35BDE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47835E1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2B7D79A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1D6E0C5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B79DDC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5D3D0D1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6A88B61F" w14:textId="77777777" w:rsidTr="00C34AC6">
        <w:tc>
          <w:tcPr>
            <w:tcW w:w="2942" w:type="dxa"/>
            <w:vAlign w:val="center"/>
          </w:tcPr>
          <w:p w14:paraId="3C82878E" w14:textId="05475484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14:paraId="7697321E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216A9971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18D574D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765AD0E1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50C3284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FFA9F4A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CBD893D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2E46BB35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A1E275A" w14:textId="77777777" w:rsidR="00284EE6" w:rsidRDefault="00284EE6"/>
    <w:p w14:paraId="41D85673" w14:textId="77777777" w:rsidR="0025797F" w:rsidRDefault="0025797F"/>
    <w:p w14:paraId="237960CE" w14:textId="77777777" w:rsidR="00887882" w:rsidRDefault="00887882"/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14:paraId="3481AFA6" w14:textId="77777777" w:rsidTr="008F6A38">
        <w:tc>
          <w:tcPr>
            <w:tcW w:w="2942" w:type="dxa"/>
          </w:tcPr>
          <w:p w14:paraId="0C1DA6B0" w14:textId="77777777"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84" w:type="dxa"/>
          </w:tcPr>
          <w:p w14:paraId="68907160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085A4CA1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3A821A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E9DC91B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6638EA59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3083347F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14:paraId="0083DD8C" w14:textId="77777777" w:rsidTr="008F6A38">
        <w:tc>
          <w:tcPr>
            <w:tcW w:w="2942" w:type="dxa"/>
          </w:tcPr>
          <w:p w14:paraId="6E3C4007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714CBF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D9A0D22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F6B1B6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80C5D38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0D611FD6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0F1D32" w14:textId="50D61EB3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</w:t>
            </w:r>
            <w:r w:rsidR="004277EE">
              <w:rPr>
                <w:rFonts w:ascii="Angsana New" w:hAnsi="Angsana New"/>
                <w:sz w:val="30"/>
                <w:szCs w:val="30"/>
              </w:rPr>
              <w:t>0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277E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8DFF9CD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37F2A3A" w14:textId="352B6287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797F" w:rsidRPr="00E66787" w14:paraId="533D8FD0" w14:textId="77777777" w:rsidTr="008F6A38">
        <w:tc>
          <w:tcPr>
            <w:tcW w:w="2942" w:type="dxa"/>
            <w:tcBorders>
              <w:bottom w:val="single" w:sz="4" w:space="0" w:color="auto"/>
            </w:tcBorders>
          </w:tcPr>
          <w:p w14:paraId="5DD6FB9B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1B7F488C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7D0EDCA0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3E32E80D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1FD135D" w14:textId="77777777"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24DCAC0E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C163B0" w14:textId="2D2B1E22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B16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561A1F2B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32A925B" w14:textId="4532C7C1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B16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967F4" w:rsidRPr="00AC3902" w14:paraId="54486D30" w14:textId="77777777" w:rsidTr="007F05B0">
        <w:tc>
          <w:tcPr>
            <w:tcW w:w="2942" w:type="dxa"/>
            <w:vAlign w:val="center"/>
          </w:tcPr>
          <w:p w14:paraId="77943206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สโ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ตน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0B5016FB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A8E45F8" w14:textId="77777777"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5F1F0A11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44D21940" w14:textId="77777777"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B1F7561" w14:textId="77777777"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E6EEDF" w14:textId="77777777" w:rsidR="005967F4" w:rsidRPr="00C973F9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06669252" w14:textId="77777777"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14:paraId="2807F4D6" w14:textId="77777777"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14:paraId="65D8397E" w14:textId="77777777" w:rsidTr="007F05B0">
        <w:tc>
          <w:tcPr>
            <w:tcW w:w="2942" w:type="dxa"/>
            <w:vAlign w:val="center"/>
          </w:tcPr>
          <w:p w14:paraId="7991B428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5B96E0C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5BFA498" w14:textId="77777777"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741A13B6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27732BAC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085F3762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7DC7288" w14:textId="77777777" w:rsidR="00EB666A" w:rsidRPr="00C973F9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F22B3A1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21521ABB" w14:textId="77777777"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5960" w:rsidRPr="00AC3902" w14:paraId="728F210E" w14:textId="77777777" w:rsidTr="007F05B0">
        <w:tc>
          <w:tcPr>
            <w:tcW w:w="2942" w:type="dxa"/>
            <w:vAlign w:val="center"/>
          </w:tcPr>
          <w:p w14:paraId="33229481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0A7EAC2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54E602C5" w14:textId="77777777" w:rsidR="00B05960" w:rsidRPr="00B05960" w:rsidRDefault="00B0596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70527CB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BD463A0" w14:textId="77777777" w:rsidR="00B05960" w:rsidRPr="00B05960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DFEB289" w14:textId="77777777"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F142191" w14:textId="77777777" w:rsidR="00B05960" w:rsidRPr="00C973F9" w:rsidRDefault="00B05960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2586B74" w14:textId="77777777" w:rsidR="00B05960" w:rsidRPr="00B05960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651F0852" w14:textId="77777777" w:rsidR="00B05960" w:rsidRPr="00B05960" w:rsidRDefault="00B05960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05960" w:rsidRPr="00AC3902" w14:paraId="3CFED6EC" w14:textId="77777777" w:rsidTr="000C1757">
        <w:tc>
          <w:tcPr>
            <w:tcW w:w="2942" w:type="dxa"/>
          </w:tcPr>
          <w:p w14:paraId="77F40C2B" w14:textId="77777777" w:rsidR="00B05960" w:rsidRPr="000D465B" w:rsidRDefault="00B05960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ชาลี </w:t>
            </w:r>
            <w:proofErr w:type="spellStart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ท็</w:t>
            </w:r>
            <w:proofErr w:type="spellEnd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 xml:space="preserve">อป </w:t>
            </w:r>
            <w:proofErr w:type="spellStart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โล</w:t>
            </w:r>
            <w:proofErr w:type="spellEnd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จิสติ</w:t>
            </w:r>
            <w:proofErr w:type="spellStart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กส์</w:t>
            </w:r>
            <w:proofErr w:type="spellEnd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6883D803" w14:textId="77777777" w:rsidR="00B05960" w:rsidRPr="000D465B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2502D7D0" w14:textId="77777777" w:rsidR="00B05960" w:rsidRPr="000D465B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ให้เช่าและบริการคลังสินค้า</w:t>
            </w:r>
          </w:p>
        </w:tc>
        <w:tc>
          <w:tcPr>
            <w:tcW w:w="283" w:type="dxa"/>
            <w:vAlign w:val="center"/>
          </w:tcPr>
          <w:p w14:paraId="791E0F8A" w14:textId="77777777" w:rsidR="00B05960" w:rsidRPr="000D465B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11471E31" w14:textId="77777777" w:rsidR="00B05960" w:rsidRPr="000D465B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05DF76B" w14:textId="77777777" w:rsidR="00B05960" w:rsidRPr="000D465B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FE9B7DC" w14:textId="09A5C74E" w:rsidR="00B05960" w:rsidRPr="000D465B" w:rsidRDefault="000D465B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84" w:type="dxa"/>
            <w:vAlign w:val="center"/>
          </w:tcPr>
          <w:p w14:paraId="243F53A8" w14:textId="77777777" w:rsidR="00B05960" w:rsidRPr="000D465B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2C791A9D" w14:textId="77777777" w:rsidR="00B05960" w:rsidRPr="000D465B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</w:tr>
      <w:tr w:rsidR="00B05960" w:rsidRPr="00AC3902" w14:paraId="60737F3F" w14:textId="77777777" w:rsidTr="000C1757">
        <w:tc>
          <w:tcPr>
            <w:tcW w:w="2942" w:type="dxa"/>
          </w:tcPr>
          <w:p w14:paraId="1787E611" w14:textId="482608B6" w:rsidR="00B05960" w:rsidRPr="000D465B" w:rsidRDefault="004636E5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 xml:space="preserve">โซลูชั่น </w:t>
            </w:r>
            <w:r w:rsidR="00B05960" w:rsidRPr="000D465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5391D4D8" w14:textId="77777777" w:rsidR="00B05960" w:rsidRPr="000D465B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1C9F44ED" w14:textId="77777777" w:rsidR="00B05960" w:rsidRPr="000D465B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5240580" w14:textId="77777777" w:rsidR="00B05960" w:rsidRPr="000D465B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71F3CB53" w14:textId="77777777" w:rsidR="00B05960" w:rsidRPr="000D465B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0CC2876" w14:textId="77777777" w:rsidR="00B05960" w:rsidRPr="000D465B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33913B5" w14:textId="77777777" w:rsidR="00B05960" w:rsidRPr="000D465B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FB5BC40" w14:textId="77777777" w:rsidR="00B05960" w:rsidRPr="000D465B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5A03D79D" w14:textId="77777777" w:rsidR="00B05960" w:rsidRPr="000D465B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F3FC01A" w14:textId="77777777" w:rsidR="00355F3B" w:rsidRPr="002A6E56" w:rsidRDefault="00355F3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15298CD" w14:textId="42C06360" w:rsidR="000D465B" w:rsidRDefault="000D465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 xml:space="preserve">*** </w:t>
      </w:r>
      <w:r w:rsidR="003F66AC" w:rsidRPr="003F66AC">
        <w:rPr>
          <w:rFonts w:ascii="Angsana New" w:hAnsi="Angsana New"/>
          <w:cs/>
          <w:lang w:val="en-US"/>
        </w:rPr>
        <w:t xml:space="preserve">ดูรายละเอียดตามที่กล่าวในหมายเหตุ </w:t>
      </w:r>
      <w:r w:rsidR="003F485F">
        <w:rPr>
          <w:rFonts w:ascii="Angsana New" w:hAnsi="Angsana New"/>
          <w:lang w:val="en-US"/>
        </w:rPr>
        <w:t>6</w:t>
      </w:r>
    </w:p>
    <w:p w14:paraId="55A8ACF2" w14:textId="77777777" w:rsidR="000D465B" w:rsidRPr="000D465B" w:rsidRDefault="000D465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B96C2D" w14:textId="58BC94E3"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14:paraId="4377F1AC" w14:textId="77777777"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B7F2454" w14:textId="77777777"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07A1AA59" w14:textId="77777777"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14:paraId="6010C74F" w14:textId="2964CE07" w:rsidR="00790D37" w:rsidRDefault="00790D37" w:rsidP="00790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DB16BA" w:rsidRPr="00DB16BA">
        <w:rPr>
          <w:rFonts w:ascii="Angsana New" w:hAnsi="Angsana New"/>
          <w:sz w:val="30"/>
          <w:szCs w:val="30"/>
        </w:rPr>
        <w:t>6</w:t>
      </w:r>
      <w:r w:rsidR="00DB16BA">
        <w:rPr>
          <w:rFonts w:ascii="Angsana New" w:hAnsi="Angsana New"/>
          <w:sz w:val="30"/>
          <w:szCs w:val="30"/>
        </w:rPr>
        <w:t>7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8F2B77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7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</w:t>
      </w:r>
      <w:r w:rsidR="00C973F9">
        <w:rPr>
          <w:rFonts w:ascii="Angsana New" w:hAnsi="Angsana New" w:hint="cs"/>
          <w:sz w:val="30"/>
          <w:szCs w:val="30"/>
          <w:cs/>
        </w:rPr>
        <w:t>โดย</w:t>
      </w:r>
      <w:r w:rsidRPr="0092766A">
        <w:rPr>
          <w:rFonts w:ascii="Angsana New" w:hAnsi="Angsana New"/>
          <w:sz w:val="30"/>
          <w:szCs w:val="30"/>
          <w:cs/>
        </w:rPr>
        <w:t>ไม่มีผลกระทบ</w:t>
      </w:r>
      <w:r w:rsidR="00C973F9">
        <w:rPr>
          <w:rFonts w:ascii="Angsana New" w:hAnsi="Angsana New" w:hint="cs"/>
          <w:sz w:val="30"/>
          <w:szCs w:val="30"/>
          <w:cs/>
        </w:rPr>
        <w:t>ที่</w:t>
      </w:r>
      <w:r w:rsidRPr="0092766A">
        <w:rPr>
          <w:rFonts w:ascii="Angsana New" w:hAnsi="Angsana New"/>
          <w:sz w:val="30"/>
          <w:szCs w:val="30"/>
          <w:cs/>
        </w:rPr>
        <w:t>เป็นสาระสำคัญต่องบการเงินของ</w:t>
      </w:r>
      <w:r w:rsidR="00C23837"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14:paraId="32FC0A6D" w14:textId="77777777" w:rsidR="00DB16BA" w:rsidRPr="00FD2147" w:rsidRDefault="00DB16BA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B6C93F6" w14:textId="77777777"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14:paraId="3F75228D" w14:textId="77777777"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14:paraId="0BBB6181" w14:textId="67C875EA" w:rsidR="004416F2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</w:t>
      </w:r>
      <w:r w:rsidR="004277EE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 w:rsidRPr="00DB16BA">
        <w:rPr>
          <w:rFonts w:ascii="Angsana New" w:hAnsi="Angsana New" w:hint="cs"/>
          <w:sz w:val="30"/>
          <w:szCs w:val="30"/>
        </w:rPr>
        <w:t>3</w:t>
      </w:r>
      <w:r w:rsidR="004277EE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277EE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DB16BA">
        <w:rPr>
          <w:rFonts w:ascii="Angsana New" w:hAnsi="Angsana New"/>
          <w:sz w:val="30"/>
          <w:szCs w:val="30"/>
        </w:rPr>
        <w:t>6</w:t>
      </w:r>
      <w:r w:rsidR="000D465B">
        <w:rPr>
          <w:rFonts w:ascii="Angsana New" w:hAnsi="Angsana New" w:hint="cs"/>
          <w:sz w:val="30"/>
          <w:szCs w:val="30"/>
          <w:cs/>
        </w:rPr>
        <w:t xml:space="preserve"> </w:t>
      </w:r>
      <w:r w:rsidR="000D465B" w:rsidRPr="00BA4E0C">
        <w:rPr>
          <w:rFonts w:ascii="Angsana New" w:hAnsi="Angsana New" w:hint="cs"/>
          <w:sz w:val="30"/>
          <w:szCs w:val="30"/>
          <w:cs/>
        </w:rPr>
        <w:t>ยกเว้น</w:t>
      </w:r>
      <w:r w:rsidR="00BA4E0C" w:rsidRPr="00BA4E0C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="00BA4E0C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ในงบการเงินเฉพาะกิจการบันทึกบัญชีโดยใช้วิธีราคาทุน</w:t>
      </w:r>
      <w:r w:rsidR="002F4A90">
        <w:rPr>
          <w:rFonts w:ascii="Angsana New" w:hAnsi="Angsana New" w:hint="cs"/>
          <w:sz w:val="30"/>
          <w:szCs w:val="30"/>
          <w:cs/>
        </w:rPr>
        <w:t>ส่วน</w:t>
      </w:r>
      <w:r w:rsidR="00BA4E0C" w:rsidRPr="00BA4E0C">
        <w:rPr>
          <w:rFonts w:ascii="Angsana New" w:hAnsi="Angsana New"/>
          <w:sz w:val="30"/>
          <w:szCs w:val="30"/>
          <w:cs/>
        </w:rPr>
        <w:t>ในงบการเงินรวมบันทึกบัญชีโดยใช้วิธีส่วนได้เสีย</w:t>
      </w:r>
    </w:p>
    <w:p w14:paraId="5AC129AE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36994881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7A624943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7A888AA0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6ACC5617" w14:textId="77777777" w:rsid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</w:p>
    <w:p w14:paraId="43E94DA6" w14:textId="633B08C5" w:rsidR="00BA4E0C" w:rsidRPr="00FD2147" w:rsidRDefault="00FD2147" w:rsidP="00FD2147">
      <w:pPr>
        <w:pStyle w:val="NoSpacing"/>
        <w:rPr>
          <w:rFonts w:ascii="Angsana New" w:hAnsi="Angsana New"/>
          <w:i/>
          <w:iCs/>
          <w:szCs w:val="30"/>
        </w:rPr>
      </w:pPr>
      <w:r w:rsidRPr="00FD2147">
        <w:rPr>
          <w:rFonts w:ascii="Angsana New" w:hAnsi="Angsana New" w:hint="cs"/>
          <w:i/>
          <w:iCs/>
          <w:szCs w:val="30"/>
          <w:cs/>
        </w:rPr>
        <w:lastRenderedPageBreak/>
        <w:t>เงินลงทุนในการร่วมค้า</w:t>
      </w:r>
    </w:p>
    <w:p w14:paraId="438D883A" w14:textId="77777777" w:rsidR="00FD2147" w:rsidRPr="002A6E56" w:rsidRDefault="00FD2147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11E58116" w14:textId="6909770D" w:rsidR="00BA4E0C" w:rsidRDefault="00BA4E0C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A4E0C">
        <w:rPr>
          <w:rFonts w:ascii="Angsana New" w:hAnsi="Angsana New"/>
          <w:sz w:val="30"/>
          <w:szCs w:val="30"/>
          <w:cs/>
        </w:rPr>
        <w:t>การร่วมค้าเป็นการร่วมการงานในกิจการที่บริษัทหรือกลุ่มบริษัทมีการควบคุมร่วมกันกับผู้ร่วมค้าอื่นในกิจการนั้น งบการเงินรวมของกลุ่มบริษัทได้รวมส่วนแบ่งกำไรหรือขาดทุนของการร่วมค้าตามวิธีส่วนได้เสียนับจากวันที่มีการควบคุมร่วมกันจนถึงวันที่มีการควบคุมร่วมกันสิ้นสุดลง เมื่อส่วนแบ่งผลขาดทุนใ</w:t>
      </w:r>
      <w:r w:rsidR="002A6E56">
        <w:rPr>
          <w:rFonts w:ascii="Angsana New" w:hAnsi="Angsana New" w:hint="cs"/>
          <w:sz w:val="30"/>
          <w:szCs w:val="30"/>
          <w:cs/>
        </w:rPr>
        <w:t>น</w:t>
      </w:r>
      <w:r w:rsidRPr="00BA4E0C">
        <w:rPr>
          <w:rFonts w:ascii="Angsana New" w:hAnsi="Angsana New"/>
          <w:sz w:val="30"/>
          <w:szCs w:val="30"/>
          <w:cs/>
        </w:rPr>
        <w:t>การร่วมค้ามีจำนวนเกินกว่าเงินลงทุนในการร่วมค้า เงินลงทุนจะถูกบันทึกลดยอดลงจนเป็นศูนย์และหยุดรับรู้ส่วนแบ่งผลขาดทุนเว้นแต่กรณีที่บริษัทหรือกลุ่มบริษัทมีภาระผูกพันตามกฎหมายหรือโดยการอนุมานหรือยินยอมที่จะชำระภาระผูกพันของการร่วมค้า</w:t>
      </w:r>
    </w:p>
    <w:p w14:paraId="3D717840" w14:textId="77777777" w:rsidR="00FD2147" w:rsidRPr="00FA287A" w:rsidRDefault="00FD2147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24FD04A" w14:textId="52E44585" w:rsidR="00D12E93" w:rsidRDefault="0067039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2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14:paraId="6AF66692" w14:textId="77777777"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9C9D804" w14:textId="76D62214"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/>
          <w:sz w:val="30"/>
          <w:szCs w:val="30"/>
        </w:rPr>
        <w:t>3</w:t>
      </w:r>
      <w:r w:rsidR="004277EE">
        <w:rPr>
          <w:rFonts w:ascii="Angsana New" w:hAnsi="Angsana New"/>
          <w:sz w:val="30"/>
          <w:szCs w:val="30"/>
        </w:rPr>
        <w:t xml:space="preserve">0 </w:t>
      </w:r>
      <w:r w:rsidR="004277EE">
        <w:rPr>
          <w:rFonts w:ascii="Angsana New" w:hAnsi="Angsana New" w:hint="cs"/>
          <w:sz w:val="30"/>
          <w:szCs w:val="30"/>
          <w:cs/>
        </w:rPr>
        <w:t>มิถุนายน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DB16BA">
        <w:rPr>
          <w:rFonts w:ascii="Angsana New" w:hAnsi="Angsana New"/>
          <w:sz w:val="30"/>
          <w:szCs w:val="30"/>
        </w:rPr>
        <w:t xml:space="preserve">2567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DB16BA">
        <w:rPr>
          <w:rFonts w:ascii="Angsana New" w:hAnsi="Angsana New"/>
          <w:sz w:val="30"/>
          <w:szCs w:val="30"/>
        </w:rPr>
        <w:t>2566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5A87EB60" w14:textId="77777777" w:rsidR="00DC79EA" w:rsidRPr="00DC79EA" w:rsidRDefault="00DC79EA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284"/>
        <w:gridCol w:w="1275"/>
        <w:gridCol w:w="283"/>
        <w:gridCol w:w="1277"/>
        <w:gridCol w:w="285"/>
        <w:gridCol w:w="1276"/>
      </w:tblGrid>
      <w:tr w:rsidR="00DC79EA" w:rsidRPr="0013700D" w14:paraId="07C49120" w14:textId="77777777" w:rsidTr="0051257C">
        <w:trPr>
          <w:cantSplit/>
        </w:trPr>
        <w:tc>
          <w:tcPr>
            <w:tcW w:w="3685" w:type="dxa"/>
          </w:tcPr>
          <w:p w14:paraId="3F3408FD" w14:textId="77777777" w:rsidR="00DC79EA" w:rsidRPr="0013700D" w:rsidRDefault="00DC79EA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14:paraId="4A49AED2" w14:textId="77777777" w:rsidR="00DC79EA" w:rsidRPr="0013700D" w:rsidRDefault="00DC79EA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DC79EA" w:rsidRPr="0013700D" w14:paraId="39A39454" w14:textId="77777777" w:rsidTr="0051257C">
        <w:trPr>
          <w:cantSplit/>
        </w:trPr>
        <w:tc>
          <w:tcPr>
            <w:tcW w:w="3685" w:type="dxa"/>
          </w:tcPr>
          <w:p w14:paraId="1B001C25" w14:textId="77777777" w:rsidR="00DC79EA" w:rsidRPr="0013700D" w:rsidRDefault="00DC79EA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446EA9" w14:textId="77777777" w:rsidR="00DC79EA" w:rsidRPr="0013700D" w:rsidRDefault="00DC79EA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2564493" w14:textId="77777777" w:rsidR="00DC79EA" w:rsidRPr="0013700D" w:rsidRDefault="00DC79EA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91ACEB" w14:textId="77777777" w:rsidR="00DC79EA" w:rsidRPr="0013700D" w:rsidRDefault="00DC79EA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79EA" w:rsidRPr="0013700D" w14:paraId="3D353935" w14:textId="77777777" w:rsidTr="0051257C">
        <w:trPr>
          <w:cantSplit/>
        </w:trPr>
        <w:tc>
          <w:tcPr>
            <w:tcW w:w="3685" w:type="dxa"/>
          </w:tcPr>
          <w:p w14:paraId="537E3601" w14:textId="77777777" w:rsidR="00DC79EA" w:rsidRPr="0013700D" w:rsidRDefault="00DC79EA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A95E3" w14:textId="4BF9E9B7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6184F0EA" w14:textId="77777777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1B3DD7" w14:textId="74E51D3B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64202C1B" w14:textId="77777777" w:rsidR="00DC79EA" w:rsidRPr="0013700D" w:rsidRDefault="00DC79EA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1490131" w14:textId="3FA1B21A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85" w:type="dxa"/>
          </w:tcPr>
          <w:p w14:paraId="28BF9888" w14:textId="77777777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4B6A2D" w14:textId="114A82AB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DC79EA" w:rsidRPr="0013700D" w14:paraId="0A1D4B03" w14:textId="77777777" w:rsidTr="0051257C">
        <w:trPr>
          <w:cantSplit/>
        </w:trPr>
        <w:tc>
          <w:tcPr>
            <w:tcW w:w="3685" w:type="dxa"/>
          </w:tcPr>
          <w:p w14:paraId="3DE07F92" w14:textId="77777777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8ACB4B" w14:textId="77777777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FA5F27C" w14:textId="77777777" w:rsidR="00DC79EA" w:rsidRPr="0013700D" w:rsidRDefault="00DC79EA" w:rsidP="004E0BE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544AA7" w14:textId="77777777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8C0A6B6" w14:textId="77777777" w:rsidR="00DC79EA" w:rsidRPr="0013700D" w:rsidRDefault="00DC79EA" w:rsidP="004E0BE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1C856E1" w14:textId="77777777" w:rsidR="00DC79EA" w:rsidRPr="007E77D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6DB9C981" w14:textId="77777777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745CEB" w14:textId="77777777" w:rsidR="00DC79EA" w:rsidRPr="0013700D" w:rsidRDefault="00DC79EA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79EA" w:rsidRPr="0013700D" w14:paraId="176D6185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20D368F1" w14:textId="77777777" w:rsidR="00DC79EA" w:rsidRPr="0013700D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696D9787" w14:textId="77777777" w:rsidR="00DC79EA" w:rsidRPr="0013700D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C5AF5CE" w14:textId="77777777" w:rsidR="00DC79EA" w:rsidRPr="0013700D" w:rsidRDefault="00DC79EA" w:rsidP="00DC79E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3894988F" w14:textId="77777777" w:rsidR="00DC79EA" w:rsidRPr="0013700D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7AD6CAF" w14:textId="77777777" w:rsidR="00DC79EA" w:rsidRPr="0013700D" w:rsidRDefault="00DC79EA" w:rsidP="00DC79E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132F3B09" w14:textId="3219FD81" w:rsidR="00DC79EA" w:rsidRPr="00D11685" w:rsidRDefault="00D11685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685">
              <w:rPr>
                <w:rFonts w:asciiTheme="majorBidi" w:hAnsiTheme="majorBidi" w:cstheme="majorBidi"/>
                <w:sz w:val="30"/>
                <w:szCs w:val="30"/>
              </w:rPr>
              <w:t>36,541</w:t>
            </w:r>
          </w:p>
        </w:tc>
        <w:tc>
          <w:tcPr>
            <w:tcW w:w="285" w:type="dxa"/>
          </w:tcPr>
          <w:p w14:paraId="15F88A5C" w14:textId="77777777" w:rsidR="00DC79EA" w:rsidRPr="0013700D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AE0A6D6" w14:textId="45550F6B" w:rsidR="00DC79EA" w:rsidRPr="004C0256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34,906</w:t>
            </w:r>
          </w:p>
        </w:tc>
      </w:tr>
      <w:tr w:rsidR="00DC79EA" w:rsidRPr="0013700D" w14:paraId="68FE5DEA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5A42F5DE" w14:textId="77777777" w:rsidR="00DC79EA" w:rsidRPr="0013700D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DF3B96" w14:textId="77777777" w:rsidR="00DC79EA" w:rsidRPr="0013700D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6FFDBF95" w14:textId="77777777" w:rsidR="00DC79EA" w:rsidRPr="0013700D" w:rsidRDefault="00DC79EA" w:rsidP="00DC79E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ABAC04" w14:textId="77777777" w:rsidR="00DC79EA" w:rsidRPr="0013700D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8F2FD13" w14:textId="77777777" w:rsidR="00DC79EA" w:rsidRPr="0013700D" w:rsidRDefault="00DC79EA" w:rsidP="00DC79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1CE3CA33" w14:textId="58528719" w:rsidR="00DC79EA" w:rsidRPr="00D11685" w:rsidRDefault="00D11685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685">
              <w:rPr>
                <w:rFonts w:asciiTheme="majorBidi" w:hAnsiTheme="majorBidi" w:cstheme="majorBidi"/>
                <w:sz w:val="30"/>
                <w:szCs w:val="30"/>
              </w:rPr>
              <w:t>3,005</w:t>
            </w:r>
          </w:p>
        </w:tc>
        <w:tc>
          <w:tcPr>
            <w:tcW w:w="285" w:type="dxa"/>
          </w:tcPr>
          <w:p w14:paraId="69D0C996" w14:textId="77777777" w:rsidR="00DC79EA" w:rsidRPr="0013700D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9D26F24" w14:textId="2BE2AF38" w:rsidR="00DC79EA" w:rsidRPr="004C0256" w:rsidRDefault="00DC79EA" w:rsidP="00D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</w:tr>
      <w:tr w:rsidR="00E517D2" w:rsidRPr="0013700D" w14:paraId="3CECADD7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3DD75C21" w14:textId="67C25EF6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F635BC" w14:textId="4F533E01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578154F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D65164" w14:textId="477E9C62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AFD2D0F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5DB6A071" w14:textId="5585A7E3" w:rsidR="00E517D2" w:rsidRPr="00D1168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85" w:type="dxa"/>
          </w:tcPr>
          <w:p w14:paraId="423602F7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D1C977F" w14:textId="58A9D397" w:rsidR="00E517D2" w:rsidRPr="00AB338A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E517D2" w:rsidRPr="0013700D" w14:paraId="30A9C72C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0165CFCD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E18D44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CF54079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B72DF0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96A0AB6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14299647" w14:textId="7945487C" w:rsidR="00E517D2" w:rsidRPr="00D1168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685">
              <w:rPr>
                <w:rFonts w:asciiTheme="majorBidi" w:hAnsiTheme="majorBidi" w:cstheme="majorBidi"/>
                <w:sz w:val="30"/>
                <w:szCs w:val="30"/>
              </w:rPr>
              <w:t>24,132</w:t>
            </w:r>
          </w:p>
        </w:tc>
        <w:tc>
          <w:tcPr>
            <w:tcW w:w="285" w:type="dxa"/>
          </w:tcPr>
          <w:p w14:paraId="1A76D113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3F90FB" w14:textId="7A674728" w:rsidR="00E517D2" w:rsidRPr="004C0256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</w:tr>
      <w:tr w:rsidR="00E517D2" w:rsidRPr="0013700D" w14:paraId="2CDA990C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0936FD3D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9DB1A7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5B518C0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8369B9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F7BAE3A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D7E6F9" w14:textId="1EE8BCB8" w:rsidR="00E517D2" w:rsidRPr="00D1168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63C4BAB1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D3B0925" w14:textId="3539C589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E517D2" w:rsidRPr="0013700D" w14:paraId="2FE5CE40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592E3B92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B0448D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E42C05F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ACC9B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1E85D2D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4B85C0" w14:textId="1845D1D5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2,03</w:t>
            </w:r>
            <w:r w:rsidR="00CD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5" w:type="dxa"/>
          </w:tcPr>
          <w:p w14:paraId="3E570113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AD10627" w14:textId="57713117" w:rsidR="00E517D2" w:rsidRPr="004C0256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3,286</w:t>
            </w:r>
          </w:p>
        </w:tc>
      </w:tr>
      <w:tr w:rsidR="00E517D2" w:rsidRPr="0013700D" w14:paraId="6F7798FA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1E263D0D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C00E05C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8ABEB96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46799BE1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25DDE08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61BA3D6" w14:textId="2245CA1F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44,84</w:t>
            </w:r>
            <w:r w:rsidR="00CD4A1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5" w:type="dxa"/>
          </w:tcPr>
          <w:p w14:paraId="0D6914CC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34F979A" w14:textId="27061A4A" w:rsidR="00E517D2" w:rsidRPr="004C0256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64,593</w:t>
            </w:r>
          </w:p>
        </w:tc>
      </w:tr>
      <w:tr w:rsidR="00E517D2" w:rsidRPr="0013700D" w14:paraId="32A8B2C4" w14:textId="77777777" w:rsidTr="0051257C">
        <w:trPr>
          <w:cantSplit/>
        </w:trPr>
        <w:tc>
          <w:tcPr>
            <w:tcW w:w="3685" w:type="dxa"/>
            <w:shd w:val="clear" w:color="auto" w:fill="auto"/>
          </w:tcPr>
          <w:p w14:paraId="7CBE7E3A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FD74E0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0798E51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558435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5BDA35E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07313D3F" w14:textId="059475E6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85" w:type="dxa"/>
          </w:tcPr>
          <w:p w14:paraId="0707432D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CA8CC0C" w14:textId="61ACFC83" w:rsidR="00E517D2" w:rsidRPr="004C0256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E517D2" w:rsidRPr="0013700D" w14:paraId="2306BD04" w14:textId="77777777" w:rsidTr="0051257C">
        <w:trPr>
          <w:cantSplit/>
        </w:trPr>
        <w:tc>
          <w:tcPr>
            <w:tcW w:w="3685" w:type="dxa"/>
          </w:tcPr>
          <w:p w14:paraId="0CDECAD8" w14:textId="77777777" w:rsidR="00E517D2" w:rsidRPr="00293A18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A187870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7D154D3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4B01153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1955B91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39E6AF47" w14:textId="77777777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5" w:type="dxa"/>
          </w:tcPr>
          <w:p w14:paraId="61DF1C52" w14:textId="77777777" w:rsidR="00E517D2" w:rsidRPr="00293A18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74E5459" w14:textId="3479C815" w:rsidR="00E517D2" w:rsidRPr="004C0256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E517D2" w:rsidRPr="0013700D" w14:paraId="75986DFF" w14:textId="77777777" w:rsidTr="0051257C">
        <w:trPr>
          <w:cantSplit/>
        </w:trPr>
        <w:tc>
          <w:tcPr>
            <w:tcW w:w="3685" w:type="dxa"/>
          </w:tcPr>
          <w:p w14:paraId="548DFE65" w14:textId="77777777" w:rsidR="00E517D2" w:rsidRPr="00AB54B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6654E84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821863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4EE602A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EBE8B3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704AF2C4" w14:textId="77777777" w:rsidR="00E517D2" w:rsidRPr="00DC79EA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06503DF2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F652064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7D2" w:rsidRPr="0013700D" w14:paraId="6BAD3D21" w14:textId="77777777" w:rsidTr="0051257C">
        <w:trPr>
          <w:cantSplit/>
        </w:trPr>
        <w:tc>
          <w:tcPr>
            <w:tcW w:w="3685" w:type="dxa"/>
          </w:tcPr>
          <w:p w14:paraId="73C0CF63" w14:textId="77777777" w:rsidR="00E517D2" w:rsidRPr="00AB54B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6E0FDA1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06EDC49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805AB57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C8B2C1C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227D941" w14:textId="32DE4441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85" w:type="dxa"/>
          </w:tcPr>
          <w:p w14:paraId="5DC67D76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2C7F275" w14:textId="1FAD6AB4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85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E517D2" w:rsidRPr="0013700D" w14:paraId="1FB22437" w14:textId="77777777" w:rsidTr="0051257C">
        <w:trPr>
          <w:cantSplit/>
        </w:trPr>
        <w:tc>
          <w:tcPr>
            <w:tcW w:w="3685" w:type="dxa"/>
          </w:tcPr>
          <w:p w14:paraId="700F17E4" w14:textId="77777777" w:rsidR="00E517D2" w:rsidRPr="00AB54B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E147E3E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33BC01A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66458C65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527EE90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37F7C50F" w14:textId="679E2F97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85" w:type="dxa"/>
          </w:tcPr>
          <w:p w14:paraId="374F9383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2DAD1E0" w14:textId="5D9D11DD" w:rsidR="00E517D2" w:rsidRPr="00562278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</w:tbl>
    <w:p w14:paraId="0FE64A09" w14:textId="77777777" w:rsidR="00320DD9" w:rsidRDefault="00320DD9"/>
    <w:p w14:paraId="3DA00E7D" w14:textId="77777777" w:rsidR="00320DD9" w:rsidRDefault="00320DD9"/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284"/>
        <w:gridCol w:w="1275"/>
        <w:gridCol w:w="283"/>
        <w:gridCol w:w="1277"/>
        <w:gridCol w:w="285"/>
        <w:gridCol w:w="1276"/>
      </w:tblGrid>
      <w:tr w:rsidR="000116C7" w:rsidRPr="00E24209" w14:paraId="483820A2" w14:textId="77777777" w:rsidTr="0051257C">
        <w:trPr>
          <w:cantSplit/>
        </w:trPr>
        <w:tc>
          <w:tcPr>
            <w:tcW w:w="3685" w:type="dxa"/>
          </w:tcPr>
          <w:p w14:paraId="225EA59B" w14:textId="77777777" w:rsidR="000116C7" w:rsidRPr="00F51F88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14:paraId="2403FE1B" w14:textId="77777777" w:rsidR="000116C7" w:rsidRPr="00E24209" w:rsidRDefault="000116C7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116C7" w:rsidRPr="00E24209" w14:paraId="3788BA62" w14:textId="77777777" w:rsidTr="0051257C">
        <w:trPr>
          <w:cantSplit/>
        </w:trPr>
        <w:tc>
          <w:tcPr>
            <w:tcW w:w="3685" w:type="dxa"/>
          </w:tcPr>
          <w:p w14:paraId="2C48C3FD" w14:textId="77777777" w:rsidR="000116C7" w:rsidRPr="00F51F88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939247" w14:textId="77777777" w:rsidR="000116C7" w:rsidRPr="00E24209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E5FB808" w14:textId="77777777" w:rsidR="000116C7" w:rsidRPr="00E24209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24100E" w14:textId="77777777" w:rsidR="000116C7" w:rsidRPr="00E24209" w:rsidRDefault="000116C7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116C7" w:rsidRPr="00F51F88" w14:paraId="5EB02C33" w14:textId="77777777" w:rsidTr="0051257C">
        <w:trPr>
          <w:cantSplit/>
        </w:trPr>
        <w:tc>
          <w:tcPr>
            <w:tcW w:w="3685" w:type="dxa"/>
          </w:tcPr>
          <w:p w14:paraId="13631E84" w14:textId="77777777" w:rsidR="000116C7" w:rsidRPr="00E9777E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5C966A6B" w14:textId="6D954822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117D7B1E" w14:textId="77777777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E8E520" w14:textId="1549BFE0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22AAAB15" w14:textId="77777777" w:rsidR="000116C7" w:rsidRPr="00F51F88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8720FC9" w14:textId="04097BD8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5" w:type="dxa"/>
          </w:tcPr>
          <w:p w14:paraId="1AD44C9E" w14:textId="77777777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8BFE85" w14:textId="1B53F5B8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1257C" w:rsidRPr="00B14380" w14:paraId="41AB0FE4" w14:textId="77777777" w:rsidTr="0051257C">
        <w:trPr>
          <w:cantSplit/>
        </w:trPr>
        <w:tc>
          <w:tcPr>
            <w:tcW w:w="3685" w:type="dxa"/>
          </w:tcPr>
          <w:p w14:paraId="3CA71070" w14:textId="47F239FB" w:rsidR="0051257C" w:rsidRPr="009C6EE8" w:rsidRDefault="0051257C" w:rsidP="009C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6EE8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3BF85926" w14:textId="77777777" w:rsidR="0051257C" w:rsidRPr="00F5193E" w:rsidRDefault="0051257C" w:rsidP="00512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02E63B0" w14:textId="7042565E" w:rsidR="0051257C" w:rsidRPr="00F5193E" w:rsidRDefault="0051257C" w:rsidP="00B4079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EB35052" w14:textId="77777777" w:rsidR="0051257C" w:rsidRPr="00F5193E" w:rsidRDefault="0051257C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1D3D86" w14:textId="77777777" w:rsidR="0051257C" w:rsidRPr="00F5193E" w:rsidRDefault="0051257C" w:rsidP="004E0BE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CCDE816" w14:textId="77777777" w:rsidR="0051257C" w:rsidRPr="000116C7" w:rsidRDefault="0051257C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024D8CDB" w14:textId="77777777" w:rsidR="0051257C" w:rsidRPr="00F5193E" w:rsidRDefault="0051257C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216EF8" w14:textId="77777777" w:rsidR="0051257C" w:rsidRPr="000116C7" w:rsidRDefault="0051257C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EA4253" w:rsidRPr="00AB338A" w14:paraId="3BB455A0" w14:textId="77777777" w:rsidTr="0051257C">
        <w:trPr>
          <w:cantSplit/>
        </w:trPr>
        <w:tc>
          <w:tcPr>
            <w:tcW w:w="3685" w:type="dxa"/>
          </w:tcPr>
          <w:p w14:paraId="5C61F155" w14:textId="77777777" w:rsidR="00EA4253" w:rsidRPr="005373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7424D8" w14:textId="61DDA071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4" w:type="dxa"/>
          </w:tcPr>
          <w:p w14:paraId="66B63993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7CBA4B3" w14:textId="77777777" w:rsidR="00EA4253" w:rsidRPr="001A140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5A7A613C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3F11E87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5" w:type="dxa"/>
          </w:tcPr>
          <w:p w14:paraId="742CF1D0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B45B16B" w14:textId="77777777" w:rsidR="00EA4253" w:rsidRPr="00AB3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1B66C5" w14:paraId="55BE45CC" w14:textId="77777777" w:rsidTr="0051257C">
        <w:trPr>
          <w:cantSplit/>
        </w:trPr>
        <w:tc>
          <w:tcPr>
            <w:tcW w:w="3685" w:type="dxa"/>
          </w:tcPr>
          <w:p w14:paraId="37B83C3E" w14:textId="77777777" w:rsidR="00EA4253" w:rsidRPr="005373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1EBF289" w14:textId="37D0391F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3C44DB5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CE5EDB9" w14:textId="0006E7C5" w:rsidR="00EA4253" w:rsidRPr="005E5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7BDDAB4B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02015B54" w14:textId="77777777" w:rsidR="00EA4253" w:rsidRPr="00E517D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14:paraId="09195B65" w14:textId="77777777" w:rsidR="00EA4253" w:rsidRPr="00EA53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D3D5D0" w14:textId="77777777" w:rsidR="00EA4253" w:rsidRPr="001B66C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1B66C5" w14:paraId="161C5706" w14:textId="77777777" w:rsidTr="0051257C">
        <w:trPr>
          <w:cantSplit/>
        </w:trPr>
        <w:tc>
          <w:tcPr>
            <w:tcW w:w="3685" w:type="dxa"/>
          </w:tcPr>
          <w:p w14:paraId="7F888B5E" w14:textId="77777777" w:rsidR="00EA4253" w:rsidRPr="00F3756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579F04" w14:textId="1A2B79E6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84" w:type="dxa"/>
          </w:tcPr>
          <w:p w14:paraId="207C3EB0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7D9E6F" w14:textId="35BD4111" w:rsidR="00EA4253" w:rsidRPr="001B66C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4333E084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838F9C7" w14:textId="5FAB90C6" w:rsidR="00EA4253" w:rsidRPr="00E517D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85" w:type="dxa"/>
          </w:tcPr>
          <w:p w14:paraId="7CD30841" w14:textId="77777777" w:rsidR="00EA4253" w:rsidRPr="00EA53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6F091F6" w14:textId="6595EEE0" w:rsidR="00EA4253" w:rsidRPr="001B66C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B14380" w14:paraId="2D2987DB" w14:textId="77777777" w:rsidTr="0051257C">
        <w:trPr>
          <w:cantSplit/>
        </w:trPr>
        <w:tc>
          <w:tcPr>
            <w:tcW w:w="3685" w:type="dxa"/>
          </w:tcPr>
          <w:p w14:paraId="76910B7A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5724BB8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7CCFAA2E" w14:textId="77777777" w:rsidR="00EA4253" w:rsidRPr="0051257C" w:rsidRDefault="00EA4253" w:rsidP="00EA425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45C0ACD5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3469E" w14:textId="77777777" w:rsidR="00EA4253" w:rsidRPr="0051257C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14:paraId="77A8C9B3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5" w:type="dxa"/>
          </w:tcPr>
          <w:p w14:paraId="214EE1F9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A3FD05E" w14:textId="77777777" w:rsidR="00EA4253" w:rsidRPr="0051257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EA4253" w:rsidRPr="00B14380" w14:paraId="23757870" w14:textId="77777777" w:rsidTr="0051257C">
        <w:trPr>
          <w:cantSplit/>
        </w:trPr>
        <w:tc>
          <w:tcPr>
            <w:tcW w:w="3685" w:type="dxa"/>
          </w:tcPr>
          <w:p w14:paraId="46638385" w14:textId="25E05A20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</w:tcPr>
          <w:p w14:paraId="72B9587C" w14:textId="77777777" w:rsidR="00EA4253" w:rsidRPr="00F5193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847EB6" w14:textId="77777777" w:rsidR="00EA4253" w:rsidRPr="00F5193E" w:rsidRDefault="00EA4253" w:rsidP="00EA425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4FDFB16" w14:textId="77777777" w:rsidR="00EA4253" w:rsidRPr="00F5193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965536" w14:textId="77777777" w:rsidR="00EA4253" w:rsidRPr="00F5193E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384FA068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61C97A90" w14:textId="77777777" w:rsidR="00EA4253" w:rsidRPr="00F5193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6FDCC7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EA4253" w:rsidRPr="00B14380" w14:paraId="4D410A4F" w14:textId="77777777" w:rsidTr="0051257C">
        <w:trPr>
          <w:cantSplit/>
        </w:trPr>
        <w:tc>
          <w:tcPr>
            <w:tcW w:w="3685" w:type="dxa"/>
          </w:tcPr>
          <w:p w14:paraId="5A8D68AE" w14:textId="77777777" w:rsidR="00EA4253" w:rsidRPr="005373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</w:tcBorders>
          </w:tcPr>
          <w:p w14:paraId="7DF5C6A8" w14:textId="4C7CE331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4" w:type="dxa"/>
          </w:tcPr>
          <w:p w14:paraId="58D30700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2C08176" w14:textId="4B9EE7ED" w:rsidR="00EA4253" w:rsidRPr="005E5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2,624</w:t>
            </w:r>
          </w:p>
        </w:tc>
        <w:tc>
          <w:tcPr>
            <w:tcW w:w="283" w:type="dxa"/>
          </w:tcPr>
          <w:p w14:paraId="1E336C61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5D176EB" w14:textId="6D3317F2" w:rsidR="00EA4253" w:rsidRPr="00E517D2" w:rsidRDefault="002E63FE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5" w:type="dxa"/>
          </w:tcPr>
          <w:p w14:paraId="3FCBD942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A5A822F" w14:textId="0E0F768C" w:rsidR="00EA4253" w:rsidRPr="003530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B14380" w14:paraId="29B99611" w14:textId="77777777" w:rsidTr="0051257C">
        <w:trPr>
          <w:cantSplit/>
        </w:trPr>
        <w:tc>
          <w:tcPr>
            <w:tcW w:w="3685" w:type="dxa"/>
          </w:tcPr>
          <w:p w14:paraId="53354C3E" w14:textId="77777777" w:rsidR="00EA4253" w:rsidRPr="005373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EBAD4AB" w14:textId="1E959464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14:paraId="207D7E69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9675744" w14:textId="32EA7058" w:rsidR="00EA4253" w:rsidRPr="005E5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3" w:type="dxa"/>
          </w:tcPr>
          <w:p w14:paraId="5C8B8C5D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7094C29E" w14:textId="79A1FC37" w:rsidR="00EA4253" w:rsidRPr="00E517D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14:paraId="15FB2AC0" w14:textId="77777777" w:rsidR="00EA4253" w:rsidRPr="00EA53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FA3CB42" w14:textId="77C14A80" w:rsidR="00EA4253" w:rsidRPr="001B66C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B14380" w14:paraId="436C5EB9" w14:textId="77777777" w:rsidTr="0051257C">
        <w:trPr>
          <w:cantSplit/>
        </w:trPr>
        <w:tc>
          <w:tcPr>
            <w:tcW w:w="3685" w:type="dxa"/>
          </w:tcPr>
          <w:p w14:paraId="4FBEE404" w14:textId="77777777" w:rsidR="00EA4253" w:rsidRPr="00F3756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93E3F1F" w14:textId="72DA3E9A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14C5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14088804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656CFAE" w14:textId="6D2F6919" w:rsidR="00EA4253" w:rsidRPr="001B66C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83" w:type="dxa"/>
          </w:tcPr>
          <w:p w14:paraId="6B6A11F6" w14:textId="77777777" w:rsidR="00EA4253" w:rsidRPr="00EA5359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F3FFCB5" w14:textId="5FB407A8" w:rsidR="00EA4253" w:rsidRPr="00E517D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517D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5" w:type="dxa"/>
          </w:tcPr>
          <w:p w14:paraId="34CE8CC9" w14:textId="77777777" w:rsidR="00EA4253" w:rsidRPr="00EA53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2FBDD79" w14:textId="2D8D4C95" w:rsidR="00EA4253" w:rsidRPr="001B66C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EA4253" w:rsidRPr="00B14380" w14:paraId="6C084E93" w14:textId="77777777" w:rsidTr="0051257C">
        <w:trPr>
          <w:cantSplit/>
        </w:trPr>
        <w:tc>
          <w:tcPr>
            <w:tcW w:w="3685" w:type="dxa"/>
          </w:tcPr>
          <w:p w14:paraId="2F7AAB1C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0032B17" w14:textId="4173C4F3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24,426</w:t>
            </w:r>
          </w:p>
        </w:tc>
        <w:tc>
          <w:tcPr>
            <w:tcW w:w="284" w:type="dxa"/>
          </w:tcPr>
          <w:p w14:paraId="6498C3A1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395F31E" w14:textId="7A0CC6E4" w:rsidR="00EA4253" w:rsidRPr="00DA40F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29,257</w:t>
            </w:r>
          </w:p>
        </w:tc>
        <w:tc>
          <w:tcPr>
            <w:tcW w:w="283" w:type="dxa"/>
          </w:tcPr>
          <w:p w14:paraId="3A9CBADD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9B97885" w14:textId="3E815DA7" w:rsidR="00EA4253" w:rsidRPr="00E517D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19,581</w:t>
            </w:r>
          </w:p>
        </w:tc>
        <w:tc>
          <w:tcPr>
            <w:tcW w:w="285" w:type="dxa"/>
          </w:tcPr>
          <w:p w14:paraId="4B513DB0" w14:textId="77777777" w:rsidR="00EA4253" w:rsidRPr="007E77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6B86BB2" w14:textId="74C30E28" w:rsidR="00EA4253" w:rsidRPr="00DC742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23,629</w:t>
            </w:r>
          </w:p>
        </w:tc>
      </w:tr>
      <w:tr w:rsidR="00EA4253" w:rsidRPr="00B14380" w14:paraId="4412D301" w14:textId="77777777" w:rsidTr="0051257C">
        <w:trPr>
          <w:cantSplit/>
        </w:trPr>
        <w:tc>
          <w:tcPr>
            <w:tcW w:w="3685" w:type="dxa"/>
          </w:tcPr>
          <w:p w14:paraId="15BB3F1D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B70E99E" w14:textId="367AA597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  <w:tc>
          <w:tcPr>
            <w:tcW w:w="284" w:type="dxa"/>
          </w:tcPr>
          <w:p w14:paraId="45BF2113" w14:textId="77777777" w:rsidR="00EA4253" w:rsidRPr="0066040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064A51A" w14:textId="754156D3" w:rsidR="00EA4253" w:rsidRPr="005E5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A1404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83" w:type="dxa"/>
          </w:tcPr>
          <w:p w14:paraId="401EB00F" w14:textId="77777777" w:rsidR="00EA4253" w:rsidRPr="0066040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4551294" w14:textId="1C6B832E" w:rsidR="00EA4253" w:rsidRPr="00E517D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5" w:type="dxa"/>
          </w:tcPr>
          <w:p w14:paraId="7EB69D84" w14:textId="77777777" w:rsidR="00EA4253" w:rsidRPr="007E77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EC5C491" w14:textId="617BF66C" w:rsidR="00EA4253" w:rsidRPr="00DC742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EA4253" w:rsidRPr="00B14380" w14:paraId="13386FB1" w14:textId="77777777" w:rsidTr="0051257C">
        <w:trPr>
          <w:cantSplit/>
        </w:trPr>
        <w:tc>
          <w:tcPr>
            <w:tcW w:w="3685" w:type="dxa"/>
          </w:tcPr>
          <w:p w14:paraId="2135AF86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39B5936" w14:textId="6EF40969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17,588</w:t>
            </w:r>
          </w:p>
        </w:tc>
        <w:tc>
          <w:tcPr>
            <w:tcW w:w="284" w:type="dxa"/>
          </w:tcPr>
          <w:p w14:paraId="19BA2291" w14:textId="77777777" w:rsidR="00EA4253" w:rsidRPr="0066040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4CCE620" w14:textId="0DE14F12" w:rsidR="00EA4253" w:rsidRPr="005E5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283" w:type="dxa"/>
          </w:tcPr>
          <w:p w14:paraId="13A51E1D" w14:textId="77777777" w:rsidR="00EA4253" w:rsidRPr="0066040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080F2C3" w14:textId="27BAAE2B" w:rsidR="00EA4253" w:rsidRPr="00E517D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85" w:type="dxa"/>
          </w:tcPr>
          <w:p w14:paraId="2DEDED78" w14:textId="77777777" w:rsidR="00EA4253" w:rsidRPr="007E77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BBBEB23" w14:textId="5E260717" w:rsidR="00EA4253" w:rsidRPr="00DC742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B14380" w14:paraId="4E202718" w14:textId="77777777" w:rsidTr="0051257C">
        <w:trPr>
          <w:cantSplit/>
        </w:trPr>
        <w:tc>
          <w:tcPr>
            <w:tcW w:w="3685" w:type="dxa"/>
          </w:tcPr>
          <w:p w14:paraId="772181D5" w14:textId="77777777" w:rsidR="00EA4253" w:rsidRPr="00293A1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B7ED2D8" w14:textId="1E233A34" w:rsidR="00EA4253" w:rsidRPr="00C14C5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4" w:type="dxa"/>
          </w:tcPr>
          <w:p w14:paraId="2B6B9C16" w14:textId="77777777" w:rsidR="00EA4253" w:rsidRPr="0013700D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A4FB5E2" w14:textId="651DB5FB" w:rsidR="00EA4253" w:rsidRPr="005E538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3" w:type="dxa"/>
          </w:tcPr>
          <w:p w14:paraId="3F017A4A" w14:textId="77777777" w:rsidR="00EA4253" w:rsidRPr="0013700D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6BD44E5" w14:textId="77777777" w:rsidR="00EA4253" w:rsidRPr="00E517D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5" w:type="dxa"/>
          </w:tcPr>
          <w:p w14:paraId="1608E122" w14:textId="77777777" w:rsidR="00EA4253" w:rsidRPr="007E77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DB183F4" w14:textId="1314ED6D" w:rsidR="00EA4253" w:rsidRPr="00DC742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EA4253" w:rsidRPr="00B14380" w14:paraId="4D88F230" w14:textId="77777777" w:rsidTr="0051257C">
        <w:trPr>
          <w:cantSplit/>
        </w:trPr>
        <w:tc>
          <w:tcPr>
            <w:tcW w:w="3685" w:type="dxa"/>
          </w:tcPr>
          <w:p w14:paraId="42889C82" w14:textId="77777777" w:rsidR="00EA4253" w:rsidRPr="00AB54B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DE90A6F" w14:textId="7144AF14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84" w:type="dxa"/>
          </w:tcPr>
          <w:p w14:paraId="40420AAF" w14:textId="77777777" w:rsidR="00EA4253" w:rsidRPr="0013700D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0A0A48E" w14:textId="58D2E669" w:rsidR="00EA4253" w:rsidRPr="0056227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83" w:type="dxa"/>
          </w:tcPr>
          <w:p w14:paraId="6DD5B247" w14:textId="77777777" w:rsidR="00EA4253" w:rsidRPr="0013700D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A252DB4" w14:textId="32570721" w:rsidR="00EA4253" w:rsidRPr="00E517D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85" w:type="dxa"/>
          </w:tcPr>
          <w:p w14:paraId="3F57190C" w14:textId="77777777" w:rsidR="00EA4253" w:rsidRPr="007E77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B68C637" w14:textId="0627FB44" w:rsidR="00EA4253" w:rsidRPr="0056227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EA4253" w:rsidRPr="00A92FC6" w14:paraId="1120875D" w14:textId="77777777" w:rsidTr="0051257C">
        <w:trPr>
          <w:cantSplit/>
        </w:trPr>
        <w:tc>
          <w:tcPr>
            <w:tcW w:w="3685" w:type="dxa"/>
          </w:tcPr>
          <w:p w14:paraId="19BFFCD9" w14:textId="77777777" w:rsidR="00EA4253" w:rsidRPr="00A92FC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553C966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A625394" w14:textId="77777777" w:rsidR="00EA4253" w:rsidRPr="00A92FC6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92D229E" w14:textId="77777777" w:rsidR="00EA4253" w:rsidRPr="0009757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7395D6AB" w14:textId="77777777" w:rsidR="00EA4253" w:rsidRPr="00A92FC6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6596511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3E871C43" w14:textId="77777777" w:rsidR="00EA4253" w:rsidRPr="00A92FC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053FD12" w14:textId="77777777" w:rsidR="00EA4253" w:rsidRPr="0009757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A4253" w:rsidRPr="00B14380" w14:paraId="1BA3EF24" w14:textId="77777777" w:rsidTr="0051257C">
        <w:trPr>
          <w:cantSplit/>
        </w:trPr>
        <w:tc>
          <w:tcPr>
            <w:tcW w:w="3685" w:type="dxa"/>
          </w:tcPr>
          <w:p w14:paraId="27F5BCE0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195B98CC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A017F28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6781272" w14:textId="77777777" w:rsidR="00EA4253" w:rsidRPr="0009757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768955A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623673C9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5E04DAE8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B4EDDE7" w14:textId="77777777" w:rsidR="00EA4253" w:rsidRPr="00097572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4253" w:rsidRPr="00B14380" w14:paraId="4EB75996" w14:textId="77777777" w:rsidTr="0051257C">
        <w:trPr>
          <w:cantSplit/>
        </w:trPr>
        <w:tc>
          <w:tcPr>
            <w:tcW w:w="3685" w:type="dxa"/>
          </w:tcPr>
          <w:p w14:paraId="7B19F43E" w14:textId="77777777" w:rsidR="00EA4253" w:rsidRDefault="00EA4253" w:rsidP="00EA425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DBBE942" w14:textId="5A1F8A87" w:rsidR="00EA4253" w:rsidRPr="001B30A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10,522</w:t>
            </w:r>
          </w:p>
        </w:tc>
        <w:tc>
          <w:tcPr>
            <w:tcW w:w="284" w:type="dxa"/>
          </w:tcPr>
          <w:p w14:paraId="1CF050D6" w14:textId="77777777" w:rsidR="00EA4253" w:rsidRPr="006E327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A59DCA3" w14:textId="3EEEE285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9,722</w:t>
            </w:r>
          </w:p>
        </w:tc>
        <w:tc>
          <w:tcPr>
            <w:tcW w:w="283" w:type="dxa"/>
          </w:tcPr>
          <w:p w14:paraId="74722A36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5ACA4104" w14:textId="7290989F" w:rsidR="00EA4253" w:rsidRPr="00C503A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  <w:tc>
          <w:tcPr>
            <w:tcW w:w="285" w:type="dxa"/>
          </w:tcPr>
          <w:p w14:paraId="1C2D29C5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BA832F3" w14:textId="78654C91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EA4253" w:rsidRPr="00B14380" w14:paraId="20AECF5E" w14:textId="77777777" w:rsidTr="0051257C">
        <w:trPr>
          <w:cantSplit/>
        </w:trPr>
        <w:tc>
          <w:tcPr>
            <w:tcW w:w="3685" w:type="dxa"/>
          </w:tcPr>
          <w:p w14:paraId="6AF4AA01" w14:textId="77777777" w:rsidR="00EA4253" w:rsidRDefault="00EA4253" w:rsidP="00EA425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2AD263" w14:textId="689DF8BD" w:rsidR="00EA4253" w:rsidRPr="001B30A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84" w:type="dxa"/>
          </w:tcPr>
          <w:p w14:paraId="50D5FAB4" w14:textId="77777777" w:rsidR="00EA4253" w:rsidRPr="00B43FA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FFA3F5" w14:textId="37B04EBB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5941BC4E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9E1CF0E" w14:textId="7ADE6454" w:rsidR="00EA4253" w:rsidRPr="00C503A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5" w:type="dxa"/>
          </w:tcPr>
          <w:p w14:paraId="76D13A4D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B6A398" w14:textId="232F45EF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EA4253" w:rsidRPr="00B14380" w14:paraId="5A27D501" w14:textId="77777777" w:rsidTr="0051257C">
        <w:trPr>
          <w:cantSplit/>
        </w:trPr>
        <w:tc>
          <w:tcPr>
            <w:tcW w:w="3685" w:type="dxa"/>
          </w:tcPr>
          <w:p w14:paraId="6D56181F" w14:textId="77777777" w:rsidR="00EA4253" w:rsidRPr="004C7AA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AE84856" w14:textId="6270B87F" w:rsidR="00EA4253" w:rsidRPr="001B30A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10,928</w:t>
            </w:r>
          </w:p>
        </w:tc>
        <w:tc>
          <w:tcPr>
            <w:tcW w:w="284" w:type="dxa"/>
          </w:tcPr>
          <w:p w14:paraId="5C2BD472" w14:textId="77777777" w:rsidR="00EA4253" w:rsidRPr="006E327A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8820504" w14:textId="1DB0CF28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10,082</w:t>
            </w:r>
          </w:p>
        </w:tc>
        <w:tc>
          <w:tcPr>
            <w:tcW w:w="283" w:type="dxa"/>
          </w:tcPr>
          <w:p w14:paraId="4F0717A2" w14:textId="77777777" w:rsidR="00EA4253" w:rsidRPr="00B14380" w:rsidRDefault="00EA4253" w:rsidP="00EA425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5E228FFF" w14:textId="13DBB729" w:rsidR="00EA4253" w:rsidRPr="00C503A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2,977</w:t>
            </w:r>
          </w:p>
        </w:tc>
        <w:tc>
          <w:tcPr>
            <w:tcW w:w="285" w:type="dxa"/>
          </w:tcPr>
          <w:p w14:paraId="6EFB03EC" w14:textId="77777777" w:rsidR="00EA4253" w:rsidRPr="00B1438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ED27038" w14:textId="356EE252" w:rsidR="00EA4253" w:rsidRPr="00E5757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</w:tbl>
    <w:p w14:paraId="6B557DFB" w14:textId="77777777" w:rsidR="00670399" w:rsidRDefault="00670399">
      <w:pPr>
        <w:rPr>
          <w:rFonts w:ascii="Angsana New" w:hAnsi="Angsana New"/>
          <w:sz w:val="32"/>
          <w:szCs w:val="32"/>
        </w:rPr>
      </w:pPr>
    </w:p>
    <w:p w14:paraId="24186E07" w14:textId="77777777" w:rsidR="00670399" w:rsidRPr="00C973F9" w:rsidRDefault="00670399">
      <w:pPr>
        <w:rPr>
          <w:rFonts w:ascii="Angsana New" w:hAnsi="Angsana New"/>
          <w:sz w:val="32"/>
          <w:szCs w:val="32"/>
        </w:rPr>
      </w:pPr>
    </w:p>
    <w:p w14:paraId="2DAA0CF5" w14:textId="77777777" w:rsid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7065C1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717D86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5674E8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BD92BB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45F57C" w14:textId="2241A3DC" w:rsidR="00857C27" w:rsidRDefault="00857C27" w:rsidP="00857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2566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4109FA94" w14:textId="77777777" w:rsidR="000116C7" w:rsidRPr="008E069C" w:rsidRDefault="000116C7" w:rsidP="000116C7">
      <w:pPr>
        <w:rPr>
          <w:sz w:val="16"/>
          <w:szCs w:val="16"/>
        </w:rPr>
      </w:pPr>
    </w:p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4"/>
        <w:gridCol w:w="1275"/>
        <w:gridCol w:w="283"/>
        <w:gridCol w:w="1277"/>
        <w:gridCol w:w="284"/>
        <w:gridCol w:w="1276"/>
      </w:tblGrid>
      <w:tr w:rsidR="000116C7" w:rsidRPr="0013700D" w14:paraId="74A61EBA" w14:textId="77777777" w:rsidTr="00E074FD">
        <w:trPr>
          <w:cantSplit/>
        </w:trPr>
        <w:tc>
          <w:tcPr>
            <w:tcW w:w="3686" w:type="dxa"/>
          </w:tcPr>
          <w:p w14:paraId="36DED6C2" w14:textId="77777777" w:rsidR="000116C7" w:rsidRPr="0013700D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1DE1A5E6" w14:textId="77777777" w:rsidR="000116C7" w:rsidRPr="0013700D" w:rsidRDefault="000116C7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0116C7" w:rsidRPr="0013700D" w14:paraId="2223D173" w14:textId="77777777" w:rsidTr="00E074FD">
        <w:trPr>
          <w:cantSplit/>
        </w:trPr>
        <w:tc>
          <w:tcPr>
            <w:tcW w:w="3686" w:type="dxa"/>
          </w:tcPr>
          <w:p w14:paraId="23F5ABED" w14:textId="77777777" w:rsidR="000116C7" w:rsidRPr="0013700D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D15B5F" w14:textId="77777777" w:rsidR="000116C7" w:rsidRPr="0013700D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4AB0ECC" w14:textId="77777777" w:rsidR="000116C7" w:rsidRPr="0013700D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63864B" w14:textId="77777777" w:rsidR="000116C7" w:rsidRPr="0013700D" w:rsidRDefault="000116C7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6C7" w:rsidRPr="0013700D" w14:paraId="3E443EA4" w14:textId="77777777" w:rsidTr="00E074FD">
        <w:trPr>
          <w:cantSplit/>
        </w:trPr>
        <w:tc>
          <w:tcPr>
            <w:tcW w:w="3686" w:type="dxa"/>
          </w:tcPr>
          <w:p w14:paraId="5326F953" w14:textId="77777777" w:rsidR="000116C7" w:rsidRPr="0013700D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37C91C" w14:textId="1EC56992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0C2AF67D" w14:textId="77777777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3EDF8A" w14:textId="5A96A74F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7212B1EF" w14:textId="77777777" w:rsidR="000116C7" w:rsidRPr="0013700D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24100E1" w14:textId="11B638D3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2CB96AD" w14:textId="77777777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6023A4" w14:textId="442F17C4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116C7" w:rsidRPr="0013700D" w14:paraId="5DBB1943" w14:textId="77777777" w:rsidTr="00E074FD">
        <w:trPr>
          <w:cantSplit/>
        </w:trPr>
        <w:tc>
          <w:tcPr>
            <w:tcW w:w="3686" w:type="dxa"/>
          </w:tcPr>
          <w:p w14:paraId="5B24015A" w14:textId="77777777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54C97E" w14:textId="77777777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2C29A8D" w14:textId="77777777" w:rsidR="000116C7" w:rsidRPr="0013700D" w:rsidRDefault="000116C7" w:rsidP="004E0BE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AFDA68" w14:textId="77777777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B5A90AF" w14:textId="77777777" w:rsidR="000116C7" w:rsidRPr="0013700D" w:rsidRDefault="000116C7" w:rsidP="004E0BE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C6D7FA9" w14:textId="77777777" w:rsidR="000116C7" w:rsidRPr="007E77D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FC75A6C" w14:textId="77777777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E4CDE1" w14:textId="77777777" w:rsidR="000116C7" w:rsidRPr="0013700D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16C7" w:rsidRPr="0013700D" w14:paraId="4AC5BC38" w14:textId="77777777" w:rsidTr="00E074FD">
        <w:trPr>
          <w:cantSplit/>
        </w:trPr>
        <w:tc>
          <w:tcPr>
            <w:tcW w:w="3686" w:type="dxa"/>
            <w:shd w:val="clear" w:color="auto" w:fill="auto"/>
          </w:tcPr>
          <w:p w14:paraId="6DC50816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AD431A6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7981784E" w14:textId="77777777" w:rsidR="000116C7" w:rsidRPr="0013700D" w:rsidRDefault="000116C7" w:rsidP="000116C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76F141B7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0731393" w14:textId="77777777" w:rsidR="000116C7" w:rsidRPr="0013700D" w:rsidRDefault="000116C7" w:rsidP="000116C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79C2BF3F" w14:textId="5AE0647E" w:rsidR="000116C7" w:rsidRPr="00E517D2" w:rsidRDefault="00E517D2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70,995</w:t>
            </w:r>
          </w:p>
        </w:tc>
        <w:tc>
          <w:tcPr>
            <w:tcW w:w="284" w:type="dxa"/>
          </w:tcPr>
          <w:p w14:paraId="3F2FD3B7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8D9E8D3" w14:textId="09B9CC4A" w:rsidR="000116C7" w:rsidRPr="007253F7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67,070</w:t>
            </w:r>
          </w:p>
        </w:tc>
      </w:tr>
      <w:tr w:rsidR="000116C7" w:rsidRPr="0013700D" w14:paraId="50F19B1A" w14:textId="77777777" w:rsidTr="00E074FD">
        <w:trPr>
          <w:cantSplit/>
        </w:trPr>
        <w:tc>
          <w:tcPr>
            <w:tcW w:w="3686" w:type="dxa"/>
            <w:shd w:val="clear" w:color="auto" w:fill="auto"/>
          </w:tcPr>
          <w:p w14:paraId="1ED29AD2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8A220A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E489281" w14:textId="77777777" w:rsidR="000116C7" w:rsidRPr="0013700D" w:rsidRDefault="000116C7" w:rsidP="000116C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293388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4AACBFD" w14:textId="77777777" w:rsidR="000116C7" w:rsidRPr="0013700D" w:rsidRDefault="000116C7" w:rsidP="000116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7606BBF" w14:textId="3462E50F" w:rsidR="000116C7" w:rsidRPr="00E517D2" w:rsidRDefault="00E517D2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6,393</w:t>
            </w:r>
          </w:p>
        </w:tc>
        <w:tc>
          <w:tcPr>
            <w:tcW w:w="284" w:type="dxa"/>
          </w:tcPr>
          <w:p w14:paraId="39125920" w14:textId="77777777" w:rsidR="000116C7" w:rsidRPr="0013700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FF1F932" w14:textId="005D04E3" w:rsidR="000116C7" w:rsidRPr="007253F7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6,230</w:t>
            </w:r>
          </w:p>
        </w:tc>
      </w:tr>
      <w:tr w:rsidR="00E517D2" w:rsidRPr="0013700D" w14:paraId="625AD877" w14:textId="77777777" w:rsidTr="00E074FD">
        <w:trPr>
          <w:cantSplit/>
        </w:trPr>
        <w:tc>
          <w:tcPr>
            <w:tcW w:w="3686" w:type="dxa"/>
            <w:shd w:val="clear" w:color="auto" w:fill="auto"/>
          </w:tcPr>
          <w:p w14:paraId="2D3A41EB" w14:textId="728E428B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FF9902" w14:textId="38A4F88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E9DA3E4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A52438" w14:textId="2BDF2DB5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A6B2945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7C1B2D5B" w14:textId="2343C464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84" w:type="dxa"/>
          </w:tcPr>
          <w:p w14:paraId="39A7EE7A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A747FE1" w14:textId="10681821" w:rsidR="00E517D2" w:rsidRPr="00AB338A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E517D2" w:rsidRPr="0013700D" w14:paraId="5C46456A" w14:textId="77777777" w:rsidTr="00E074FD">
        <w:trPr>
          <w:cantSplit/>
        </w:trPr>
        <w:tc>
          <w:tcPr>
            <w:tcW w:w="3686" w:type="dxa"/>
            <w:shd w:val="clear" w:color="auto" w:fill="auto"/>
          </w:tcPr>
          <w:p w14:paraId="5FD8072A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97C479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2595D94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67C7E9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D6D2AFC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0016CA69" w14:textId="4943E60F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42,094</w:t>
            </w:r>
          </w:p>
        </w:tc>
        <w:tc>
          <w:tcPr>
            <w:tcW w:w="284" w:type="dxa"/>
          </w:tcPr>
          <w:p w14:paraId="055FCEDA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78F3738" w14:textId="5ACB542C" w:rsidR="00E517D2" w:rsidRPr="007253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23,888</w:t>
            </w:r>
          </w:p>
        </w:tc>
      </w:tr>
      <w:tr w:rsidR="00E517D2" w:rsidRPr="0013700D" w14:paraId="69DEC013" w14:textId="77777777" w:rsidTr="00E074FD">
        <w:trPr>
          <w:cantSplit/>
        </w:trPr>
        <w:tc>
          <w:tcPr>
            <w:tcW w:w="3686" w:type="dxa"/>
            <w:shd w:val="clear" w:color="auto" w:fill="auto"/>
          </w:tcPr>
          <w:p w14:paraId="098E2E28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8D7918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46B48EB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D8FF84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9CF41DE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1ED677" w14:textId="25DC5412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D164D99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BD387" w14:textId="3AECCE9E" w:rsidR="00E517D2" w:rsidRPr="007253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E517D2" w:rsidRPr="0013700D" w14:paraId="45B8FCA6" w14:textId="77777777" w:rsidTr="00E074FD">
        <w:trPr>
          <w:cantSplit/>
        </w:trPr>
        <w:tc>
          <w:tcPr>
            <w:tcW w:w="3686" w:type="dxa"/>
            <w:shd w:val="clear" w:color="auto" w:fill="auto"/>
          </w:tcPr>
          <w:p w14:paraId="217B9789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711533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647025F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32BCDF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E847FFE" w14:textId="77777777" w:rsidR="00E517D2" w:rsidRPr="0013700D" w:rsidRDefault="00E517D2" w:rsidP="00E517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C2F09F8" w14:textId="1066F08A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5,030</w:t>
            </w:r>
          </w:p>
        </w:tc>
        <w:tc>
          <w:tcPr>
            <w:tcW w:w="284" w:type="dxa"/>
          </w:tcPr>
          <w:p w14:paraId="539E28A3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589E23C" w14:textId="2F4029A0" w:rsidR="00E517D2" w:rsidRPr="007253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5,518</w:t>
            </w:r>
          </w:p>
        </w:tc>
      </w:tr>
      <w:tr w:rsidR="00E517D2" w:rsidRPr="0013700D" w14:paraId="14A32288" w14:textId="77777777" w:rsidTr="00E074FD">
        <w:trPr>
          <w:cantSplit/>
        </w:trPr>
        <w:tc>
          <w:tcPr>
            <w:tcW w:w="3686" w:type="dxa"/>
            <w:shd w:val="clear" w:color="auto" w:fill="auto"/>
          </w:tcPr>
          <w:p w14:paraId="64C15906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68812A85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3E492D5F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185E756C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ACB76E3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A9CEDAE" w14:textId="4FF0A2C5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88,442</w:t>
            </w:r>
          </w:p>
        </w:tc>
        <w:tc>
          <w:tcPr>
            <w:tcW w:w="284" w:type="dxa"/>
          </w:tcPr>
          <w:p w14:paraId="215718EF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56451CE" w14:textId="79EC170B" w:rsidR="00E517D2" w:rsidRPr="007253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116,037</w:t>
            </w:r>
          </w:p>
        </w:tc>
      </w:tr>
      <w:tr w:rsidR="00E517D2" w:rsidRPr="0013700D" w14:paraId="118F2FF2" w14:textId="77777777" w:rsidTr="00E074FD">
        <w:trPr>
          <w:cantSplit/>
        </w:trPr>
        <w:tc>
          <w:tcPr>
            <w:tcW w:w="3686" w:type="dxa"/>
            <w:shd w:val="clear" w:color="auto" w:fill="auto"/>
          </w:tcPr>
          <w:p w14:paraId="517074F3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437B4C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51DDF776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6B5670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FDFE817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7BD7BFA6" w14:textId="21F4939E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EE048E7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D599AAA" w14:textId="49F6EF35" w:rsidR="00E517D2" w:rsidRPr="007253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</w:tr>
      <w:tr w:rsidR="00E517D2" w:rsidRPr="0013700D" w14:paraId="292B11BF" w14:textId="77777777" w:rsidTr="00E074FD">
        <w:trPr>
          <w:cantSplit/>
        </w:trPr>
        <w:tc>
          <w:tcPr>
            <w:tcW w:w="3686" w:type="dxa"/>
            <w:shd w:val="clear" w:color="auto" w:fill="auto"/>
          </w:tcPr>
          <w:p w14:paraId="3D2F15A1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5D9C9A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6C4D94FD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598DF7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1A837D6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6D72F75D" w14:textId="39B98C4E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284" w:type="dxa"/>
          </w:tcPr>
          <w:p w14:paraId="6E8896D4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90F4086" w14:textId="3C3CB790" w:rsidR="00E517D2" w:rsidRPr="007253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  <w:tr w:rsidR="00E517D2" w:rsidRPr="0013700D" w14:paraId="5EAE3F24" w14:textId="77777777" w:rsidTr="00E074FD">
        <w:trPr>
          <w:cantSplit/>
        </w:trPr>
        <w:tc>
          <w:tcPr>
            <w:tcW w:w="3686" w:type="dxa"/>
          </w:tcPr>
          <w:p w14:paraId="7454A7A6" w14:textId="77777777" w:rsidR="00E517D2" w:rsidRPr="00293A18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EB06E48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183BE6A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62C9E88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8CA9FD2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40622D7B" w14:textId="77777777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  <w:tc>
          <w:tcPr>
            <w:tcW w:w="284" w:type="dxa"/>
          </w:tcPr>
          <w:p w14:paraId="11779AA2" w14:textId="77777777" w:rsidR="00E517D2" w:rsidRPr="00293A18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473EF40" w14:textId="37063900" w:rsidR="00E517D2" w:rsidRPr="007253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</w:tr>
      <w:tr w:rsidR="00E517D2" w:rsidRPr="0013700D" w14:paraId="2E7ECE4B" w14:textId="77777777" w:rsidTr="00E074FD">
        <w:trPr>
          <w:cantSplit/>
        </w:trPr>
        <w:tc>
          <w:tcPr>
            <w:tcW w:w="3686" w:type="dxa"/>
          </w:tcPr>
          <w:p w14:paraId="5DB94090" w14:textId="77777777" w:rsidR="00E517D2" w:rsidRPr="00AB54B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6EEB127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0EDAAB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AE7A020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2F6A278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7AC3D44B" w14:textId="77777777" w:rsidR="00E517D2" w:rsidRPr="000116C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5B44771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025A02E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7D2" w:rsidRPr="0013700D" w14:paraId="2FB6443B" w14:textId="77777777" w:rsidTr="00E074FD">
        <w:trPr>
          <w:cantSplit/>
        </w:trPr>
        <w:tc>
          <w:tcPr>
            <w:tcW w:w="3686" w:type="dxa"/>
          </w:tcPr>
          <w:p w14:paraId="51BCD4F5" w14:textId="77777777" w:rsidR="00E517D2" w:rsidRPr="00AB54B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442A04E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B0CC05B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33C2BBD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666D2D8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1B3727F" w14:textId="085EAB00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1,289</w:t>
            </w:r>
          </w:p>
        </w:tc>
        <w:tc>
          <w:tcPr>
            <w:tcW w:w="284" w:type="dxa"/>
          </w:tcPr>
          <w:p w14:paraId="0C3C5DAA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2E1E90D" w14:textId="2A112DA6" w:rsidR="00E517D2" w:rsidRPr="000116C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517D2" w:rsidRPr="0013700D" w14:paraId="73A66ED1" w14:textId="77777777" w:rsidTr="00E074FD">
        <w:trPr>
          <w:cantSplit/>
        </w:trPr>
        <w:tc>
          <w:tcPr>
            <w:tcW w:w="3686" w:type="dxa"/>
          </w:tcPr>
          <w:p w14:paraId="7E64613A" w14:textId="77777777" w:rsidR="00E517D2" w:rsidRPr="00AB54B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BF2DE16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F3EE11C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A4ED767" w14:textId="77777777" w:rsidR="00E517D2" w:rsidRPr="0013700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DAA30EF" w14:textId="77777777" w:rsidR="00E517D2" w:rsidRPr="0013700D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5524023C" w14:textId="2A7D2260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  <w:tc>
          <w:tcPr>
            <w:tcW w:w="284" w:type="dxa"/>
          </w:tcPr>
          <w:p w14:paraId="6176A797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00825FF" w14:textId="56D6A99E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</w:tr>
    </w:tbl>
    <w:p w14:paraId="52F63732" w14:textId="77777777" w:rsidR="000116C7" w:rsidRDefault="000116C7" w:rsidP="000116C7">
      <w:pPr>
        <w:rPr>
          <w:sz w:val="30"/>
          <w:szCs w:val="30"/>
        </w:rPr>
      </w:pPr>
    </w:p>
    <w:p w14:paraId="4AB048F6" w14:textId="77777777" w:rsidR="000116C7" w:rsidRDefault="000116C7" w:rsidP="000116C7">
      <w:pPr>
        <w:rPr>
          <w:sz w:val="30"/>
          <w:szCs w:val="30"/>
        </w:rPr>
      </w:pPr>
    </w:p>
    <w:p w14:paraId="67EBF05D" w14:textId="77777777" w:rsidR="000116C7" w:rsidRDefault="000116C7" w:rsidP="0001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71084F" w14:textId="77777777" w:rsidR="000116C7" w:rsidRDefault="000116C7" w:rsidP="0001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58A773" w14:textId="77777777" w:rsidR="000116C7" w:rsidRDefault="000116C7" w:rsidP="0001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1CBE13" w14:textId="77777777" w:rsidR="000116C7" w:rsidRDefault="000116C7" w:rsidP="0001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0EE80E" w14:textId="77777777" w:rsidR="00320DD9" w:rsidRDefault="00320DD9" w:rsidP="0001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B48378" w14:textId="77777777" w:rsidR="000116C7" w:rsidRDefault="000116C7" w:rsidP="0001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245EA6" w14:textId="77777777" w:rsidR="000116C7" w:rsidRDefault="000116C7" w:rsidP="0001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42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4"/>
        <w:gridCol w:w="1275"/>
        <w:gridCol w:w="283"/>
        <w:gridCol w:w="1277"/>
        <w:gridCol w:w="285"/>
        <w:gridCol w:w="1276"/>
      </w:tblGrid>
      <w:tr w:rsidR="000116C7" w:rsidRPr="00E24209" w14:paraId="5876B26C" w14:textId="77777777" w:rsidTr="00EA4253">
        <w:trPr>
          <w:cantSplit/>
        </w:trPr>
        <w:tc>
          <w:tcPr>
            <w:tcW w:w="3686" w:type="dxa"/>
          </w:tcPr>
          <w:p w14:paraId="66B08724" w14:textId="77777777" w:rsidR="000116C7" w:rsidRPr="00F51F88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14:paraId="1D3D6C76" w14:textId="77777777" w:rsidR="000116C7" w:rsidRPr="00E24209" w:rsidRDefault="000116C7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116C7" w:rsidRPr="00E24209" w14:paraId="22533767" w14:textId="77777777" w:rsidTr="00EA4253">
        <w:trPr>
          <w:cantSplit/>
        </w:trPr>
        <w:tc>
          <w:tcPr>
            <w:tcW w:w="3686" w:type="dxa"/>
          </w:tcPr>
          <w:p w14:paraId="5CA7C4FB" w14:textId="77777777" w:rsidR="000116C7" w:rsidRPr="00F51F88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3CB2AB" w14:textId="77777777" w:rsidR="000116C7" w:rsidRPr="00E24209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29F09A9" w14:textId="77777777" w:rsidR="000116C7" w:rsidRPr="00E24209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42736F" w14:textId="77777777" w:rsidR="000116C7" w:rsidRPr="00E24209" w:rsidRDefault="000116C7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116C7" w:rsidRPr="00F51F88" w14:paraId="0274F9C0" w14:textId="77777777" w:rsidTr="00EA4253">
        <w:trPr>
          <w:cantSplit/>
        </w:trPr>
        <w:tc>
          <w:tcPr>
            <w:tcW w:w="3686" w:type="dxa"/>
          </w:tcPr>
          <w:p w14:paraId="6D81283B" w14:textId="77777777" w:rsidR="000116C7" w:rsidRPr="00E9777E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F15A05" w14:textId="6FA24820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5C172B96" w14:textId="77777777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EFF50D" w14:textId="3EEE0514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3398F294" w14:textId="77777777" w:rsidR="000116C7" w:rsidRPr="00F51F88" w:rsidRDefault="000116C7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D9EDF2D" w14:textId="269BCAFE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5" w:type="dxa"/>
          </w:tcPr>
          <w:p w14:paraId="22E478CC" w14:textId="77777777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FAED79" w14:textId="1327C416" w:rsidR="000116C7" w:rsidRPr="00F51F88" w:rsidRDefault="000116C7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4253" w:rsidRPr="00EA4253" w14:paraId="076CBDCB" w14:textId="77777777" w:rsidTr="00EA4253">
        <w:trPr>
          <w:cantSplit/>
        </w:trPr>
        <w:tc>
          <w:tcPr>
            <w:tcW w:w="3686" w:type="dxa"/>
          </w:tcPr>
          <w:p w14:paraId="75957C16" w14:textId="086FDD6D" w:rsidR="00EA4253" w:rsidRPr="0051257C" w:rsidRDefault="00EA4253" w:rsidP="00E1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02C63D60" w14:textId="77777777" w:rsidR="00EA4253" w:rsidRPr="00F5193E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2D3637" w14:textId="77777777" w:rsidR="00EA4253" w:rsidRPr="00F5193E" w:rsidRDefault="00EA4253" w:rsidP="00F20C3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858127" w14:textId="77777777" w:rsidR="00EA4253" w:rsidRPr="00F5193E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B85CDF" w14:textId="77777777" w:rsidR="00EA4253" w:rsidRPr="00F5193E" w:rsidRDefault="00EA4253" w:rsidP="00F20C3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2CFABEF" w14:textId="77777777" w:rsidR="00EA4253" w:rsidRPr="00EA4253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3403C95D" w14:textId="77777777" w:rsidR="00EA4253" w:rsidRPr="00F5193E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50D0F3" w14:textId="77777777" w:rsidR="00EA4253" w:rsidRPr="00EA4253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EA4253" w:rsidRPr="00AB338A" w14:paraId="539CB4B6" w14:textId="77777777" w:rsidTr="00EA4253">
        <w:trPr>
          <w:cantSplit/>
        </w:trPr>
        <w:tc>
          <w:tcPr>
            <w:tcW w:w="3686" w:type="dxa"/>
          </w:tcPr>
          <w:p w14:paraId="71B9BB1B" w14:textId="77777777" w:rsidR="00EA4253" w:rsidRPr="005373A3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D4BFB02" w14:textId="77777777" w:rsidR="00EA4253" w:rsidRPr="00C14C59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4" w:type="dxa"/>
          </w:tcPr>
          <w:p w14:paraId="66E973D6" w14:textId="77777777" w:rsidR="00EA4253" w:rsidRPr="00B14380" w:rsidRDefault="00EA4253" w:rsidP="00F20C3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50DB92D" w14:textId="77777777" w:rsidR="00EA4253" w:rsidRPr="001A1404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1A85C46C" w14:textId="77777777" w:rsidR="00EA4253" w:rsidRPr="00B14380" w:rsidRDefault="00EA4253" w:rsidP="00F20C3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8CD2B3E" w14:textId="77777777" w:rsidR="00EA4253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5" w:type="dxa"/>
          </w:tcPr>
          <w:p w14:paraId="1200B25B" w14:textId="77777777" w:rsidR="00EA4253" w:rsidRPr="00B14380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FC715D0" w14:textId="77777777" w:rsidR="00EA4253" w:rsidRPr="00AB338A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1B66C5" w14:paraId="28162BA5" w14:textId="77777777" w:rsidTr="00EA4253">
        <w:trPr>
          <w:cantSplit/>
        </w:trPr>
        <w:tc>
          <w:tcPr>
            <w:tcW w:w="3686" w:type="dxa"/>
          </w:tcPr>
          <w:p w14:paraId="3DCD9664" w14:textId="77777777" w:rsidR="00EA4253" w:rsidRPr="005373A3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30F3FDD" w14:textId="77777777" w:rsidR="00EA4253" w:rsidRPr="00C14C59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B11CA57" w14:textId="77777777" w:rsidR="00EA4253" w:rsidRPr="00EA5359" w:rsidRDefault="00EA4253" w:rsidP="00F20C3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48C4945" w14:textId="77777777" w:rsidR="00EA4253" w:rsidRPr="005E538A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14E3917E" w14:textId="77777777" w:rsidR="00EA4253" w:rsidRPr="00EA5359" w:rsidRDefault="00EA4253" w:rsidP="00F20C3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795155CD" w14:textId="77777777" w:rsidR="00EA4253" w:rsidRPr="00E517D2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14:paraId="4055A12B" w14:textId="77777777" w:rsidR="00EA4253" w:rsidRPr="00EA5359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014C6AA" w14:textId="77777777" w:rsidR="00EA4253" w:rsidRPr="001B66C5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1B66C5" w14:paraId="51B8475D" w14:textId="77777777" w:rsidTr="00EA4253">
        <w:trPr>
          <w:cantSplit/>
        </w:trPr>
        <w:tc>
          <w:tcPr>
            <w:tcW w:w="3686" w:type="dxa"/>
          </w:tcPr>
          <w:p w14:paraId="75952225" w14:textId="77777777" w:rsidR="00EA4253" w:rsidRPr="00F37565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54BD109" w14:textId="77777777" w:rsidR="00EA4253" w:rsidRPr="00C14C59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84" w:type="dxa"/>
          </w:tcPr>
          <w:p w14:paraId="789F402D" w14:textId="77777777" w:rsidR="00EA4253" w:rsidRPr="00EA5359" w:rsidRDefault="00EA4253" w:rsidP="00F20C3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06DEC92" w14:textId="77777777" w:rsidR="00EA4253" w:rsidRPr="001B66C5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64195801" w14:textId="77777777" w:rsidR="00EA4253" w:rsidRPr="00EA5359" w:rsidRDefault="00EA4253" w:rsidP="00F20C3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B521CB1" w14:textId="77777777" w:rsidR="00EA4253" w:rsidRPr="00E517D2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85" w:type="dxa"/>
          </w:tcPr>
          <w:p w14:paraId="58239594" w14:textId="77777777" w:rsidR="00EA4253" w:rsidRPr="00EA5359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82E4274" w14:textId="77777777" w:rsidR="00EA4253" w:rsidRPr="001B66C5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EA4253" w14:paraId="25580688" w14:textId="77777777" w:rsidTr="00EA4253">
        <w:trPr>
          <w:cantSplit/>
        </w:trPr>
        <w:tc>
          <w:tcPr>
            <w:tcW w:w="3686" w:type="dxa"/>
          </w:tcPr>
          <w:p w14:paraId="259691DB" w14:textId="77777777" w:rsidR="00EA4253" w:rsidRPr="0051257C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C663496" w14:textId="77777777" w:rsidR="00EA4253" w:rsidRPr="0051257C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7FC108C" w14:textId="77777777" w:rsidR="00EA4253" w:rsidRPr="0051257C" w:rsidRDefault="00EA4253" w:rsidP="00F20C3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3C138B39" w14:textId="77777777" w:rsidR="00EA4253" w:rsidRPr="0051257C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0E4AB" w14:textId="77777777" w:rsidR="00EA4253" w:rsidRPr="0051257C" w:rsidRDefault="00EA4253" w:rsidP="00F20C3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14:paraId="6CE16197" w14:textId="77777777" w:rsidR="00EA4253" w:rsidRPr="00EA4253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5" w:type="dxa"/>
          </w:tcPr>
          <w:p w14:paraId="1D69C628" w14:textId="77777777" w:rsidR="00EA4253" w:rsidRPr="0051257C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DE3C05F" w14:textId="77777777" w:rsidR="00EA4253" w:rsidRPr="00EA4253" w:rsidRDefault="00EA4253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320DD9" w:rsidRPr="00B14380" w14:paraId="5855B414" w14:textId="77777777" w:rsidTr="00EA4253">
        <w:trPr>
          <w:cantSplit/>
        </w:trPr>
        <w:tc>
          <w:tcPr>
            <w:tcW w:w="3686" w:type="dxa"/>
          </w:tcPr>
          <w:p w14:paraId="33052A85" w14:textId="4DB6F6C9" w:rsidR="00320DD9" w:rsidRPr="00F5193E" w:rsidRDefault="00320DD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</w:tcPr>
          <w:p w14:paraId="489B1E37" w14:textId="77777777" w:rsidR="00320DD9" w:rsidRPr="00F5193E" w:rsidRDefault="00320DD9" w:rsidP="0032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83D0163" w14:textId="7DF20447" w:rsidR="00320DD9" w:rsidRPr="00F5193E" w:rsidRDefault="00320DD9" w:rsidP="00C94AB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76B2157" w14:textId="77777777" w:rsidR="00320DD9" w:rsidRPr="00F5193E" w:rsidRDefault="00320DD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EAA913" w14:textId="77777777" w:rsidR="00320DD9" w:rsidRPr="00F5193E" w:rsidRDefault="00320DD9" w:rsidP="004E0BE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4C6506A8" w14:textId="77777777" w:rsidR="00320DD9" w:rsidRPr="000116C7" w:rsidRDefault="00320DD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5ABD432E" w14:textId="77777777" w:rsidR="00320DD9" w:rsidRPr="00F5193E" w:rsidRDefault="00320DD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C727FC" w14:textId="77777777" w:rsidR="00320DD9" w:rsidRPr="000116C7" w:rsidRDefault="00320DD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0116C7" w:rsidRPr="00B14380" w14:paraId="30F9007D" w14:textId="77777777" w:rsidTr="00EA4253">
        <w:trPr>
          <w:cantSplit/>
        </w:trPr>
        <w:tc>
          <w:tcPr>
            <w:tcW w:w="3686" w:type="dxa"/>
          </w:tcPr>
          <w:p w14:paraId="6AEA52AF" w14:textId="77777777" w:rsidR="000116C7" w:rsidRPr="005373A3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A72E13C" w14:textId="436FA617" w:rsidR="000116C7" w:rsidRPr="00147569" w:rsidRDefault="00751BB3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84" w:type="dxa"/>
          </w:tcPr>
          <w:p w14:paraId="643796BB" w14:textId="77777777" w:rsidR="000116C7" w:rsidRPr="00B14380" w:rsidRDefault="000116C7" w:rsidP="000116C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39E7F44" w14:textId="4737FCB6" w:rsidR="000116C7" w:rsidRPr="00F65BCD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6,973</w:t>
            </w:r>
          </w:p>
        </w:tc>
        <w:tc>
          <w:tcPr>
            <w:tcW w:w="283" w:type="dxa"/>
          </w:tcPr>
          <w:p w14:paraId="32852CCB" w14:textId="77777777" w:rsidR="000116C7" w:rsidRPr="00B14380" w:rsidRDefault="000116C7" w:rsidP="000116C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A144076" w14:textId="37B7E567" w:rsidR="000116C7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5" w:type="dxa"/>
          </w:tcPr>
          <w:p w14:paraId="35F9CB1B" w14:textId="77777777" w:rsidR="000116C7" w:rsidRPr="00B14380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AF19549" w14:textId="35A87CA8" w:rsidR="000116C7" w:rsidRPr="00353030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517D2" w:rsidRPr="00B14380" w14:paraId="1247A47B" w14:textId="77777777" w:rsidTr="00EA4253">
        <w:trPr>
          <w:cantSplit/>
        </w:trPr>
        <w:tc>
          <w:tcPr>
            <w:tcW w:w="3686" w:type="dxa"/>
          </w:tcPr>
          <w:p w14:paraId="5B94959F" w14:textId="77777777" w:rsidR="00E517D2" w:rsidRPr="005373A3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E3CE946" w14:textId="657ADD93" w:rsidR="00E517D2" w:rsidRPr="00147569" w:rsidRDefault="00147569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9</w:t>
            </w:r>
            <w:r w:rsidR="00EA4253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284" w:type="dxa"/>
          </w:tcPr>
          <w:p w14:paraId="31CE0D94" w14:textId="77777777" w:rsidR="00E517D2" w:rsidRPr="00EA5359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8EBB703" w14:textId="2FAABB56" w:rsidR="00E517D2" w:rsidRPr="00141E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83" w:type="dxa"/>
          </w:tcPr>
          <w:p w14:paraId="15D8DC89" w14:textId="77777777" w:rsidR="00E517D2" w:rsidRPr="00EA5359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3B914392" w14:textId="3DFA0D8D" w:rsidR="00E517D2" w:rsidRP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14:paraId="4ED9FCAC" w14:textId="77777777" w:rsidR="00E517D2" w:rsidRPr="00EA5359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BBF3B03" w14:textId="2284A28C" w:rsidR="00E517D2" w:rsidRPr="001B66C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517D2" w:rsidRPr="00B14380" w14:paraId="5EB76715" w14:textId="77777777" w:rsidTr="00EA4253">
        <w:trPr>
          <w:cantSplit/>
        </w:trPr>
        <w:tc>
          <w:tcPr>
            <w:tcW w:w="3686" w:type="dxa"/>
          </w:tcPr>
          <w:p w14:paraId="617DB39C" w14:textId="77777777" w:rsidR="00E517D2" w:rsidRPr="00F3756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6058F7" w14:textId="1AD35EA8" w:rsidR="00E517D2" w:rsidRPr="00147569" w:rsidRDefault="00147569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1</w:t>
            </w:r>
            <w:r w:rsidR="00EA425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4756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4141C7C8" w14:textId="77777777" w:rsidR="00E517D2" w:rsidRPr="00EA5359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39A2B83" w14:textId="3FA56091" w:rsidR="00E517D2" w:rsidRPr="00D74CEC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3" w:type="dxa"/>
          </w:tcPr>
          <w:p w14:paraId="1C83EAA1" w14:textId="77777777" w:rsidR="00E517D2" w:rsidRPr="00EA5359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0BCCD225" w14:textId="625F39E7" w:rsidR="00E517D2" w:rsidRPr="004D5B44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</w:t>
            </w:r>
            <w:r w:rsidR="00EA425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D5B4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5" w:type="dxa"/>
          </w:tcPr>
          <w:p w14:paraId="4BA69CFF" w14:textId="77777777" w:rsidR="00E517D2" w:rsidRPr="00EA5359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1E1CE62" w14:textId="5C038499" w:rsidR="00E517D2" w:rsidRPr="00DD2DCB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E517D2" w:rsidRPr="00B14380" w14:paraId="004E053C" w14:textId="77777777" w:rsidTr="00EA4253">
        <w:trPr>
          <w:cantSplit/>
        </w:trPr>
        <w:tc>
          <w:tcPr>
            <w:tcW w:w="3686" w:type="dxa"/>
          </w:tcPr>
          <w:p w14:paraId="3CFA7688" w14:textId="77777777" w:rsid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FA21A71" w14:textId="1A8B4D67" w:rsidR="00E517D2" w:rsidRPr="00147569" w:rsidRDefault="00147569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47,784</w:t>
            </w:r>
          </w:p>
        </w:tc>
        <w:tc>
          <w:tcPr>
            <w:tcW w:w="284" w:type="dxa"/>
          </w:tcPr>
          <w:p w14:paraId="38DD557D" w14:textId="77777777" w:rsidR="00E517D2" w:rsidRPr="00B14380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E2580BE" w14:textId="46FF590B" w:rsidR="00E517D2" w:rsidRPr="00141E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70,919</w:t>
            </w:r>
          </w:p>
        </w:tc>
        <w:tc>
          <w:tcPr>
            <w:tcW w:w="283" w:type="dxa"/>
          </w:tcPr>
          <w:p w14:paraId="1FC8B4D2" w14:textId="77777777" w:rsidR="00E517D2" w:rsidRPr="00B14380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1CD8DD0" w14:textId="0BEED1A6" w:rsidR="00E517D2" w:rsidRPr="004D5B44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38,099</w:t>
            </w:r>
          </w:p>
        </w:tc>
        <w:tc>
          <w:tcPr>
            <w:tcW w:w="285" w:type="dxa"/>
          </w:tcPr>
          <w:p w14:paraId="75C6673C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773609B" w14:textId="1E6BFB67" w:rsidR="00E517D2" w:rsidRPr="00DC742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59,445</w:t>
            </w:r>
          </w:p>
        </w:tc>
      </w:tr>
      <w:tr w:rsidR="00E517D2" w:rsidRPr="00B14380" w14:paraId="6C995547" w14:textId="77777777" w:rsidTr="00EA4253">
        <w:trPr>
          <w:cantSplit/>
        </w:trPr>
        <w:tc>
          <w:tcPr>
            <w:tcW w:w="3686" w:type="dxa"/>
          </w:tcPr>
          <w:p w14:paraId="4C2B89FD" w14:textId="77777777" w:rsid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D599BC8" w14:textId="6AAA3545" w:rsidR="00E517D2" w:rsidRPr="00147569" w:rsidRDefault="00147569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2,430</w:t>
            </w:r>
          </w:p>
        </w:tc>
        <w:tc>
          <w:tcPr>
            <w:tcW w:w="284" w:type="dxa"/>
          </w:tcPr>
          <w:p w14:paraId="31BA2CF6" w14:textId="77777777" w:rsidR="00E517D2" w:rsidRPr="0066040A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E5BA305" w14:textId="3F1E3731" w:rsidR="00E517D2" w:rsidRPr="00141EF7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A14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A140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14:paraId="2C89E5DD" w14:textId="77777777" w:rsidR="00E517D2" w:rsidRPr="0066040A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1440A1B" w14:textId="1E06B423" w:rsidR="00E517D2" w:rsidRPr="004D5B44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85" w:type="dxa"/>
          </w:tcPr>
          <w:p w14:paraId="6A4477D6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FB63843" w14:textId="03B27709" w:rsidR="00E517D2" w:rsidRPr="00DC7425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E517D2" w:rsidRPr="00B14380" w14:paraId="656EE7BA" w14:textId="77777777" w:rsidTr="00EA4253">
        <w:trPr>
          <w:cantSplit/>
        </w:trPr>
        <w:tc>
          <w:tcPr>
            <w:tcW w:w="3686" w:type="dxa"/>
          </w:tcPr>
          <w:p w14:paraId="5169770F" w14:textId="77777777" w:rsidR="00E517D2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6095470" w14:textId="1AE9C4F1" w:rsidR="00E517D2" w:rsidRPr="00147569" w:rsidRDefault="00147569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17,626</w:t>
            </w:r>
          </w:p>
        </w:tc>
        <w:tc>
          <w:tcPr>
            <w:tcW w:w="284" w:type="dxa"/>
          </w:tcPr>
          <w:p w14:paraId="3EF92C4C" w14:textId="77777777" w:rsidR="00E517D2" w:rsidRPr="0066040A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82530C1" w14:textId="579F5B0B" w:rsidR="00E517D2" w:rsidRPr="00713E39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283" w:type="dxa"/>
          </w:tcPr>
          <w:p w14:paraId="45CC5173" w14:textId="77777777" w:rsidR="00E517D2" w:rsidRPr="0066040A" w:rsidRDefault="00E517D2" w:rsidP="00E517D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A5D9400" w14:textId="59752D1A" w:rsidR="00E517D2" w:rsidRPr="004D5B44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85" w:type="dxa"/>
          </w:tcPr>
          <w:p w14:paraId="03039B12" w14:textId="77777777" w:rsidR="00E517D2" w:rsidRPr="007E77DD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C60B790" w14:textId="791CE400" w:rsidR="00E517D2" w:rsidRPr="00713E39" w:rsidRDefault="00E517D2" w:rsidP="00E5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47569" w:rsidRPr="00B14380" w14:paraId="355A92FD" w14:textId="77777777" w:rsidTr="00EA4253">
        <w:trPr>
          <w:cantSplit/>
        </w:trPr>
        <w:tc>
          <w:tcPr>
            <w:tcW w:w="3686" w:type="dxa"/>
          </w:tcPr>
          <w:p w14:paraId="6ABCC84C" w14:textId="77777777" w:rsidR="00147569" w:rsidRPr="00293A18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5D03DE" w14:textId="0F604878" w:rsidR="00147569" w:rsidRPr="000116C7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284" w:type="dxa"/>
          </w:tcPr>
          <w:p w14:paraId="766A49F1" w14:textId="77777777" w:rsidR="00147569" w:rsidRPr="0013700D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6A38AC6" w14:textId="6CA14489" w:rsidR="00147569" w:rsidRPr="00141EF7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283" w:type="dxa"/>
          </w:tcPr>
          <w:p w14:paraId="2B0FC13F" w14:textId="77777777" w:rsidR="00147569" w:rsidRPr="0013700D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6755645" w14:textId="2B3263D8" w:rsidR="00147569" w:rsidRPr="004D5B44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285" w:type="dxa"/>
          </w:tcPr>
          <w:p w14:paraId="2E7B5A60" w14:textId="77777777" w:rsidR="00147569" w:rsidRPr="007E77DD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D46EF63" w14:textId="64DC201E" w:rsidR="00147569" w:rsidRPr="00DC7425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</w:tr>
      <w:tr w:rsidR="00147569" w:rsidRPr="00B14380" w14:paraId="296A9DE3" w14:textId="77777777" w:rsidTr="00EA4253">
        <w:trPr>
          <w:cantSplit/>
        </w:trPr>
        <w:tc>
          <w:tcPr>
            <w:tcW w:w="3686" w:type="dxa"/>
          </w:tcPr>
          <w:p w14:paraId="6EC5CE92" w14:textId="77777777" w:rsidR="00147569" w:rsidRPr="00AB54B5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592AF00" w14:textId="65A73FE9" w:rsidR="00147569" w:rsidRPr="000116C7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84" w:type="dxa"/>
          </w:tcPr>
          <w:p w14:paraId="5750657F" w14:textId="77777777" w:rsidR="00147569" w:rsidRPr="0013700D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2529274" w14:textId="01CA446C" w:rsidR="00147569" w:rsidRPr="007E77DD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83" w:type="dxa"/>
          </w:tcPr>
          <w:p w14:paraId="74C93365" w14:textId="77777777" w:rsidR="00147569" w:rsidRPr="0013700D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5C59FED" w14:textId="66AE0B12" w:rsidR="00147569" w:rsidRPr="004D5B44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85" w:type="dxa"/>
          </w:tcPr>
          <w:p w14:paraId="69953936" w14:textId="77777777" w:rsidR="00147569" w:rsidRPr="007E77DD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CC0BEF6" w14:textId="1C3CAB52" w:rsidR="00147569" w:rsidRPr="007E77DD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147569" w:rsidRPr="00A92FC6" w14:paraId="0BCC10FE" w14:textId="77777777" w:rsidTr="00EA4253">
        <w:trPr>
          <w:cantSplit/>
        </w:trPr>
        <w:tc>
          <w:tcPr>
            <w:tcW w:w="3686" w:type="dxa"/>
          </w:tcPr>
          <w:p w14:paraId="7A37E1FB" w14:textId="77777777" w:rsidR="00147569" w:rsidRPr="00A92FC6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CE55631" w14:textId="77777777" w:rsidR="00147569" w:rsidRPr="000116C7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52860F5" w14:textId="77777777" w:rsidR="00147569" w:rsidRPr="00A92FC6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91C5199" w14:textId="77777777" w:rsidR="00147569" w:rsidRPr="00097572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5E733611" w14:textId="77777777" w:rsidR="00147569" w:rsidRPr="00A92FC6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04EE2211" w14:textId="77777777" w:rsidR="00147569" w:rsidRPr="000116C7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3E9D8B44" w14:textId="77777777" w:rsidR="00147569" w:rsidRPr="00A92FC6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CF4862C" w14:textId="77777777" w:rsidR="00147569" w:rsidRPr="00097572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47569" w:rsidRPr="00B14380" w14:paraId="1F0000A6" w14:textId="77777777" w:rsidTr="00EA4253">
        <w:trPr>
          <w:cantSplit/>
        </w:trPr>
        <w:tc>
          <w:tcPr>
            <w:tcW w:w="3686" w:type="dxa"/>
          </w:tcPr>
          <w:p w14:paraId="2EB48CEF" w14:textId="77777777" w:rsidR="00147569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5F8F6A30" w14:textId="77777777" w:rsidR="00147569" w:rsidRPr="000116C7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BE9AA93" w14:textId="77777777" w:rsidR="00147569" w:rsidRPr="00B14380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E419BE5" w14:textId="77777777" w:rsidR="00147569" w:rsidRPr="00097572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6069FDE" w14:textId="77777777" w:rsidR="00147569" w:rsidRPr="00B14380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272FF545" w14:textId="77777777" w:rsidR="00147569" w:rsidRPr="000116C7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75E127F0" w14:textId="77777777" w:rsidR="00147569" w:rsidRPr="00B14380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9C61427" w14:textId="77777777" w:rsidR="00147569" w:rsidRPr="00097572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47569" w:rsidRPr="00B14380" w14:paraId="34AC0F29" w14:textId="77777777" w:rsidTr="00EA4253">
        <w:trPr>
          <w:cantSplit/>
        </w:trPr>
        <w:tc>
          <w:tcPr>
            <w:tcW w:w="3686" w:type="dxa"/>
          </w:tcPr>
          <w:p w14:paraId="5E25AA08" w14:textId="77777777" w:rsidR="00147569" w:rsidRDefault="00147569" w:rsidP="0014756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65F8EAEB" w14:textId="16114C4A" w:rsidR="00147569" w:rsidRPr="001B30AA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21,239</w:t>
            </w:r>
          </w:p>
        </w:tc>
        <w:tc>
          <w:tcPr>
            <w:tcW w:w="284" w:type="dxa"/>
          </w:tcPr>
          <w:p w14:paraId="1959166F" w14:textId="77777777" w:rsidR="00147569" w:rsidRPr="006E327A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9BE6ABB" w14:textId="3489600F" w:rsidR="00147569" w:rsidRPr="00CB6B98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19,182</w:t>
            </w:r>
          </w:p>
        </w:tc>
        <w:tc>
          <w:tcPr>
            <w:tcW w:w="283" w:type="dxa"/>
          </w:tcPr>
          <w:p w14:paraId="69114992" w14:textId="77777777" w:rsidR="00147569" w:rsidRPr="00B14380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5740445F" w14:textId="708A1DFB" w:rsidR="00147569" w:rsidRPr="00C503AD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5,622</w:t>
            </w:r>
          </w:p>
        </w:tc>
        <w:tc>
          <w:tcPr>
            <w:tcW w:w="285" w:type="dxa"/>
          </w:tcPr>
          <w:p w14:paraId="578BE4A6" w14:textId="77777777" w:rsidR="00147569" w:rsidRPr="00B14380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CFA2FA" w14:textId="35325C03" w:rsidR="00147569" w:rsidRPr="00CB6B98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5,399</w:t>
            </w:r>
          </w:p>
        </w:tc>
      </w:tr>
      <w:tr w:rsidR="00147569" w:rsidRPr="00B14380" w14:paraId="2C6C5EB9" w14:textId="77777777" w:rsidTr="00EA4253">
        <w:trPr>
          <w:cantSplit/>
        </w:trPr>
        <w:tc>
          <w:tcPr>
            <w:tcW w:w="3686" w:type="dxa"/>
          </w:tcPr>
          <w:p w14:paraId="47CE7687" w14:textId="77777777" w:rsidR="00147569" w:rsidRDefault="00147569" w:rsidP="0014756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A602B1" w14:textId="5489F88A" w:rsidR="00147569" w:rsidRPr="001B30AA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84" w:type="dxa"/>
          </w:tcPr>
          <w:p w14:paraId="39C21E7D" w14:textId="77777777" w:rsidR="00147569" w:rsidRPr="00B43FA4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18613F" w14:textId="767CBAC8" w:rsidR="00147569" w:rsidRPr="00CB6B98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83" w:type="dxa"/>
          </w:tcPr>
          <w:p w14:paraId="2D57A4CD" w14:textId="77777777" w:rsidR="00147569" w:rsidRPr="00B14380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65A0A11" w14:textId="1ED67038" w:rsidR="00147569" w:rsidRPr="00C503AD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85" w:type="dxa"/>
          </w:tcPr>
          <w:p w14:paraId="1740ED7E" w14:textId="77777777" w:rsidR="00147569" w:rsidRPr="00B14380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E3C0E8" w14:textId="7D3C65B8" w:rsidR="00147569" w:rsidRPr="00CB6B98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147569" w:rsidRPr="00B14380" w14:paraId="694B48A6" w14:textId="77777777" w:rsidTr="00EA4253">
        <w:trPr>
          <w:cantSplit/>
        </w:trPr>
        <w:tc>
          <w:tcPr>
            <w:tcW w:w="3686" w:type="dxa"/>
          </w:tcPr>
          <w:p w14:paraId="547A9BE6" w14:textId="77777777" w:rsidR="00147569" w:rsidRPr="004C7AA6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EBBA556" w14:textId="72EEE506" w:rsidR="00147569" w:rsidRPr="001B30AA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22,051</w:t>
            </w:r>
          </w:p>
        </w:tc>
        <w:tc>
          <w:tcPr>
            <w:tcW w:w="284" w:type="dxa"/>
          </w:tcPr>
          <w:p w14:paraId="7FC2CBD3" w14:textId="77777777" w:rsidR="00147569" w:rsidRPr="006E327A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F1259F5" w14:textId="39A11C4C" w:rsidR="00147569" w:rsidRPr="00CB6B98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1404">
              <w:rPr>
                <w:rFonts w:ascii="Angsana New" w:hAnsi="Angsana New"/>
                <w:sz w:val="30"/>
                <w:szCs w:val="30"/>
              </w:rPr>
              <w:t>19,904</w:t>
            </w:r>
          </w:p>
        </w:tc>
        <w:tc>
          <w:tcPr>
            <w:tcW w:w="283" w:type="dxa"/>
          </w:tcPr>
          <w:p w14:paraId="2E11F308" w14:textId="77777777" w:rsidR="00147569" w:rsidRPr="00B14380" w:rsidRDefault="00147569" w:rsidP="001475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1A54A75" w14:textId="15EFA9D7" w:rsidR="00147569" w:rsidRPr="00C503AD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5,954</w:t>
            </w:r>
          </w:p>
        </w:tc>
        <w:tc>
          <w:tcPr>
            <w:tcW w:w="285" w:type="dxa"/>
          </w:tcPr>
          <w:p w14:paraId="3D262818" w14:textId="77777777" w:rsidR="00147569" w:rsidRPr="00B14380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BDD0665" w14:textId="424A2CBF" w:rsidR="00147569" w:rsidRPr="00CB6B98" w:rsidRDefault="00147569" w:rsidP="0014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38A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</w:tbl>
    <w:p w14:paraId="232A711E" w14:textId="77777777" w:rsidR="000116C7" w:rsidRDefault="000116C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B3851E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77A535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AC2669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B0E34B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03ADA9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0F5180" w14:textId="77777777" w:rsidR="00E074FD" w:rsidRDefault="00E074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BFED11" w14:textId="6E06ED4F" w:rsidR="001468CC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>3</w:t>
      </w:r>
      <w:r w:rsidR="000116C7">
        <w:rPr>
          <w:rFonts w:ascii="Angsana New" w:hAnsi="Angsana New"/>
          <w:sz w:val="30"/>
          <w:szCs w:val="30"/>
        </w:rPr>
        <w:t>0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0116C7">
        <w:rPr>
          <w:rFonts w:ascii="Angsana New" w:hAnsi="Angsana New" w:hint="cs"/>
          <w:sz w:val="30"/>
          <w:szCs w:val="30"/>
          <w:cs/>
        </w:rPr>
        <w:t>มิถุนายน</w:t>
      </w:r>
      <w:r w:rsidR="00DB16BA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 xml:space="preserve">2567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 w:hint="cs"/>
          <w:sz w:val="30"/>
          <w:szCs w:val="30"/>
        </w:rPr>
        <w:t xml:space="preserve">31 </w:t>
      </w:r>
      <w:r w:rsidR="00DB16B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16BA">
        <w:rPr>
          <w:rFonts w:ascii="Angsana New" w:hAnsi="Angsana New" w:hint="cs"/>
          <w:sz w:val="30"/>
          <w:szCs w:val="30"/>
        </w:rPr>
        <w:t>2566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0F68BC1" w14:textId="77777777" w:rsidR="00A51FEC" w:rsidRP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A51FEC" w:rsidRPr="00F51F88" w14:paraId="5D78830A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7D5C3836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14:paraId="55E56C4C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1FEC" w:rsidRPr="00F51F88" w14:paraId="3FA6B663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7347F1E5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17C12C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6C5A8CDF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DB49AF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116C7" w:rsidRPr="00F51F88" w14:paraId="2587EEC1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79AFB872" w14:textId="77777777" w:rsidR="000116C7" w:rsidRPr="00F51F88" w:rsidRDefault="000116C7" w:rsidP="000116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43EE5D" w14:textId="0D343194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7A1C56D9" w14:textId="77777777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C3CC6B5" w14:textId="3DCE1A93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329FDB9B" w14:textId="77777777" w:rsidR="000116C7" w:rsidRPr="008F38E6" w:rsidRDefault="000116C7" w:rsidP="000116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9B89895" w14:textId="2512485C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79C26CB5" w14:textId="77777777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2D16121" w14:textId="6DADFC1A" w:rsidR="000116C7" w:rsidRPr="008F38E6" w:rsidRDefault="000116C7" w:rsidP="00011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1FEC" w:rsidRPr="00E24209" w14:paraId="372F4EE7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6ADF2BB1" w14:textId="77777777" w:rsidR="00A51FEC" w:rsidRPr="00D9141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0E9C0D61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14:paraId="13BA0142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61CEEB3C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5A2347B8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6833F67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442418ED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37DD1304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30AA" w:rsidRPr="00E24209" w14:paraId="3FD18B09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2CF2D494" w14:textId="77777777" w:rsidR="001B30AA" w:rsidRPr="00802B2B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7AD1F160" w14:textId="77777777" w:rsidR="001B30AA" w:rsidRPr="00E074FD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4F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6325F83E" w14:textId="77777777" w:rsidR="001B30AA" w:rsidRPr="004E4492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42B152D7" w14:textId="21F736C8" w:rsidR="001B30AA" w:rsidRPr="00CB785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27C3E6A9" w14:textId="77777777" w:rsidR="001B30AA" w:rsidRPr="004E4492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2174B218" w14:textId="1307DC90" w:rsidR="001B30AA" w:rsidRPr="001B30AA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31,684</w:t>
            </w:r>
          </w:p>
        </w:tc>
        <w:tc>
          <w:tcPr>
            <w:tcW w:w="289" w:type="dxa"/>
          </w:tcPr>
          <w:p w14:paraId="14E10E40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18EC6453" w14:textId="2CD36713" w:rsidR="001B30AA" w:rsidRPr="001A4E4A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E074FD" w:rsidRPr="00E24209" w14:paraId="3378356C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64CFABAA" w14:textId="77777777" w:rsidR="00E074FD" w:rsidRPr="00802B2B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DF978F8" w14:textId="6FB3455C" w:rsidR="00E074FD" w:rsidRPr="00E074FD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4FD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85" w:type="dxa"/>
          </w:tcPr>
          <w:p w14:paraId="36A27E43" w14:textId="77777777" w:rsidR="00E074FD" w:rsidRPr="004E4492" w:rsidRDefault="00E074FD" w:rsidP="00E074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2D2A4B6" w14:textId="4AB5221F" w:rsidR="00E074FD" w:rsidRPr="00CB785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</w:tcPr>
          <w:p w14:paraId="3605A1D3" w14:textId="77777777" w:rsidR="00E074FD" w:rsidRPr="004E4492" w:rsidRDefault="00E074FD" w:rsidP="00E074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11DEEFA" w14:textId="7125BFF2" w:rsidR="00E074FD" w:rsidRPr="001B30A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44659FB2" w14:textId="77777777" w:rsidR="00E074FD" w:rsidRPr="00E2420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09AC5652" w14:textId="5E30E328" w:rsidR="00E074FD" w:rsidRPr="00CB785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074FD" w:rsidRPr="00E24209" w14:paraId="005C7E05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25A63B77" w14:textId="77777777" w:rsidR="00E074FD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405CA" w14:textId="3C118692" w:rsidR="00E074FD" w:rsidRPr="00E074FD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74FD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85" w:type="dxa"/>
          </w:tcPr>
          <w:p w14:paraId="4D9F141D" w14:textId="77777777" w:rsidR="00E074FD" w:rsidRPr="004E4492" w:rsidRDefault="00E074FD" w:rsidP="00E074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D36E94" w14:textId="4AA5BFF6" w:rsidR="00E074FD" w:rsidRPr="00CB785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</w:tcPr>
          <w:p w14:paraId="4C461FFF" w14:textId="77777777" w:rsidR="00E074FD" w:rsidRPr="004E4492" w:rsidRDefault="00E074FD" w:rsidP="00E074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659C5" w14:textId="7EED0837" w:rsidR="00E074FD" w:rsidRPr="001B30A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31,684</w:t>
            </w:r>
          </w:p>
        </w:tc>
        <w:tc>
          <w:tcPr>
            <w:tcW w:w="289" w:type="dxa"/>
          </w:tcPr>
          <w:p w14:paraId="5AEEB621" w14:textId="77777777" w:rsidR="00E074FD" w:rsidRPr="00E2420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2CDE87B" w14:textId="285B45E6" w:rsidR="00E074FD" w:rsidRPr="001A4E4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E074FD" w:rsidRPr="00E24209" w14:paraId="3F6EE0F8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6E482E8E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22EE1D7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3B9AD072" w14:textId="77777777" w:rsidR="00E074FD" w:rsidRPr="00E074FD" w:rsidRDefault="00E074FD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3D3B6900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2B37F8B2" w14:textId="77777777" w:rsidR="00E074FD" w:rsidRPr="00E074FD" w:rsidRDefault="00E074FD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1D4C9A62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" w:type="dxa"/>
          </w:tcPr>
          <w:p w14:paraId="1ECB73A7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E207D2B" w14:textId="77777777" w:rsidR="00E074FD" w:rsidRPr="00E074FD" w:rsidRDefault="00E074F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7572" w:rsidRPr="001E6302" w14:paraId="7E9AB6E2" w14:textId="77777777" w:rsidTr="00E074FD">
        <w:trPr>
          <w:gridAfter w:val="1"/>
          <w:wAfter w:w="6" w:type="dxa"/>
          <w:cantSplit/>
        </w:trPr>
        <w:tc>
          <w:tcPr>
            <w:tcW w:w="4940" w:type="dxa"/>
            <w:gridSpan w:val="2"/>
          </w:tcPr>
          <w:p w14:paraId="00AB6C6B" w14:textId="77777777" w:rsidR="00097572" w:rsidRPr="002A2A32" w:rsidRDefault="0009757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14:paraId="4B6B0575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63BD495F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FB4AE15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01873D0A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3C3D6134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19C6E70E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74FD" w:rsidRPr="001E6302" w14:paraId="2B5A689C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4EB159EB" w14:textId="77777777" w:rsidR="00E074FD" w:rsidRPr="00161CAE" w:rsidRDefault="00E074FD" w:rsidP="00E074F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14:paraId="04D3731A" w14:textId="3D298A61" w:rsidR="00E074FD" w:rsidRPr="001B30A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5" w:type="dxa"/>
          </w:tcPr>
          <w:p w14:paraId="3EF3610C" w14:textId="77777777" w:rsidR="00E074FD" w:rsidRPr="007E2CE7" w:rsidRDefault="00E074FD" w:rsidP="00E074F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19DED078" w14:textId="2D35B460" w:rsidR="00E074FD" w:rsidRPr="00C77031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90" w:type="dxa"/>
          </w:tcPr>
          <w:p w14:paraId="13F04D89" w14:textId="77777777" w:rsidR="00E074FD" w:rsidRPr="000233DF" w:rsidRDefault="00E074FD" w:rsidP="00E074F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04DB2E41" w14:textId="67A4B6CF" w:rsidR="00E074FD" w:rsidRPr="001B30A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31,684</w:t>
            </w:r>
          </w:p>
        </w:tc>
        <w:tc>
          <w:tcPr>
            <w:tcW w:w="289" w:type="dxa"/>
          </w:tcPr>
          <w:p w14:paraId="678A30E7" w14:textId="77777777" w:rsidR="00E074FD" w:rsidRPr="000233DF" w:rsidRDefault="00E074FD" w:rsidP="00E074F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3B82FE16" w14:textId="26889377" w:rsidR="00E074FD" w:rsidRPr="00265994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26,087</w:t>
            </w:r>
          </w:p>
        </w:tc>
      </w:tr>
      <w:tr w:rsidR="00DB16BA" w:rsidRPr="001E6302" w14:paraId="7249FB1B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466C019D" w14:textId="77777777" w:rsidR="00DB16BA" w:rsidRPr="00161CAE" w:rsidRDefault="00DB16BA" w:rsidP="00DB16B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3886AED0" w14:textId="77777777" w:rsidR="00DB16BA" w:rsidRPr="001B30A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21ED460B" w14:textId="77777777" w:rsidR="00DB16BA" w:rsidRPr="007E2CE7" w:rsidRDefault="00DB16BA" w:rsidP="00DB16B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26A4DDBA" w14:textId="77777777" w:rsidR="00DB16BA" w:rsidRPr="00C7703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1DDAF839" w14:textId="77777777" w:rsidR="00DB16BA" w:rsidRPr="000233DF" w:rsidRDefault="00DB16BA" w:rsidP="00DB16B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74715967" w14:textId="77777777" w:rsidR="00DB16BA" w:rsidRPr="001B30A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7FB530" w14:textId="77777777" w:rsidR="00DB16BA" w:rsidRPr="000233DF" w:rsidRDefault="00DB16BA" w:rsidP="00DB16B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D56B427" w14:textId="77777777" w:rsidR="00DB16BA" w:rsidRPr="002A165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E0941" w:rsidRPr="001E6302" w14:paraId="60CBF1B8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1B332AD4" w14:textId="1AF6BAC3" w:rsidR="009E0941" w:rsidRPr="00161CAE" w:rsidRDefault="009E0941" w:rsidP="009E0941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16BA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14FECFC6" w14:textId="3538CA8C" w:rsidR="009E0941" w:rsidRPr="001B30A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0E75A0B8" w14:textId="77777777" w:rsidR="009E0941" w:rsidRPr="007E2CE7" w:rsidRDefault="009E0941" w:rsidP="009E0941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51A378C0" w14:textId="6DD8971C" w:rsidR="009E0941" w:rsidRPr="00C77031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0" w:type="dxa"/>
          </w:tcPr>
          <w:p w14:paraId="075C49A7" w14:textId="77777777" w:rsidR="009E0941" w:rsidRPr="000233DF" w:rsidRDefault="009E0941" w:rsidP="009E094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7A822E5B" w14:textId="77777777" w:rsidR="009E0941" w:rsidRPr="001B30AA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6F395D14" w14:textId="77777777" w:rsidR="009E0941" w:rsidRPr="000233DF" w:rsidRDefault="009E0941" w:rsidP="009E094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06B4CA92" w14:textId="440BB811" w:rsidR="009E0941" w:rsidRPr="00265994" w:rsidRDefault="009E0941" w:rsidP="009E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E074FD" w:rsidRPr="001E6302" w14:paraId="5BE23DF9" w14:textId="77777777" w:rsidTr="00E074FD">
        <w:trPr>
          <w:gridAfter w:val="1"/>
          <w:wAfter w:w="6" w:type="dxa"/>
          <w:cantSplit/>
        </w:trPr>
        <w:tc>
          <w:tcPr>
            <w:tcW w:w="3665" w:type="dxa"/>
          </w:tcPr>
          <w:p w14:paraId="0B04FFE8" w14:textId="77777777" w:rsidR="00E074FD" w:rsidRPr="00E2420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A1583" w14:textId="5B0B2BF1" w:rsidR="00E074FD" w:rsidRPr="001B30A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5" w:type="dxa"/>
          </w:tcPr>
          <w:p w14:paraId="1E781F34" w14:textId="77777777" w:rsidR="00E074FD" w:rsidRPr="007E2CE7" w:rsidRDefault="00E074FD" w:rsidP="00E074F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51D4DA" w14:textId="4BB4EE6D" w:rsidR="00E074FD" w:rsidRPr="00C77031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</w:tcPr>
          <w:p w14:paraId="3B5F6332" w14:textId="77777777" w:rsidR="00E074FD" w:rsidRPr="000233DF" w:rsidRDefault="00E074FD" w:rsidP="00E074F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D5140" w14:textId="49756169" w:rsidR="00E074FD" w:rsidRPr="001B30A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31,684</w:t>
            </w:r>
          </w:p>
        </w:tc>
        <w:tc>
          <w:tcPr>
            <w:tcW w:w="289" w:type="dxa"/>
          </w:tcPr>
          <w:p w14:paraId="5DD2F29E" w14:textId="77777777" w:rsidR="00E074FD" w:rsidRPr="000233DF" w:rsidRDefault="00E074FD" w:rsidP="00E074F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0B28699" w14:textId="15A6C7B0" w:rsidR="00E074FD" w:rsidRPr="001A4E4A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</w:tr>
      <w:tr w:rsidR="001B30AA" w:rsidRPr="00E55B20" w14:paraId="5F1113D7" w14:textId="77777777" w:rsidTr="00E074FD">
        <w:trPr>
          <w:cantSplit/>
        </w:trPr>
        <w:tc>
          <w:tcPr>
            <w:tcW w:w="3665" w:type="dxa"/>
          </w:tcPr>
          <w:p w14:paraId="1170619D" w14:textId="77777777" w:rsidR="001B30AA" w:rsidRPr="00E55B20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1F5D6F0C" w14:textId="77777777" w:rsidR="001B30AA" w:rsidRPr="000116C7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5E79DCE0" w14:textId="77777777" w:rsidR="001B30AA" w:rsidRPr="00E55B20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14:paraId="041B5C17" w14:textId="77777777" w:rsidR="001B30AA" w:rsidRPr="00E55B20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28A8823F" w14:textId="77777777" w:rsidR="001B30AA" w:rsidRPr="00E55B20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14:paraId="639984F3" w14:textId="77777777" w:rsidR="001B30AA" w:rsidRPr="000116C7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38E44DB" w14:textId="77777777" w:rsidR="001B30AA" w:rsidRPr="00E55B20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53F45296" w14:textId="77777777" w:rsidR="001B30AA" w:rsidRPr="00E55B20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1B30AA" w:rsidRPr="00E24209" w14:paraId="28486A08" w14:textId="77777777" w:rsidTr="00E074FD">
        <w:trPr>
          <w:cantSplit/>
        </w:trPr>
        <w:tc>
          <w:tcPr>
            <w:tcW w:w="3665" w:type="dxa"/>
          </w:tcPr>
          <w:p w14:paraId="2D3306A8" w14:textId="77777777" w:rsidR="001B30AA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199335EC" w14:textId="77777777" w:rsidR="001B30AA" w:rsidRPr="000116C7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3F885EE0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DAC7D6E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0D54DECC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BF3F913" w14:textId="77777777" w:rsidR="001B30AA" w:rsidRPr="000116C7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29A713E3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09B2B7F8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30AA" w:rsidRPr="00E24209" w14:paraId="32468DC9" w14:textId="77777777" w:rsidTr="00E074FD">
        <w:trPr>
          <w:cantSplit/>
        </w:trPr>
        <w:tc>
          <w:tcPr>
            <w:tcW w:w="3665" w:type="dxa"/>
          </w:tcPr>
          <w:p w14:paraId="7D186C93" w14:textId="77777777" w:rsidR="001B30AA" w:rsidRPr="0069708B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14:paraId="2D0A4208" w14:textId="77777777" w:rsidR="001B30AA" w:rsidRPr="000116C7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7D9405D8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2B1209D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503CE54D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B3592A3" w14:textId="77777777" w:rsidR="001B30AA" w:rsidRPr="000116C7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14764FC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0AF9F55C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B30AA" w:rsidRPr="00E24209" w14:paraId="52B1B2C4" w14:textId="77777777" w:rsidTr="00E074FD">
        <w:trPr>
          <w:cantSplit/>
        </w:trPr>
        <w:tc>
          <w:tcPr>
            <w:tcW w:w="3665" w:type="dxa"/>
          </w:tcPr>
          <w:p w14:paraId="57BA16CF" w14:textId="77777777" w:rsidR="001B30AA" w:rsidRPr="00802B2B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1909E548" w14:textId="77777777" w:rsidR="001B30AA" w:rsidRPr="0076239A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6239A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2BADCC15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457AFBB3" w14:textId="332381B5" w:rsidR="001B30AA" w:rsidRPr="00B30A45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1A16D31A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78AD5473" w14:textId="3BCD5D4F" w:rsidR="001B30AA" w:rsidRPr="00893D8D" w:rsidRDefault="00893D8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D8D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89" w:type="dxa"/>
          </w:tcPr>
          <w:p w14:paraId="2C8DAEF9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27E4F36" w14:textId="77E6B8B7" w:rsidR="001B30AA" w:rsidRPr="00265994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76239A" w:rsidRPr="00E24209" w14:paraId="3F45A8C2" w14:textId="77777777" w:rsidTr="007A7273">
        <w:trPr>
          <w:cantSplit/>
        </w:trPr>
        <w:tc>
          <w:tcPr>
            <w:tcW w:w="3665" w:type="dxa"/>
          </w:tcPr>
          <w:p w14:paraId="0623F57A" w14:textId="1ACAD83A" w:rsidR="0076239A" w:rsidRPr="00802B2B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8D0EDB" w14:textId="781A5DF0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39A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93" w:type="dxa"/>
            <w:gridSpan w:val="2"/>
          </w:tcPr>
          <w:p w14:paraId="3A7FB09D" w14:textId="77777777" w:rsidR="0076239A" w:rsidRPr="00E24209" w:rsidRDefault="0076239A" w:rsidP="007623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FA754B2" w14:textId="03A2780F" w:rsidR="0076239A" w:rsidRPr="00D13286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90" w:type="dxa"/>
          </w:tcPr>
          <w:p w14:paraId="61690C73" w14:textId="77777777" w:rsidR="0076239A" w:rsidRPr="00E24209" w:rsidRDefault="0076239A" w:rsidP="007623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60F852D" w14:textId="37B6F885" w:rsidR="0076239A" w:rsidRPr="00893D8D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3D8D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9" w:type="dxa"/>
          </w:tcPr>
          <w:p w14:paraId="6C74CA50" w14:textId="77777777" w:rsidR="0076239A" w:rsidRPr="00E24209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57825D64" w14:textId="3AD9DF87" w:rsidR="0076239A" w:rsidRPr="00265994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B30AA" w:rsidRPr="00B05A36" w14:paraId="1CB5718D" w14:textId="77777777" w:rsidTr="007A7273">
        <w:trPr>
          <w:cantSplit/>
        </w:trPr>
        <w:tc>
          <w:tcPr>
            <w:tcW w:w="3665" w:type="dxa"/>
          </w:tcPr>
          <w:p w14:paraId="6E67F5BD" w14:textId="77777777" w:rsidR="001B30AA" w:rsidRPr="00B05A36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54B36A4" w14:textId="0C5A912E" w:rsidR="001B30AA" w:rsidRPr="0076239A" w:rsidRDefault="0076239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39A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93" w:type="dxa"/>
            <w:gridSpan w:val="2"/>
          </w:tcPr>
          <w:p w14:paraId="517C0978" w14:textId="77777777" w:rsidR="001B30AA" w:rsidRPr="00B05A36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1E841CE8" w14:textId="7C733A9C" w:rsidR="001B30AA" w:rsidRPr="00D13286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90" w:type="dxa"/>
          </w:tcPr>
          <w:p w14:paraId="4D55C1BA" w14:textId="77777777" w:rsidR="001B30AA" w:rsidRPr="00B05A36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DF5E76A" w14:textId="02578FF5" w:rsidR="001B30AA" w:rsidRPr="00893D8D" w:rsidRDefault="00893D8D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D8D"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289" w:type="dxa"/>
          </w:tcPr>
          <w:p w14:paraId="0DBBCE76" w14:textId="77777777" w:rsidR="001B30AA" w:rsidRPr="00B05A36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C4F91" w14:textId="4BC1CE99" w:rsidR="001B30AA" w:rsidRPr="00265994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1B30AA" w:rsidRPr="00E24209" w14:paraId="1BA25D16" w14:textId="77777777" w:rsidTr="007A7273">
        <w:trPr>
          <w:cantSplit/>
        </w:trPr>
        <w:tc>
          <w:tcPr>
            <w:tcW w:w="3665" w:type="dxa"/>
          </w:tcPr>
          <w:p w14:paraId="05E55246" w14:textId="77777777" w:rsidR="001B30AA" w:rsidRPr="0025797F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91F403" w14:textId="77777777" w:rsidR="001B30AA" w:rsidRPr="000116C7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7F4AF3D9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979C716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4FD78F8D" w14:textId="77777777" w:rsidR="001B30AA" w:rsidRPr="00E24209" w:rsidRDefault="001B30AA" w:rsidP="001B30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1BAAF81B" w14:textId="77777777" w:rsidR="001B30AA" w:rsidRPr="000116C7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08FCDC29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6796B4C8" w14:textId="77777777" w:rsidR="001B30AA" w:rsidRPr="00E24209" w:rsidRDefault="001B30AA" w:rsidP="001B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074FD" w:rsidRPr="00E24209" w14:paraId="4A91CAB3" w14:textId="77777777" w:rsidTr="00E074FD">
        <w:trPr>
          <w:cantSplit/>
        </w:trPr>
        <w:tc>
          <w:tcPr>
            <w:tcW w:w="3665" w:type="dxa"/>
          </w:tcPr>
          <w:p w14:paraId="7983081F" w14:textId="596BE6AC" w:rsidR="00E074FD" w:rsidRPr="0025797F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32DB77D0" w14:textId="3D92C5F5" w:rsidR="00E074FD" w:rsidRPr="00E074FD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2890256E" w14:textId="77777777" w:rsidR="00E074FD" w:rsidRPr="00E074FD" w:rsidRDefault="00E074FD" w:rsidP="00E074F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3CF8AFA6" w14:textId="1B5645BA" w:rsidR="00E074FD" w:rsidRPr="00E074FD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14:paraId="2B77401C" w14:textId="77777777" w:rsidR="00E074FD" w:rsidRPr="00E24209" w:rsidRDefault="00E074FD" w:rsidP="00E074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8E32C9E" w14:textId="58FC29A3" w:rsidR="00E074FD" w:rsidRPr="00E074FD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437</w:t>
            </w:r>
          </w:p>
        </w:tc>
        <w:tc>
          <w:tcPr>
            <w:tcW w:w="289" w:type="dxa"/>
          </w:tcPr>
          <w:p w14:paraId="5E3376F3" w14:textId="77777777" w:rsidR="00E074FD" w:rsidRPr="00E24209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7767220A" w14:textId="2BCE1823" w:rsidR="00E074FD" w:rsidRPr="00E074FD" w:rsidRDefault="00E074FD" w:rsidP="00E0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E24209" w14:paraId="52E1E1F0" w14:textId="77777777" w:rsidTr="00E074FD">
        <w:trPr>
          <w:cantSplit/>
        </w:trPr>
        <w:tc>
          <w:tcPr>
            <w:tcW w:w="3665" w:type="dxa"/>
          </w:tcPr>
          <w:p w14:paraId="3809A059" w14:textId="08B05993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5" w:type="dxa"/>
          </w:tcPr>
          <w:p w14:paraId="64594C59" w14:textId="3B2BA7B8" w:rsidR="00EA4253" w:rsidRPr="00FB522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93" w:type="dxa"/>
            <w:gridSpan w:val="2"/>
          </w:tcPr>
          <w:p w14:paraId="50D2E040" w14:textId="77777777" w:rsidR="00EA4253" w:rsidRPr="00E074FD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44F1E2FF" w14:textId="25967FB6" w:rsidR="00EA4253" w:rsidRPr="00FB522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14:paraId="0E9E321F" w14:textId="77777777" w:rsidR="00EA4253" w:rsidRPr="00E2420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65F58ECD" w14:textId="228AEBC1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9" w:type="dxa"/>
          </w:tcPr>
          <w:p w14:paraId="18742983" w14:textId="77777777" w:rsidR="00EA4253" w:rsidRPr="00E2420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B6954AA" w14:textId="1AE73F05" w:rsidR="00EA4253" w:rsidRPr="00FB522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E24209" w14:paraId="1F477DBD" w14:textId="77777777" w:rsidTr="00E074FD">
        <w:trPr>
          <w:cantSplit/>
        </w:trPr>
        <w:tc>
          <w:tcPr>
            <w:tcW w:w="3665" w:type="dxa"/>
          </w:tcPr>
          <w:p w14:paraId="3ED9D535" w14:textId="6746CF48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D51F48" w14:textId="419180CE" w:rsidR="00EA4253" w:rsidRPr="0076239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39A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93" w:type="dxa"/>
            <w:gridSpan w:val="2"/>
          </w:tcPr>
          <w:p w14:paraId="1C1DDC82" w14:textId="77777777" w:rsidR="00EA4253" w:rsidRPr="00E2420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0A1286A" w14:textId="64035A4D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90" w:type="dxa"/>
          </w:tcPr>
          <w:p w14:paraId="01984566" w14:textId="77777777" w:rsidR="00EA4253" w:rsidRPr="00E2420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9AB1A31" w14:textId="4E50DB2A" w:rsidR="00EA4253" w:rsidRPr="00893D8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14:paraId="4418B639" w14:textId="77777777" w:rsidR="00EA4253" w:rsidRPr="00E2420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031387A5" w14:textId="5033464E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E24209" w14:paraId="1465A5F3" w14:textId="77777777" w:rsidTr="00E074FD">
        <w:trPr>
          <w:cantSplit/>
        </w:trPr>
        <w:tc>
          <w:tcPr>
            <w:tcW w:w="3665" w:type="dxa"/>
          </w:tcPr>
          <w:p w14:paraId="604C5015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A91695" w14:textId="304F9CA0" w:rsidR="00EA4253" w:rsidRPr="0076239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39A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93" w:type="dxa"/>
            <w:gridSpan w:val="2"/>
          </w:tcPr>
          <w:p w14:paraId="73D453FA" w14:textId="77777777" w:rsidR="00EA4253" w:rsidRPr="00E2420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3A695B5" w14:textId="36A4353E" w:rsidR="00EA4253" w:rsidRPr="00E6558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159</w:t>
            </w:r>
          </w:p>
        </w:tc>
        <w:tc>
          <w:tcPr>
            <w:tcW w:w="290" w:type="dxa"/>
          </w:tcPr>
          <w:p w14:paraId="18CA0C36" w14:textId="77777777" w:rsidR="00EA4253" w:rsidRPr="00E2420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A4323B9" w14:textId="4A1A1A70" w:rsidR="00EA4253" w:rsidRPr="00893D8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442</w:t>
            </w:r>
          </w:p>
        </w:tc>
        <w:tc>
          <w:tcPr>
            <w:tcW w:w="289" w:type="dxa"/>
          </w:tcPr>
          <w:p w14:paraId="1CBE3B36" w14:textId="77777777" w:rsidR="00EA4253" w:rsidRPr="00E2420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48F259A3" w14:textId="60EE0073" w:rsidR="00EA4253" w:rsidRPr="00FB522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A4253" w:rsidRPr="00E24209" w14:paraId="2FBF9570" w14:textId="77777777" w:rsidTr="00E074FD">
        <w:trPr>
          <w:cantSplit/>
        </w:trPr>
        <w:tc>
          <w:tcPr>
            <w:tcW w:w="3665" w:type="dxa"/>
          </w:tcPr>
          <w:p w14:paraId="14AF895E" w14:textId="77777777" w:rsidR="00EA4253" w:rsidRPr="006167C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D358D21" w14:textId="6FB14D44" w:rsidR="00EA4253" w:rsidRPr="0076239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39A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93" w:type="dxa"/>
            <w:gridSpan w:val="2"/>
          </w:tcPr>
          <w:p w14:paraId="7A73E461" w14:textId="77777777" w:rsidR="00EA4253" w:rsidRPr="00E2420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4B0D62AF" w14:textId="393D8DAE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90" w:type="dxa"/>
          </w:tcPr>
          <w:p w14:paraId="5B8FC0BE" w14:textId="77777777" w:rsidR="00EA4253" w:rsidRPr="00E2420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4E22BD1" w14:textId="16B58595" w:rsidR="00EA4253" w:rsidRPr="0076239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39A">
              <w:rPr>
                <w:rFonts w:ascii="Angsana New" w:hAnsi="Angsana New"/>
                <w:sz w:val="30"/>
                <w:szCs w:val="30"/>
              </w:rPr>
              <w:t>1,817</w:t>
            </w:r>
          </w:p>
        </w:tc>
        <w:tc>
          <w:tcPr>
            <w:tcW w:w="289" w:type="dxa"/>
          </w:tcPr>
          <w:p w14:paraId="63B7AEE4" w14:textId="77777777" w:rsidR="00EA4253" w:rsidRPr="00E2420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D42FD" w14:textId="2502012B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</w:tr>
      <w:tr w:rsidR="00EA4253" w:rsidRPr="00E24209" w14:paraId="3867D3C4" w14:textId="77777777" w:rsidTr="00E074FD">
        <w:trPr>
          <w:cantSplit/>
        </w:trPr>
        <w:tc>
          <w:tcPr>
            <w:tcW w:w="3665" w:type="dxa"/>
          </w:tcPr>
          <w:p w14:paraId="63D4C5FF" w14:textId="77777777" w:rsidR="00EA4253" w:rsidRPr="00D752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74BCBF72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08096344" w14:textId="77777777" w:rsidR="00EA4253" w:rsidRPr="00D752DD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6B31DC13" w14:textId="77777777" w:rsidR="00EA4253" w:rsidRPr="00D752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72D4C3D4" w14:textId="77777777" w:rsidR="00EA4253" w:rsidRPr="00D752DD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676990D4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57E5F5BF" w14:textId="77777777" w:rsidR="00EA4253" w:rsidRPr="00D752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2C118D56" w14:textId="77777777" w:rsidR="00EA4253" w:rsidRPr="00D752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14:paraId="4CD264F8" w14:textId="77777777" w:rsidR="0076239A" w:rsidRDefault="0076239A"/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1275"/>
        <w:gridCol w:w="293"/>
        <w:gridCol w:w="1270"/>
        <w:gridCol w:w="290"/>
        <w:gridCol w:w="1272"/>
        <w:gridCol w:w="289"/>
        <w:gridCol w:w="1287"/>
      </w:tblGrid>
      <w:tr w:rsidR="0076239A" w:rsidRPr="00C632CF" w14:paraId="236F0234" w14:textId="77777777" w:rsidTr="00A932A3">
        <w:trPr>
          <w:cantSplit/>
        </w:trPr>
        <w:tc>
          <w:tcPr>
            <w:tcW w:w="3665" w:type="dxa"/>
          </w:tcPr>
          <w:p w14:paraId="3E9D1595" w14:textId="77777777" w:rsid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76" w:type="dxa"/>
            <w:gridSpan w:val="7"/>
            <w:tcBorders>
              <w:bottom w:val="single" w:sz="4" w:space="0" w:color="auto"/>
            </w:tcBorders>
          </w:tcPr>
          <w:p w14:paraId="4EBC289E" w14:textId="68028771" w:rsidR="0076239A" w:rsidRPr="0076239A" w:rsidRDefault="0076239A" w:rsidP="0076239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6239A" w:rsidRPr="00C632CF" w14:paraId="4301C1D6" w14:textId="77777777" w:rsidTr="00A932A3">
        <w:trPr>
          <w:cantSplit/>
        </w:trPr>
        <w:tc>
          <w:tcPr>
            <w:tcW w:w="3665" w:type="dxa"/>
          </w:tcPr>
          <w:p w14:paraId="74B43F55" w14:textId="77777777" w:rsid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F1C829" w14:textId="4412E2F3" w:rsidR="0076239A" w:rsidRPr="0076239A" w:rsidRDefault="0076239A" w:rsidP="007623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4B98CCCC" w14:textId="77777777" w:rsidR="0076239A" w:rsidRPr="0076239A" w:rsidRDefault="0076239A" w:rsidP="007623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14EE2B" w14:textId="23996982" w:rsidR="0076239A" w:rsidRPr="0076239A" w:rsidRDefault="0076239A" w:rsidP="0076239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6239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6239A" w:rsidRPr="00C632CF" w14:paraId="52B4D9AB" w14:textId="77777777" w:rsidTr="00A932A3">
        <w:trPr>
          <w:cantSplit/>
        </w:trPr>
        <w:tc>
          <w:tcPr>
            <w:tcW w:w="3665" w:type="dxa"/>
          </w:tcPr>
          <w:p w14:paraId="3575FCE5" w14:textId="77777777" w:rsid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A73A1FB" w14:textId="4F7162EA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14:paraId="1119C3EC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247DEEE1" w14:textId="4BEC77CF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0E4205C8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15E48D8B" w14:textId="49BD2102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7C16D6B3" w14:textId="77777777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3377CA1" w14:textId="77A81746" w:rsidR="0076239A" w:rsidRPr="0076239A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76239A" w:rsidRPr="00C632CF" w14:paraId="717DD7C3" w14:textId="77777777" w:rsidTr="00A932A3">
        <w:trPr>
          <w:cantSplit/>
        </w:trPr>
        <w:tc>
          <w:tcPr>
            <w:tcW w:w="3665" w:type="dxa"/>
          </w:tcPr>
          <w:p w14:paraId="0233D089" w14:textId="77777777" w:rsidR="0076239A" w:rsidRPr="00D91419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D3D271" w14:textId="77777777" w:rsidR="0076239A" w:rsidRPr="000116C7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113CF526" w14:textId="77777777" w:rsidR="0076239A" w:rsidRPr="00E24209" w:rsidRDefault="0076239A" w:rsidP="007623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A9570D8" w14:textId="77777777" w:rsidR="0076239A" w:rsidRPr="00A90430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14:paraId="0216F799" w14:textId="77777777" w:rsidR="0076239A" w:rsidRPr="00E24209" w:rsidRDefault="0076239A" w:rsidP="0076239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62555FD" w14:textId="77777777" w:rsidR="0076239A" w:rsidRPr="000116C7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2160A79A" w14:textId="77777777" w:rsidR="0076239A" w:rsidRPr="00E24209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40A7D83" w14:textId="77777777" w:rsidR="0076239A" w:rsidRPr="004C2E64" w:rsidRDefault="0076239A" w:rsidP="00762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A932A3" w:rsidRPr="00C632CF" w14:paraId="4F5BAE4E" w14:textId="77777777" w:rsidTr="00A932A3">
        <w:trPr>
          <w:cantSplit/>
        </w:trPr>
        <w:tc>
          <w:tcPr>
            <w:tcW w:w="3665" w:type="dxa"/>
          </w:tcPr>
          <w:p w14:paraId="3E243AAD" w14:textId="57174A0B" w:rsidR="00A932A3" w:rsidRPr="001D2A52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 w:hint="cs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  <w:r w:rsidR="001D2A5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(ดูหมายเหตุ </w:t>
            </w:r>
            <w:r w:rsidR="001D2A52" w:rsidRPr="001D2A52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1D2A5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1D2A52">
              <w:rPr>
                <w:rFonts w:ascii="Angsana New" w:hAnsi="Angsana New" w:hint="cs"/>
                <w:b/>
                <w:sz w:val="30"/>
                <w:szCs w:val="30"/>
                <w:cs/>
              </w:rPr>
              <w:t>ก.)</w:t>
            </w:r>
          </w:p>
        </w:tc>
        <w:tc>
          <w:tcPr>
            <w:tcW w:w="1275" w:type="dxa"/>
          </w:tcPr>
          <w:p w14:paraId="0EEBDF0F" w14:textId="038D768F" w:rsidR="00A932A3" w:rsidRPr="000116C7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09D8FE9F" w14:textId="77777777" w:rsidR="00A932A3" w:rsidRPr="00E24209" w:rsidRDefault="00A932A3" w:rsidP="00A932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4ACC7C4" w14:textId="006A9EC7" w:rsidR="00A932A3" w:rsidRPr="00A90430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3789846" w14:textId="77777777" w:rsidR="00A932A3" w:rsidRPr="00E24209" w:rsidRDefault="00A932A3" w:rsidP="00A932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47688C0" w14:textId="78B1AB59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223,000</w:t>
            </w:r>
          </w:p>
        </w:tc>
        <w:tc>
          <w:tcPr>
            <w:tcW w:w="289" w:type="dxa"/>
          </w:tcPr>
          <w:p w14:paraId="626906FD" w14:textId="77777777" w:rsidR="00A932A3" w:rsidRPr="00E24209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723DFE8F" w14:textId="17EC86C7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C632CF" w14:paraId="4D3F2E69" w14:textId="77777777" w:rsidTr="00A932A3">
        <w:trPr>
          <w:cantSplit/>
        </w:trPr>
        <w:tc>
          <w:tcPr>
            <w:tcW w:w="3665" w:type="dxa"/>
          </w:tcPr>
          <w:p w14:paraId="12F838BB" w14:textId="3CD9F29B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5" w:type="dxa"/>
          </w:tcPr>
          <w:p w14:paraId="57A52989" w14:textId="10016D8E" w:rsidR="00EA4253" w:rsidRP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1,200</w:t>
            </w:r>
          </w:p>
        </w:tc>
        <w:tc>
          <w:tcPr>
            <w:tcW w:w="293" w:type="dxa"/>
          </w:tcPr>
          <w:p w14:paraId="7637512C" w14:textId="77777777" w:rsidR="00EA4253" w:rsidRPr="00E2420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4331EE1C" w14:textId="1655FCAF" w:rsidR="00EA4253" w:rsidRPr="00386F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6D887C04" w14:textId="77777777" w:rsidR="00EA4253" w:rsidRPr="00E2420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80A891C" w14:textId="1D173EC4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1,200</w:t>
            </w:r>
          </w:p>
        </w:tc>
        <w:tc>
          <w:tcPr>
            <w:tcW w:w="289" w:type="dxa"/>
          </w:tcPr>
          <w:p w14:paraId="373AC121" w14:textId="77777777" w:rsidR="00EA4253" w:rsidRPr="00E2420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640FCD2D" w14:textId="114FC71C" w:rsidR="00EA4253" w:rsidRPr="00386F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C632CF" w14:paraId="1867DEF8" w14:textId="77777777" w:rsidTr="00A932A3">
        <w:trPr>
          <w:cantSplit/>
        </w:trPr>
        <w:tc>
          <w:tcPr>
            <w:tcW w:w="3665" w:type="dxa"/>
          </w:tcPr>
          <w:p w14:paraId="03CB577E" w14:textId="7E09E332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E835CC" w14:textId="374A449B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932A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A932A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A932A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3" w:type="dxa"/>
          </w:tcPr>
          <w:p w14:paraId="29648F5A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1DC4B09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14:paraId="4B375BDB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5CBB441" w14:textId="4AAA43C1" w:rsidR="00EA4253" w:rsidRP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12CEF756" w14:textId="77777777" w:rsidR="00EA4253" w:rsidRPr="00E2420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8F349ED" w14:textId="77777777" w:rsidR="00EA4253" w:rsidRPr="00386F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C632CF" w14:paraId="3784B25D" w14:textId="77777777" w:rsidTr="00A932A3">
        <w:trPr>
          <w:cantSplit/>
        </w:trPr>
        <w:tc>
          <w:tcPr>
            <w:tcW w:w="3665" w:type="dxa"/>
          </w:tcPr>
          <w:p w14:paraId="56FB4EFF" w14:textId="06DE1BE4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2127E15" w14:textId="470F78E2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932A3">
              <w:rPr>
                <w:rFonts w:ascii="Angsana New" w:hAnsi="Angsana New"/>
                <w:bCs/>
                <w:sz w:val="30"/>
                <w:szCs w:val="30"/>
              </w:rPr>
              <w:t>37,700</w:t>
            </w:r>
          </w:p>
        </w:tc>
        <w:tc>
          <w:tcPr>
            <w:tcW w:w="293" w:type="dxa"/>
          </w:tcPr>
          <w:p w14:paraId="1A7B9F42" w14:textId="77777777" w:rsidR="00EA4253" w:rsidRPr="00A932A3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399603A" w14:textId="379D4E98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14:paraId="7E0D52DB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603087D4" w14:textId="395A90BB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932A3">
              <w:rPr>
                <w:rFonts w:ascii="Angsana New" w:hAnsi="Angsana New"/>
                <w:bCs/>
                <w:sz w:val="30"/>
                <w:szCs w:val="30"/>
              </w:rPr>
              <w:t>224,200</w:t>
            </w:r>
          </w:p>
        </w:tc>
        <w:tc>
          <w:tcPr>
            <w:tcW w:w="289" w:type="dxa"/>
          </w:tcPr>
          <w:p w14:paraId="40D7BBFD" w14:textId="77777777" w:rsidR="00EA4253" w:rsidRPr="00E2420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F53A8EF" w14:textId="1E8D1E06" w:rsidR="00EA4253" w:rsidRPr="00386FD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C632CF" w14:paraId="3F654EAB" w14:textId="77777777" w:rsidTr="00E074FD">
        <w:trPr>
          <w:cantSplit/>
        </w:trPr>
        <w:tc>
          <w:tcPr>
            <w:tcW w:w="3665" w:type="dxa"/>
          </w:tcPr>
          <w:p w14:paraId="63E189B6" w14:textId="77777777" w:rsidR="00EA4253" w:rsidRPr="002307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E6CFF1B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14:paraId="16838F8B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50268E14" w14:textId="77777777" w:rsidR="00EA4253" w:rsidRPr="00A2716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72257326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21BF6980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473F0E2B" w14:textId="77777777" w:rsidR="00EA4253" w:rsidRPr="002307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590F6A13" w14:textId="77777777" w:rsidR="00EA4253" w:rsidRPr="002307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A4253" w:rsidRPr="00734C60" w14:paraId="69039F1F" w14:textId="77777777" w:rsidTr="00E074FD">
        <w:trPr>
          <w:cantSplit/>
        </w:trPr>
        <w:tc>
          <w:tcPr>
            <w:tcW w:w="3665" w:type="dxa"/>
          </w:tcPr>
          <w:p w14:paraId="2C87C1F3" w14:textId="77777777" w:rsidR="00EA4253" w:rsidRPr="00F957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6F285A38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7A1A1977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64FE5A3" w14:textId="77777777" w:rsidR="00EA4253" w:rsidRPr="00A2716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52297E59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CE0F7E6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7D92E4AE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075BD4E9" w14:textId="77777777" w:rsidR="00EA4253" w:rsidRPr="0021105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A4253" w:rsidRPr="00734C60" w14:paraId="7A1D2EFB" w14:textId="77777777" w:rsidTr="00E074FD">
        <w:trPr>
          <w:cantSplit/>
        </w:trPr>
        <w:tc>
          <w:tcPr>
            <w:tcW w:w="3665" w:type="dxa"/>
          </w:tcPr>
          <w:p w14:paraId="4AFC561B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4D802E96" w14:textId="77777777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32A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49881618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04C47C40" w14:textId="2183DAAF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00DF5B73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14:paraId="13C40719" w14:textId="68F03B71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2A3">
              <w:rPr>
                <w:rFonts w:ascii="Angsana New" w:hAnsi="Angsana New"/>
                <w:sz w:val="30"/>
                <w:szCs w:val="30"/>
              </w:rPr>
              <w:t>40,545</w:t>
            </w:r>
          </w:p>
        </w:tc>
        <w:tc>
          <w:tcPr>
            <w:tcW w:w="289" w:type="dxa"/>
          </w:tcPr>
          <w:p w14:paraId="62510606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9610582" w14:textId="7A63688D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18,228</w:t>
            </w:r>
          </w:p>
        </w:tc>
      </w:tr>
      <w:tr w:rsidR="00EA4253" w:rsidRPr="00734C60" w14:paraId="12435CE2" w14:textId="77777777" w:rsidTr="00E074FD">
        <w:trPr>
          <w:cantSplit/>
        </w:trPr>
        <w:tc>
          <w:tcPr>
            <w:tcW w:w="3665" w:type="dxa"/>
          </w:tcPr>
          <w:p w14:paraId="4CA03C75" w14:textId="4D0638B0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3C3649" w14:textId="2FE1C4E2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2A3">
              <w:rPr>
                <w:rFonts w:ascii="Angsana New" w:hAnsi="Angsana New"/>
                <w:sz w:val="30"/>
                <w:szCs w:val="30"/>
              </w:rPr>
              <w:t>3,494</w:t>
            </w:r>
          </w:p>
        </w:tc>
        <w:tc>
          <w:tcPr>
            <w:tcW w:w="293" w:type="dxa"/>
          </w:tcPr>
          <w:p w14:paraId="32FB69EF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21BC060" w14:textId="0F31F7E1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90" w:type="dxa"/>
          </w:tcPr>
          <w:p w14:paraId="2DB018D0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7B4B9CE" w14:textId="18932D1D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2A3">
              <w:rPr>
                <w:rFonts w:ascii="Angsana New" w:hAnsi="Angsana New"/>
                <w:sz w:val="30"/>
                <w:szCs w:val="30"/>
              </w:rPr>
              <w:t>3,114</w:t>
            </w:r>
          </w:p>
        </w:tc>
        <w:tc>
          <w:tcPr>
            <w:tcW w:w="289" w:type="dxa"/>
          </w:tcPr>
          <w:p w14:paraId="4B48F04C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83772FE" w14:textId="1A26F8F7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</w:tr>
      <w:tr w:rsidR="00EA4253" w:rsidRPr="00734C60" w14:paraId="21AF62AA" w14:textId="77777777" w:rsidTr="00E074FD">
        <w:trPr>
          <w:cantSplit/>
        </w:trPr>
        <w:tc>
          <w:tcPr>
            <w:tcW w:w="3665" w:type="dxa"/>
          </w:tcPr>
          <w:p w14:paraId="3D4EFF14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A9C65DB" w14:textId="57AE191C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2A3">
              <w:rPr>
                <w:rFonts w:ascii="Angsana New" w:hAnsi="Angsana New"/>
                <w:sz w:val="30"/>
                <w:szCs w:val="30"/>
              </w:rPr>
              <w:t>3,494</w:t>
            </w:r>
          </w:p>
        </w:tc>
        <w:tc>
          <w:tcPr>
            <w:tcW w:w="293" w:type="dxa"/>
          </w:tcPr>
          <w:p w14:paraId="7CFC2FE3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71C6138B" w14:textId="79F9972F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90" w:type="dxa"/>
          </w:tcPr>
          <w:p w14:paraId="56E8B3E8" w14:textId="77777777" w:rsidR="00EA4253" w:rsidRPr="00A2716F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84AA13A" w14:textId="02B71B8D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2A3">
              <w:rPr>
                <w:rFonts w:ascii="Angsana New" w:hAnsi="Angsana New"/>
                <w:sz w:val="30"/>
                <w:szCs w:val="30"/>
              </w:rPr>
              <w:t>43,659</w:t>
            </w:r>
          </w:p>
        </w:tc>
        <w:tc>
          <w:tcPr>
            <w:tcW w:w="289" w:type="dxa"/>
          </w:tcPr>
          <w:p w14:paraId="2217EEA9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B2B92E7" w14:textId="376E62D8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</w:tr>
      <w:tr w:rsidR="00EA4253" w:rsidRPr="00734C60" w14:paraId="4B61671B" w14:textId="77777777" w:rsidTr="00E074FD">
        <w:trPr>
          <w:cantSplit/>
        </w:trPr>
        <w:tc>
          <w:tcPr>
            <w:tcW w:w="3665" w:type="dxa"/>
          </w:tcPr>
          <w:p w14:paraId="6068D6D1" w14:textId="77777777" w:rsidR="00EA4253" w:rsidRPr="00144D5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105FF92" w14:textId="77777777" w:rsidR="00EA4253" w:rsidRPr="00183C5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</w:tcPr>
          <w:p w14:paraId="4E2A503E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485529F2" w14:textId="77777777" w:rsidR="00EA4253" w:rsidRPr="00A2716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06371770" w14:textId="77777777" w:rsidR="00EA4253" w:rsidRPr="00A2716F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0A8AD418" w14:textId="77777777" w:rsidR="00EA4253" w:rsidRPr="00183C5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0AF75D3C" w14:textId="77777777" w:rsidR="00EA4253" w:rsidRPr="00144D5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4EC08955" w14:textId="77777777" w:rsidR="00EA4253" w:rsidRPr="00144D58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EA4253" w:rsidRPr="00775D54" w14:paraId="6C245D58" w14:textId="77777777" w:rsidTr="00CF625E">
        <w:trPr>
          <w:cantSplit/>
        </w:trPr>
        <w:tc>
          <w:tcPr>
            <w:tcW w:w="3665" w:type="dxa"/>
          </w:tcPr>
          <w:p w14:paraId="1EA50D80" w14:textId="77777777" w:rsidR="00EA4253" w:rsidRPr="00F957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14:paraId="3D039761" w14:textId="77777777" w:rsidR="00EA4253" w:rsidRPr="00183C5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14:paraId="4DD340B3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C65F269" w14:textId="77777777" w:rsidR="00EA4253" w:rsidRPr="0021105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14:paraId="2E1188C0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71B80916" w14:textId="77777777" w:rsidR="00EA4253" w:rsidRPr="00183C5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C417AF1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37164365" w14:textId="77777777" w:rsidR="00EA4253" w:rsidRPr="00211056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A4253" w:rsidRPr="00775D54" w14:paraId="36D52D49" w14:textId="77777777" w:rsidTr="00CF625E">
        <w:trPr>
          <w:cantSplit/>
        </w:trPr>
        <w:tc>
          <w:tcPr>
            <w:tcW w:w="3665" w:type="dxa"/>
          </w:tcPr>
          <w:p w14:paraId="4A1DE923" w14:textId="77777777" w:rsidR="00EA4253" w:rsidRPr="0069708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</w:t>
            </w: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75" w:type="dxa"/>
          </w:tcPr>
          <w:p w14:paraId="7885BA67" w14:textId="77777777" w:rsidR="00EA4253" w:rsidRPr="00183C5D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3D4D07B1" w14:textId="77777777" w:rsidR="00EA4253" w:rsidRPr="0022335A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4F2CD7F5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665B6DC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724DC22" w14:textId="77777777" w:rsidR="00EA4253" w:rsidRPr="000B688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2C1DBF66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0C4464A1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4253" w:rsidRPr="00775D54" w14:paraId="6E267904" w14:textId="77777777" w:rsidTr="00CF625E">
        <w:trPr>
          <w:cantSplit/>
        </w:trPr>
        <w:tc>
          <w:tcPr>
            <w:tcW w:w="3665" w:type="dxa"/>
          </w:tcPr>
          <w:p w14:paraId="2B371739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7B82A70B" w14:textId="77777777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32A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5E4F39D2" w14:textId="77777777" w:rsidR="00EA4253" w:rsidRPr="0022335A" w:rsidRDefault="00EA4253" w:rsidP="00EA4253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206A0BA0" w14:textId="052D4448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1F4CC6E7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F775439" w14:textId="52DDC11C" w:rsidR="00EA4253" w:rsidRPr="0012241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1,192</w:t>
            </w:r>
          </w:p>
        </w:tc>
        <w:tc>
          <w:tcPr>
            <w:tcW w:w="289" w:type="dxa"/>
          </w:tcPr>
          <w:p w14:paraId="7FE6F368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5A14E1C7" w14:textId="44F49A1E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</w:tr>
      <w:tr w:rsidR="00EA4253" w:rsidRPr="00775D54" w14:paraId="04076049" w14:textId="77777777" w:rsidTr="00CF625E">
        <w:trPr>
          <w:cantSplit/>
        </w:trPr>
        <w:tc>
          <w:tcPr>
            <w:tcW w:w="3665" w:type="dxa"/>
          </w:tcPr>
          <w:p w14:paraId="54FD739B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48E38B" w14:textId="62DBDEC7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32A3">
              <w:rPr>
                <w:rFonts w:ascii="Angsana New" w:hAnsi="Angsana New"/>
                <w:sz w:val="30"/>
                <w:szCs w:val="30"/>
              </w:rPr>
              <w:t>8,752</w:t>
            </w:r>
          </w:p>
        </w:tc>
        <w:tc>
          <w:tcPr>
            <w:tcW w:w="293" w:type="dxa"/>
          </w:tcPr>
          <w:p w14:paraId="794E03FD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0FBFF77" w14:textId="251F9ADD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90" w:type="dxa"/>
          </w:tcPr>
          <w:p w14:paraId="1E844A21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41C9BEB" w14:textId="3783B2DC" w:rsidR="00EA4253" w:rsidRPr="0012241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9" w:type="dxa"/>
          </w:tcPr>
          <w:p w14:paraId="68966E98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E1DB075" w14:textId="229E4DD6" w:rsidR="00EA4253" w:rsidRPr="00DB16BA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EA4253" w:rsidRPr="00775D54" w14:paraId="15AEEE9C" w14:textId="77777777" w:rsidTr="00CF625E">
        <w:trPr>
          <w:cantSplit/>
        </w:trPr>
        <w:tc>
          <w:tcPr>
            <w:tcW w:w="3665" w:type="dxa"/>
          </w:tcPr>
          <w:p w14:paraId="2A0573AA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E32FB81" w14:textId="6500BB2F" w:rsidR="00EA4253" w:rsidRPr="00A932A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32A3">
              <w:rPr>
                <w:rFonts w:ascii="Angsana New" w:hAnsi="Angsana New"/>
                <w:sz w:val="30"/>
                <w:szCs w:val="30"/>
              </w:rPr>
              <w:t>8,752</w:t>
            </w:r>
          </w:p>
        </w:tc>
        <w:tc>
          <w:tcPr>
            <w:tcW w:w="293" w:type="dxa"/>
          </w:tcPr>
          <w:p w14:paraId="74E746EC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798BB60" w14:textId="2C70124F" w:rsidR="00EA4253" w:rsidRPr="00C7703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90" w:type="dxa"/>
          </w:tcPr>
          <w:p w14:paraId="69594497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20A93238" w14:textId="47CA0023" w:rsidR="00EA4253" w:rsidRPr="0012241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89" w:type="dxa"/>
          </w:tcPr>
          <w:p w14:paraId="15F84E43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1DF117D" w14:textId="20FC2D89" w:rsidR="00EA4253" w:rsidRPr="0026599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</w:tr>
      <w:tr w:rsidR="00EA4253" w:rsidRPr="00A90330" w14:paraId="0020B09F" w14:textId="77777777" w:rsidTr="00CF625E">
        <w:trPr>
          <w:cantSplit/>
        </w:trPr>
        <w:tc>
          <w:tcPr>
            <w:tcW w:w="3665" w:type="dxa"/>
          </w:tcPr>
          <w:p w14:paraId="2B3936DC" w14:textId="77777777" w:rsidR="00EA4253" w:rsidRPr="0025797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275" w:type="dxa"/>
          </w:tcPr>
          <w:p w14:paraId="4CFA5755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3AF547AC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ECB6B9F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CECA04F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6CCEBFC0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529F2CC6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3F8583DE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4253" w:rsidRPr="00A90330" w14:paraId="7D129D3A" w14:textId="77777777" w:rsidTr="00CF625E">
        <w:trPr>
          <w:cantSplit/>
        </w:trPr>
        <w:tc>
          <w:tcPr>
            <w:tcW w:w="3665" w:type="dxa"/>
          </w:tcPr>
          <w:p w14:paraId="0124767E" w14:textId="77777777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6EE27220" w14:textId="77777777" w:rsidR="00EA4253" w:rsidRPr="0012241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0041203D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D7E7E87" w14:textId="48E112F2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8C8EDFD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F5EEF2F" w14:textId="08D579DD" w:rsidR="00EA4253" w:rsidRPr="0012241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89" w:type="dxa"/>
          </w:tcPr>
          <w:p w14:paraId="680AA39B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7B3360B9" w14:textId="4B85082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EA4253" w:rsidRPr="00A90330" w14:paraId="73258973" w14:textId="77777777" w:rsidTr="00CF625E">
        <w:trPr>
          <w:cantSplit/>
        </w:trPr>
        <w:tc>
          <w:tcPr>
            <w:tcW w:w="3665" w:type="dxa"/>
          </w:tcPr>
          <w:p w14:paraId="4E26BC5F" w14:textId="77777777" w:rsidR="00EA4253" w:rsidRPr="006167C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F155D8E" w14:textId="785437E4" w:rsidR="00EA4253" w:rsidRPr="0012241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8,752</w:t>
            </w:r>
          </w:p>
        </w:tc>
        <w:tc>
          <w:tcPr>
            <w:tcW w:w="293" w:type="dxa"/>
          </w:tcPr>
          <w:p w14:paraId="31B2F0A5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38C6BE89" w14:textId="1761A803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9,130</w:t>
            </w:r>
          </w:p>
        </w:tc>
        <w:tc>
          <w:tcPr>
            <w:tcW w:w="290" w:type="dxa"/>
          </w:tcPr>
          <w:p w14:paraId="3B886A62" w14:textId="77777777" w:rsidR="00EA4253" w:rsidRPr="00A90330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B65F88E" w14:textId="0D77575D" w:rsidR="00EA4253" w:rsidRPr="0012241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22411">
              <w:rPr>
                <w:rFonts w:ascii="Angsana New" w:hAnsi="Angsana New"/>
                <w:bCs/>
                <w:sz w:val="30"/>
                <w:szCs w:val="30"/>
              </w:rPr>
              <w:t>2,027</w:t>
            </w:r>
          </w:p>
        </w:tc>
        <w:tc>
          <w:tcPr>
            <w:tcW w:w="289" w:type="dxa"/>
          </w:tcPr>
          <w:p w14:paraId="11FD6051" w14:textId="77777777" w:rsidR="00EA4253" w:rsidRPr="00A90330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064B94D" w14:textId="317C91F4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</w:tr>
      <w:tr w:rsidR="00EA4253" w:rsidRPr="00A90330" w14:paraId="1DD49DFB" w14:textId="77777777" w:rsidTr="00CF625E">
        <w:trPr>
          <w:cantSplit/>
        </w:trPr>
        <w:tc>
          <w:tcPr>
            <w:tcW w:w="3665" w:type="dxa"/>
          </w:tcPr>
          <w:p w14:paraId="0216EFC0" w14:textId="77777777" w:rsidR="00EA4253" w:rsidRPr="006D6B5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4F84CAD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14:paraId="04A25DF9" w14:textId="77777777" w:rsidR="00EA4253" w:rsidRPr="006D6B5E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63FBCAC2" w14:textId="77777777" w:rsidR="00EA4253" w:rsidRPr="006D6B5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4D9E623F" w14:textId="77777777" w:rsidR="00EA4253" w:rsidRPr="006D6B5E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502BE8B2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3F8ADE63" w14:textId="77777777" w:rsidR="00EA4253" w:rsidRPr="006D6B5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4D82611E" w14:textId="77777777" w:rsidR="00EA4253" w:rsidRPr="006D6B5E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4253" w:rsidRPr="00A90330" w14:paraId="2DF20F9C" w14:textId="77777777" w:rsidTr="00CF625E">
        <w:trPr>
          <w:cantSplit/>
        </w:trPr>
        <w:tc>
          <w:tcPr>
            <w:tcW w:w="3665" w:type="dxa"/>
          </w:tcPr>
          <w:p w14:paraId="00BD771C" w14:textId="77777777" w:rsidR="00EA4253" w:rsidRPr="00571CF4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14:paraId="7F8F273D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14:paraId="31E14699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A5E2F21" w14:textId="77777777" w:rsidR="00EA4253" w:rsidRPr="00C0031F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7A42CCC4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6FB67BDA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6BA55C1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757894D1" w14:textId="77777777" w:rsidR="00EA4253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4253" w:rsidRPr="00A90330" w14:paraId="6C7C1135" w14:textId="77777777" w:rsidTr="00CF625E">
        <w:trPr>
          <w:cantSplit/>
        </w:trPr>
        <w:tc>
          <w:tcPr>
            <w:tcW w:w="3665" w:type="dxa"/>
          </w:tcPr>
          <w:p w14:paraId="3A4DACEA" w14:textId="13574090" w:rsidR="00EA4253" w:rsidRPr="00802B2B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  <w:r w:rsidR="001D2A5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(ดูหมายเหตุ </w:t>
            </w:r>
            <w:r w:rsidR="001D2A52" w:rsidRPr="001D2A52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1D2A5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1D2A52">
              <w:rPr>
                <w:rFonts w:ascii="Angsana New" w:hAnsi="Angsana New" w:hint="cs"/>
                <w:b/>
                <w:sz w:val="30"/>
                <w:szCs w:val="30"/>
                <w:cs/>
              </w:rPr>
              <w:t>ก.)</w:t>
            </w:r>
          </w:p>
        </w:tc>
        <w:tc>
          <w:tcPr>
            <w:tcW w:w="1275" w:type="dxa"/>
          </w:tcPr>
          <w:p w14:paraId="50EF4D4C" w14:textId="77777777" w:rsidR="00EA4253" w:rsidRPr="0012241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0775309C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5D6758A" w14:textId="77777777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7F67F0B1" w14:textId="77777777" w:rsidR="00EA4253" w:rsidRPr="0076366C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189B408" w14:textId="18E312FF" w:rsidR="00EA4253" w:rsidRPr="00122411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303,538</w:t>
            </w:r>
          </w:p>
        </w:tc>
        <w:tc>
          <w:tcPr>
            <w:tcW w:w="289" w:type="dxa"/>
          </w:tcPr>
          <w:p w14:paraId="2ACC68F4" w14:textId="77777777" w:rsidR="00EA4253" w:rsidRPr="0076366C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7EE32E81" w14:textId="64FBDC9F" w:rsidR="00EA4253" w:rsidRPr="00B30A45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/>
                <w:sz w:val="30"/>
                <w:szCs w:val="30"/>
              </w:rPr>
              <w:t>37,738</w:t>
            </w:r>
          </w:p>
        </w:tc>
      </w:tr>
      <w:tr w:rsidR="00EA4253" w:rsidRPr="00A90330" w14:paraId="2DC65D4B" w14:textId="77777777" w:rsidTr="00CF625E">
        <w:trPr>
          <w:cantSplit/>
        </w:trPr>
        <w:tc>
          <w:tcPr>
            <w:tcW w:w="3665" w:type="dxa"/>
          </w:tcPr>
          <w:p w14:paraId="6EAD1251" w14:textId="77777777" w:rsidR="00EA4253" w:rsidRPr="009C618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00A49535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tcBorders>
              <w:bottom w:val="nil"/>
            </w:tcBorders>
          </w:tcPr>
          <w:p w14:paraId="44FCB565" w14:textId="77777777" w:rsidR="00EA4253" w:rsidRPr="009C618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nil"/>
            </w:tcBorders>
          </w:tcPr>
          <w:p w14:paraId="2DC7C4CD" w14:textId="77777777" w:rsidR="00EA4253" w:rsidRPr="009C618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tcBorders>
              <w:bottom w:val="nil"/>
            </w:tcBorders>
          </w:tcPr>
          <w:p w14:paraId="63D5BAFF" w14:textId="77777777" w:rsidR="00EA4253" w:rsidRPr="009C6189" w:rsidRDefault="00EA4253" w:rsidP="00EA42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nil"/>
            </w:tcBorders>
          </w:tcPr>
          <w:p w14:paraId="1973B044" w14:textId="77777777" w:rsidR="00EA4253" w:rsidRPr="000116C7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063DDC33" w14:textId="77777777" w:rsidR="00EA4253" w:rsidRPr="009C618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nil"/>
            </w:tcBorders>
          </w:tcPr>
          <w:p w14:paraId="0E354C8C" w14:textId="77777777" w:rsidR="00EA4253" w:rsidRPr="009C6189" w:rsidRDefault="00EA4253" w:rsidP="00EA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343D517C" w14:textId="77777777" w:rsidR="00A932A3" w:rsidRDefault="00A932A3">
      <w:pPr>
        <w:rPr>
          <w:rFonts w:ascii="Angsana New" w:hAnsi="Angsana New"/>
          <w:sz w:val="30"/>
          <w:szCs w:val="30"/>
        </w:rPr>
      </w:pPr>
    </w:p>
    <w:p w14:paraId="47B322B7" w14:textId="77777777" w:rsidR="00C75967" w:rsidRDefault="00C75967">
      <w:pPr>
        <w:rPr>
          <w:rFonts w:ascii="Angsana New" w:hAnsi="Angsana New"/>
          <w:sz w:val="30"/>
          <w:szCs w:val="30"/>
        </w:rPr>
      </w:pPr>
    </w:p>
    <w:p w14:paraId="5AEA11F6" w14:textId="77777777" w:rsidR="00C75967" w:rsidRDefault="00C75967">
      <w:pPr>
        <w:rPr>
          <w:rFonts w:ascii="Angsana New" w:hAnsi="Angsana New"/>
          <w:sz w:val="30"/>
          <w:szCs w:val="30"/>
        </w:rPr>
      </w:pPr>
    </w:p>
    <w:tbl>
      <w:tblPr>
        <w:tblW w:w="96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5"/>
        <w:gridCol w:w="1275"/>
        <w:gridCol w:w="293"/>
        <w:gridCol w:w="1270"/>
        <w:gridCol w:w="290"/>
        <w:gridCol w:w="1272"/>
        <w:gridCol w:w="289"/>
        <w:gridCol w:w="1287"/>
      </w:tblGrid>
      <w:tr w:rsidR="00A932A3" w:rsidRPr="00775D54" w14:paraId="75209903" w14:textId="77777777" w:rsidTr="00A932A3">
        <w:trPr>
          <w:cantSplit/>
        </w:trPr>
        <w:tc>
          <w:tcPr>
            <w:tcW w:w="3665" w:type="dxa"/>
          </w:tcPr>
          <w:p w14:paraId="1939B78E" w14:textId="77777777" w:rsidR="00A932A3" w:rsidRPr="00EA425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76" w:type="dxa"/>
            <w:gridSpan w:val="7"/>
            <w:tcBorders>
              <w:bottom w:val="single" w:sz="4" w:space="0" w:color="auto"/>
            </w:tcBorders>
          </w:tcPr>
          <w:p w14:paraId="3DF1824D" w14:textId="1D1B5C35" w:rsidR="00A932A3" w:rsidRPr="00A932A3" w:rsidRDefault="00A932A3" w:rsidP="00A932A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932A3" w:rsidRPr="00775D54" w14:paraId="4AEFDED0" w14:textId="77777777" w:rsidTr="00A932A3">
        <w:trPr>
          <w:cantSplit/>
        </w:trPr>
        <w:tc>
          <w:tcPr>
            <w:tcW w:w="3665" w:type="dxa"/>
          </w:tcPr>
          <w:p w14:paraId="7E9B0E82" w14:textId="77777777" w:rsidR="00A932A3" w:rsidRPr="00A8640B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CDB18C" w14:textId="3DAD1B72" w:rsidR="00A932A3" w:rsidRPr="00A932A3" w:rsidRDefault="00A932A3" w:rsidP="00A932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2F211EDA" w14:textId="77777777" w:rsidR="00A932A3" w:rsidRPr="00A932A3" w:rsidRDefault="00A932A3" w:rsidP="00A932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5BD464" w14:textId="3502B51D" w:rsidR="00A932A3" w:rsidRPr="00A932A3" w:rsidRDefault="00A932A3" w:rsidP="00A932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932A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932A3" w:rsidRPr="00775D54" w14:paraId="6C2EA94D" w14:textId="77777777" w:rsidTr="00A932A3">
        <w:trPr>
          <w:cantSplit/>
        </w:trPr>
        <w:tc>
          <w:tcPr>
            <w:tcW w:w="3665" w:type="dxa"/>
          </w:tcPr>
          <w:p w14:paraId="6F43AD46" w14:textId="77777777" w:rsidR="00A932A3" w:rsidRPr="00A8640B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25B3CDC" w14:textId="09D1AFF0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14:paraId="513A8316" w14:textId="77777777" w:rsidR="00A932A3" w:rsidRPr="00A932A3" w:rsidRDefault="00A932A3" w:rsidP="00A932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4CC3C18D" w14:textId="4C573BA4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0CE520E8" w14:textId="77777777" w:rsidR="00A932A3" w:rsidRPr="00A932A3" w:rsidRDefault="00A932A3" w:rsidP="00A932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D2C2039" w14:textId="4997D7EC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30DD1089" w14:textId="77777777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BD02BD7" w14:textId="61434E4D" w:rsidR="00A932A3" w:rsidRPr="00A932A3" w:rsidRDefault="00A932A3" w:rsidP="00A9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122411" w:rsidRPr="00775D54" w14:paraId="72CD58BE" w14:textId="77777777" w:rsidTr="00122411">
        <w:trPr>
          <w:cantSplit/>
        </w:trPr>
        <w:tc>
          <w:tcPr>
            <w:tcW w:w="3665" w:type="dxa"/>
          </w:tcPr>
          <w:p w14:paraId="6B45021B" w14:textId="5A787405" w:rsidR="00122411" w:rsidRPr="00A8640B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6EB287" w14:textId="77777777" w:rsidR="00122411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14:paraId="1EC3D477" w14:textId="77777777" w:rsidR="00122411" w:rsidRPr="00A932A3" w:rsidRDefault="00122411" w:rsidP="001224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59BA9087" w14:textId="77777777" w:rsidR="00122411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54766D4" w14:textId="77777777" w:rsidR="00122411" w:rsidRPr="00A932A3" w:rsidRDefault="00122411" w:rsidP="001224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F40C068" w14:textId="77777777" w:rsidR="00122411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72225D79" w14:textId="77777777" w:rsidR="00122411" w:rsidRPr="00A932A3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B68E95D" w14:textId="77777777" w:rsidR="00122411" w:rsidRDefault="00122411" w:rsidP="00122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967" w:rsidRPr="00775D54" w14:paraId="28079B1B" w14:textId="77777777" w:rsidTr="00122411">
        <w:trPr>
          <w:cantSplit/>
        </w:trPr>
        <w:tc>
          <w:tcPr>
            <w:tcW w:w="3665" w:type="dxa"/>
          </w:tcPr>
          <w:p w14:paraId="295635C3" w14:textId="5A07C36C" w:rsidR="00C75967" w:rsidRPr="00A8640B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275" w:type="dxa"/>
          </w:tcPr>
          <w:p w14:paraId="6B594B49" w14:textId="77777777" w:rsidR="00C75967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</w:tcPr>
          <w:p w14:paraId="5BAA1A5E" w14:textId="77777777" w:rsidR="00C75967" w:rsidRPr="00A932A3" w:rsidRDefault="00C75967" w:rsidP="00C7596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27C262E3" w14:textId="77777777" w:rsidR="00C75967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7587707" w14:textId="77777777" w:rsidR="00C75967" w:rsidRPr="00A932A3" w:rsidRDefault="00C75967" w:rsidP="00C7596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14:paraId="47DB3C35" w14:textId="77777777" w:rsidR="00C75967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0A18FFA" w14:textId="77777777" w:rsidR="00C75967" w:rsidRPr="00A932A3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11D31AE" w14:textId="77777777" w:rsidR="00C75967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967" w:rsidRPr="00775D54" w14:paraId="117EF5D9" w14:textId="77777777" w:rsidTr="00122411">
        <w:trPr>
          <w:cantSplit/>
        </w:trPr>
        <w:tc>
          <w:tcPr>
            <w:tcW w:w="3665" w:type="dxa"/>
          </w:tcPr>
          <w:p w14:paraId="308E260B" w14:textId="76E0FDBE" w:rsidR="00C75967" w:rsidRPr="00A8640B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585631E3" w14:textId="767971AC" w:rsidR="00C75967" w:rsidRPr="001920B2" w:rsidRDefault="00C75967" w:rsidP="006D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0B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7DC4ACA6" w14:textId="77777777" w:rsidR="00C75967" w:rsidRPr="001920B2" w:rsidRDefault="00C75967" w:rsidP="006D508A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7D205EAD" w14:textId="2C0AD51D" w:rsidR="00C75967" w:rsidRPr="001920B2" w:rsidRDefault="00C75967" w:rsidP="006D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0B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DDD1525" w14:textId="77777777" w:rsidR="00C75967" w:rsidRPr="001920B2" w:rsidRDefault="00C75967" w:rsidP="00C7596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14:paraId="058127DA" w14:textId="369E764E" w:rsidR="00C75967" w:rsidRPr="001920B2" w:rsidRDefault="00C75967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2,747</w:t>
            </w:r>
          </w:p>
        </w:tc>
        <w:tc>
          <w:tcPr>
            <w:tcW w:w="289" w:type="dxa"/>
          </w:tcPr>
          <w:p w14:paraId="46E28FE4" w14:textId="77777777" w:rsidR="00C75967" w:rsidRPr="001920B2" w:rsidRDefault="00C75967" w:rsidP="00C7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CB6F26B" w14:textId="782D4DB9" w:rsidR="00C75967" w:rsidRPr="001920B2" w:rsidRDefault="00C75967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2,681</w:t>
            </w:r>
          </w:p>
        </w:tc>
      </w:tr>
      <w:tr w:rsidR="00BA5AE5" w:rsidRPr="00775D54" w14:paraId="6B274639" w14:textId="77777777" w:rsidTr="00C75967">
        <w:trPr>
          <w:cantSplit/>
        </w:trPr>
        <w:tc>
          <w:tcPr>
            <w:tcW w:w="3665" w:type="dxa"/>
          </w:tcPr>
          <w:p w14:paraId="2DAE3DDB" w14:textId="3073575D" w:rsidR="00BA5AE5" w:rsidRPr="00A8640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87BC93" w14:textId="4129374C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1,410</w:t>
            </w:r>
          </w:p>
        </w:tc>
        <w:tc>
          <w:tcPr>
            <w:tcW w:w="293" w:type="dxa"/>
          </w:tcPr>
          <w:p w14:paraId="425A07DA" w14:textId="77777777" w:rsidR="00BA5AE5" w:rsidRPr="001920B2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2EC15BB" w14:textId="42DF8DE0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  <w:tc>
          <w:tcPr>
            <w:tcW w:w="290" w:type="dxa"/>
          </w:tcPr>
          <w:p w14:paraId="060A711E" w14:textId="77777777" w:rsidR="00BA5AE5" w:rsidRPr="001920B2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9A238A1" w14:textId="1552B4DA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1,410</w:t>
            </w:r>
          </w:p>
        </w:tc>
        <w:tc>
          <w:tcPr>
            <w:tcW w:w="289" w:type="dxa"/>
          </w:tcPr>
          <w:p w14:paraId="3F636330" w14:textId="77777777" w:rsidR="00BA5AE5" w:rsidRPr="001920B2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2E0F516" w14:textId="20F0C6F2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</w:tr>
      <w:tr w:rsidR="00BA5AE5" w:rsidRPr="00775D54" w14:paraId="301C0B6A" w14:textId="77777777" w:rsidTr="00C75967">
        <w:trPr>
          <w:cantSplit/>
        </w:trPr>
        <w:tc>
          <w:tcPr>
            <w:tcW w:w="3665" w:type="dxa"/>
          </w:tcPr>
          <w:p w14:paraId="693A633E" w14:textId="77777777" w:rsidR="00BA5AE5" w:rsidRPr="00A8640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FFE221A" w14:textId="67608ACD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1,410</w:t>
            </w:r>
          </w:p>
        </w:tc>
        <w:tc>
          <w:tcPr>
            <w:tcW w:w="293" w:type="dxa"/>
          </w:tcPr>
          <w:p w14:paraId="536F44D1" w14:textId="77777777" w:rsidR="00BA5AE5" w:rsidRPr="001920B2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EAFEC0D" w14:textId="1A97F5B1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  <w:tc>
          <w:tcPr>
            <w:tcW w:w="290" w:type="dxa"/>
          </w:tcPr>
          <w:p w14:paraId="6DFF9EAA" w14:textId="77777777" w:rsidR="00BA5AE5" w:rsidRPr="001920B2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0276C7FD" w14:textId="52B94484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4,157</w:t>
            </w:r>
          </w:p>
        </w:tc>
        <w:tc>
          <w:tcPr>
            <w:tcW w:w="289" w:type="dxa"/>
          </w:tcPr>
          <w:p w14:paraId="21E2DB80" w14:textId="77777777" w:rsidR="00BA5AE5" w:rsidRPr="001920B2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70B85E3" w14:textId="28866527" w:rsidR="00BA5AE5" w:rsidRPr="001920B2" w:rsidRDefault="00BA5AE5" w:rsidP="0019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0B2">
              <w:rPr>
                <w:rFonts w:ascii="Angsana New" w:hAnsi="Angsana New"/>
                <w:bCs/>
                <w:sz w:val="30"/>
                <w:szCs w:val="30"/>
              </w:rPr>
              <w:t>4,154</w:t>
            </w:r>
          </w:p>
        </w:tc>
      </w:tr>
      <w:tr w:rsidR="00BA5AE5" w:rsidRPr="00775D54" w14:paraId="326D473C" w14:textId="77777777" w:rsidTr="00C75967">
        <w:trPr>
          <w:cantSplit/>
        </w:trPr>
        <w:tc>
          <w:tcPr>
            <w:tcW w:w="3665" w:type="dxa"/>
          </w:tcPr>
          <w:p w14:paraId="641204AD" w14:textId="77777777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4A59A2" w14:textId="7777777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3" w:type="dxa"/>
          </w:tcPr>
          <w:p w14:paraId="195D6E33" w14:textId="77777777" w:rsidR="00BA5AE5" w:rsidRPr="00122411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305965E8" w14:textId="77777777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70A744C7" w14:textId="77777777" w:rsidR="00BA5AE5" w:rsidRPr="00122411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C067BC7" w14:textId="77777777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" w:type="dxa"/>
          </w:tcPr>
          <w:p w14:paraId="7FC77A4C" w14:textId="77777777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2ABC33A" w14:textId="77777777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5AE5" w:rsidRPr="00775D54" w14:paraId="57FF9B28" w14:textId="77777777" w:rsidTr="00122411">
        <w:trPr>
          <w:cantSplit/>
        </w:trPr>
        <w:tc>
          <w:tcPr>
            <w:tcW w:w="3665" w:type="dxa"/>
          </w:tcPr>
          <w:p w14:paraId="1C0D8DCA" w14:textId="52F95472" w:rsidR="00BA5AE5" w:rsidRPr="001308D4" w:rsidRDefault="00BA5AE5" w:rsidP="00E1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275" w:type="dxa"/>
          </w:tcPr>
          <w:p w14:paraId="4F054BDC" w14:textId="7777777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</w:tcPr>
          <w:p w14:paraId="193C09B8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4DA6AB" w14:textId="77777777" w:rsidR="00BA5AE5" w:rsidRPr="00B30A4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50FFCB42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025745A" w14:textId="77777777" w:rsidR="00BA5AE5" w:rsidRPr="000116C7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7ED5E36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28441C54" w14:textId="77777777" w:rsidR="00BA5AE5" w:rsidRPr="00386FD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A5AE5" w:rsidRPr="00775D54" w14:paraId="6C2FF900" w14:textId="77777777" w:rsidTr="00CF625E">
        <w:trPr>
          <w:cantSplit/>
        </w:trPr>
        <w:tc>
          <w:tcPr>
            <w:tcW w:w="3665" w:type="dxa"/>
          </w:tcPr>
          <w:p w14:paraId="03F022CE" w14:textId="77777777" w:rsidR="00BA5AE5" w:rsidRPr="00802B2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2E73E113" w14:textId="7777777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AE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2E8E5E22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6BE1C17" w14:textId="0CD1CE1E" w:rsidR="00BA5AE5" w:rsidRPr="00B30A45" w:rsidRDefault="00BA5AE5" w:rsidP="006D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66485ABF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0CE3AAA" w14:textId="27816862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43,260</w:t>
            </w:r>
          </w:p>
        </w:tc>
        <w:tc>
          <w:tcPr>
            <w:tcW w:w="289" w:type="dxa"/>
          </w:tcPr>
          <w:p w14:paraId="02AD471B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4C8D84E4" w14:textId="3B0B2DDC" w:rsidR="00BA5AE5" w:rsidRPr="007F40A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44,651</w:t>
            </w:r>
          </w:p>
        </w:tc>
      </w:tr>
      <w:tr w:rsidR="00BA5AE5" w:rsidRPr="00775D54" w14:paraId="2371BF58" w14:textId="77777777" w:rsidTr="00CF625E">
        <w:trPr>
          <w:cantSplit/>
        </w:trPr>
        <w:tc>
          <w:tcPr>
            <w:tcW w:w="3665" w:type="dxa"/>
          </w:tcPr>
          <w:p w14:paraId="07706240" w14:textId="77777777" w:rsidR="00BA5AE5" w:rsidRPr="00802B2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D75DE6E" w14:textId="12075EBC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AE5">
              <w:rPr>
                <w:rFonts w:ascii="Angsana New" w:hAnsi="Angsana New"/>
                <w:sz w:val="30"/>
                <w:szCs w:val="30"/>
              </w:rPr>
              <w:t>11,478</w:t>
            </w:r>
          </w:p>
        </w:tc>
        <w:tc>
          <w:tcPr>
            <w:tcW w:w="293" w:type="dxa"/>
          </w:tcPr>
          <w:p w14:paraId="2DE3101B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AEDB63E" w14:textId="27F2C164" w:rsidR="00BA5AE5" w:rsidRPr="00C7703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90" w:type="dxa"/>
          </w:tcPr>
          <w:p w14:paraId="0C7571F2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0A1097D" w14:textId="413BFF01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11,47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9" w:type="dxa"/>
          </w:tcPr>
          <w:p w14:paraId="0CF5B936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9CEF3F4" w14:textId="769DBA6E" w:rsidR="00BA5AE5" w:rsidRPr="007F40A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</w:tr>
      <w:tr w:rsidR="00BA5AE5" w:rsidRPr="00775D54" w14:paraId="0762C9B0" w14:textId="77777777" w:rsidTr="00CF625E">
        <w:trPr>
          <w:cantSplit/>
        </w:trPr>
        <w:tc>
          <w:tcPr>
            <w:tcW w:w="3665" w:type="dxa"/>
          </w:tcPr>
          <w:p w14:paraId="5DC6556E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CC83B39" w14:textId="7EAFD5F0" w:rsidR="00BA5AE5" w:rsidRPr="000116C7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11,47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3" w:type="dxa"/>
          </w:tcPr>
          <w:p w14:paraId="4894C084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0DAA5462" w14:textId="27C3300F" w:rsidR="00BA5AE5" w:rsidRPr="00C7703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90" w:type="dxa"/>
          </w:tcPr>
          <w:p w14:paraId="5A73F191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2D0729D5" w14:textId="219BEE85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54,73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9" w:type="dxa"/>
          </w:tcPr>
          <w:p w14:paraId="06DCA846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A303B60" w14:textId="2E51BEE7" w:rsidR="00BA5AE5" w:rsidRPr="007F40A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56,557</w:t>
            </w:r>
          </w:p>
        </w:tc>
      </w:tr>
      <w:tr w:rsidR="00BA5AE5" w:rsidRPr="00775D54" w14:paraId="13485642" w14:textId="77777777" w:rsidTr="00CF625E">
        <w:trPr>
          <w:cantSplit/>
        </w:trPr>
        <w:tc>
          <w:tcPr>
            <w:tcW w:w="3665" w:type="dxa"/>
          </w:tcPr>
          <w:p w14:paraId="73E0296B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9A1EED2" w14:textId="2C4A9CF1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AE5">
              <w:rPr>
                <w:rFonts w:ascii="Angsana New" w:hAnsi="Angsana New"/>
                <w:sz w:val="30"/>
                <w:szCs w:val="30"/>
              </w:rPr>
              <w:t>12,888</w:t>
            </w:r>
          </w:p>
        </w:tc>
        <w:tc>
          <w:tcPr>
            <w:tcW w:w="293" w:type="dxa"/>
          </w:tcPr>
          <w:p w14:paraId="5453DF5B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30AC83A5" w14:textId="4C46183B" w:rsidR="00BA5AE5" w:rsidRPr="00C7703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13,379</w:t>
            </w:r>
          </w:p>
        </w:tc>
        <w:tc>
          <w:tcPr>
            <w:tcW w:w="290" w:type="dxa"/>
          </w:tcPr>
          <w:p w14:paraId="654325C2" w14:textId="77777777" w:rsidR="00BA5AE5" w:rsidRPr="0076366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C0C74FE" w14:textId="66A74386" w:rsidR="00BA5AE5" w:rsidRPr="0012241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2411">
              <w:rPr>
                <w:rFonts w:ascii="Angsana New" w:hAnsi="Angsana New"/>
                <w:sz w:val="30"/>
                <w:szCs w:val="30"/>
              </w:rPr>
              <w:t>58,89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9" w:type="dxa"/>
          </w:tcPr>
          <w:p w14:paraId="64F1153B" w14:textId="77777777" w:rsidR="00BA5AE5" w:rsidRPr="0076366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FC853ED" w14:textId="00D3E9A9" w:rsidR="00BA5AE5" w:rsidRPr="007F40AD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60,711</w:t>
            </w:r>
          </w:p>
        </w:tc>
      </w:tr>
    </w:tbl>
    <w:p w14:paraId="6A8F6AD4" w14:textId="77777777" w:rsidR="00A50246" w:rsidRDefault="00A50246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59E6B6F" w14:textId="5F62741E" w:rsidR="00157D58" w:rsidRDefault="001468CC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</w:t>
      </w:r>
      <w:r w:rsidR="005E27BB">
        <w:rPr>
          <w:rFonts w:ascii="Angsana New" w:hAnsi="Angsana New" w:hint="cs"/>
          <w:sz w:val="30"/>
          <w:szCs w:val="30"/>
          <w:cs/>
        </w:rPr>
        <w:t>หก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/>
          <w:sz w:val="30"/>
          <w:szCs w:val="30"/>
        </w:rPr>
        <w:t>3</w:t>
      </w:r>
      <w:r w:rsidR="005E27BB">
        <w:rPr>
          <w:rFonts w:ascii="Angsana New" w:hAnsi="Angsana New"/>
          <w:sz w:val="30"/>
          <w:szCs w:val="30"/>
        </w:rPr>
        <w:t>0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5E27BB">
        <w:rPr>
          <w:rFonts w:ascii="Angsana New" w:hAnsi="Angsana New" w:hint="cs"/>
          <w:sz w:val="30"/>
          <w:szCs w:val="30"/>
          <w:cs/>
        </w:rPr>
        <w:t>มิถุนายน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DB16BA">
        <w:rPr>
          <w:rFonts w:ascii="Angsana New" w:hAnsi="Angsana New"/>
          <w:sz w:val="30"/>
          <w:szCs w:val="30"/>
        </w:rPr>
        <w:t xml:space="preserve">2567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DB16B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="00157D58">
        <w:rPr>
          <w:rFonts w:ascii="Angsana New" w:hAnsi="Angsana New" w:hint="cs"/>
          <w:sz w:val="30"/>
          <w:szCs w:val="30"/>
          <w:cs/>
        </w:rPr>
        <w:t>สำหรับเงินให้กู้ยืมระยะสั้นแก่และเงินกู้ยืมระยะสั้นจาก</w:t>
      </w:r>
      <w:r w:rsidR="00A932A3">
        <w:rPr>
          <w:rFonts w:ascii="Angsana New" w:hAnsi="Angsana New" w:hint="cs"/>
          <w:sz w:val="30"/>
          <w:szCs w:val="30"/>
          <w:cs/>
        </w:rPr>
        <w:t>กิจการร่วมค้าและ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ที่เกี่ยวข้องกันมีดังนี้</w:t>
      </w:r>
    </w:p>
    <w:p w14:paraId="298C25F7" w14:textId="77777777" w:rsidR="001468CC" w:rsidRPr="009D3502" w:rsidRDefault="001468CC" w:rsidP="00157D58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14:paraId="431B6375" w14:textId="77777777" w:rsidTr="006D508A">
        <w:trPr>
          <w:cantSplit/>
        </w:trPr>
        <w:tc>
          <w:tcPr>
            <w:tcW w:w="3686" w:type="dxa"/>
          </w:tcPr>
          <w:p w14:paraId="009947C1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14:paraId="1362747C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6D47809F" w14:textId="77777777" w:rsidTr="006D508A">
        <w:trPr>
          <w:cantSplit/>
        </w:trPr>
        <w:tc>
          <w:tcPr>
            <w:tcW w:w="3686" w:type="dxa"/>
          </w:tcPr>
          <w:p w14:paraId="0CC35D81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DE6DF80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D190FD5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25815285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B16BA" w:rsidRPr="00F51F88" w14:paraId="00DD0293" w14:textId="77777777" w:rsidTr="006D508A">
        <w:trPr>
          <w:cantSplit/>
        </w:trPr>
        <w:tc>
          <w:tcPr>
            <w:tcW w:w="3686" w:type="dxa"/>
          </w:tcPr>
          <w:p w14:paraId="6B1E3877" w14:textId="77777777" w:rsidR="00DB16BA" w:rsidRPr="00D413D6" w:rsidRDefault="00DB16BA" w:rsidP="00DB16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690BDE" w14:textId="352AE5EA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35F90703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D8EBCE2" w14:textId="58245651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57F0F148" w14:textId="77777777" w:rsidR="00DB16BA" w:rsidRPr="00D413D6" w:rsidRDefault="00DB16BA" w:rsidP="00DB16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65466D" w14:textId="5BCB541E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354B9353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F5F94D2" w14:textId="6DAB48E5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B16BA" w:rsidRPr="00E24209" w14:paraId="3DEC4158" w14:textId="77777777" w:rsidTr="006D508A">
        <w:trPr>
          <w:cantSplit/>
        </w:trPr>
        <w:tc>
          <w:tcPr>
            <w:tcW w:w="3686" w:type="dxa"/>
          </w:tcPr>
          <w:p w14:paraId="39B8836A" w14:textId="77777777" w:rsidR="00DB16BA" w:rsidRPr="00D9141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6965452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002DB8CA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516DF8B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098AC040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AFE1691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70B47ECE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771A5A3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B16BA" w:rsidRPr="00E24209" w14:paraId="1B4F0E8A" w14:textId="77777777" w:rsidTr="006D508A">
        <w:trPr>
          <w:cantSplit/>
        </w:trPr>
        <w:tc>
          <w:tcPr>
            <w:tcW w:w="3686" w:type="dxa"/>
          </w:tcPr>
          <w:p w14:paraId="2B93B2B9" w14:textId="77777777" w:rsidR="00DB16BA" w:rsidRPr="00840E3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5C3C304F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0C161D05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76405E2" w14:textId="5B9BC76A" w:rsidR="00DB16BA" w:rsidRPr="000974A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6F4E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14:paraId="63428A5D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AC2F4C5" w14:textId="77777777" w:rsidR="00DB16BA" w:rsidRPr="002C684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684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434DB04" w14:textId="77777777" w:rsidR="00DB16BA" w:rsidRPr="00D413D6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2AC32429" w14:textId="4538B494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B75EC" w:rsidRPr="00E24209" w14:paraId="55D95FD9" w14:textId="77777777" w:rsidTr="006D508A">
        <w:trPr>
          <w:cantSplit/>
        </w:trPr>
        <w:tc>
          <w:tcPr>
            <w:tcW w:w="3686" w:type="dxa"/>
          </w:tcPr>
          <w:p w14:paraId="42ED8F36" w14:textId="77777777" w:rsidR="002B75EC" w:rsidRPr="00B97542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2E9BE49C" w14:textId="39830C13" w:rsidR="002B75EC" w:rsidRPr="002B75EC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1,200</w:t>
            </w:r>
          </w:p>
        </w:tc>
        <w:tc>
          <w:tcPr>
            <w:tcW w:w="284" w:type="dxa"/>
          </w:tcPr>
          <w:p w14:paraId="2D9DEDEB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1EBD2185" w14:textId="24CBA38B" w:rsidR="002B75EC" w:rsidRPr="004B1EAF" w:rsidRDefault="002B75EC" w:rsidP="006D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8BBBA4A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34E693F5" w14:textId="77A740C8" w:rsidR="002B75EC" w:rsidRPr="00E41B40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366,200</w:t>
            </w:r>
          </w:p>
        </w:tc>
        <w:tc>
          <w:tcPr>
            <w:tcW w:w="284" w:type="dxa"/>
          </w:tcPr>
          <w:p w14:paraId="0CC6E723" w14:textId="77777777" w:rsidR="002B75EC" w:rsidRPr="00EC7D7C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459DE7FB" w14:textId="2D0602D6" w:rsidR="002B75EC" w:rsidRPr="00DB16B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B75EC" w:rsidRPr="00E24209" w14:paraId="62FF449D" w14:textId="77777777" w:rsidTr="006D508A">
        <w:trPr>
          <w:cantSplit/>
        </w:trPr>
        <w:tc>
          <w:tcPr>
            <w:tcW w:w="3686" w:type="dxa"/>
          </w:tcPr>
          <w:p w14:paraId="0F3EF59B" w14:textId="77777777" w:rsidR="002B75EC" w:rsidRPr="00B97542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60F2C1" w14:textId="6C41851F" w:rsidR="002B75EC" w:rsidRPr="002B75EC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1,000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B4DBFD7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C559F8" w14:textId="4BE2F9C2" w:rsidR="002B75EC" w:rsidRPr="000974A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E196824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FBD203E" w14:textId="3A66C1CA" w:rsidR="002B75EC" w:rsidRPr="00E41B40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142,000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58ACB67" w14:textId="77777777" w:rsidR="002B75EC" w:rsidRPr="00EC7D7C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8AA294C" w14:textId="680D2A66" w:rsidR="002B75EC" w:rsidRPr="00DB16B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B75EC" w:rsidRPr="00E24209" w14:paraId="47F347A4" w14:textId="77777777" w:rsidTr="006D508A">
        <w:trPr>
          <w:cantSplit/>
        </w:trPr>
        <w:tc>
          <w:tcPr>
            <w:tcW w:w="3686" w:type="dxa"/>
          </w:tcPr>
          <w:p w14:paraId="75F82C79" w14:textId="3156A1A9" w:rsidR="002B75EC" w:rsidRPr="00840E3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F1E4F" w14:textId="1F406FD4" w:rsidR="002B75EC" w:rsidRPr="0057379B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379B">
              <w:rPr>
                <w:rFonts w:ascii="Angsana New" w:hAnsi="Angsana New"/>
                <w:bCs/>
                <w:sz w:val="30"/>
                <w:szCs w:val="30"/>
              </w:rPr>
              <w:t>37,</w:t>
            </w:r>
            <w:r w:rsidR="0057379B" w:rsidRPr="0057379B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57379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0CA9C62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7DE33B8" w14:textId="1EB70580" w:rsidR="002B75EC" w:rsidRPr="000974A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6F4E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14:paraId="6272E4B2" w14:textId="77777777" w:rsidR="002B75EC" w:rsidRPr="00EC7D7C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C6C1C" w14:textId="390B2323" w:rsidR="002B75EC" w:rsidRPr="00E41B40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224,200</w:t>
            </w:r>
          </w:p>
        </w:tc>
        <w:tc>
          <w:tcPr>
            <w:tcW w:w="284" w:type="dxa"/>
          </w:tcPr>
          <w:p w14:paraId="138C5A26" w14:textId="77777777" w:rsidR="002B75EC" w:rsidRPr="00EC7D7C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0A6B0D8B" w14:textId="66ADDE9B" w:rsidR="002B75EC" w:rsidRPr="00DB16B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B75EC" w:rsidRPr="00E24209" w14:paraId="2FA24CC6" w14:textId="77777777" w:rsidTr="006D508A">
        <w:trPr>
          <w:cantSplit/>
        </w:trPr>
        <w:tc>
          <w:tcPr>
            <w:tcW w:w="3686" w:type="dxa"/>
          </w:tcPr>
          <w:p w14:paraId="5B10369E" w14:textId="77777777" w:rsidR="002B75EC" w:rsidRPr="00157D58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180C35A6" w14:textId="77777777" w:rsidR="002B75EC" w:rsidRPr="009E0941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772EA83" w14:textId="77777777" w:rsidR="002B75EC" w:rsidRPr="00157D58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7E9B68D2" w14:textId="77777777" w:rsidR="002B75EC" w:rsidRPr="00157D58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13A33" w14:textId="77777777" w:rsidR="002B75EC" w:rsidRPr="00157D58" w:rsidRDefault="002B75EC" w:rsidP="002B7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14:paraId="4EF27E62" w14:textId="77777777" w:rsidR="002B75EC" w:rsidRPr="00DB16BA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47E756DC" w14:textId="77777777" w:rsidR="002B75EC" w:rsidRPr="00157D58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10FC06EC" w14:textId="77777777" w:rsidR="002B75EC" w:rsidRPr="00157D58" w:rsidRDefault="002B75EC" w:rsidP="002B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14:paraId="45738186" w14:textId="77777777" w:rsidR="00BA5AE5" w:rsidRDefault="00BA5AE5"/>
    <w:p w14:paraId="6489B3CF" w14:textId="77777777" w:rsidR="00BA5AE5" w:rsidRDefault="00BA5AE5"/>
    <w:p w14:paraId="25008C6D" w14:textId="77777777" w:rsidR="00BA5AE5" w:rsidRDefault="00BA5AE5"/>
    <w:tbl>
      <w:tblPr>
        <w:tblW w:w="98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4"/>
        <w:gridCol w:w="1275"/>
        <w:gridCol w:w="283"/>
        <w:gridCol w:w="1277"/>
        <w:gridCol w:w="284"/>
        <w:gridCol w:w="1246"/>
      </w:tblGrid>
      <w:tr w:rsidR="00BA5AE5" w:rsidRPr="00E24209" w14:paraId="29187799" w14:textId="77777777" w:rsidTr="00BA5AE5">
        <w:trPr>
          <w:cantSplit/>
        </w:trPr>
        <w:tc>
          <w:tcPr>
            <w:tcW w:w="3969" w:type="dxa"/>
          </w:tcPr>
          <w:p w14:paraId="3090E5D6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475750F" w14:textId="04B08897" w:rsidR="00BA5AE5" w:rsidRPr="00BA5AE5" w:rsidRDefault="00BA5AE5" w:rsidP="00BA5AE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A5AE5" w:rsidRPr="00E24209" w14:paraId="56311AE5" w14:textId="77777777" w:rsidTr="00BA5AE5">
        <w:trPr>
          <w:cantSplit/>
        </w:trPr>
        <w:tc>
          <w:tcPr>
            <w:tcW w:w="3969" w:type="dxa"/>
          </w:tcPr>
          <w:p w14:paraId="2AB0F66F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88744" w14:textId="0374C10E" w:rsidR="00BA5AE5" w:rsidRPr="00BA5AE5" w:rsidRDefault="00BA5AE5" w:rsidP="00BA5A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1CA21D5" w14:textId="77777777" w:rsidR="00BA5AE5" w:rsidRPr="00BA5AE5" w:rsidRDefault="00BA5AE5" w:rsidP="00BA5A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F0A77" w14:textId="311EF268" w:rsidR="00BA5AE5" w:rsidRPr="00BA5AE5" w:rsidRDefault="00BA5AE5" w:rsidP="00BA5AE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BA5AE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A5AE5" w:rsidRPr="00E24209" w14:paraId="6E3D37B7" w14:textId="77777777" w:rsidTr="00BA5AE5">
        <w:trPr>
          <w:cantSplit/>
        </w:trPr>
        <w:tc>
          <w:tcPr>
            <w:tcW w:w="3969" w:type="dxa"/>
          </w:tcPr>
          <w:p w14:paraId="34E1AEB7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87A85" w14:textId="0B463BBA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7812A90" w14:textId="77777777" w:rsidR="00BA5AE5" w:rsidRPr="00BA5AE5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14AC5E1" w14:textId="206E0E09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0C963457" w14:textId="77777777" w:rsidR="00BA5AE5" w:rsidRPr="00BA5AE5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29AC9" w14:textId="391D435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D8FF2A" w14:textId="77777777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5DC1C8B2" w14:textId="32AD32CE" w:rsidR="00BA5AE5" w:rsidRP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BA5AE5" w:rsidRPr="00E24209" w14:paraId="6F57D5E8" w14:textId="77777777" w:rsidTr="00BA5AE5">
        <w:trPr>
          <w:cantSplit/>
        </w:trPr>
        <w:tc>
          <w:tcPr>
            <w:tcW w:w="3969" w:type="dxa"/>
          </w:tcPr>
          <w:p w14:paraId="006814E3" w14:textId="77777777" w:rsidR="00BA5AE5" w:rsidRPr="00D91419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F5EA7C" w14:textId="77777777" w:rsidR="00BA5AE5" w:rsidRPr="009E094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C315C5B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B0F7F6" w14:textId="77777777" w:rsidR="00BA5AE5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C25573B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3F905B7C" w14:textId="77777777" w:rsidR="00BA5AE5" w:rsidRPr="00DB16B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0127100" w14:textId="77777777" w:rsidR="00BA5AE5" w:rsidRPr="00EC7D7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E85D561" w14:textId="77777777" w:rsidR="00BA5AE5" w:rsidRPr="00E1788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A5AE5" w:rsidRPr="00E24209" w14:paraId="52059E4F" w14:textId="77777777" w:rsidTr="00CF625E">
        <w:trPr>
          <w:cantSplit/>
        </w:trPr>
        <w:tc>
          <w:tcPr>
            <w:tcW w:w="3969" w:type="dxa"/>
          </w:tcPr>
          <w:p w14:paraId="17B6263C" w14:textId="77777777" w:rsidR="00BA5AE5" w:rsidRPr="00840E3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41E59680" w14:textId="77777777" w:rsidR="00BA5AE5" w:rsidRPr="009E0941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FCB8A03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5E7A62F0" w14:textId="29266BC5" w:rsidR="00BA5AE5" w:rsidRPr="004B1EAF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83286D4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656B2D3C" w14:textId="258F12EA" w:rsidR="00BA5AE5" w:rsidRPr="00DB16B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  <w:tc>
          <w:tcPr>
            <w:tcW w:w="284" w:type="dxa"/>
          </w:tcPr>
          <w:p w14:paraId="5BB335CE" w14:textId="77777777" w:rsidR="00BA5AE5" w:rsidRPr="00EC7D7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52405F8" w14:textId="710D6446" w:rsidR="00BA5AE5" w:rsidRPr="004B1EAF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A5AE5" w:rsidRPr="00E24209" w14:paraId="2500FA44" w14:textId="77777777" w:rsidTr="00CF625E">
        <w:trPr>
          <w:cantSplit/>
        </w:trPr>
        <w:tc>
          <w:tcPr>
            <w:tcW w:w="3969" w:type="dxa"/>
          </w:tcPr>
          <w:p w14:paraId="3C9724C6" w14:textId="77777777" w:rsidR="00BA5AE5" w:rsidRPr="00B97542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0D6AA53C" w14:textId="532D72F0" w:rsidR="00BA5AE5" w:rsidRPr="0057379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11,500</w:t>
            </w:r>
          </w:p>
        </w:tc>
        <w:tc>
          <w:tcPr>
            <w:tcW w:w="284" w:type="dxa"/>
          </w:tcPr>
          <w:p w14:paraId="4F51B873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0D1E02D3" w14:textId="415A14C5" w:rsidR="00BA5AE5" w:rsidRPr="000974A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35F1378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17AD2FE" w14:textId="1496DFF1" w:rsidR="00BA5AE5" w:rsidRPr="00A6719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719A">
              <w:rPr>
                <w:rFonts w:ascii="Angsana New" w:hAnsi="Angsana New"/>
                <w:bCs/>
                <w:sz w:val="30"/>
                <w:szCs w:val="30"/>
              </w:rPr>
              <w:t>292,300</w:t>
            </w:r>
          </w:p>
        </w:tc>
        <w:tc>
          <w:tcPr>
            <w:tcW w:w="284" w:type="dxa"/>
          </w:tcPr>
          <w:p w14:paraId="5FFCF911" w14:textId="77777777" w:rsidR="00BA5AE5" w:rsidRPr="00EC7D7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6EBF41F" w14:textId="2D6976AE" w:rsidR="00BA5AE5" w:rsidRPr="00DB16B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19,138</w:t>
            </w:r>
          </w:p>
        </w:tc>
      </w:tr>
      <w:tr w:rsidR="00BA5AE5" w:rsidRPr="00E24209" w14:paraId="35339946" w14:textId="77777777" w:rsidTr="00CF625E">
        <w:trPr>
          <w:cantSplit/>
        </w:trPr>
        <w:tc>
          <w:tcPr>
            <w:tcW w:w="3969" w:type="dxa"/>
          </w:tcPr>
          <w:p w14:paraId="318DD49A" w14:textId="77777777" w:rsidR="00BA5AE5" w:rsidRPr="00B97542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21DFE1" w14:textId="457F36AE" w:rsidR="00BA5AE5" w:rsidRPr="0057379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11,500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3967C9A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36ECD3" w14:textId="7E0D75FD" w:rsidR="00BA5AE5" w:rsidRPr="004B1EAF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9281C11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2C9819C" w14:textId="61947ACB" w:rsidR="00BA5AE5" w:rsidRPr="00A6719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6719A">
              <w:rPr>
                <w:rFonts w:ascii="Angsana New" w:hAnsi="Angsana New"/>
                <w:bCs/>
                <w:sz w:val="30"/>
                <w:szCs w:val="30"/>
              </w:rPr>
              <w:t>(26,500)</w:t>
            </w:r>
          </w:p>
        </w:tc>
        <w:tc>
          <w:tcPr>
            <w:tcW w:w="284" w:type="dxa"/>
          </w:tcPr>
          <w:p w14:paraId="277DF173" w14:textId="77777777" w:rsidR="00BA5AE5" w:rsidRPr="00EC7D7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5A48FF6" w14:textId="6F6AC885" w:rsidR="00BA5AE5" w:rsidRPr="004B1EAF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A5AE5" w:rsidRPr="00E24209" w14:paraId="0330EAEE" w14:textId="77777777" w:rsidTr="00CF625E">
        <w:trPr>
          <w:cantSplit/>
        </w:trPr>
        <w:tc>
          <w:tcPr>
            <w:tcW w:w="3969" w:type="dxa"/>
          </w:tcPr>
          <w:p w14:paraId="178BE228" w14:textId="102E8C34" w:rsidR="00BA5AE5" w:rsidRPr="00840E3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FD632" w14:textId="77777777" w:rsidR="00BA5AE5" w:rsidRPr="0057379B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379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97928D0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81F75B9" w14:textId="3B97A7CE" w:rsidR="00BA5AE5" w:rsidRPr="000974A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F4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9F422F5" w14:textId="77777777" w:rsidR="00BA5AE5" w:rsidRPr="00EC7D7C" w:rsidRDefault="00BA5AE5" w:rsidP="00BA5A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DE84C" w14:textId="0B1DF444" w:rsidR="00BA5AE5" w:rsidRPr="00A6719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719A">
              <w:rPr>
                <w:rFonts w:ascii="Angsana New" w:hAnsi="Angsana New"/>
                <w:bCs/>
                <w:sz w:val="30"/>
                <w:szCs w:val="30"/>
              </w:rPr>
              <w:t>303,538</w:t>
            </w:r>
          </w:p>
        </w:tc>
        <w:tc>
          <w:tcPr>
            <w:tcW w:w="284" w:type="dxa"/>
          </w:tcPr>
          <w:p w14:paraId="02F5768B" w14:textId="77777777" w:rsidR="00BA5AE5" w:rsidRPr="00EC7D7C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1DD15830" w14:textId="098983FA" w:rsidR="00BA5AE5" w:rsidRPr="00DB16BA" w:rsidRDefault="00BA5AE5" w:rsidP="00BA5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19,138</w:t>
            </w:r>
          </w:p>
        </w:tc>
      </w:tr>
    </w:tbl>
    <w:p w14:paraId="06B16D81" w14:textId="77777777"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25B6C70" w14:textId="7805DB89" w:rsidR="001468CC" w:rsidRPr="00161CAE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585BD190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14:paraId="5884D928" w14:textId="77777777" w:rsidTr="00CF625E">
        <w:trPr>
          <w:cantSplit/>
        </w:trPr>
        <w:tc>
          <w:tcPr>
            <w:tcW w:w="3969" w:type="dxa"/>
          </w:tcPr>
          <w:p w14:paraId="55836916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14:paraId="2D6360C9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14:paraId="3101BE32" w14:textId="77777777" w:rsidTr="00CF625E">
        <w:trPr>
          <w:cantSplit/>
        </w:trPr>
        <w:tc>
          <w:tcPr>
            <w:tcW w:w="3969" w:type="dxa"/>
          </w:tcPr>
          <w:p w14:paraId="7B8BC113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7AE52C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74B698C8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101BA8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B3308" w:rsidRPr="00D413D6" w14:paraId="2E84C469" w14:textId="77777777" w:rsidTr="00CF625E">
        <w:trPr>
          <w:cantSplit/>
        </w:trPr>
        <w:tc>
          <w:tcPr>
            <w:tcW w:w="3969" w:type="dxa"/>
          </w:tcPr>
          <w:p w14:paraId="2AEA468D" w14:textId="77777777" w:rsidR="00BB3308" w:rsidRPr="00F51F88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8A16683" w14:textId="19332E96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E6A0E1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4B6CA27" w14:textId="766F1FBC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33762205" w14:textId="77777777" w:rsidR="00BB3308" w:rsidRPr="008F38E6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603EA37" w14:textId="4FF75373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F3D15FF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581C58F" w14:textId="3F25EB22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4E551F" w:rsidRPr="00666554" w14:paraId="14F73E26" w14:textId="77777777" w:rsidTr="00CF625E">
        <w:trPr>
          <w:cantSplit/>
        </w:trPr>
        <w:tc>
          <w:tcPr>
            <w:tcW w:w="3969" w:type="dxa"/>
          </w:tcPr>
          <w:p w14:paraId="366FB23B" w14:textId="77777777" w:rsidR="004E551F" w:rsidRPr="00666554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156336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D8C1065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15DBD3E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431E976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79D62A1B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81A50A3" w14:textId="77777777" w:rsidR="004E551F" w:rsidRPr="00666554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4943663" w14:textId="77777777" w:rsidR="004E551F" w:rsidRPr="00666554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666554" w:rsidRPr="00666554" w14:paraId="41A65FB3" w14:textId="77777777" w:rsidTr="00CF625E">
        <w:trPr>
          <w:cantSplit/>
        </w:trPr>
        <w:tc>
          <w:tcPr>
            <w:tcW w:w="3969" w:type="dxa"/>
          </w:tcPr>
          <w:p w14:paraId="6C17E489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6BA74677" w14:textId="521B8125" w:rsidR="00666554" w:rsidRPr="00770FDB" w:rsidRDefault="00770FDB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70FDB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B473640" w14:textId="77777777" w:rsidR="00666554" w:rsidRPr="00666554" w:rsidRDefault="00666554" w:rsidP="0066655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45F8E1D5" w14:textId="0C5CC089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88" w:type="dxa"/>
          </w:tcPr>
          <w:p w14:paraId="77FC8523" w14:textId="77777777" w:rsidR="00666554" w:rsidRPr="00666554" w:rsidRDefault="00666554" w:rsidP="0066655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D8C8AF9" w14:textId="3512D1D7" w:rsidR="00666554" w:rsidRPr="00C503AD" w:rsidRDefault="00C503AD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03AD">
              <w:rPr>
                <w:rFonts w:ascii="Angsana New" w:hAnsi="Angsana New"/>
                <w:bCs/>
                <w:sz w:val="30"/>
                <w:szCs w:val="30"/>
              </w:rPr>
              <w:t>31,684</w:t>
            </w:r>
          </w:p>
        </w:tc>
        <w:tc>
          <w:tcPr>
            <w:tcW w:w="284" w:type="dxa"/>
          </w:tcPr>
          <w:p w14:paraId="03BC44A8" w14:textId="77777777" w:rsidR="00666554" w:rsidRPr="00666554" w:rsidRDefault="00666554" w:rsidP="0066655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8A29E78" w14:textId="7F0074FE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26,155</w:t>
            </w:r>
          </w:p>
        </w:tc>
      </w:tr>
      <w:tr w:rsidR="00666554" w:rsidRPr="00666554" w14:paraId="1326D80D" w14:textId="77777777" w:rsidTr="00CF625E">
        <w:trPr>
          <w:cantSplit/>
        </w:trPr>
        <w:tc>
          <w:tcPr>
            <w:tcW w:w="3969" w:type="dxa"/>
          </w:tcPr>
          <w:p w14:paraId="26B22467" w14:textId="69A7491D" w:rsidR="00666554" w:rsidRPr="00666554" w:rsidRDefault="00C973F9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666554" w:rsidRPr="00666554">
              <w:rPr>
                <w:rFonts w:ascii="Angsana New" w:hAnsi="Angsana New"/>
                <w:sz w:val="30"/>
                <w:szCs w:val="30"/>
                <w:cs/>
              </w:rPr>
              <w:t xml:space="preserve">อื่น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2B5D1C" w14:textId="324001DA" w:rsidR="00666554" w:rsidRPr="00770FDB" w:rsidRDefault="00CD4A12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558,287</w:t>
            </w:r>
          </w:p>
        </w:tc>
        <w:tc>
          <w:tcPr>
            <w:tcW w:w="270" w:type="dxa"/>
          </w:tcPr>
          <w:p w14:paraId="699FBEE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06BABEA" w14:textId="56858EA4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521,798</w:t>
            </w:r>
          </w:p>
        </w:tc>
        <w:tc>
          <w:tcPr>
            <w:tcW w:w="288" w:type="dxa"/>
          </w:tcPr>
          <w:p w14:paraId="2DAEFD7C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D3F50D8" w14:textId="7288ED9B" w:rsidR="00666554" w:rsidRPr="00C503AD" w:rsidRDefault="00CD4A12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349,014</w:t>
            </w:r>
          </w:p>
        </w:tc>
        <w:tc>
          <w:tcPr>
            <w:tcW w:w="284" w:type="dxa"/>
          </w:tcPr>
          <w:p w14:paraId="710D3D4A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3F54362" w14:textId="29AC2269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</w:tr>
      <w:tr w:rsidR="00666554" w:rsidRPr="00666554" w14:paraId="167245D9" w14:textId="77777777" w:rsidTr="00CF625E">
        <w:trPr>
          <w:cantSplit/>
        </w:trPr>
        <w:tc>
          <w:tcPr>
            <w:tcW w:w="3969" w:type="dxa"/>
          </w:tcPr>
          <w:p w14:paraId="543B2F35" w14:textId="77777777" w:rsidR="00666554" w:rsidRPr="00666554" w:rsidRDefault="00666554" w:rsidP="00666554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D8EDED7" w14:textId="2EA62A39" w:rsidR="00666554" w:rsidRPr="00770FDB" w:rsidRDefault="00CD4A12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558,305</w:t>
            </w:r>
          </w:p>
        </w:tc>
        <w:tc>
          <w:tcPr>
            <w:tcW w:w="270" w:type="dxa"/>
          </w:tcPr>
          <w:p w14:paraId="6D07CF1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FA0C89F" w14:textId="007EF295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522,669</w:t>
            </w:r>
          </w:p>
        </w:tc>
        <w:tc>
          <w:tcPr>
            <w:tcW w:w="288" w:type="dxa"/>
          </w:tcPr>
          <w:p w14:paraId="363D742C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E9E91DA" w14:textId="125D6D63" w:rsidR="00666554" w:rsidRPr="00C503AD" w:rsidRDefault="00CD4A12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380,698</w:t>
            </w:r>
          </w:p>
        </w:tc>
        <w:tc>
          <w:tcPr>
            <w:tcW w:w="284" w:type="dxa"/>
          </w:tcPr>
          <w:p w14:paraId="544E382D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7CE0A69" w14:textId="5D5B0F12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331,105</w:t>
            </w:r>
          </w:p>
        </w:tc>
      </w:tr>
      <w:tr w:rsidR="00666554" w:rsidRPr="00666554" w14:paraId="5FCC25AA" w14:textId="77777777" w:rsidTr="00CF625E">
        <w:trPr>
          <w:cantSplit/>
        </w:trPr>
        <w:tc>
          <w:tcPr>
            <w:tcW w:w="3969" w:type="dxa"/>
          </w:tcPr>
          <w:p w14:paraId="38EE584B" w14:textId="77777777" w:rsidR="00666554" w:rsidRPr="00666554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BE1382" w14:textId="77777777" w:rsidR="00666554" w:rsidRPr="00BB330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8FF290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FD60AB2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16532FE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2621C6F" w14:textId="77777777" w:rsidR="00666554" w:rsidRPr="00BB3308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8E97FDB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0DAAA83" w14:textId="77777777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666554" w:rsidRPr="00666554" w14:paraId="67A445F8" w14:textId="77777777" w:rsidTr="00CF625E">
        <w:trPr>
          <w:cantSplit/>
        </w:trPr>
        <w:tc>
          <w:tcPr>
            <w:tcW w:w="3969" w:type="dxa"/>
          </w:tcPr>
          <w:p w14:paraId="35CDE3A6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14:paraId="36A31D24" w14:textId="4C826D30" w:rsidR="00666554" w:rsidRPr="00770FDB" w:rsidRDefault="00770FDB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0FDB">
              <w:rPr>
                <w:rFonts w:ascii="Angsana New" w:hAnsi="Angsana New"/>
                <w:bCs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2AA1ACA5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1769031F" w14:textId="535D6311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88" w:type="dxa"/>
          </w:tcPr>
          <w:p w14:paraId="32A9732F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29B4B162" w14:textId="027D8BF9" w:rsidR="00666554" w:rsidRPr="00C503AD" w:rsidRDefault="00C503AD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03AD">
              <w:rPr>
                <w:rFonts w:ascii="Angsana New" w:hAnsi="Angsana New"/>
                <w:bCs/>
                <w:sz w:val="30"/>
                <w:szCs w:val="30"/>
              </w:rPr>
              <w:t>1,817</w:t>
            </w:r>
          </w:p>
        </w:tc>
        <w:tc>
          <w:tcPr>
            <w:tcW w:w="284" w:type="dxa"/>
          </w:tcPr>
          <w:p w14:paraId="1405D83E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3F457B9F" w14:textId="7A0630C6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1,268</w:t>
            </w:r>
          </w:p>
        </w:tc>
      </w:tr>
      <w:tr w:rsidR="00666554" w:rsidRPr="00666554" w14:paraId="51D17B9C" w14:textId="77777777" w:rsidTr="00CF625E">
        <w:trPr>
          <w:cantSplit/>
        </w:trPr>
        <w:tc>
          <w:tcPr>
            <w:tcW w:w="3969" w:type="dxa"/>
          </w:tcPr>
          <w:p w14:paraId="241D38AD" w14:textId="77777777" w:rsidR="00666554" w:rsidRPr="009E0941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9E0941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14:paraId="101408D0" w14:textId="1CB29FEA" w:rsidR="00666554" w:rsidRPr="00770FDB" w:rsidRDefault="00770FDB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0FDB">
              <w:rPr>
                <w:rFonts w:ascii="Angsana New" w:hAnsi="Angsana New"/>
                <w:bCs/>
                <w:sz w:val="30"/>
                <w:szCs w:val="30"/>
              </w:rPr>
              <w:t>7,673</w:t>
            </w:r>
          </w:p>
        </w:tc>
        <w:tc>
          <w:tcPr>
            <w:tcW w:w="270" w:type="dxa"/>
          </w:tcPr>
          <w:p w14:paraId="6BA2BD5F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5D47CCFC" w14:textId="0008D800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22,766</w:t>
            </w:r>
          </w:p>
        </w:tc>
        <w:tc>
          <w:tcPr>
            <w:tcW w:w="288" w:type="dxa"/>
          </w:tcPr>
          <w:p w14:paraId="268FD9E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77A76482" w14:textId="57AC29F7" w:rsidR="00666554" w:rsidRPr="00C503AD" w:rsidRDefault="00C503AD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03AD">
              <w:rPr>
                <w:rFonts w:ascii="Angsana New" w:hAnsi="Angsana New"/>
                <w:bCs/>
                <w:sz w:val="30"/>
                <w:szCs w:val="30"/>
              </w:rPr>
              <w:t>4,070</w:t>
            </w:r>
          </w:p>
        </w:tc>
        <w:tc>
          <w:tcPr>
            <w:tcW w:w="284" w:type="dxa"/>
          </w:tcPr>
          <w:p w14:paraId="6BC7B726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67CA2A9B" w14:textId="7C835768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21,253</w:t>
            </w:r>
          </w:p>
        </w:tc>
      </w:tr>
      <w:tr w:rsidR="00666554" w:rsidRPr="00666554" w14:paraId="3A4A635E" w14:textId="77777777" w:rsidTr="00CF625E">
        <w:trPr>
          <w:cantSplit/>
        </w:trPr>
        <w:tc>
          <w:tcPr>
            <w:tcW w:w="3969" w:type="dxa"/>
          </w:tcPr>
          <w:p w14:paraId="6C8000D0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14:paraId="05AC100C" w14:textId="6EB343D4" w:rsidR="00666554" w:rsidRPr="00770FDB" w:rsidRDefault="00770FDB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0FDB">
              <w:rPr>
                <w:rFonts w:ascii="Angsana New" w:hAnsi="Angsana New"/>
                <w:bCs/>
                <w:sz w:val="30"/>
                <w:szCs w:val="30"/>
              </w:rPr>
              <w:t>1,300</w:t>
            </w:r>
          </w:p>
        </w:tc>
        <w:tc>
          <w:tcPr>
            <w:tcW w:w="270" w:type="dxa"/>
          </w:tcPr>
          <w:p w14:paraId="34F03FCD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7FCC7216" w14:textId="09FC5EE0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5,793</w:t>
            </w:r>
          </w:p>
        </w:tc>
        <w:tc>
          <w:tcPr>
            <w:tcW w:w="288" w:type="dxa"/>
          </w:tcPr>
          <w:p w14:paraId="6141B54B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30D4EF77" w14:textId="74968829" w:rsidR="00666554" w:rsidRPr="00C503AD" w:rsidRDefault="00C503AD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03AD">
              <w:rPr>
                <w:rFonts w:ascii="Angsana New" w:hAnsi="Angsana New"/>
                <w:bCs/>
                <w:sz w:val="30"/>
                <w:szCs w:val="30"/>
              </w:rPr>
              <w:t>861</w:t>
            </w:r>
          </w:p>
        </w:tc>
        <w:tc>
          <w:tcPr>
            <w:tcW w:w="284" w:type="dxa"/>
          </w:tcPr>
          <w:p w14:paraId="73F36D50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5CB58208" w14:textId="55D0A815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4,842</w:t>
            </w:r>
          </w:p>
        </w:tc>
      </w:tr>
      <w:tr w:rsidR="00666554" w:rsidRPr="00666554" w14:paraId="7FAF2785" w14:textId="77777777" w:rsidTr="00CF625E">
        <w:trPr>
          <w:cantSplit/>
        </w:trPr>
        <w:tc>
          <w:tcPr>
            <w:tcW w:w="3969" w:type="dxa"/>
          </w:tcPr>
          <w:p w14:paraId="52D2EDA8" w14:textId="77777777" w:rsidR="00666554" w:rsidRPr="00666554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F41E13" w14:textId="7EF063FC" w:rsidR="00666554" w:rsidRPr="00770FDB" w:rsidRDefault="00770FDB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0FDB">
              <w:rPr>
                <w:rFonts w:ascii="Angsana New" w:hAnsi="Angsana New"/>
                <w:bCs/>
                <w:sz w:val="30"/>
                <w:szCs w:val="30"/>
              </w:rPr>
              <w:t>15,048</w:t>
            </w:r>
          </w:p>
        </w:tc>
        <w:tc>
          <w:tcPr>
            <w:tcW w:w="270" w:type="dxa"/>
          </w:tcPr>
          <w:p w14:paraId="303282CA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CD04897" w14:textId="219A9626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12,482</w:t>
            </w:r>
          </w:p>
        </w:tc>
        <w:tc>
          <w:tcPr>
            <w:tcW w:w="288" w:type="dxa"/>
          </w:tcPr>
          <w:p w14:paraId="7D7D9996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67A180C" w14:textId="503EFB96" w:rsidR="00666554" w:rsidRPr="00C503AD" w:rsidRDefault="00C503AD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03AD">
              <w:rPr>
                <w:rFonts w:ascii="Angsana New" w:hAnsi="Angsana New"/>
                <w:bCs/>
                <w:sz w:val="30"/>
                <w:szCs w:val="30"/>
              </w:rPr>
              <w:t>10,608</w:t>
            </w:r>
          </w:p>
        </w:tc>
        <w:tc>
          <w:tcPr>
            <w:tcW w:w="284" w:type="dxa"/>
          </w:tcPr>
          <w:p w14:paraId="24F9730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0BEB840" w14:textId="1822500C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8,431</w:t>
            </w:r>
          </w:p>
        </w:tc>
      </w:tr>
      <w:tr w:rsidR="00666554" w:rsidRPr="00666554" w14:paraId="4DEA94FA" w14:textId="77777777" w:rsidTr="00CF625E">
        <w:trPr>
          <w:cantSplit/>
        </w:trPr>
        <w:tc>
          <w:tcPr>
            <w:tcW w:w="3969" w:type="dxa"/>
          </w:tcPr>
          <w:p w14:paraId="7D8C02F6" w14:textId="77777777" w:rsidR="00666554" w:rsidRPr="00666554" w:rsidRDefault="00666554" w:rsidP="00666554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F5A9C10" w14:textId="75CFA5A1" w:rsidR="00666554" w:rsidRPr="00770FDB" w:rsidRDefault="00770FDB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70FDB">
              <w:rPr>
                <w:rFonts w:ascii="Angsana New" w:hAnsi="Angsana New"/>
                <w:bCs/>
                <w:sz w:val="30"/>
                <w:szCs w:val="30"/>
              </w:rPr>
              <w:t>24,833</w:t>
            </w:r>
          </w:p>
        </w:tc>
        <w:tc>
          <w:tcPr>
            <w:tcW w:w="270" w:type="dxa"/>
          </w:tcPr>
          <w:p w14:paraId="52220607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7E4E09E3" w14:textId="1ABF3D5D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41,304</w:t>
            </w:r>
          </w:p>
        </w:tc>
        <w:tc>
          <w:tcPr>
            <w:tcW w:w="288" w:type="dxa"/>
          </w:tcPr>
          <w:p w14:paraId="12DE5762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6CAFF46" w14:textId="7CD32898" w:rsidR="00666554" w:rsidRPr="00C503AD" w:rsidRDefault="00C503AD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503AD">
              <w:rPr>
                <w:rFonts w:ascii="Angsana New" w:hAnsi="Angsana New"/>
                <w:bCs/>
                <w:sz w:val="30"/>
                <w:szCs w:val="30"/>
              </w:rPr>
              <w:t>17,356</w:t>
            </w:r>
          </w:p>
        </w:tc>
        <w:tc>
          <w:tcPr>
            <w:tcW w:w="284" w:type="dxa"/>
          </w:tcPr>
          <w:p w14:paraId="64B014DE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21D6CFA" w14:textId="11A19002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35,794</w:t>
            </w:r>
          </w:p>
        </w:tc>
      </w:tr>
      <w:tr w:rsidR="00666554" w:rsidRPr="00666554" w14:paraId="347CE3D6" w14:textId="77777777" w:rsidTr="00CF625E">
        <w:trPr>
          <w:cantSplit/>
        </w:trPr>
        <w:tc>
          <w:tcPr>
            <w:tcW w:w="3969" w:type="dxa"/>
          </w:tcPr>
          <w:p w14:paraId="3B6212B6" w14:textId="77777777" w:rsidR="00666554" w:rsidRPr="00666554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65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C74AC6E" w14:textId="63A28B85" w:rsidR="00666554" w:rsidRPr="00770FDB" w:rsidRDefault="00CD4A12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583,138</w:t>
            </w:r>
          </w:p>
        </w:tc>
        <w:tc>
          <w:tcPr>
            <w:tcW w:w="270" w:type="dxa"/>
          </w:tcPr>
          <w:p w14:paraId="6307C968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CC685A1" w14:textId="1C0BEDAB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563,973</w:t>
            </w:r>
          </w:p>
        </w:tc>
        <w:tc>
          <w:tcPr>
            <w:tcW w:w="288" w:type="dxa"/>
          </w:tcPr>
          <w:p w14:paraId="27014C14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7D065E4" w14:textId="3F2EA2E7" w:rsidR="00666554" w:rsidRPr="00C503AD" w:rsidRDefault="00CD4A12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398,054</w:t>
            </w:r>
          </w:p>
        </w:tc>
        <w:tc>
          <w:tcPr>
            <w:tcW w:w="284" w:type="dxa"/>
          </w:tcPr>
          <w:p w14:paraId="10E1D8BD" w14:textId="77777777" w:rsidR="00666554" w:rsidRPr="00666554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3447658" w14:textId="6C7626DF" w:rsidR="00666554" w:rsidRPr="00666554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66554">
              <w:rPr>
                <w:rFonts w:ascii="Angsana New" w:hAnsi="Angsana New"/>
                <w:bCs/>
                <w:sz w:val="30"/>
                <w:szCs w:val="30"/>
              </w:rPr>
              <w:t>366,899</w:t>
            </w:r>
          </w:p>
        </w:tc>
      </w:tr>
    </w:tbl>
    <w:p w14:paraId="363D68BA" w14:textId="77777777" w:rsidR="00157D58" w:rsidRPr="00666554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E77532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DD686F" w14:textId="0D09903C"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="00C973F9">
        <w:rPr>
          <w:rFonts w:ascii="Angsana New" w:hAnsi="Angsana New" w:hint="cs"/>
          <w:color w:val="000000"/>
          <w:sz w:val="30"/>
          <w:szCs w:val="30"/>
          <w:cs/>
        </w:rPr>
        <w:t xml:space="preserve"> 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41FC4836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14:paraId="0E124B60" w14:textId="77777777" w:rsidTr="00CF625E">
        <w:trPr>
          <w:cantSplit/>
        </w:trPr>
        <w:tc>
          <w:tcPr>
            <w:tcW w:w="3686" w:type="dxa"/>
          </w:tcPr>
          <w:p w14:paraId="066B09F3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36969F2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14:paraId="336A6BDE" w14:textId="77777777" w:rsidTr="00CF625E">
        <w:trPr>
          <w:cantSplit/>
        </w:trPr>
        <w:tc>
          <w:tcPr>
            <w:tcW w:w="3686" w:type="dxa"/>
          </w:tcPr>
          <w:p w14:paraId="6EE248E9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1404D5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6D0A58AF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F934C6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B3308" w:rsidRPr="00D413D6" w14:paraId="0E68B913" w14:textId="77777777" w:rsidTr="00CF625E">
        <w:trPr>
          <w:cantSplit/>
        </w:trPr>
        <w:tc>
          <w:tcPr>
            <w:tcW w:w="3686" w:type="dxa"/>
          </w:tcPr>
          <w:p w14:paraId="14B8F89F" w14:textId="77777777" w:rsidR="00BB3308" w:rsidRPr="00F51F88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269E7E" w14:textId="683FFCB5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9AFA20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77A79DD" w14:textId="01B882C3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0A1DDC3" w14:textId="77777777" w:rsidR="00BB3308" w:rsidRPr="008F38E6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CC570D0" w14:textId="49484535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D858F7E" w14:textId="77777777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DE8387" w14:textId="4350564C" w:rsidR="00BB3308" w:rsidRPr="008F38E6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666554" w:rsidRPr="00E24209" w14:paraId="66AF7A35" w14:textId="77777777" w:rsidTr="00CF625E">
        <w:trPr>
          <w:cantSplit/>
        </w:trPr>
        <w:tc>
          <w:tcPr>
            <w:tcW w:w="3686" w:type="dxa"/>
          </w:tcPr>
          <w:p w14:paraId="789CD005" w14:textId="77777777" w:rsidR="00666554" w:rsidRPr="00161CAE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32E53528" w14:textId="2AF03F3A" w:rsidR="00666554" w:rsidRPr="00D11685" w:rsidRDefault="002208A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381,862</w:t>
            </w:r>
          </w:p>
        </w:tc>
        <w:tc>
          <w:tcPr>
            <w:tcW w:w="270" w:type="dxa"/>
          </w:tcPr>
          <w:p w14:paraId="1E351FF7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771817CD" w14:textId="4809DA88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349,076</w:t>
            </w:r>
          </w:p>
        </w:tc>
        <w:tc>
          <w:tcPr>
            <w:tcW w:w="288" w:type="dxa"/>
          </w:tcPr>
          <w:p w14:paraId="725601D7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891845F" w14:textId="6EEC9322" w:rsidR="00666554" w:rsidRPr="009B11E9" w:rsidRDefault="002208A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208,870</w:t>
            </w:r>
          </w:p>
        </w:tc>
        <w:tc>
          <w:tcPr>
            <w:tcW w:w="284" w:type="dxa"/>
          </w:tcPr>
          <w:p w14:paraId="319026AD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2287F7C" w14:textId="0F575FD9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179,181</w:t>
            </w:r>
          </w:p>
        </w:tc>
      </w:tr>
      <w:tr w:rsidR="00666554" w:rsidRPr="00E24209" w14:paraId="0AF451D5" w14:textId="77777777" w:rsidTr="00CF625E">
        <w:trPr>
          <w:cantSplit/>
        </w:trPr>
        <w:tc>
          <w:tcPr>
            <w:tcW w:w="3686" w:type="dxa"/>
          </w:tcPr>
          <w:p w14:paraId="74F02C01" w14:textId="77777777" w:rsidR="00666554" w:rsidRPr="00A8640B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A8640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14:paraId="3CD510A9" w14:textId="77777777" w:rsidR="00666554" w:rsidRPr="00D1168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CE541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1F23E1DB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E9C4FF9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DB4CCE4" w14:textId="77777777" w:rsidR="00666554" w:rsidRPr="009B11E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C24FA9A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1AED37D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66554" w:rsidRPr="00E24209" w14:paraId="5F5A5F54" w14:textId="77777777" w:rsidTr="00CF625E">
        <w:trPr>
          <w:cantSplit/>
        </w:trPr>
        <w:tc>
          <w:tcPr>
            <w:tcW w:w="3686" w:type="dxa"/>
          </w:tcPr>
          <w:p w14:paraId="59F40FAD" w14:textId="0E8CE4DD" w:rsidR="00666554" w:rsidRPr="00A8640B" w:rsidRDefault="00666554" w:rsidP="00666554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A8640B">
              <w:rPr>
                <w:rFonts w:ascii="Angsana New" w:hAnsi="Angsana New"/>
                <w:sz w:val="30"/>
                <w:szCs w:val="30"/>
              </w:rPr>
              <w:t>3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30A3BA4" w14:textId="1837BD71" w:rsidR="00666554" w:rsidRPr="00D11685" w:rsidRDefault="002208A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166,429</w:t>
            </w:r>
          </w:p>
        </w:tc>
        <w:tc>
          <w:tcPr>
            <w:tcW w:w="270" w:type="dxa"/>
          </w:tcPr>
          <w:p w14:paraId="3A9EA33F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72E98938" w14:textId="601D411E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154,549</w:t>
            </w:r>
          </w:p>
        </w:tc>
        <w:tc>
          <w:tcPr>
            <w:tcW w:w="288" w:type="dxa"/>
          </w:tcPr>
          <w:p w14:paraId="04421851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76AB8F59" w14:textId="3102532A" w:rsidR="00666554" w:rsidRPr="009B11E9" w:rsidRDefault="002208A1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132,937</w:t>
            </w:r>
          </w:p>
        </w:tc>
        <w:tc>
          <w:tcPr>
            <w:tcW w:w="284" w:type="dxa"/>
          </w:tcPr>
          <w:p w14:paraId="2EA744D1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207C696" w14:textId="211C3A25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111,681</w:t>
            </w:r>
          </w:p>
        </w:tc>
      </w:tr>
      <w:tr w:rsidR="00A8640B" w:rsidRPr="00E24209" w14:paraId="10404C2B" w14:textId="77777777" w:rsidTr="00CF625E">
        <w:trPr>
          <w:cantSplit/>
        </w:trPr>
        <w:tc>
          <w:tcPr>
            <w:tcW w:w="3686" w:type="dxa"/>
          </w:tcPr>
          <w:p w14:paraId="2907F681" w14:textId="0465A302" w:rsidR="00A8640B" w:rsidRPr="00A8640B" w:rsidRDefault="00A8640B" w:rsidP="00A8640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 xml:space="preserve">3 – 6 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</w:tcPr>
          <w:p w14:paraId="3188764D" w14:textId="06FD392E" w:rsidR="00A8640B" w:rsidRPr="00D11685" w:rsidRDefault="002208A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12,356</w:t>
            </w:r>
          </w:p>
        </w:tc>
        <w:tc>
          <w:tcPr>
            <w:tcW w:w="270" w:type="dxa"/>
          </w:tcPr>
          <w:p w14:paraId="5B2F2DBB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3BFA3CE5" w14:textId="15F91D1D" w:rsidR="00A8640B" w:rsidRPr="007B46BE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13,557</w:t>
            </w:r>
          </w:p>
        </w:tc>
        <w:tc>
          <w:tcPr>
            <w:tcW w:w="288" w:type="dxa"/>
          </w:tcPr>
          <w:p w14:paraId="09FEEE7E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4100E53" w14:textId="269BF274" w:rsidR="00A8640B" w:rsidRPr="009B11E9" w:rsidRDefault="002208A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8,313</w:t>
            </w:r>
          </w:p>
        </w:tc>
        <w:tc>
          <w:tcPr>
            <w:tcW w:w="284" w:type="dxa"/>
          </w:tcPr>
          <w:p w14:paraId="4702429F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3CC297A4" w14:textId="461669F8" w:rsidR="00A8640B" w:rsidRPr="005A6F8C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8,958</w:t>
            </w:r>
          </w:p>
        </w:tc>
      </w:tr>
      <w:tr w:rsidR="00A8640B" w:rsidRPr="00E24209" w14:paraId="094828B2" w14:textId="77777777" w:rsidTr="00CF625E">
        <w:trPr>
          <w:cantSplit/>
        </w:trPr>
        <w:tc>
          <w:tcPr>
            <w:tcW w:w="3686" w:type="dxa"/>
          </w:tcPr>
          <w:p w14:paraId="0DB6BC14" w14:textId="6C57EF66" w:rsidR="00A8640B" w:rsidRPr="00A8640B" w:rsidRDefault="00A8640B" w:rsidP="00A8640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 xml:space="preserve">6 – 12 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</w:tcPr>
          <w:p w14:paraId="365A166B" w14:textId="4A4056AE" w:rsidR="00A8640B" w:rsidRPr="00D11685" w:rsidRDefault="002208A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1,342</w:t>
            </w:r>
          </w:p>
        </w:tc>
        <w:tc>
          <w:tcPr>
            <w:tcW w:w="270" w:type="dxa"/>
          </w:tcPr>
          <w:p w14:paraId="391AE7D4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83C8B80" w14:textId="495D1F5A" w:rsidR="00A8640B" w:rsidRPr="007B46BE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7,522</w:t>
            </w:r>
          </w:p>
        </w:tc>
        <w:tc>
          <w:tcPr>
            <w:tcW w:w="288" w:type="dxa"/>
          </w:tcPr>
          <w:p w14:paraId="25C0A563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A95926A" w14:textId="10B40FEC" w:rsidR="00A8640B" w:rsidRPr="009B11E9" w:rsidRDefault="002208A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545</w:t>
            </w:r>
          </w:p>
        </w:tc>
        <w:tc>
          <w:tcPr>
            <w:tcW w:w="284" w:type="dxa"/>
          </w:tcPr>
          <w:p w14:paraId="071EE958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7EA799C" w14:textId="524471FF" w:rsidR="00A8640B" w:rsidRPr="005A6F8C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5,130</w:t>
            </w:r>
          </w:p>
        </w:tc>
      </w:tr>
      <w:tr w:rsidR="00A8640B" w:rsidRPr="00E24209" w14:paraId="2B52A061" w14:textId="77777777" w:rsidTr="00CF625E">
        <w:trPr>
          <w:cantSplit/>
        </w:trPr>
        <w:tc>
          <w:tcPr>
            <w:tcW w:w="3686" w:type="dxa"/>
          </w:tcPr>
          <w:p w14:paraId="304DF208" w14:textId="2FBF7FA6" w:rsidR="00A8640B" w:rsidRPr="00A8640B" w:rsidRDefault="00A8640B" w:rsidP="00A8640B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8640B">
              <w:rPr>
                <w:rFonts w:ascii="Angsana New" w:hAnsi="Angsana New"/>
                <w:sz w:val="30"/>
                <w:szCs w:val="30"/>
              </w:rPr>
              <w:t>12</w:t>
            </w:r>
            <w:r w:rsidRPr="00A8640B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4AEDAE" w14:textId="6DEF1464" w:rsidR="00A8640B" w:rsidRPr="00D11685" w:rsidRDefault="002208A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31,002</w:t>
            </w:r>
          </w:p>
        </w:tc>
        <w:tc>
          <w:tcPr>
            <w:tcW w:w="270" w:type="dxa"/>
          </w:tcPr>
          <w:p w14:paraId="0A8CFEB6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E143F11" w14:textId="57F288E1" w:rsidR="00A8640B" w:rsidRPr="007B46BE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28,404</w:t>
            </w:r>
          </w:p>
        </w:tc>
        <w:tc>
          <w:tcPr>
            <w:tcW w:w="288" w:type="dxa"/>
          </w:tcPr>
          <w:p w14:paraId="49C45CCC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D28CDFD" w14:textId="452AD56E" w:rsidR="00A8640B" w:rsidRPr="009B11E9" w:rsidRDefault="002208A1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24,414</w:t>
            </w:r>
          </w:p>
        </w:tc>
        <w:tc>
          <w:tcPr>
            <w:tcW w:w="284" w:type="dxa"/>
          </w:tcPr>
          <w:p w14:paraId="71730826" w14:textId="77777777" w:rsidR="00A8640B" w:rsidRPr="00B9369C" w:rsidRDefault="00A8640B" w:rsidP="00A864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0C7E35" w14:textId="00779483" w:rsidR="00A8640B" w:rsidRPr="005A6F8C" w:rsidRDefault="00A8640B" w:rsidP="00A8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21,465</w:t>
            </w:r>
          </w:p>
        </w:tc>
      </w:tr>
      <w:tr w:rsidR="00666554" w:rsidRPr="00E24209" w14:paraId="5ECF7714" w14:textId="77777777" w:rsidTr="00CF625E">
        <w:trPr>
          <w:cantSplit/>
        </w:trPr>
        <w:tc>
          <w:tcPr>
            <w:tcW w:w="3686" w:type="dxa"/>
          </w:tcPr>
          <w:p w14:paraId="1BDF7D03" w14:textId="77777777" w:rsidR="00666554" w:rsidRPr="00161CAE" w:rsidRDefault="00666554" w:rsidP="0066655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CB9269" w14:textId="4CD6AE09" w:rsidR="00666554" w:rsidRPr="00D11685" w:rsidRDefault="00D11685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1685">
              <w:rPr>
                <w:rFonts w:ascii="Angsana New" w:hAnsi="Angsana New"/>
                <w:bCs/>
                <w:sz w:val="30"/>
                <w:szCs w:val="30"/>
              </w:rPr>
              <w:t>592,991</w:t>
            </w:r>
          </w:p>
        </w:tc>
        <w:tc>
          <w:tcPr>
            <w:tcW w:w="270" w:type="dxa"/>
          </w:tcPr>
          <w:p w14:paraId="07BCBA70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E490A90" w14:textId="7A87BBFE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553,108</w:t>
            </w:r>
          </w:p>
        </w:tc>
        <w:tc>
          <w:tcPr>
            <w:tcW w:w="288" w:type="dxa"/>
          </w:tcPr>
          <w:p w14:paraId="03273924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2C7D340" w14:textId="2162AACB" w:rsidR="00666554" w:rsidRPr="009B11E9" w:rsidRDefault="009B11E9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11E9">
              <w:rPr>
                <w:rFonts w:ascii="Angsana New" w:hAnsi="Angsana New"/>
                <w:bCs/>
                <w:sz w:val="30"/>
                <w:szCs w:val="30"/>
              </w:rPr>
              <w:t>375,0</w:t>
            </w:r>
            <w:r w:rsidR="003C299E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14:paraId="1700086F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504E0E" w14:textId="545435B1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326,415</w:t>
            </w:r>
          </w:p>
        </w:tc>
      </w:tr>
      <w:tr w:rsidR="00666554" w:rsidRPr="00E24209" w14:paraId="06D1930E" w14:textId="77777777" w:rsidTr="00CF625E">
        <w:trPr>
          <w:cantSplit/>
        </w:trPr>
        <w:tc>
          <w:tcPr>
            <w:tcW w:w="3686" w:type="dxa"/>
          </w:tcPr>
          <w:p w14:paraId="58182E2E" w14:textId="77777777" w:rsidR="00666554" w:rsidRPr="00161CA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75" w:type="dxa"/>
          </w:tcPr>
          <w:p w14:paraId="32B0747A" w14:textId="77777777" w:rsidR="00666554" w:rsidRPr="00D1168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13706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3058BEB1" w14:textId="77777777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7985A26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AC75972" w14:textId="77777777" w:rsidR="00666554" w:rsidRPr="009B11E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CBF24A3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BED39DC" w14:textId="7777777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66554" w:rsidRPr="00E24209" w14:paraId="433DCDA8" w14:textId="77777777" w:rsidTr="00CF625E">
        <w:trPr>
          <w:cantSplit/>
        </w:trPr>
        <w:tc>
          <w:tcPr>
            <w:tcW w:w="3686" w:type="dxa"/>
          </w:tcPr>
          <w:p w14:paraId="31032361" w14:textId="77777777" w:rsidR="00666554" w:rsidRPr="00161CA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275" w:type="dxa"/>
          </w:tcPr>
          <w:p w14:paraId="607108EB" w14:textId="548FCEBA" w:rsidR="00666554" w:rsidRPr="00D1168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1685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2C514C">
              <w:rPr>
                <w:rFonts w:ascii="Angsana New" w:hAnsi="Angsana New"/>
                <w:bCs/>
                <w:sz w:val="30"/>
                <w:szCs w:val="30"/>
              </w:rPr>
              <w:t>34,704</w:t>
            </w:r>
            <w:r w:rsidRPr="00D11685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70008D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42D2119E" w14:textId="7DDDF1F6" w:rsidR="00666554" w:rsidRPr="007B46B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(31,310)</w:t>
            </w:r>
          </w:p>
        </w:tc>
        <w:tc>
          <w:tcPr>
            <w:tcW w:w="288" w:type="dxa"/>
          </w:tcPr>
          <w:p w14:paraId="0FFA9F8F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CC7FD87" w14:textId="594BE4B0" w:rsidR="00666554" w:rsidRPr="009B11E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11E9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2E6EBF">
              <w:rPr>
                <w:rFonts w:ascii="Angsana New" w:hAnsi="Angsana New"/>
                <w:bCs/>
                <w:sz w:val="30"/>
                <w:szCs w:val="30"/>
              </w:rPr>
              <w:t>26,065</w:t>
            </w:r>
            <w:r w:rsidRPr="009B11E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F55EFF2" w14:textId="77777777" w:rsidR="00666554" w:rsidRPr="00B9369C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EE2F0D4" w14:textId="409D2AA7" w:rsidR="00666554" w:rsidRPr="005A6F8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(21,465)</w:t>
            </w:r>
          </w:p>
        </w:tc>
      </w:tr>
      <w:tr w:rsidR="002E6EBF" w:rsidRPr="00E24209" w14:paraId="49AB6D5F" w14:textId="77777777" w:rsidTr="00CF625E">
        <w:trPr>
          <w:cantSplit/>
        </w:trPr>
        <w:tc>
          <w:tcPr>
            <w:tcW w:w="3686" w:type="dxa"/>
          </w:tcPr>
          <w:p w14:paraId="35077B4D" w14:textId="77777777" w:rsidR="002E6EBF" w:rsidRPr="00161CAE" w:rsidRDefault="002E6EBF" w:rsidP="002E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B120792" w14:textId="5D156952" w:rsidR="002E6EBF" w:rsidRPr="00D11685" w:rsidRDefault="002C514C" w:rsidP="002E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558,287</w:t>
            </w:r>
          </w:p>
        </w:tc>
        <w:tc>
          <w:tcPr>
            <w:tcW w:w="270" w:type="dxa"/>
          </w:tcPr>
          <w:p w14:paraId="7DB95AA1" w14:textId="77777777" w:rsidR="002E6EBF" w:rsidRPr="00B9369C" w:rsidRDefault="002E6EBF" w:rsidP="002E6E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AD6D696" w14:textId="5E34EC44" w:rsidR="002E6EBF" w:rsidRPr="007B46BE" w:rsidRDefault="002E6EBF" w:rsidP="002E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521,798</w:t>
            </w:r>
          </w:p>
        </w:tc>
        <w:tc>
          <w:tcPr>
            <w:tcW w:w="288" w:type="dxa"/>
          </w:tcPr>
          <w:p w14:paraId="2EF31B53" w14:textId="77777777" w:rsidR="002E6EBF" w:rsidRPr="00B9369C" w:rsidRDefault="002E6EBF" w:rsidP="002E6E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3F6C0908" w14:textId="375E9C8F" w:rsidR="002E6EBF" w:rsidRPr="009B11E9" w:rsidRDefault="002E6EBF" w:rsidP="002E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349,014</w:t>
            </w:r>
          </w:p>
        </w:tc>
        <w:tc>
          <w:tcPr>
            <w:tcW w:w="284" w:type="dxa"/>
          </w:tcPr>
          <w:p w14:paraId="2EA3557E" w14:textId="77777777" w:rsidR="002E6EBF" w:rsidRPr="00B9369C" w:rsidRDefault="002E6EBF" w:rsidP="002E6E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B139798" w14:textId="2EF83901" w:rsidR="002E6EBF" w:rsidRPr="005A6F8C" w:rsidRDefault="002E6EBF" w:rsidP="002E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</w:tr>
    </w:tbl>
    <w:p w14:paraId="508FB678" w14:textId="77777777"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5C3779" w14:textId="1BB32DDB" w:rsidR="000D465B" w:rsidRPr="00F56C55" w:rsidRDefault="009A4845" w:rsidP="000D4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9A4845">
        <w:rPr>
          <w:rFonts w:ascii="Angsana New" w:hAnsi="Angsana New"/>
          <w:sz w:val="30"/>
          <w:szCs w:val="30"/>
          <w:cs/>
        </w:rPr>
        <w:t>ระยะเวลาการให้สินเชื่อ (เครดิตเทอม) แก่ลูกค้าตามนโยบายของกลุ่มบริษัท</w:t>
      </w:r>
      <w:r w:rsidRPr="00000C58">
        <w:rPr>
          <w:rFonts w:ascii="Angsana New" w:hAnsi="Angsana New"/>
          <w:sz w:val="30"/>
          <w:szCs w:val="30"/>
          <w:cs/>
        </w:rPr>
        <w:t xml:space="preserve">คือ </w:t>
      </w:r>
      <w:r w:rsidR="00000C58" w:rsidRPr="00000C58">
        <w:rPr>
          <w:rFonts w:ascii="Angsana New" w:hAnsi="Angsana New"/>
          <w:sz w:val="30"/>
          <w:szCs w:val="30"/>
        </w:rPr>
        <w:t>5</w:t>
      </w:r>
      <w:r w:rsidRPr="00000C58">
        <w:rPr>
          <w:rFonts w:ascii="Angsana New" w:hAnsi="Angsana New"/>
          <w:sz w:val="30"/>
          <w:szCs w:val="30"/>
        </w:rPr>
        <w:t xml:space="preserve"> - </w:t>
      </w:r>
      <w:r w:rsidR="00000C58">
        <w:rPr>
          <w:rFonts w:ascii="Angsana New" w:hAnsi="Angsana New"/>
          <w:sz w:val="30"/>
          <w:szCs w:val="30"/>
        </w:rPr>
        <w:t>120</w:t>
      </w:r>
      <w:r w:rsidRPr="00000C58">
        <w:rPr>
          <w:rFonts w:ascii="Angsana New" w:hAnsi="Angsana New"/>
          <w:sz w:val="30"/>
          <w:szCs w:val="30"/>
          <w:cs/>
        </w:rPr>
        <w:t xml:space="preserve"> วัน</w:t>
      </w:r>
      <w:r w:rsidR="003323A2" w:rsidRPr="00000C58">
        <w:rPr>
          <w:rFonts w:ascii="Angsana New" w:hAnsi="Angsana New" w:hint="cs"/>
          <w:sz w:val="30"/>
          <w:szCs w:val="30"/>
          <w:cs/>
        </w:rPr>
        <w:t>ในปี</w:t>
      </w:r>
      <w:r w:rsidR="003323A2">
        <w:rPr>
          <w:rFonts w:ascii="Angsana New" w:hAnsi="Angsana New" w:hint="cs"/>
          <w:sz w:val="30"/>
          <w:szCs w:val="30"/>
          <w:cs/>
        </w:rPr>
        <w:t xml:space="preserve"> </w:t>
      </w:r>
      <w:r w:rsidR="003323A2">
        <w:rPr>
          <w:rFonts w:ascii="Angsana New" w:hAnsi="Angsana New"/>
          <w:sz w:val="30"/>
          <w:szCs w:val="30"/>
        </w:rPr>
        <w:t xml:space="preserve">2566 </w:t>
      </w:r>
      <w:r w:rsidR="003323A2">
        <w:rPr>
          <w:rFonts w:ascii="Angsana New" w:hAnsi="Angsana New" w:hint="cs"/>
          <w:sz w:val="30"/>
          <w:szCs w:val="30"/>
          <w:cs/>
        </w:rPr>
        <w:t xml:space="preserve">และ </w:t>
      </w:r>
      <w:r w:rsidR="003323A2">
        <w:rPr>
          <w:rFonts w:ascii="Angsana New" w:hAnsi="Angsana New"/>
          <w:sz w:val="30"/>
          <w:szCs w:val="30"/>
        </w:rPr>
        <w:t>2567</w:t>
      </w:r>
    </w:p>
    <w:p w14:paraId="108AB5EE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89474A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9B3456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16D290" w14:textId="77777777" w:rsidR="00670399" w:rsidRPr="009A4845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95798F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461927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ECD96C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23E9DE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8E1872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D0E74A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2D414F" w14:textId="77777777" w:rsidR="00670399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22AB4A" w14:textId="5F89210F" w:rsidR="004B0212" w:rsidRPr="00BD1CD2" w:rsidRDefault="00670399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B0212">
        <w:rPr>
          <w:rFonts w:ascii="Angsana New" w:hAnsi="Angsana New"/>
          <w:b/>
          <w:bCs/>
          <w:sz w:val="30"/>
          <w:szCs w:val="30"/>
        </w:rPr>
        <w:t>.</w:t>
      </w:r>
      <w:r w:rsidR="004B0212" w:rsidRPr="007D1E49">
        <w:rPr>
          <w:rFonts w:ascii="Angsana New" w:hAnsi="Angsana New"/>
          <w:b/>
          <w:bCs/>
          <w:sz w:val="30"/>
          <w:szCs w:val="30"/>
        </w:rPr>
        <w:tab/>
      </w:r>
      <w:r w:rsidR="004B0212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10EA0147" w14:textId="77777777" w:rsidR="00666554" w:rsidRDefault="00666554" w:rsidP="006665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00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139"/>
        <w:gridCol w:w="283"/>
        <w:gridCol w:w="1135"/>
        <w:gridCol w:w="283"/>
        <w:gridCol w:w="1134"/>
        <w:gridCol w:w="270"/>
        <w:gridCol w:w="1147"/>
        <w:gridCol w:w="284"/>
        <w:gridCol w:w="1134"/>
        <w:gridCol w:w="284"/>
        <w:gridCol w:w="1134"/>
      </w:tblGrid>
      <w:tr w:rsidR="00666554" w:rsidRPr="00A336FA" w14:paraId="59C0E96D" w14:textId="77777777" w:rsidTr="00A336FA">
        <w:trPr>
          <w:cantSplit/>
        </w:trPr>
        <w:tc>
          <w:tcPr>
            <w:tcW w:w="1843" w:type="dxa"/>
          </w:tcPr>
          <w:p w14:paraId="7C3FB910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33AB8476" w14:textId="77777777" w:rsidR="00666554" w:rsidRPr="00A336FA" w:rsidRDefault="00666554" w:rsidP="006F1FE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56058133" w14:textId="77777777" w:rsidR="00666554" w:rsidRPr="00A336FA" w:rsidRDefault="00666554" w:rsidP="006F1FE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2C3A75AB" w14:textId="77777777" w:rsidR="00666554" w:rsidRPr="00A336FA" w:rsidRDefault="00666554" w:rsidP="006F1FE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66554" w:rsidRPr="00A336FA" w14:paraId="08E29D95" w14:textId="77777777" w:rsidTr="00A336FA">
        <w:trPr>
          <w:cantSplit/>
        </w:trPr>
        <w:tc>
          <w:tcPr>
            <w:tcW w:w="1843" w:type="dxa"/>
          </w:tcPr>
          <w:p w14:paraId="58C7DF4D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06CE6B9C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</w:tcPr>
          <w:p w14:paraId="380302F5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954F30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90BCAA5" w14:textId="77777777" w:rsidR="00666554" w:rsidRPr="00A336FA" w:rsidRDefault="00666554" w:rsidP="006F1FE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69C621" w14:textId="77777777" w:rsidR="00666554" w:rsidRPr="00A336FA" w:rsidRDefault="00666554" w:rsidP="006F1FE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336F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B3308" w:rsidRPr="00A336FA" w14:paraId="06DC7F37" w14:textId="77777777" w:rsidTr="00A336FA">
        <w:trPr>
          <w:cantSplit/>
        </w:trPr>
        <w:tc>
          <w:tcPr>
            <w:tcW w:w="1843" w:type="dxa"/>
          </w:tcPr>
          <w:p w14:paraId="78C41C71" w14:textId="77777777" w:rsidR="00BB3308" w:rsidRPr="00A336FA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684078D" w14:textId="32049606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222604C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BD526AA" w14:textId="0EECBF81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1B39268B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8873B7" w14:textId="606E684A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CC2FC9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752190C" w14:textId="3DA8AAF1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397B1D5" w14:textId="77777777" w:rsidR="00BB3308" w:rsidRPr="00A336FA" w:rsidRDefault="00BB3308" w:rsidP="00BB33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8E155D" w14:textId="4E4F151F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ED67A95" w14:textId="77777777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299240" w14:textId="051B4783" w:rsidR="00BB3308" w:rsidRPr="00A336FA" w:rsidRDefault="00BB3308" w:rsidP="00BB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17C7" w:rsidRPr="00A336FA" w14:paraId="2D42FC57" w14:textId="77777777" w:rsidTr="00633E34">
        <w:trPr>
          <w:cantSplit/>
        </w:trPr>
        <w:tc>
          <w:tcPr>
            <w:tcW w:w="1843" w:type="dxa"/>
          </w:tcPr>
          <w:p w14:paraId="4FE77311" w14:textId="7B2BCD3F" w:rsidR="00EA17C7" w:rsidRPr="00A50246" w:rsidRDefault="00EA17C7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502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D363122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07DD0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7FB6991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B1B57B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005A2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F41C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5DACD80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60A9B69" w14:textId="77777777" w:rsidR="00EA17C7" w:rsidRPr="00A336FA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FF90B59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35270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262AC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7C7" w:rsidRPr="00A336FA" w14:paraId="7B064501" w14:textId="77777777" w:rsidTr="00A336FA">
        <w:trPr>
          <w:cantSplit/>
        </w:trPr>
        <w:tc>
          <w:tcPr>
            <w:tcW w:w="1843" w:type="dxa"/>
          </w:tcPr>
          <w:p w14:paraId="5856EEC4" w14:textId="1F353E4F" w:rsidR="00EA17C7" w:rsidRPr="00A336FA" w:rsidRDefault="00EA17C7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ส่วนที่ครบกำหนด </w:t>
            </w:r>
          </w:p>
        </w:tc>
        <w:tc>
          <w:tcPr>
            <w:tcW w:w="1139" w:type="dxa"/>
          </w:tcPr>
          <w:p w14:paraId="1A12B02B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FD28B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0104FDE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D4F1DB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4F423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C01EF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3126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74E3F0" w14:textId="77777777" w:rsidR="00EA17C7" w:rsidRPr="00A336FA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B5939B7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07FEE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CB4440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7C7" w:rsidRPr="00A336FA" w14:paraId="3659272B" w14:textId="77777777" w:rsidTr="00A336FA">
        <w:trPr>
          <w:cantSplit/>
        </w:trPr>
        <w:tc>
          <w:tcPr>
            <w:tcW w:w="1843" w:type="dxa"/>
          </w:tcPr>
          <w:p w14:paraId="5B840F4F" w14:textId="6D25706C" w:rsidR="00EA17C7" w:rsidRPr="00A336FA" w:rsidRDefault="00EA17C7" w:rsidP="00A336F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>ไถ่ถอนในหนึ่งปี</w:t>
            </w:r>
          </w:p>
        </w:tc>
        <w:tc>
          <w:tcPr>
            <w:tcW w:w="1139" w:type="dxa"/>
          </w:tcPr>
          <w:p w14:paraId="744C20FD" w14:textId="0CC5364F" w:rsidR="00EA17C7" w:rsidRPr="00737460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7460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3" w:type="dxa"/>
          </w:tcPr>
          <w:p w14:paraId="279A7B34" w14:textId="77777777" w:rsidR="00EA17C7" w:rsidRPr="00737460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7545F1" w14:textId="04C12136" w:rsidR="00EA17C7" w:rsidRPr="00737460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746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A091666" w14:textId="77777777" w:rsidR="00EA17C7" w:rsidRPr="00737460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AD3DF6" w14:textId="39AAFA60" w:rsidR="00EA17C7" w:rsidRPr="00737460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7460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062F10B0" w14:textId="77777777" w:rsidR="00EA17C7" w:rsidRPr="00737460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69FEF67" w14:textId="5C4889C0" w:rsidR="00EA17C7" w:rsidRPr="00737460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746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0B0167D" w14:textId="77777777" w:rsidR="00EA17C7" w:rsidRPr="00737460" w:rsidRDefault="00EA17C7" w:rsidP="00EA17C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E5B8B9C" w14:textId="7540CC61" w:rsidR="00EA17C7" w:rsidRPr="00737460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746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079D1C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233946" w14:textId="0CD166F3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6BC2CFEA" w14:textId="77777777" w:rsidTr="00B177D8">
        <w:trPr>
          <w:cantSplit/>
        </w:trPr>
        <w:tc>
          <w:tcPr>
            <w:tcW w:w="2982" w:type="dxa"/>
            <w:gridSpan w:val="2"/>
            <w:vAlign w:val="center"/>
          </w:tcPr>
          <w:p w14:paraId="7A1AECEA" w14:textId="605F5EAF" w:rsidR="00EA17C7" w:rsidRPr="00A50246" w:rsidRDefault="00EA17C7" w:rsidP="00A3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502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283" w:type="dxa"/>
          </w:tcPr>
          <w:p w14:paraId="75FFD63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C952D8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07C0D19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0F4FD3" w14:textId="77777777" w:rsidR="00EA17C7" w:rsidRPr="00BB330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0762007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0EB7863C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1A56F89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2B4960A" w14:textId="77777777" w:rsidR="00EA17C7" w:rsidRPr="00BB3308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4ECCB1C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B38C3F8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33E34" w:rsidRPr="00A336FA" w14:paraId="60CFD6ED" w14:textId="77777777" w:rsidTr="00D42B04">
        <w:trPr>
          <w:cantSplit/>
        </w:trPr>
        <w:tc>
          <w:tcPr>
            <w:tcW w:w="1843" w:type="dxa"/>
          </w:tcPr>
          <w:p w14:paraId="2BAF4782" w14:textId="77777777" w:rsidR="00633E34" w:rsidRPr="00A336FA" w:rsidRDefault="00633E34" w:rsidP="00633E3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5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7E5717AC" w14:textId="2EE6E599" w:rsidR="00633E34" w:rsidRPr="00B267E3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E340C54" w14:textId="77777777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C9F39E" w14:textId="5BF956D1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1.85</w:t>
            </w:r>
          </w:p>
        </w:tc>
        <w:tc>
          <w:tcPr>
            <w:tcW w:w="283" w:type="dxa"/>
          </w:tcPr>
          <w:p w14:paraId="2793CD0A" w14:textId="77777777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C2DCDE6" w14:textId="501E31B3" w:rsidR="00633E34" w:rsidRPr="00B267E3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0E585" w14:textId="77777777" w:rsidR="00633E34" w:rsidRPr="00A336FA" w:rsidRDefault="00633E34" w:rsidP="00633E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8B1E79F" w14:textId="77CEE820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26,000</w:t>
            </w:r>
          </w:p>
        </w:tc>
        <w:tc>
          <w:tcPr>
            <w:tcW w:w="284" w:type="dxa"/>
          </w:tcPr>
          <w:p w14:paraId="1C0FA378" w14:textId="77777777" w:rsidR="00633E34" w:rsidRPr="00A336FA" w:rsidRDefault="00633E34" w:rsidP="00633E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EFEEADE" w14:textId="77777777" w:rsidR="00633E34" w:rsidRPr="00B267E3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48509EF" w14:textId="77777777" w:rsidR="00633E34" w:rsidRPr="00A336FA" w:rsidRDefault="00633E34" w:rsidP="00633E3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6EDAF402" w14:textId="77777777" w:rsidR="00633E34" w:rsidRPr="00A336FA" w:rsidRDefault="00633E34" w:rsidP="00633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334EF287" w14:textId="77777777" w:rsidTr="00A336FA">
        <w:trPr>
          <w:cantSplit/>
        </w:trPr>
        <w:tc>
          <w:tcPr>
            <w:tcW w:w="1843" w:type="dxa"/>
          </w:tcPr>
          <w:p w14:paraId="20753903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6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4C18E5AE" w14:textId="3939B16A" w:rsidR="00EA17C7" w:rsidRPr="00B267E3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 xml:space="preserve">1.00 </w:t>
            </w:r>
            <w:r w:rsidRPr="00B267E3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B267E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B267E3">
              <w:rPr>
                <w:rFonts w:ascii="Angsana New" w:hAnsi="Angsana New"/>
                <w:bCs/>
                <w:sz w:val="30"/>
                <w:szCs w:val="30"/>
              </w:rPr>
              <w:t>1.</w:t>
            </w:r>
            <w:r w:rsidR="00B177D8" w:rsidRPr="00B267E3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3" w:type="dxa"/>
          </w:tcPr>
          <w:p w14:paraId="723029E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C3D5F6" w14:textId="00A335CE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 xml:space="preserve">1.00 </w:t>
            </w:r>
            <w:r w:rsidRPr="00A336FA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A336F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336FA">
              <w:rPr>
                <w:rFonts w:ascii="Angsana New" w:hAnsi="Angsana New"/>
                <w:bCs/>
                <w:sz w:val="30"/>
                <w:szCs w:val="30"/>
              </w:rPr>
              <w:t>1.05</w:t>
            </w:r>
          </w:p>
        </w:tc>
        <w:tc>
          <w:tcPr>
            <w:tcW w:w="283" w:type="dxa"/>
          </w:tcPr>
          <w:p w14:paraId="3FF418CE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6879E5" w14:textId="28147453" w:rsidR="00EA17C7" w:rsidRPr="00B267E3" w:rsidRDefault="00B177D8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50,568</w:t>
            </w:r>
          </w:p>
        </w:tc>
        <w:tc>
          <w:tcPr>
            <w:tcW w:w="270" w:type="dxa"/>
          </w:tcPr>
          <w:p w14:paraId="4D18FE9D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2EC9E42" w14:textId="00228D74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50,304</w:t>
            </w:r>
          </w:p>
        </w:tc>
        <w:tc>
          <w:tcPr>
            <w:tcW w:w="284" w:type="dxa"/>
          </w:tcPr>
          <w:p w14:paraId="5A801FEB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0556154" w14:textId="77777777" w:rsidR="00EA17C7" w:rsidRPr="00B267E3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68376A8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C6BEC23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05AC0F78" w14:textId="77777777" w:rsidTr="00A336FA">
        <w:trPr>
          <w:cantSplit/>
        </w:trPr>
        <w:tc>
          <w:tcPr>
            <w:tcW w:w="1843" w:type="dxa"/>
          </w:tcPr>
          <w:p w14:paraId="76BAE986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336FA">
              <w:rPr>
                <w:rFonts w:ascii="Angsana New" w:hAnsi="Angsana New"/>
                <w:sz w:val="30"/>
                <w:szCs w:val="30"/>
              </w:rPr>
              <w:t>12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7B9DBAA1" w14:textId="5CBBCCB8" w:rsidR="00EA17C7" w:rsidRPr="00B267E3" w:rsidRDefault="00B177D8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1.05</w:t>
            </w:r>
            <w:r w:rsidR="00EA17C7" w:rsidRPr="00B267E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EA17C7" w:rsidRPr="00B267E3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="00EA17C7" w:rsidRPr="00B267E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EA17C7" w:rsidRPr="00B267E3">
              <w:rPr>
                <w:rFonts w:ascii="Angsana New" w:hAnsi="Angsana New"/>
                <w:bCs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6D0DA38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485C2C" w14:textId="7CDE1EB6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 xml:space="preserve">0.75 </w:t>
            </w:r>
            <w:r w:rsidRPr="00A336FA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A336F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336FA">
              <w:rPr>
                <w:rFonts w:ascii="Angsana New" w:hAnsi="Angsana New"/>
                <w:bCs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5604D8E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0101DD" w14:textId="77777777" w:rsidR="00EA17C7" w:rsidRPr="00B267E3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28B131C3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0CEBB57" w14:textId="3AE5C688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496</w:t>
            </w:r>
          </w:p>
        </w:tc>
        <w:tc>
          <w:tcPr>
            <w:tcW w:w="284" w:type="dxa"/>
          </w:tcPr>
          <w:p w14:paraId="05F5C69C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D10585" w14:textId="77777777" w:rsidR="00EA17C7" w:rsidRPr="00B267E3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DCD97A9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3FE7C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60302034" w14:textId="77777777" w:rsidTr="00A336FA">
        <w:trPr>
          <w:cantSplit/>
        </w:trPr>
        <w:tc>
          <w:tcPr>
            <w:tcW w:w="1843" w:type="dxa"/>
          </w:tcPr>
          <w:p w14:paraId="34DA3554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323C9CF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A5EE4E8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807A11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CD7933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37E29F" w14:textId="23AECFD2" w:rsidR="00EA17C7" w:rsidRPr="00B267E3" w:rsidRDefault="00B177D8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56,064</w:t>
            </w:r>
          </w:p>
        </w:tc>
        <w:tc>
          <w:tcPr>
            <w:tcW w:w="270" w:type="dxa"/>
          </w:tcPr>
          <w:p w14:paraId="2BFDE3B3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615201F" w14:textId="7FBAD07A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76,800</w:t>
            </w:r>
          </w:p>
        </w:tc>
        <w:tc>
          <w:tcPr>
            <w:tcW w:w="284" w:type="dxa"/>
          </w:tcPr>
          <w:p w14:paraId="337E13CA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C9EDA6" w14:textId="77777777" w:rsidR="00EA17C7" w:rsidRPr="00B267E3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BAEB4CD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5AD87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F351E9" w:rsidRPr="00A336FA" w14:paraId="04D0EC64" w14:textId="77777777" w:rsidTr="00EE0D68">
        <w:trPr>
          <w:cantSplit/>
        </w:trPr>
        <w:tc>
          <w:tcPr>
            <w:tcW w:w="4683" w:type="dxa"/>
            <w:gridSpan w:val="5"/>
          </w:tcPr>
          <w:p w14:paraId="37400F39" w14:textId="26E4B578" w:rsidR="00F351E9" w:rsidRPr="00A336FA" w:rsidRDefault="00F351E9" w:rsidP="00A0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 -</w:t>
            </w:r>
            <w:r w:rsidRPr="00A336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>วัดมูลค่ายุติธรรม</w:t>
            </w:r>
            <w:r w:rsidR="00A0299A" w:rsidRPr="00A336FA">
              <w:rPr>
                <w:rFonts w:ascii="Angsana New" w:hAnsi="Angsana New"/>
                <w:sz w:val="30"/>
                <w:szCs w:val="30"/>
                <w:cs/>
              </w:rPr>
              <w:t>ผ่านกำไร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2F94E064" w14:textId="77777777" w:rsidR="00F351E9" w:rsidRPr="00BB3308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7D711844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6BCF4E4" w14:textId="77777777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A0BC956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137C17B" w14:textId="77777777" w:rsidR="00F351E9" w:rsidRPr="00B267E3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3067257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95D213C" w14:textId="77777777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351E9" w:rsidRPr="00A336FA" w14:paraId="671F4901" w14:textId="77777777" w:rsidTr="005A3CBB">
        <w:trPr>
          <w:cantSplit/>
        </w:trPr>
        <w:tc>
          <w:tcPr>
            <w:tcW w:w="4683" w:type="dxa"/>
            <w:gridSpan w:val="5"/>
          </w:tcPr>
          <w:p w14:paraId="2C95F732" w14:textId="2894C8F7" w:rsidR="00F351E9" w:rsidRPr="00A336FA" w:rsidRDefault="00A0299A" w:rsidP="00A02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-101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หรือขาดทุน </w:t>
            </w:r>
            <w:r w:rsidR="00F351E9" w:rsidRPr="00A336FA">
              <w:rPr>
                <w:rFonts w:ascii="Angsana New" w:hAnsi="Angsana New"/>
                <w:sz w:val="30"/>
                <w:szCs w:val="30"/>
                <w:cs/>
              </w:rPr>
              <w:t xml:space="preserve">(ข้อมูลระดับ </w:t>
            </w:r>
            <w:r w:rsidR="004E6F1D">
              <w:rPr>
                <w:rFonts w:ascii="Angsana New" w:hAnsi="Angsana New"/>
                <w:sz w:val="30"/>
                <w:szCs w:val="30"/>
              </w:rPr>
              <w:t>1</w:t>
            </w:r>
            <w:r w:rsidR="00F351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351E9" w:rsidRPr="00846852">
              <w:rPr>
                <w:rFonts w:ascii="Angsana New" w:hAnsi="Angsana New" w:hint="cs"/>
                <w:sz w:val="30"/>
                <w:szCs w:val="30"/>
                <w:cs/>
              </w:rPr>
              <w:t>ของลำดับชั้นมูลค่ายุติธรรม</w:t>
            </w:r>
            <w:r w:rsidR="00F351E9" w:rsidRPr="00A336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0390B10" w14:textId="7F89270A" w:rsidR="00F351E9" w:rsidRPr="00B267E3" w:rsidRDefault="00B267E3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776A2CBE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F435D40" w14:textId="68B02D4D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865</w:t>
            </w:r>
          </w:p>
        </w:tc>
        <w:tc>
          <w:tcPr>
            <w:tcW w:w="284" w:type="dxa"/>
          </w:tcPr>
          <w:p w14:paraId="165D2D34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F9BEC46" w14:textId="77777777" w:rsidR="00F351E9" w:rsidRPr="00B267E3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BC3FEBC" w14:textId="77777777" w:rsidR="00F351E9" w:rsidRPr="00A336FA" w:rsidRDefault="00F351E9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910732C" w14:textId="77777777" w:rsidR="00F351E9" w:rsidRPr="00A336FA" w:rsidRDefault="00F351E9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EA17C7" w:rsidRPr="00A336FA" w14:paraId="240BAAFB" w14:textId="77777777" w:rsidTr="00A336FA">
        <w:trPr>
          <w:cantSplit/>
        </w:trPr>
        <w:tc>
          <w:tcPr>
            <w:tcW w:w="1843" w:type="dxa"/>
          </w:tcPr>
          <w:p w14:paraId="3640AC64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9" w:type="dxa"/>
          </w:tcPr>
          <w:p w14:paraId="6A2249EC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07ADB85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444FAA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BB0F824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2C2637" w14:textId="77777777" w:rsidR="00EA17C7" w:rsidRPr="00B267E3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BC2DB1A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D5C6D73" w14:textId="6F863A1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5DDFE277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FFDBA6" w14:textId="77777777" w:rsidR="00EA17C7" w:rsidRPr="00B267E3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229A6924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C04B0B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EA17C7" w:rsidRPr="00A336FA" w14:paraId="003DC36C" w14:textId="77777777" w:rsidTr="00A336FA">
        <w:trPr>
          <w:cantSplit/>
        </w:trPr>
        <w:tc>
          <w:tcPr>
            <w:tcW w:w="1843" w:type="dxa"/>
          </w:tcPr>
          <w:p w14:paraId="6EAB2BAF" w14:textId="77777777" w:rsidR="00EA17C7" w:rsidRPr="00A336FA" w:rsidRDefault="00EA17C7" w:rsidP="00A336F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14:paraId="37B7C3DF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FE2200D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F444A0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5F986E9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B9A238" w14:textId="53AD8B29" w:rsidR="00EA17C7" w:rsidRPr="00B267E3" w:rsidRDefault="00B177D8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56,8</w:t>
            </w:r>
            <w:r w:rsidR="00B267E3" w:rsidRPr="00B267E3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C90DE56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CAE7897" w14:textId="4FF55701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77,680</w:t>
            </w:r>
          </w:p>
        </w:tc>
        <w:tc>
          <w:tcPr>
            <w:tcW w:w="284" w:type="dxa"/>
          </w:tcPr>
          <w:p w14:paraId="1C54F4BA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3D3C12" w14:textId="77777777" w:rsidR="00EA17C7" w:rsidRPr="00B267E3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67E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0236305F" w14:textId="77777777" w:rsidR="00EA17C7" w:rsidRPr="00A336FA" w:rsidRDefault="00EA17C7" w:rsidP="00EA17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EA57F8" w14:textId="77777777" w:rsidR="00EA17C7" w:rsidRPr="00A336FA" w:rsidRDefault="00EA17C7" w:rsidP="00E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36FA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14:paraId="5C7EBBA8" w14:textId="77777777" w:rsidR="00666554" w:rsidRPr="00EA17C7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14:paraId="3CA9FDA9" w14:textId="796CBF04" w:rsidR="00EA17C7" w:rsidRPr="00846852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46852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ของเงินลงทุนในหุ้นกู้มีจำนวนเงินประมาณ </w:t>
      </w:r>
      <w:r w:rsidR="00946EFB" w:rsidRPr="00272E70">
        <w:rPr>
          <w:rFonts w:ascii="Angsana New" w:hAnsi="Angsana New"/>
          <w:sz w:val="30"/>
          <w:szCs w:val="30"/>
        </w:rPr>
        <w:t>4,98</w:t>
      </w:r>
      <w:r w:rsidR="00946EFB">
        <w:rPr>
          <w:rFonts w:ascii="Angsana New" w:hAnsi="Angsana New"/>
          <w:sz w:val="30"/>
          <w:szCs w:val="30"/>
        </w:rPr>
        <w:t>6</w:t>
      </w:r>
      <w:r w:rsidR="00946EF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846852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Pr="00846852">
        <w:rPr>
          <w:rFonts w:ascii="Angsana New" w:hAnsi="Angsana New"/>
          <w:sz w:val="30"/>
          <w:szCs w:val="30"/>
        </w:rPr>
        <w:t>2</w:t>
      </w:r>
      <w:r w:rsidRPr="00846852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Pr="00846852">
        <w:rPr>
          <w:rFonts w:ascii="Angsana New" w:hAnsi="Angsana New"/>
          <w:sz w:val="30"/>
          <w:szCs w:val="30"/>
        </w:rPr>
        <w:t>)</w:t>
      </w:r>
    </w:p>
    <w:p w14:paraId="6ED3567D" w14:textId="77777777" w:rsidR="00EA17C7" w:rsidRDefault="00EA17C7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7B1A605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</w:p>
    <w:p w14:paraId="1EF2D3EC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03A41DD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BA525EE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76E8921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EF6BF5E" w14:textId="77777777" w:rsidR="00B177D8" w:rsidRDefault="00B177D8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21D685B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A4CED92" w14:textId="77777777" w:rsidR="003F66AC" w:rsidRDefault="003F66AC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86F8F29" w14:textId="060F7E5B" w:rsidR="00EA17C7" w:rsidRPr="009C4823" w:rsidRDefault="00670399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D5821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4D5821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A17C7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 - สุทธิ</w:t>
      </w:r>
    </w:p>
    <w:p w14:paraId="7AD40031" w14:textId="77777777" w:rsidR="00EA17C7" w:rsidRPr="009C4823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2185203" w14:textId="2278D8E7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</w:rPr>
        <w:t>3</w:t>
      </w:r>
      <w:r w:rsidR="00761E09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761E09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50018"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>
        <w:rPr>
          <w:rFonts w:ascii="Angsana New" w:hAnsi="Angsana New" w:hint="cs"/>
          <w:sz w:val="30"/>
          <w:szCs w:val="30"/>
          <w:cs/>
        </w:rPr>
        <w:t>ไถ่ถอน</w:t>
      </w:r>
      <w:r>
        <w:rPr>
          <w:rFonts w:ascii="Angsana New" w:hAnsi="Angsana New" w:hint="cs"/>
          <w:szCs w:val="30"/>
          <w:cs/>
        </w:rPr>
        <w:t>ประกอบด้วย</w:t>
      </w:r>
    </w:p>
    <w:p w14:paraId="6A0EFA74" w14:textId="77777777" w:rsidR="00EA17C7" w:rsidRPr="0047476F" w:rsidRDefault="00EA17C7" w:rsidP="00EA17C7">
      <w:pPr>
        <w:rPr>
          <w:rFonts w:ascii="Angsana New" w:hAnsi="Angsana New"/>
        </w:rPr>
      </w:pPr>
    </w:p>
    <w:tbl>
      <w:tblPr>
        <w:tblW w:w="9927" w:type="dxa"/>
        <w:tblInd w:w="108" w:type="dxa"/>
        <w:tblLook w:val="01E0" w:firstRow="1" w:lastRow="1" w:firstColumn="1" w:lastColumn="1" w:noHBand="0" w:noVBand="0"/>
      </w:tblPr>
      <w:tblGrid>
        <w:gridCol w:w="2017"/>
        <w:gridCol w:w="236"/>
        <w:gridCol w:w="1575"/>
        <w:gridCol w:w="237"/>
        <w:gridCol w:w="1464"/>
        <w:gridCol w:w="236"/>
        <w:gridCol w:w="1156"/>
        <w:gridCol w:w="235"/>
        <w:gridCol w:w="1268"/>
        <w:gridCol w:w="236"/>
        <w:gridCol w:w="1267"/>
      </w:tblGrid>
      <w:tr w:rsidR="00EA17C7" w:rsidRPr="00B00ADB" w14:paraId="3EAF7E45" w14:textId="77777777" w:rsidTr="00EA17C7">
        <w:tc>
          <w:tcPr>
            <w:tcW w:w="2017" w:type="dxa"/>
          </w:tcPr>
          <w:p w14:paraId="5BAB2B4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0A8154A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5B459132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6E018C9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E23A6E5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28C66ACC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EFBD22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7DB9E4ED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5F90523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A17C7" w:rsidRPr="00B00ADB" w14:paraId="0BC5324C" w14:textId="77777777" w:rsidTr="00EA17C7">
        <w:tc>
          <w:tcPr>
            <w:tcW w:w="2017" w:type="dxa"/>
            <w:tcBorders>
              <w:bottom w:val="single" w:sz="4" w:space="0" w:color="auto"/>
            </w:tcBorders>
          </w:tcPr>
          <w:p w14:paraId="6D8BF8ED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2DD9907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E87DC2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0D15A37B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22D5AF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71074876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F73C071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56AA8657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6F0A8E5" w14:textId="1A80B6F4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>3</w:t>
            </w:r>
            <w:r w:rsidR="00761E09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761E0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8C4B9C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63D6128" w14:textId="77777777" w:rsidR="00EA17C7" w:rsidRPr="00B00ADB" w:rsidRDefault="00EA17C7" w:rsidP="0091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737460" w:rsidRPr="00B00ADB" w14:paraId="23128A80" w14:textId="77777777" w:rsidTr="00EA17C7">
        <w:tc>
          <w:tcPr>
            <w:tcW w:w="2017" w:type="dxa"/>
          </w:tcPr>
          <w:p w14:paraId="27273D44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เอก-ชัย ดี</w:t>
            </w:r>
            <w:proofErr w:type="spellStart"/>
            <w:r w:rsidRPr="00B00ADB">
              <w:rPr>
                <w:rFonts w:ascii="Angsana New" w:hAnsi="Angsana New"/>
                <w:sz w:val="26"/>
                <w:szCs w:val="26"/>
                <w:cs/>
              </w:rPr>
              <w:t>สท</w:t>
            </w:r>
            <w:proofErr w:type="spellEnd"/>
            <w:r w:rsidRPr="00B00ADB">
              <w:rPr>
                <w:rFonts w:ascii="Angsana New" w:hAnsi="Angsana New"/>
                <w:sz w:val="26"/>
                <w:szCs w:val="26"/>
                <w:cs/>
              </w:rPr>
              <w:t>ริบิว</w:t>
            </w:r>
            <w:proofErr w:type="spellStart"/>
            <w:r w:rsidRPr="00B00ADB">
              <w:rPr>
                <w:rFonts w:ascii="Angsana New" w:hAnsi="Angsana New"/>
                <w:sz w:val="26"/>
                <w:szCs w:val="26"/>
                <w:cs/>
              </w:rPr>
              <w:t>ชั่น</w:t>
            </w:r>
            <w:proofErr w:type="spellEnd"/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2766214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1416CCB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49B8B6B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4E4563D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57140A24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6D5FB84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4A1EDB2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CC97B93" w14:textId="48179DFD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7896702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E5A238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737460" w:rsidRPr="00B00ADB" w14:paraId="2B6A5693" w14:textId="77777777" w:rsidTr="00EA17C7">
        <w:tc>
          <w:tcPr>
            <w:tcW w:w="2017" w:type="dxa"/>
          </w:tcPr>
          <w:p w14:paraId="195825C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</w:p>
        </w:tc>
        <w:tc>
          <w:tcPr>
            <w:tcW w:w="236" w:type="dxa"/>
          </w:tcPr>
          <w:p w14:paraId="65ADC52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671CAD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67FEAE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4648F3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D71A4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717115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B004B3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5530B79" w14:textId="77777777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DEBF02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F69082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460" w:rsidRPr="00B00ADB" w14:paraId="54F941A2" w14:textId="77777777" w:rsidTr="00EA17C7">
        <w:tc>
          <w:tcPr>
            <w:tcW w:w="2017" w:type="dxa"/>
          </w:tcPr>
          <w:p w14:paraId="298804D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14:paraId="622F8CB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536410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1D6A0071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069FA06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34DA6A56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A2E3EE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1B311A9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45D4C195" w14:textId="31AF370B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0E133E9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355931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737460" w:rsidRPr="00B00ADB" w14:paraId="10E277C8" w14:textId="77777777" w:rsidTr="00EA17C7">
        <w:tc>
          <w:tcPr>
            <w:tcW w:w="2017" w:type="dxa"/>
          </w:tcPr>
          <w:p w14:paraId="7957C0F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36937B4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2ED5D2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1CC0B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51A3B3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5EAE3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D4EF3F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8F1043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13CB85B" w14:textId="77777777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179626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8C035F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460" w:rsidRPr="00B00ADB" w14:paraId="05605145" w14:textId="77777777" w:rsidTr="00EA17C7">
        <w:tc>
          <w:tcPr>
            <w:tcW w:w="2017" w:type="dxa"/>
          </w:tcPr>
          <w:p w14:paraId="5B19F89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14:paraId="0E6296E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743811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73BC4E8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A1CB48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5A45ACA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DFC6851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173ABE6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43A61F46" w14:textId="7D7275AB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570A955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C0F6346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737460" w:rsidRPr="00B00ADB" w14:paraId="7F0F25D1" w14:textId="77777777" w:rsidTr="00EA17C7">
        <w:tc>
          <w:tcPr>
            <w:tcW w:w="2017" w:type="dxa"/>
          </w:tcPr>
          <w:p w14:paraId="5B1A799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21B67DA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100330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FB39EC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8DF8B3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ECA30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B3752E1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4736DE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B4D4EC2" w14:textId="77777777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FD30F5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F01470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460" w:rsidRPr="00B00ADB" w14:paraId="046B3400" w14:textId="77777777" w:rsidTr="00EA17C7">
        <w:tc>
          <w:tcPr>
            <w:tcW w:w="2017" w:type="dxa"/>
          </w:tcPr>
          <w:p w14:paraId="032AC54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ADFF6E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D101D9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E4D002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B0AC1A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B3674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B8DD93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BD23B2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6B349897" w14:textId="7F4B3172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5BCECCF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279B1B1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737460" w:rsidRPr="00B00ADB" w14:paraId="7E476988" w14:textId="77777777" w:rsidTr="00EA17C7">
        <w:tc>
          <w:tcPr>
            <w:tcW w:w="2017" w:type="dxa"/>
          </w:tcPr>
          <w:p w14:paraId="1FB6940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14:paraId="3A59BAF1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F6586B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ED17A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6B15C5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2FC341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C626C0D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6D82DF4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E67AD99" w14:textId="77777777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</w:tcPr>
          <w:p w14:paraId="6A7BBD1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28130F8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37460" w:rsidRPr="00B00ADB" w14:paraId="3B123B04" w14:textId="77777777" w:rsidTr="00EA17C7">
        <w:tc>
          <w:tcPr>
            <w:tcW w:w="2017" w:type="dxa"/>
          </w:tcPr>
          <w:p w14:paraId="14A88F2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36" w:type="dxa"/>
          </w:tcPr>
          <w:p w14:paraId="218891AD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F4970C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77DDA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047F3054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6DC62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456C1F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F5D1D97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2450E7B" w14:textId="7063B959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3415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415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3415D2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5E4982B6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45286E0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B00A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7460" w:rsidRPr="00B00ADB" w14:paraId="25B5A966" w14:textId="77777777" w:rsidTr="00EA17C7">
        <w:tc>
          <w:tcPr>
            <w:tcW w:w="2017" w:type="dxa"/>
          </w:tcPr>
          <w:p w14:paraId="456EE9EF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4B115BB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3F8C99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A5B33C0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07DD0AB8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0F0A3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74C751B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B35691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B0E9BB6" w14:textId="3E3BB358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415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415D2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6A78599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612438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737460" w:rsidRPr="00B00ADB" w14:paraId="6E9AF228" w14:textId="77777777" w:rsidTr="00EA17C7">
        <w:tc>
          <w:tcPr>
            <w:tcW w:w="2017" w:type="dxa"/>
          </w:tcPr>
          <w:p w14:paraId="45308499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715BB38D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6041D7C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6EC023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71E3F4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6EDA05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AEA704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04A1CF2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45373E" w14:textId="4C349B6F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1</w:t>
            </w:r>
            <w:r w:rsidRPr="003415D2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3415D2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586542BA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BDC77E" w14:textId="77777777" w:rsidR="00737460" w:rsidRPr="00B00ADB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737460" w:rsidRPr="00B00ADB" w14:paraId="1C215765" w14:textId="77777777" w:rsidTr="00EA17C7">
        <w:tc>
          <w:tcPr>
            <w:tcW w:w="2017" w:type="dxa"/>
          </w:tcPr>
          <w:p w14:paraId="4948CA03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87ABB12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5" w:type="dxa"/>
          </w:tcPr>
          <w:p w14:paraId="67675D2E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36E9E08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14:paraId="45B15719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F672AC8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14:paraId="73E1062E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1AB71683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7CE7668B" w14:textId="77777777" w:rsidR="00737460" w:rsidRPr="002A2556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5455E339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DFADDF1" w14:textId="77777777" w:rsidR="00737460" w:rsidRPr="00EA17C7" w:rsidRDefault="00737460" w:rsidP="0073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6EFB" w:rsidRPr="00B00ADB" w14:paraId="79939117" w14:textId="77777777" w:rsidTr="00EA17C7">
        <w:tc>
          <w:tcPr>
            <w:tcW w:w="5529" w:type="dxa"/>
            <w:gridSpan w:val="5"/>
          </w:tcPr>
          <w:p w14:paraId="46228672" w14:textId="77777777" w:rsidR="00946EFB" w:rsidRPr="008363F0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58CAB91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09E9F95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05D0307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5B49EC99" w14:textId="481F1C72" w:rsidR="00946EFB" w:rsidRPr="002A2556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72E70">
              <w:rPr>
                <w:rFonts w:ascii="Angsana New" w:hAnsi="Angsana New"/>
                <w:sz w:val="26"/>
                <w:szCs w:val="26"/>
              </w:rPr>
              <w:t>10,0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36" w:type="dxa"/>
          </w:tcPr>
          <w:p w14:paraId="3E06873E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14:paraId="1B7F3150" w14:textId="77777777" w:rsidR="00946EFB" w:rsidRPr="00B00ADB" w:rsidRDefault="00946EFB" w:rsidP="0094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14,974</w:t>
            </w:r>
          </w:p>
        </w:tc>
      </w:tr>
    </w:tbl>
    <w:p w14:paraId="2D32270D" w14:textId="77777777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1119022" w14:textId="77777777" w:rsidR="001E74D2" w:rsidRPr="00040998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9BEA862" w14:textId="41B8FBFD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  <w:r w:rsidRPr="00573B3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BB4763" w14:textId="77777777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14:paraId="370E8F02" w14:textId="038B92AB" w:rsidR="001E74D2" w:rsidRPr="00F27901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1E74D2" w:rsidRPr="00F27901" w:rsidSect="002F4A9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5"/>
          <w:cols w:space="720"/>
          <w:titlePg/>
          <w:docGrid w:linePitch="245"/>
        </w:sectPr>
      </w:pPr>
    </w:p>
    <w:p w14:paraId="44910A81" w14:textId="56C51013" w:rsidR="004E0F56" w:rsidRDefault="001E74D2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6A1A02" w:rsidRPr="006A1A02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เงินลงทุนในบริษัทย่อยและการร่วมค้า</w:t>
      </w:r>
    </w:p>
    <w:p w14:paraId="0B4CDB58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1E8788B3" w14:textId="2B107D9F" w:rsidR="004E0F56" w:rsidRPr="00CA64A5" w:rsidRDefault="004E0F56" w:rsidP="00C57A1A">
      <w:pPr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831540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6BA">
        <w:rPr>
          <w:rFonts w:ascii="Angsana New" w:hAnsi="Angsana New"/>
          <w:sz w:val="30"/>
          <w:szCs w:val="30"/>
        </w:rPr>
        <w:t>3</w:t>
      </w:r>
      <w:r w:rsidR="002A2556">
        <w:rPr>
          <w:rFonts w:ascii="Angsana New" w:hAnsi="Angsana New"/>
          <w:sz w:val="30"/>
          <w:szCs w:val="30"/>
        </w:rPr>
        <w:t>0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2A2556">
        <w:rPr>
          <w:rFonts w:ascii="Angsana New" w:hAnsi="Angsana New" w:hint="cs"/>
          <w:sz w:val="30"/>
          <w:szCs w:val="30"/>
          <w:cs/>
        </w:rPr>
        <w:t>มิถุนายน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DB16BA">
        <w:rPr>
          <w:rFonts w:ascii="Angsana New" w:hAnsi="Angsana New"/>
          <w:sz w:val="30"/>
          <w:szCs w:val="30"/>
        </w:rPr>
        <w:t xml:space="preserve">2567 </w:t>
      </w:r>
      <w:r w:rsidR="00DB16B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6BA">
        <w:rPr>
          <w:rFonts w:ascii="Angsana New" w:hAnsi="Angsana New"/>
          <w:sz w:val="30"/>
          <w:szCs w:val="30"/>
        </w:rPr>
        <w:t>2566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50940AAD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1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067"/>
        <w:gridCol w:w="236"/>
        <w:gridCol w:w="1059"/>
        <w:gridCol w:w="236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14:paraId="3378F1F7" w14:textId="77777777" w:rsidTr="00D20C17">
        <w:trPr>
          <w:cantSplit/>
        </w:trPr>
        <w:tc>
          <w:tcPr>
            <w:tcW w:w="3686" w:type="dxa"/>
          </w:tcPr>
          <w:p w14:paraId="5A6A6BE8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3FBA940C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73CE785B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52EC3FC1" w14:textId="77777777"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14:paraId="4C56C354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37903CCA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14:paraId="6E4BEA4B" w14:textId="77777777" w:rsidTr="00D20C17">
        <w:trPr>
          <w:cantSplit/>
        </w:trPr>
        <w:tc>
          <w:tcPr>
            <w:tcW w:w="3686" w:type="dxa"/>
          </w:tcPr>
          <w:p w14:paraId="41E76FBD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66B68BC9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6" w:type="dxa"/>
          </w:tcPr>
          <w:p w14:paraId="041D8DF7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7CDBFE70" w14:textId="7A498E21" w:rsidR="004E0F56" w:rsidRPr="00D02D1D" w:rsidRDefault="00250620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62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238" w:type="dxa"/>
          </w:tcPr>
          <w:p w14:paraId="1EBD1A5B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57A8DEB6" w14:textId="251238C8" w:rsidR="004E0F56" w:rsidRPr="00D02D1D" w:rsidRDefault="00C044C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0474DB2A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12089514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2A2556" w:rsidRPr="00D02D1D" w14:paraId="6BDA6F13" w14:textId="77777777" w:rsidTr="00D20C17">
        <w:trPr>
          <w:cantSplit/>
        </w:trPr>
        <w:tc>
          <w:tcPr>
            <w:tcW w:w="3686" w:type="dxa"/>
          </w:tcPr>
          <w:p w14:paraId="71682AC4" w14:textId="77777777" w:rsidR="002A2556" w:rsidRPr="00D02D1D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43D9438" w14:textId="13A76233" w:rsidR="002A2556" w:rsidRPr="008F38E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FB4B" w14:textId="77777777" w:rsidR="002A2556" w:rsidRPr="008F38E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0E9422A6" w14:textId="5F46BF8D" w:rsidR="002A2556" w:rsidRPr="008F38E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401E8D5" w14:textId="77777777" w:rsidR="002A2556" w:rsidRPr="00D02D1D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384E2BDD" w14:textId="115D8BE1" w:rsidR="002A2556" w:rsidRPr="008F38E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9F59A1F" w14:textId="77777777" w:rsidR="002A2556" w:rsidRPr="008F38E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267320" w14:textId="0F7FB7B9" w:rsidR="002A2556" w:rsidRPr="008F38E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341B60A0" w14:textId="77777777" w:rsidR="002A2556" w:rsidRPr="00D02D1D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956B757" w14:textId="2B289DC8" w:rsidR="002A2556" w:rsidRPr="008F38E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EC43696" w14:textId="77777777" w:rsidR="002A2556" w:rsidRPr="008F38E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86ED1E3" w14:textId="7AD20D1E" w:rsidR="002A2556" w:rsidRPr="008F38E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E76D08D" w14:textId="77777777" w:rsidR="002A2556" w:rsidRPr="00D02D1D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F2B77F4" w14:textId="6221F872" w:rsidR="002A255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1A5B776" w14:textId="77777777" w:rsidR="002A2556" w:rsidRPr="00D02D1D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D7C1265" w14:textId="3A17BE38" w:rsidR="002A255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73E8B" w:rsidRPr="00D02D1D" w14:paraId="7D0F1C0A" w14:textId="77777777" w:rsidTr="00D20C17">
        <w:trPr>
          <w:cantSplit/>
        </w:trPr>
        <w:tc>
          <w:tcPr>
            <w:tcW w:w="3686" w:type="dxa"/>
          </w:tcPr>
          <w:p w14:paraId="35E4298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D1B1DF5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58ECA9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427BF320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AE366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1062928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9D048A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C3E965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0DD7135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A4CA37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8FD2D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4859BF0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BC11F2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E09168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B219EC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996D9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554" w:rsidRPr="00E25899" w14:paraId="7D63319F" w14:textId="77777777" w:rsidTr="00D20C17">
        <w:trPr>
          <w:cantSplit/>
        </w:trPr>
        <w:tc>
          <w:tcPr>
            <w:tcW w:w="3686" w:type="dxa"/>
            <w:vAlign w:val="center"/>
          </w:tcPr>
          <w:p w14:paraId="47B39D13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14:paraId="509DBC0A" w14:textId="10BC45DA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4E43B92D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723E29E" w14:textId="5580FDD6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6B9971F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8E7644B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4FFF5787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CDBE6C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14:paraId="1D0EE9B0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6027BE1B" w14:textId="77777777" w:rsidR="00666554" w:rsidRPr="0015765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6FB50259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2809CB" w14:textId="76008224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310C7528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5F75327" w14:textId="1C6ED37C" w:rsidR="00666554" w:rsidRPr="0015765D" w:rsidRDefault="00E84698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765D">
              <w:rPr>
                <w:rFonts w:asciiTheme="majorBidi" w:hAnsiTheme="majorBidi" w:cstheme="majorBidi"/>
                <w:sz w:val="30"/>
                <w:szCs w:val="30"/>
              </w:rPr>
              <w:t>17,962</w:t>
            </w:r>
          </w:p>
        </w:tc>
        <w:tc>
          <w:tcPr>
            <w:tcW w:w="236" w:type="dxa"/>
          </w:tcPr>
          <w:p w14:paraId="3C3DCDEB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11868A" w14:textId="3FBDCEBE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7DD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</w:tr>
      <w:tr w:rsidR="00666554" w:rsidRPr="00E25899" w14:paraId="1293B0A3" w14:textId="77777777" w:rsidTr="00D20C17">
        <w:trPr>
          <w:cantSplit/>
        </w:trPr>
        <w:tc>
          <w:tcPr>
            <w:tcW w:w="3686" w:type="dxa"/>
            <w:vAlign w:val="center"/>
          </w:tcPr>
          <w:p w14:paraId="6173AAA1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14:paraId="2D65C4B9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3438A5B4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C39C294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4EEA9FF3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A07149B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1CAE444B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7EBDBF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14:paraId="6D4233AE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FC59E9D" w14:textId="77777777" w:rsidR="00666554" w:rsidRPr="0015765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7B629F02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7B15DA" w14:textId="2E4FD3E9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3A020511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A8931D7" w14:textId="77777777" w:rsidR="00666554" w:rsidRPr="0015765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7C4A0F0C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3028A2" w14:textId="7999420B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66554" w:rsidRPr="00E25899" w14:paraId="41CBE817" w14:textId="77777777" w:rsidTr="00D20C17">
        <w:trPr>
          <w:cantSplit/>
        </w:trPr>
        <w:tc>
          <w:tcPr>
            <w:tcW w:w="3686" w:type="dxa"/>
            <w:vAlign w:val="center"/>
          </w:tcPr>
          <w:p w14:paraId="46EC1244" w14:textId="77777777" w:rsidR="00666554" w:rsidRPr="00E25899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สโ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ตน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67" w:type="dxa"/>
            <w:shd w:val="clear" w:color="auto" w:fill="auto"/>
          </w:tcPr>
          <w:p w14:paraId="69858541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4256048D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8F96B50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1396D0F4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BDAE1E8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37193CC6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3D5A4F" w14:textId="77777777" w:rsidR="00666554" w:rsidRPr="008D73D5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14:paraId="72BE757E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FAE5917" w14:textId="77777777" w:rsidR="00666554" w:rsidRPr="0015765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2E9C73A4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0D1B77" w14:textId="482286F5" w:rsidR="00666554" w:rsidRPr="0028754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68E3899B" w14:textId="77777777" w:rsidR="00666554" w:rsidRPr="00D96202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22F64B" w14:textId="77777777" w:rsidR="00666554" w:rsidRPr="0015765D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644F862B" w14:textId="77777777" w:rsidR="00666554" w:rsidRPr="00B9369C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DB0140" w14:textId="7576402C" w:rsidR="00666554" w:rsidRPr="008B78BA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5765D" w:rsidRPr="00E25899" w14:paraId="2CC382B3" w14:textId="77777777" w:rsidTr="00D20C17">
        <w:trPr>
          <w:cantSplit/>
        </w:trPr>
        <w:tc>
          <w:tcPr>
            <w:tcW w:w="3686" w:type="dxa"/>
            <w:vAlign w:val="center"/>
          </w:tcPr>
          <w:p w14:paraId="46938D27" w14:textId="77777777" w:rsidR="0015765D" w:rsidRPr="00E25899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14:paraId="259ADFFF" w14:textId="77777777" w:rsidR="0015765D" w:rsidRPr="0083174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418FF069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A06BD84" w14:textId="77777777" w:rsidR="0015765D" w:rsidRPr="0083174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7FA154D4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6B404E16" w14:textId="77777777" w:rsidR="0015765D" w:rsidRPr="008D73D5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14:paraId="1D00929D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0544D0" w14:textId="77777777" w:rsidR="0015765D" w:rsidRPr="008D73D5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14:paraId="772DA6BE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D62B64B" w14:textId="36F12AC8" w:rsidR="0015765D" w:rsidRPr="0015765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1</w:t>
            </w:r>
            <w:r w:rsidRPr="0015765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15765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3EF82B0C" w14:textId="77777777" w:rsidR="0015765D" w:rsidRPr="00D962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1982FFE" w14:textId="6F44B0E9" w:rsidR="0015765D" w:rsidRPr="0028754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1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700B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56760BCC" w14:textId="77777777" w:rsidR="0015765D" w:rsidRPr="00D962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9AF79DD" w14:textId="21F72F30" w:rsidR="0015765D" w:rsidRPr="0015765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765D">
              <w:rPr>
                <w:rFonts w:asciiTheme="majorBidi" w:hAnsiTheme="majorBidi" w:cstheme="majorBidi"/>
                <w:sz w:val="30"/>
                <w:szCs w:val="30"/>
              </w:rPr>
              <w:t>24,132</w:t>
            </w:r>
          </w:p>
        </w:tc>
        <w:tc>
          <w:tcPr>
            <w:tcW w:w="236" w:type="dxa"/>
          </w:tcPr>
          <w:p w14:paraId="2BE2C437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8E3CE9" w14:textId="4FBE4938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7E77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658</w:t>
            </w:r>
          </w:p>
        </w:tc>
      </w:tr>
      <w:tr w:rsidR="0015765D" w:rsidRPr="00E25899" w14:paraId="099F658E" w14:textId="77777777" w:rsidTr="00D20C17">
        <w:trPr>
          <w:cantSplit/>
        </w:trPr>
        <w:tc>
          <w:tcPr>
            <w:tcW w:w="3686" w:type="dxa"/>
            <w:vAlign w:val="center"/>
          </w:tcPr>
          <w:p w14:paraId="6379CE83" w14:textId="77777777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ชาลี </w:t>
            </w:r>
            <w:proofErr w:type="spellStart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ท็</w:t>
            </w:r>
            <w:proofErr w:type="spellEnd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 xml:space="preserve">อป </w:t>
            </w:r>
            <w:proofErr w:type="spellStart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โล</w:t>
            </w:r>
            <w:proofErr w:type="spellEnd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จิสติ</w:t>
            </w:r>
            <w:proofErr w:type="spellStart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>กส์</w:t>
            </w:r>
            <w:proofErr w:type="spellEnd"/>
            <w:r w:rsidRPr="000D465B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067" w:type="dxa"/>
          </w:tcPr>
          <w:p w14:paraId="52F46E5A" w14:textId="2FB661C7" w:rsidR="0015765D" w:rsidRPr="006A1A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***</w:t>
            </w:r>
          </w:p>
        </w:tc>
        <w:tc>
          <w:tcPr>
            <w:tcW w:w="236" w:type="dxa"/>
          </w:tcPr>
          <w:p w14:paraId="063A48B8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9" w:type="dxa"/>
          </w:tcPr>
          <w:p w14:paraId="05045C0A" w14:textId="77777777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 xml:space="preserve">  10,000</w:t>
            </w:r>
          </w:p>
        </w:tc>
        <w:tc>
          <w:tcPr>
            <w:tcW w:w="236" w:type="dxa"/>
          </w:tcPr>
          <w:p w14:paraId="134BB105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</w:tcPr>
          <w:p w14:paraId="59D2C7EF" w14:textId="069ED719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5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***</w:t>
            </w:r>
          </w:p>
        </w:tc>
        <w:tc>
          <w:tcPr>
            <w:tcW w:w="236" w:type="dxa"/>
          </w:tcPr>
          <w:p w14:paraId="064D01BB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5348179B" w14:textId="77777777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238" w:type="dxa"/>
          </w:tcPr>
          <w:p w14:paraId="0FBE89C0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BB74892" w14:textId="1F7CA8D8" w:rsidR="0015765D" w:rsidRPr="0015765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 w:hint="cs"/>
                <w:sz w:val="30"/>
                <w:szCs w:val="30"/>
                <w:cs/>
              </w:rPr>
              <w:t>***</w:t>
            </w:r>
          </w:p>
        </w:tc>
        <w:tc>
          <w:tcPr>
            <w:tcW w:w="236" w:type="dxa"/>
          </w:tcPr>
          <w:p w14:paraId="6167B6E5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2E04F53" w14:textId="76BD3BCA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36" w:type="dxa"/>
          </w:tcPr>
          <w:p w14:paraId="524FFEB7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1EB8AF8" w14:textId="6879EFC8" w:rsidR="0015765D" w:rsidRPr="0015765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 w:hint="cs"/>
                <w:sz w:val="30"/>
                <w:szCs w:val="30"/>
                <w:cs/>
              </w:rPr>
              <w:t>***</w:t>
            </w:r>
          </w:p>
        </w:tc>
        <w:tc>
          <w:tcPr>
            <w:tcW w:w="236" w:type="dxa"/>
          </w:tcPr>
          <w:p w14:paraId="243F39CA" w14:textId="77777777" w:rsidR="0015765D" w:rsidRPr="002A2556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98D13A" w14:textId="06FBB5B0" w:rsidR="0015765D" w:rsidRPr="000D465B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465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5765D" w:rsidRPr="00E25899" w14:paraId="08B7E2C5" w14:textId="77777777" w:rsidTr="00D20C17">
        <w:trPr>
          <w:cantSplit/>
        </w:trPr>
        <w:tc>
          <w:tcPr>
            <w:tcW w:w="3686" w:type="dxa"/>
          </w:tcPr>
          <w:p w14:paraId="4307B700" w14:textId="77777777" w:rsidR="0015765D" w:rsidRPr="00E25899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1A04609B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FAD979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675D585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8D0BA2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B042828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56C5C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9AD97E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9688F9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175E5" w14:textId="112078F8" w:rsidR="0015765D" w:rsidRPr="0015765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65D">
              <w:rPr>
                <w:rFonts w:ascii="Angsana New" w:hAnsi="Angsana New"/>
                <w:sz w:val="30"/>
                <w:szCs w:val="30"/>
              </w:rPr>
              <w:t>6</w:t>
            </w:r>
            <w:r w:rsidRPr="0015765D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15765D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14:paraId="17E4D04C" w14:textId="77777777" w:rsidR="0015765D" w:rsidRPr="00D962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017C20F" w14:textId="588F6395" w:rsidR="0015765D" w:rsidRPr="0028754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6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700BB">
              <w:rPr>
                <w:rFonts w:ascii="Angsana New" w:hAnsi="Angsana New"/>
                <w:sz w:val="30"/>
                <w:szCs w:val="30"/>
              </w:rPr>
              <w:t>8,597</w:t>
            </w:r>
          </w:p>
        </w:tc>
        <w:tc>
          <w:tcPr>
            <w:tcW w:w="236" w:type="dxa"/>
          </w:tcPr>
          <w:p w14:paraId="6A7C9A1B" w14:textId="77777777" w:rsidR="0015765D" w:rsidRPr="00D96202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0E3C9" w14:textId="5A907A36" w:rsidR="0015765D" w:rsidRPr="0015765D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765D">
              <w:rPr>
                <w:rFonts w:asciiTheme="majorBidi" w:hAnsiTheme="majorBidi" w:cstheme="majorBidi"/>
                <w:sz w:val="30"/>
                <w:szCs w:val="30"/>
              </w:rPr>
              <w:t>42,094</w:t>
            </w:r>
          </w:p>
        </w:tc>
        <w:tc>
          <w:tcPr>
            <w:tcW w:w="236" w:type="dxa"/>
          </w:tcPr>
          <w:p w14:paraId="739F7806" w14:textId="77777777" w:rsidR="0015765D" w:rsidRPr="00B9369C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7CC6E7F" w14:textId="22BB28E2" w:rsidR="0015765D" w:rsidRPr="008B78BA" w:rsidRDefault="0015765D" w:rsidP="0015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Pr="007E77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888</w:t>
            </w:r>
          </w:p>
        </w:tc>
      </w:tr>
    </w:tbl>
    <w:p w14:paraId="118350DF" w14:textId="77777777"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14:paraId="75C2426A" w14:textId="77777777" w:rsidR="001F70F9" w:rsidRDefault="001F70F9" w:rsidP="00454AF3">
      <w:pPr>
        <w:rPr>
          <w:rFonts w:ascii="Angsana New" w:hAnsi="Angsana New"/>
          <w:sz w:val="30"/>
          <w:szCs w:val="30"/>
        </w:rPr>
      </w:pPr>
    </w:p>
    <w:p w14:paraId="387AE0AF" w14:textId="77777777"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E92D5A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07C9C52B" w14:textId="2E363915" w:rsidR="006A1A02" w:rsidRPr="006A1A02" w:rsidRDefault="006A1A02" w:rsidP="00EA2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*** </w:t>
      </w:r>
      <w:r w:rsidR="003323A2">
        <w:rPr>
          <w:rFonts w:ascii="Angsana New" w:hAnsi="Angsana New" w:hint="cs"/>
          <w:sz w:val="30"/>
          <w:szCs w:val="30"/>
          <w:cs/>
        </w:rPr>
        <w:t xml:space="preserve">ในช่วงไตรมาสที่ </w:t>
      </w:r>
      <w:r w:rsidR="003323A2">
        <w:rPr>
          <w:rFonts w:ascii="Angsana New" w:hAnsi="Angsana New"/>
          <w:sz w:val="30"/>
          <w:szCs w:val="30"/>
        </w:rPr>
        <w:t xml:space="preserve">2 </w:t>
      </w:r>
      <w:r w:rsidR="003323A2">
        <w:rPr>
          <w:rFonts w:ascii="Angsana New" w:hAnsi="Angsana New" w:hint="cs"/>
          <w:sz w:val="30"/>
          <w:szCs w:val="30"/>
          <w:cs/>
        </w:rPr>
        <w:t>ของปี</w:t>
      </w:r>
      <w:r w:rsidR="003323A2">
        <w:rPr>
          <w:rFonts w:ascii="Angsana New" w:hAnsi="Angsana New"/>
          <w:sz w:val="30"/>
          <w:szCs w:val="30"/>
        </w:rPr>
        <w:t xml:space="preserve"> 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A1A02">
        <w:rPr>
          <w:rFonts w:ascii="Angsana New" w:hAnsi="Angsana New"/>
          <w:sz w:val="30"/>
          <w:szCs w:val="30"/>
          <w:cs/>
        </w:rPr>
        <w:t xml:space="preserve">บริษัท ชาลี </w:t>
      </w:r>
      <w:proofErr w:type="spellStart"/>
      <w:r w:rsidRPr="006A1A02">
        <w:rPr>
          <w:rFonts w:ascii="Angsana New" w:hAnsi="Angsana New"/>
          <w:sz w:val="30"/>
          <w:szCs w:val="30"/>
          <w:cs/>
        </w:rPr>
        <w:t>ท็</w:t>
      </w:r>
      <w:proofErr w:type="spellEnd"/>
      <w:r w:rsidRPr="006A1A02">
        <w:rPr>
          <w:rFonts w:ascii="Angsana New" w:hAnsi="Angsana New"/>
          <w:sz w:val="30"/>
          <w:szCs w:val="30"/>
          <w:cs/>
        </w:rPr>
        <w:t xml:space="preserve">อป </w:t>
      </w:r>
      <w:proofErr w:type="spellStart"/>
      <w:r w:rsidRPr="006A1A02">
        <w:rPr>
          <w:rFonts w:ascii="Angsana New" w:hAnsi="Angsana New"/>
          <w:sz w:val="30"/>
          <w:szCs w:val="30"/>
          <w:cs/>
        </w:rPr>
        <w:t>โล</w:t>
      </w:r>
      <w:proofErr w:type="spellEnd"/>
      <w:r w:rsidRPr="006A1A02">
        <w:rPr>
          <w:rFonts w:ascii="Angsana New" w:hAnsi="Angsana New"/>
          <w:sz w:val="30"/>
          <w:szCs w:val="30"/>
          <w:cs/>
        </w:rPr>
        <w:t>จิสติ</w:t>
      </w:r>
      <w:proofErr w:type="spellStart"/>
      <w:r w:rsidRPr="006A1A02">
        <w:rPr>
          <w:rFonts w:ascii="Angsana New" w:hAnsi="Angsana New"/>
          <w:sz w:val="30"/>
          <w:szCs w:val="30"/>
          <w:cs/>
        </w:rPr>
        <w:t>กส์</w:t>
      </w:r>
      <w:proofErr w:type="spellEnd"/>
      <w:r w:rsidRPr="006A1A02">
        <w:rPr>
          <w:rFonts w:ascii="Angsana New" w:hAnsi="Angsana New"/>
          <w:sz w:val="30"/>
          <w:szCs w:val="30"/>
          <w:cs/>
        </w:rPr>
        <w:t xml:space="preserve"> โซลูชั่น จำกัด</w:t>
      </w:r>
      <w:r>
        <w:rPr>
          <w:rFonts w:ascii="Angsana New" w:hAnsi="Angsana New" w:hint="cs"/>
          <w:sz w:val="30"/>
          <w:szCs w:val="30"/>
          <w:cs/>
        </w:rPr>
        <w:t xml:space="preserve"> (“</w:t>
      </w:r>
      <w:r>
        <w:rPr>
          <w:rFonts w:ascii="Angsana New" w:hAnsi="Angsana New"/>
          <w:sz w:val="30"/>
          <w:szCs w:val="30"/>
        </w:rPr>
        <w:t>CTLS</w:t>
      </w:r>
      <w:r>
        <w:rPr>
          <w:rFonts w:ascii="Angsana New" w:hAnsi="Angsana New" w:hint="cs"/>
          <w:sz w:val="30"/>
          <w:szCs w:val="30"/>
          <w:cs/>
        </w:rPr>
        <w:t xml:space="preserve">”) </w:t>
      </w:r>
      <w:r w:rsidR="00095C33">
        <w:rPr>
          <w:rFonts w:ascii="Angsana New" w:hAnsi="Angsana New" w:hint="cs"/>
          <w:sz w:val="30"/>
          <w:szCs w:val="30"/>
          <w:cs/>
        </w:rPr>
        <w:t>ได้</w:t>
      </w:r>
      <w:r w:rsidR="003323A2">
        <w:rPr>
          <w:rFonts w:ascii="Angsana New" w:hAnsi="Angsana New" w:hint="cs"/>
          <w:sz w:val="30"/>
          <w:szCs w:val="30"/>
          <w:cs/>
        </w:rPr>
        <w:t>เริ่มดำเนินการ</w:t>
      </w:r>
      <w:r w:rsidR="00095C33">
        <w:rPr>
          <w:rFonts w:ascii="Angsana New" w:hAnsi="Angsana New" w:hint="cs"/>
          <w:sz w:val="30"/>
          <w:szCs w:val="30"/>
          <w:cs/>
        </w:rPr>
        <w:t>จดทะเบียนเปลี่ยนแปลงข้อบังคับบริษัทในส่วนที่เกี่ยวข้องกับการมีสิทธิออกเสียงใน</w:t>
      </w:r>
      <w:r w:rsidR="003323A2">
        <w:rPr>
          <w:rFonts w:ascii="Angsana New" w:hAnsi="Angsana New" w:hint="cs"/>
          <w:sz w:val="30"/>
          <w:szCs w:val="30"/>
          <w:cs/>
        </w:rPr>
        <w:t>การ</w:t>
      </w:r>
      <w:r w:rsidR="00095C33">
        <w:rPr>
          <w:rFonts w:ascii="Angsana New" w:hAnsi="Angsana New" w:hint="cs"/>
          <w:sz w:val="30"/>
          <w:szCs w:val="30"/>
          <w:cs/>
        </w:rPr>
        <w:t>ประชุม</w:t>
      </w:r>
      <w:r w:rsidR="003323A2">
        <w:rPr>
          <w:rFonts w:ascii="Angsana New" w:hAnsi="Angsana New" w:hint="cs"/>
          <w:sz w:val="30"/>
          <w:szCs w:val="30"/>
          <w:cs/>
        </w:rPr>
        <w:t>คณะ</w:t>
      </w:r>
      <w:r w:rsidR="00095C33">
        <w:rPr>
          <w:rFonts w:ascii="Angsana New" w:hAnsi="Angsana New" w:hint="cs"/>
          <w:sz w:val="30"/>
          <w:szCs w:val="30"/>
          <w:cs/>
        </w:rPr>
        <w:t xml:space="preserve">กรรมการบริษัทและการประชุมผู้ถือหุ้นจากเดิมที่ใช้เสียงข้างมากในการลงมติ (ซึ่งบริษัทมีการควบคุมแบบเบ็ดเสร็จเด็ดขาดใน </w:t>
      </w:r>
      <w:r w:rsidR="00095C33">
        <w:rPr>
          <w:rFonts w:ascii="Angsana New" w:hAnsi="Angsana New"/>
          <w:sz w:val="30"/>
          <w:szCs w:val="30"/>
        </w:rPr>
        <w:t>CTLS</w:t>
      </w:r>
      <w:r w:rsidR="00095C33">
        <w:rPr>
          <w:rFonts w:ascii="Angsana New" w:hAnsi="Angsana New" w:hint="cs"/>
          <w:sz w:val="30"/>
          <w:szCs w:val="30"/>
          <w:cs/>
        </w:rPr>
        <w:t xml:space="preserve">) เป็นการลงคะแนนเสียงแบบเป็นเอกฉันท์ในการลงมติ (ซึ่งก่อให้เกิดการควบคุมร่วมของผู้ถือหุ้นทุกฝ่าย ดังนั้น การควบคุมใน </w:t>
      </w:r>
      <w:r w:rsidR="00095C33">
        <w:rPr>
          <w:rFonts w:ascii="Angsana New" w:hAnsi="Angsana New"/>
          <w:sz w:val="30"/>
          <w:szCs w:val="30"/>
        </w:rPr>
        <w:t xml:space="preserve">CTLS </w:t>
      </w:r>
      <w:r w:rsidR="00095C33">
        <w:rPr>
          <w:rFonts w:ascii="Angsana New" w:hAnsi="Angsana New" w:hint="cs"/>
          <w:sz w:val="30"/>
          <w:szCs w:val="30"/>
          <w:cs/>
        </w:rPr>
        <w:t xml:space="preserve">จึงสิ้นสุดลงในช่วงเวลาดังกล่าวและก่อเกิดการร่วมค้าขึ้นนับแต่นั้น) ทั้งนี้ การเปลี่ยนแปลงข้อบังคับดังกล่าวเป็นไปตามมติที่ประชุมวิสามัญผู้ถือหุ้นของ </w:t>
      </w:r>
      <w:r w:rsidR="00095C33">
        <w:rPr>
          <w:rFonts w:ascii="Angsana New" w:hAnsi="Angsana New"/>
          <w:sz w:val="30"/>
          <w:szCs w:val="30"/>
        </w:rPr>
        <w:t xml:space="preserve">CTLS </w:t>
      </w:r>
      <w:r w:rsidR="00095C33">
        <w:rPr>
          <w:rFonts w:ascii="Angsana New" w:hAnsi="Angsana New" w:hint="cs"/>
          <w:sz w:val="30"/>
          <w:szCs w:val="30"/>
          <w:cs/>
        </w:rPr>
        <w:t xml:space="preserve">ในเดือนมิถุนายน </w:t>
      </w:r>
      <w:r w:rsidR="009C1A0F">
        <w:rPr>
          <w:rFonts w:ascii="Angsana New" w:hAnsi="Angsana New"/>
          <w:sz w:val="30"/>
          <w:szCs w:val="30"/>
        </w:rPr>
        <w:t>2567</w:t>
      </w:r>
      <w:r w:rsidR="00095C33">
        <w:rPr>
          <w:rFonts w:ascii="Angsana New" w:hAnsi="Angsana New" w:hint="cs"/>
          <w:sz w:val="30"/>
          <w:szCs w:val="30"/>
          <w:cs/>
        </w:rPr>
        <w:t xml:space="preserve"> ในงบการเงินเฉพาะกิจการบริษัทได้โอนยอดมูลค่าตามบัญชีของเงินลงทุนใน </w:t>
      </w:r>
      <w:r w:rsidR="00095C33">
        <w:rPr>
          <w:rFonts w:ascii="Angsana New" w:hAnsi="Angsana New"/>
          <w:sz w:val="30"/>
          <w:szCs w:val="30"/>
        </w:rPr>
        <w:t xml:space="preserve">CTLS </w:t>
      </w:r>
      <w:r w:rsidR="003323A2">
        <w:rPr>
          <w:rFonts w:ascii="Angsana New" w:hAnsi="Angsana New" w:hint="cs"/>
          <w:sz w:val="30"/>
          <w:szCs w:val="30"/>
          <w:cs/>
        </w:rPr>
        <w:t>ในช่วงดังกล่าว</w:t>
      </w:r>
      <w:r w:rsidR="00095C33">
        <w:rPr>
          <w:rFonts w:ascii="Angsana New" w:hAnsi="Angsana New" w:hint="cs"/>
          <w:sz w:val="30"/>
          <w:szCs w:val="30"/>
          <w:cs/>
        </w:rPr>
        <w:t>จากเงินลงทุนในบริษัทย่อยมาเป็นการร่วมค้า ส่ว</w:t>
      </w:r>
      <w:r w:rsidR="003323A2">
        <w:rPr>
          <w:rFonts w:ascii="Angsana New" w:hAnsi="Angsana New" w:hint="cs"/>
          <w:sz w:val="30"/>
          <w:szCs w:val="30"/>
          <w:cs/>
        </w:rPr>
        <w:t>น</w:t>
      </w:r>
      <w:r w:rsidR="00095C33">
        <w:rPr>
          <w:rFonts w:ascii="Angsana New" w:hAnsi="Angsana New" w:hint="cs"/>
          <w:sz w:val="30"/>
          <w:szCs w:val="30"/>
          <w:cs/>
        </w:rPr>
        <w:t>งบฐานะการเงินรวม</w:t>
      </w:r>
      <w:r w:rsidR="003323A2" w:rsidRPr="003323A2">
        <w:rPr>
          <w:rFonts w:ascii="Angsana New" w:hAnsi="Angsana New"/>
          <w:sz w:val="30"/>
          <w:szCs w:val="30"/>
          <w:cs/>
        </w:rPr>
        <w:t xml:space="preserve">ในปี </w:t>
      </w:r>
      <w:r w:rsidR="003323A2">
        <w:rPr>
          <w:rFonts w:ascii="Angsana New" w:hAnsi="Angsana New"/>
          <w:sz w:val="30"/>
          <w:szCs w:val="30"/>
        </w:rPr>
        <w:t>2567</w:t>
      </w:r>
      <w:r w:rsidR="003323A2" w:rsidRPr="003323A2">
        <w:rPr>
          <w:rFonts w:ascii="Angsana New" w:hAnsi="Angsana New"/>
          <w:sz w:val="30"/>
          <w:szCs w:val="30"/>
          <w:cs/>
        </w:rPr>
        <w:t xml:space="preserve"> </w:t>
      </w:r>
      <w:r w:rsidR="00095C33">
        <w:rPr>
          <w:rFonts w:ascii="Angsana New" w:hAnsi="Angsana New" w:hint="cs"/>
          <w:sz w:val="30"/>
          <w:szCs w:val="30"/>
          <w:cs/>
        </w:rPr>
        <w:t xml:space="preserve">ไม่ได้มีการนำสินทรัพย์และหนี้สินของ </w:t>
      </w:r>
      <w:r w:rsidR="00095C33">
        <w:rPr>
          <w:rFonts w:ascii="Angsana New" w:hAnsi="Angsana New"/>
          <w:sz w:val="30"/>
          <w:szCs w:val="30"/>
        </w:rPr>
        <w:t xml:space="preserve">CTLS </w:t>
      </w:r>
      <w:r w:rsidR="00095C33">
        <w:rPr>
          <w:rFonts w:ascii="Angsana New" w:hAnsi="Angsana New" w:hint="cs"/>
          <w:sz w:val="30"/>
          <w:szCs w:val="30"/>
          <w:cs/>
        </w:rPr>
        <w:t xml:space="preserve">มารวมในการจัดทำ ส่วนงบกำไรขาดทุนเบ็ดเสร็จรวมได้รวมผลการดำเนินงานเฉพาะในช่วงที่บริษัทยังมีการควบคุมใน </w:t>
      </w:r>
      <w:r w:rsidR="00095C33">
        <w:rPr>
          <w:rFonts w:ascii="Angsana New" w:hAnsi="Angsana New"/>
          <w:sz w:val="30"/>
          <w:szCs w:val="30"/>
        </w:rPr>
        <w:t xml:space="preserve">CTLS </w:t>
      </w:r>
      <w:r w:rsidR="00095C33">
        <w:rPr>
          <w:rFonts w:ascii="Angsana New" w:hAnsi="Angsana New" w:hint="cs"/>
          <w:sz w:val="30"/>
          <w:szCs w:val="30"/>
          <w:cs/>
        </w:rPr>
        <w:t xml:space="preserve">โดยหลังจากที่การควบคุมได้สิ้นสุดลงและเกิดเป็นการควบคุมร่วมบริษัทบันทึกเพียงส่วนแบ่งขาดทุนในการร่วมค้าจาก </w:t>
      </w:r>
      <w:r w:rsidR="00095C33">
        <w:rPr>
          <w:rFonts w:ascii="Angsana New" w:hAnsi="Angsana New"/>
          <w:sz w:val="30"/>
          <w:szCs w:val="30"/>
        </w:rPr>
        <w:t>CTLS</w:t>
      </w:r>
    </w:p>
    <w:p w14:paraId="583FE4AA" w14:textId="77777777" w:rsidR="006A1A02" w:rsidRPr="00B43B64" w:rsidRDefault="006A1A02" w:rsidP="0004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733CCC5" w14:textId="77777777" w:rsidR="00DE3950" w:rsidRPr="00DE3950" w:rsidRDefault="00BE33B8" w:rsidP="00DE3950">
      <w:pPr>
        <w:rPr>
          <w:rFonts w:ascii="Angsana New" w:hAnsi="Angsana New"/>
          <w:sz w:val="30"/>
          <w:szCs w:val="30"/>
        </w:rPr>
      </w:pPr>
      <w:r w:rsidRPr="00DE3950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="00DE3950" w:rsidRPr="00DE3950">
        <w:rPr>
          <w:rFonts w:ascii="Angsana New" w:hAnsi="Angsana New" w:hint="cs"/>
          <w:sz w:val="30"/>
          <w:szCs w:val="30"/>
          <w:cs/>
        </w:rPr>
        <w:t xml:space="preserve"> 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E3950" w:rsidRPr="00DE3950">
        <w:rPr>
          <w:rFonts w:ascii="Angsana New" w:hAnsi="Angsana New"/>
          <w:sz w:val="30"/>
          <w:szCs w:val="30"/>
        </w:rPr>
        <w:t xml:space="preserve">30 </w:t>
      </w:r>
      <w:r w:rsidR="00DE3950" w:rsidRPr="00DE3950">
        <w:rPr>
          <w:rFonts w:ascii="Angsana New" w:hAnsi="Angsana New" w:hint="cs"/>
          <w:sz w:val="30"/>
          <w:szCs w:val="30"/>
          <w:cs/>
        </w:rPr>
        <w:t>มิถุนายน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 </w:t>
      </w:r>
      <w:r w:rsidR="00DE3950" w:rsidRPr="00DE3950">
        <w:rPr>
          <w:rFonts w:ascii="Angsana New" w:hAnsi="Angsana New"/>
          <w:sz w:val="30"/>
          <w:szCs w:val="30"/>
        </w:rPr>
        <w:t xml:space="preserve">2567 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E3950" w:rsidRPr="00DE3950">
        <w:rPr>
          <w:rFonts w:ascii="Angsana New" w:hAnsi="Angsana New"/>
          <w:sz w:val="30"/>
          <w:szCs w:val="30"/>
        </w:rPr>
        <w:t xml:space="preserve">31 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ธันวาคม </w:t>
      </w:r>
      <w:r w:rsidR="00DE3950" w:rsidRPr="00DE3950">
        <w:rPr>
          <w:rFonts w:ascii="Angsana New" w:hAnsi="Angsana New"/>
          <w:sz w:val="30"/>
          <w:szCs w:val="30"/>
        </w:rPr>
        <w:t>2566</w:t>
      </w:r>
      <w:r w:rsidR="00DE3950" w:rsidRPr="00DE3950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6CAED320" w14:textId="77777777" w:rsidR="001349BB" w:rsidRDefault="001349BB" w:rsidP="00040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048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851"/>
        <w:gridCol w:w="267"/>
        <w:gridCol w:w="867"/>
        <w:gridCol w:w="280"/>
        <w:gridCol w:w="708"/>
        <w:gridCol w:w="284"/>
        <w:gridCol w:w="708"/>
        <w:gridCol w:w="284"/>
        <w:gridCol w:w="850"/>
        <w:gridCol w:w="287"/>
        <w:gridCol w:w="847"/>
        <w:gridCol w:w="283"/>
        <w:gridCol w:w="851"/>
        <w:gridCol w:w="283"/>
        <w:gridCol w:w="851"/>
      </w:tblGrid>
      <w:tr w:rsidR="001349BB" w:rsidRPr="00770FDB" w14:paraId="68C3916B" w14:textId="2C25621F" w:rsidTr="00B03BA6">
        <w:trPr>
          <w:cantSplit/>
        </w:trPr>
        <w:tc>
          <w:tcPr>
            <w:tcW w:w="1985" w:type="dxa"/>
          </w:tcPr>
          <w:p w14:paraId="67A588A8" w14:textId="6A16A52F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54787A1C" w14:textId="77777777" w:rsidR="001349BB" w:rsidRPr="00770FDB" w:rsidRDefault="001349BB" w:rsidP="001726C7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80" w:type="dxa"/>
          </w:tcPr>
          <w:p w14:paraId="2CF15F49" w14:textId="77777777" w:rsidR="001349BB" w:rsidRPr="00770FDB" w:rsidRDefault="001349BB" w:rsidP="001726C7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</w:tcPr>
          <w:p w14:paraId="42E14890" w14:textId="77777777" w:rsidR="001349BB" w:rsidRPr="00770FDB" w:rsidRDefault="001349BB" w:rsidP="001726C7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284" w:type="dxa"/>
          </w:tcPr>
          <w:p w14:paraId="57A99C5F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2" w:type="dxa"/>
            <w:gridSpan w:val="7"/>
          </w:tcPr>
          <w:p w14:paraId="31320EFD" w14:textId="7C607010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349BB" w:rsidRPr="00770FDB" w14:paraId="0D44192E" w14:textId="6875BD93" w:rsidTr="00B03BA6">
        <w:trPr>
          <w:cantSplit/>
        </w:trPr>
        <w:tc>
          <w:tcPr>
            <w:tcW w:w="1985" w:type="dxa"/>
          </w:tcPr>
          <w:p w14:paraId="31AEA331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13B7692B" w14:textId="77777777" w:rsidR="001349BB" w:rsidRPr="00770FDB" w:rsidRDefault="001349BB" w:rsidP="001349BB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80" w:type="dxa"/>
          </w:tcPr>
          <w:p w14:paraId="7E4A4C57" w14:textId="77777777" w:rsidR="001349BB" w:rsidRPr="00770FDB" w:rsidRDefault="001349BB" w:rsidP="001349BB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</w:tcPr>
          <w:p w14:paraId="035FAEE1" w14:textId="4D89ACC3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4" w:type="dxa"/>
          </w:tcPr>
          <w:p w14:paraId="08C4983A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109C2B" w14:textId="493B1E69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206E48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</w:tcPr>
          <w:p w14:paraId="07F69D0D" w14:textId="437ABE00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1349BB" w:rsidRPr="00770FDB" w14:paraId="60B7E1EB" w14:textId="1AF3BDBD" w:rsidTr="00B03BA6">
        <w:trPr>
          <w:cantSplit/>
        </w:trPr>
        <w:tc>
          <w:tcPr>
            <w:tcW w:w="1985" w:type="dxa"/>
          </w:tcPr>
          <w:p w14:paraId="0886C16C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4B6F931" w14:textId="3E196062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A82A60A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3128B449" w14:textId="2885E29F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80" w:type="dxa"/>
          </w:tcPr>
          <w:p w14:paraId="01992885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BB41B2E" w14:textId="2CBED76B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839BA2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F69F33" w14:textId="294074C8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84" w:type="dxa"/>
          </w:tcPr>
          <w:p w14:paraId="2646190F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A3C0A65" w14:textId="55566EA4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1C67BC81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2B76559" w14:textId="6B096E1B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83" w:type="dxa"/>
          </w:tcPr>
          <w:p w14:paraId="2EEB348B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04B7DA8" w14:textId="49A01E00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AB7535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3C2B01D" w14:textId="1EABC862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</w:tr>
      <w:tr w:rsidR="001349BB" w:rsidRPr="00770FDB" w14:paraId="57D402DF" w14:textId="2EEB01B5" w:rsidTr="002D62A9">
        <w:trPr>
          <w:cantSplit/>
        </w:trPr>
        <w:tc>
          <w:tcPr>
            <w:tcW w:w="1985" w:type="dxa"/>
          </w:tcPr>
          <w:p w14:paraId="0962E55E" w14:textId="7844B0AF" w:rsidR="001349BB" w:rsidRPr="00770FDB" w:rsidRDefault="001349BB" w:rsidP="00D20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</w:t>
            </w:r>
            <w:proofErr w:type="spellStart"/>
            <w:r w:rsidRPr="00770FDB">
              <w:rPr>
                <w:rFonts w:ascii="Angsana New" w:hAnsi="Angsana New"/>
                <w:sz w:val="24"/>
                <w:szCs w:val="24"/>
                <w:cs/>
              </w:rPr>
              <w:t>ท็</w:t>
            </w:r>
            <w:proofErr w:type="spellEnd"/>
            <w:r w:rsidRPr="00770FDB">
              <w:rPr>
                <w:rFonts w:ascii="Angsana New" w:hAnsi="Angsana New"/>
                <w:sz w:val="24"/>
                <w:szCs w:val="24"/>
                <w:cs/>
              </w:rPr>
              <w:t xml:space="preserve">อป </w:t>
            </w:r>
            <w:proofErr w:type="spellStart"/>
            <w:r w:rsidRPr="00770FDB">
              <w:rPr>
                <w:rFonts w:ascii="Angsana New" w:hAnsi="Angsana New"/>
                <w:sz w:val="24"/>
                <w:szCs w:val="24"/>
                <w:cs/>
              </w:rPr>
              <w:t>โล</w:t>
            </w:r>
            <w:proofErr w:type="spellEnd"/>
            <w:r w:rsidRPr="00770FDB">
              <w:rPr>
                <w:rFonts w:ascii="Angsana New" w:hAnsi="Angsana New"/>
                <w:sz w:val="24"/>
                <w:szCs w:val="24"/>
                <w:cs/>
              </w:rPr>
              <w:t>จิสติ</w:t>
            </w:r>
            <w:proofErr w:type="spellStart"/>
            <w:r w:rsidRPr="00770FDB">
              <w:rPr>
                <w:rFonts w:ascii="Angsana New" w:hAnsi="Angsana New"/>
                <w:sz w:val="24"/>
                <w:szCs w:val="24"/>
                <w:cs/>
              </w:rPr>
              <w:t>กส์</w:t>
            </w:r>
            <w:proofErr w:type="spellEnd"/>
            <w:r w:rsidRPr="00770FD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3205F754" w14:textId="3534D30D" w:rsidR="001349BB" w:rsidRPr="00770FDB" w:rsidRDefault="00DE64EA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7" w:type="dxa"/>
          </w:tcPr>
          <w:p w14:paraId="29EE237D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2FD44150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0" w:type="dxa"/>
          </w:tcPr>
          <w:p w14:paraId="7CDA57CD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F674716" w14:textId="4AD2AE7E" w:rsidR="001349BB" w:rsidRPr="00770FDB" w:rsidRDefault="00DE64EA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84" w:type="dxa"/>
          </w:tcPr>
          <w:p w14:paraId="181EFB53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79C5AF1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4" w:type="dxa"/>
          </w:tcPr>
          <w:p w14:paraId="4459CDCE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14:paraId="44393439" w14:textId="7EE7752D" w:rsidR="001349BB" w:rsidRPr="00770FDB" w:rsidRDefault="00DE64EA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87" w:type="dxa"/>
          </w:tcPr>
          <w:p w14:paraId="6195471F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</w:tcPr>
          <w:p w14:paraId="36D656FD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83" w:type="dxa"/>
          </w:tcPr>
          <w:p w14:paraId="6473C693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4895CF51" w14:textId="2A27B628" w:rsidR="001349BB" w:rsidRPr="00770FDB" w:rsidRDefault="00FA4F0B" w:rsidP="00DE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</w:t>
            </w:r>
            <w:r w:rsidR="00DE64EA" w:rsidRPr="00770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344</w:t>
            </w:r>
          </w:p>
        </w:tc>
        <w:tc>
          <w:tcPr>
            <w:tcW w:w="283" w:type="dxa"/>
          </w:tcPr>
          <w:p w14:paraId="3F873704" w14:textId="77777777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08AD46F0" w14:textId="27140F38" w:rsidR="001349BB" w:rsidRPr="00770FDB" w:rsidRDefault="001349BB" w:rsidP="0013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1349BB" w:rsidRPr="00770FDB" w14:paraId="66274FF9" w14:textId="7A8711EB" w:rsidTr="002D62A9">
        <w:trPr>
          <w:cantSplit/>
        </w:trPr>
        <w:tc>
          <w:tcPr>
            <w:tcW w:w="1985" w:type="dxa"/>
          </w:tcPr>
          <w:p w14:paraId="7B7F127B" w14:textId="4D95040B" w:rsidR="001349BB" w:rsidRPr="00770FDB" w:rsidRDefault="001349BB" w:rsidP="00D20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851" w:type="dxa"/>
            <w:shd w:val="clear" w:color="auto" w:fill="auto"/>
          </w:tcPr>
          <w:p w14:paraId="54F4E0FC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</w:tcPr>
          <w:p w14:paraId="5167F764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</w:tcPr>
          <w:p w14:paraId="1C8A9AFC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0C687F5B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14:paraId="1FEA7651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00C9B402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550B5524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2ECE2A8F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6438525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5757A412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7" w:type="dxa"/>
          </w:tcPr>
          <w:p w14:paraId="583E3941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30FD7472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6690805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2DFFABD5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AC74F12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349BB" w:rsidRPr="00770FDB" w14:paraId="3BACCD98" w14:textId="3B313231" w:rsidTr="002D62A9">
        <w:trPr>
          <w:cantSplit/>
        </w:trPr>
        <w:tc>
          <w:tcPr>
            <w:tcW w:w="1985" w:type="dxa"/>
          </w:tcPr>
          <w:p w14:paraId="0D33E9BD" w14:textId="13F3A7C0" w:rsidR="001349BB" w:rsidRPr="00770FDB" w:rsidRDefault="001349BB" w:rsidP="00D20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(ประกอบธุรกิจให้เช่าและ</w:t>
            </w:r>
          </w:p>
        </w:tc>
        <w:tc>
          <w:tcPr>
            <w:tcW w:w="851" w:type="dxa"/>
            <w:shd w:val="clear" w:color="auto" w:fill="auto"/>
          </w:tcPr>
          <w:p w14:paraId="1B9AA8D1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</w:tcPr>
          <w:p w14:paraId="174B1366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</w:tcPr>
          <w:p w14:paraId="3633EFBF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0" w:type="dxa"/>
          </w:tcPr>
          <w:p w14:paraId="01813501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14:paraId="54DB06D5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71A1FE4E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6EA5F556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6FC1DFF2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BB942EB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0D4922E4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7" w:type="dxa"/>
          </w:tcPr>
          <w:p w14:paraId="49CC3F7F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76C89C4E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9216575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0EADC268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695F54AB" w14:textId="77777777" w:rsidR="001349BB" w:rsidRPr="00770FDB" w:rsidRDefault="001349BB" w:rsidP="00DE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349BB" w:rsidRPr="00770FDB" w14:paraId="306F9F8F" w14:textId="09402048" w:rsidTr="002D62A9">
        <w:trPr>
          <w:cantSplit/>
        </w:trPr>
        <w:tc>
          <w:tcPr>
            <w:tcW w:w="1985" w:type="dxa"/>
          </w:tcPr>
          <w:p w14:paraId="6F580D9E" w14:textId="71A44E37" w:rsidR="001349BB" w:rsidRPr="00770FDB" w:rsidRDefault="001349BB" w:rsidP="00D20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บริการคลังสินค้า)</w:t>
            </w:r>
          </w:p>
        </w:tc>
        <w:tc>
          <w:tcPr>
            <w:tcW w:w="851" w:type="dxa"/>
            <w:shd w:val="clear" w:color="auto" w:fill="auto"/>
          </w:tcPr>
          <w:p w14:paraId="200F5897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07C66BCE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14:paraId="6222743B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5ED1F6B0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7F1B66C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F02A12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8AD066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69CD6B" w14:textId="77777777" w:rsidR="001349BB" w:rsidRPr="00770FDB" w:rsidRDefault="001349BB" w:rsidP="002D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FA5F29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7" w:type="dxa"/>
          </w:tcPr>
          <w:p w14:paraId="6F2160D6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6E8CF3BE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20F0FF5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E3F635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D7D84A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231CCE" w14:textId="77777777" w:rsidR="001349BB" w:rsidRPr="00770FDB" w:rsidRDefault="001349BB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6346E2B" w14:textId="77777777" w:rsidR="001A0CA4" w:rsidRPr="001C7824" w:rsidRDefault="001A0CA4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B6AC376" w14:textId="42632583" w:rsidR="001C7824" w:rsidRDefault="001C7824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0" w:name="_Hlk173753387"/>
      <w:r w:rsidRPr="001C7824">
        <w:rPr>
          <w:rFonts w:ascii="Angsana New" w:hAnsi="Angsana New"/>
          <w:sz w:val="30"/>
          <w:szCs w:val="30"/>
          <w:cs/>
        </w:rPr>
        <w:t>ส่วนแบ่ง</w:t>
      </w:r>
      <w:r w:rsidR="0047521B">
        <w:rPr>
          <w:rFonts w:ascii="Angsana New" w:hAnsi="Angsana New" w:hint="cs"/>
          <w:sz w:val="30"/>
          <w:szCs w:val="30"/>
          <w:cs/>
        </w:rPr>
        <w:t>ขาดทุน</w:t>
      </w:r>
      <w:r w:rsidRPr="001C7824">
        <w:rPr>
          <w:rFonts w:ascii="Angsana New" w:hAnsi="Angsana New"/>
          <w:sz w:val="30"/>
          <w:szCs w:val="30"/>
          <w:cs/>
        </w:rPr>
        <w:t xml:space="preserve">จาก </w:t>
      </w:r>
      <w:r>
        <w:rPr>
          <w:rFonts w:ascii="Angsana New" w:hAnsi="Angsana New"/>
          <w:sz w:val="30"/>
          <w:szCs w:val="30"/>
        </w:rPr>
        <w:t>CTLS</w:t>
      </w:r>
      <w:r w:rsidRPr="001C7824">
        <w:rPr>
          <w:rFonts w:ascii="Angsana New" w:hAnsi="Angsana New"/>
          <w:sz w:val="30"/>
          <w:szCs w:val="30"/>
        </w:rPr>
        <w:t xml:space="preserve"> </w:t>
      </w:r>
      <w:r w:rsidRPr="001C7824">
        <w:rPr>
          <w:rFonts w:ascii="Angsana New" w:hAnsi="Angsana New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1C782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1C782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3323A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1C7824">
        <w:rPr>
          <w:rFonts w:ascii="Angsana New" w:hAnsi="Angsana New"/>
          <w:sz w:val="30"/>
          <w:szCs w:val="30"/>
          <w:cs/>
        </w:rPr>
        <w:t xml:space="preserve"> มีจำนวนเงินประมาณ </w:t>
      </w:r>
      <w:r w:rsidR="00B760B1">
        <w:rPr>
          <w:rFonts w:ascii="Angsana New" w:hAnsi="Angsana New"/>
          <w:sz w:val="30"/>
          <w:szCs w:val="30"/>
        </w:rPr>
        <w:t>0.2</w:t>
      </w:r>
      <w:r w:rsidRPr="001C7824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0"/>
    </w:p>
    <w:p w14:paraId="7966E9AA" w14:textId="77777777" w:rsidR="001C7824" w:rsidRPr="001C7824" w:rsidRDefault="001C7824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32F29DB" w14:textId="50D6B586" w:rsidR="006A1A02" w:rsidRDefault="00B30C03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และเดือนมิถุนายน </w:t>
      </w:r>
      <w:r>
        <w:rPr>
          <w:rFonts w:ascii="Angsana New" w:hAnsi="Angsana New"/>
          <w:sz w:val="30"/>
          <w:szCs w:val="30"/>
        </w:rPr>
        <w:t xml:space="preserve">2567 </w:t>
      </w:r>
      <w:r w:rsidR="00005DB8" w:rsidRPr="00005DB8">
        <w:rPr>
          <w:rFonts w:ascii="Angsana New" w:hAnsi="Angsana New"/>
          <w:sz w:val="30"/>
          <w:szCs w:val="30"/>
          <w:cs/>
        </w:rPr>
        <w:t xml:space="preserve">บริษัท ชาลี </w:t>
      </w:r>
      <w:proofErr w:type="spellStart"/>
      <w:r w:rsidR="00005DB8" w:rsidRPr="00005DB8">
        <w:rPr>
          <w:rFonts w:ascii="Angsana New" w:hAnsi="Angsana New"/>
          <w:sz w:val="30"/>
          <w:szCs w:val="30"/>
          <w:cs/>
        </w:rPr>
        <w:t>ท็</w:t>
      </w:r>
      <w:proofErr w:type="spellEnd"/>
      <w:r w:rsidR="00005DB8" w:rsidRPr="00005DB8">
        <w:rPr>
          <w:rFonts w:ascii="Angsana New" w:hAnsi="Angsana New"/>
          <w:sz w:val="30"/>
          <w:szCs w:val="30"/>
          <w:cs/>
        </w:rPr>
        <w:t xml:space="preserve">อป </w:t>
      </w:r>
      <w:proofErr w:type="spellStart"/>
      <w:r w:rsidR="00005DB8" w:rsidRPr="00005DB8">
        <w:rPr>
          <w:rFonts w:ascii="Angsana New" w:hAnsi="Angsana New"/>
          <w:sz w:val="30"/>
          <w:szCs w:val="30"/>
          <w:cs/>
        </w:rPr>
        <w:t>โล</w:t>
      </w:r>
      <w:proofErr w:type="spellEnd"/>
      <w:r w:rsidR="00005DB8" w:rsidRPr="00005DB8">
        <w:rPr>
          <w:rFonts w:ascii="Angsana New" w:hAnsi="Angsana New"/>
          <w:sz w:val="30"/>
          <w:szCs w:val="30"/>
          <w:cs/>
        </w:rPr>
        <w:t>จิสติ</w:t>
      </w:r>
      <w:proofErr w:type="spellStart"/>
      <w:r w:rsidR="00005DB8" w:rsidRPr="00005DB8">
        <w:rPr>
          <w:rFonts w:ascii="Angsana New" w:hAnsi="Angsana New"/>
          <w:sz w:val="30"/>
          <w:szCs w:val="30"/>
          <w:cs/>
        </w:rPr>
        <w:t>กส์</w:t>
      </w:r>
      <w:proofErr w:type="spellEnd"/>
      <w:r w:rsidR="00005DB8" w:rsidRPr="00005DB8">
        <w:rPr>
          <w:rFonts w:ascii="Angsana New" w:hAnsi="Angsana New"/>
          <w:sz w:val="30"/>
          <w:szCs w:val="30"/>
          <w:cs/>
        </w:rPr>
        <w:t xml:space="preserve"> โซลูชั่น จำกัด</w:t>
      </w:r>
      <w:r w:rsidR="00005DB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ได้ลงทุนในการร่วมค้า ซึ่งได้แก่ </w:t>
      </w:r>
      <w:r w:rsidR="00005DB8" w:rsidRPr="00B30C03">
        <w:rPr>
          <w:rFonts w:ascii="Angsana New" w:hAnsi="Angsana New"/>
          <w:sz w:val="30"/>
          <w:szCs w:val="30"/>
          <w:cs/>
        </w:rPr>
        <w:t xml:space="preserve">บริษัท </w:t>
      </w:r>
      <w:r w:rsidR="00005DB8" w:rsidRPr="00B30C03">
        <w:rPr>
          <w:rFonts w:ascii="Angsana New" w:hAnsi="Angsana New"/>
          <w:sz w:val="30"/>
          <w:szCs w:val="30"/>
        </w:rPr>
        <w:t xml:space="preserve">9 </w:t>
      </w:r>
      <w:r w:rsidR="00005DB8" w:rsidRPr="00B30C03">
        <w:rPr>
          <w:rFonts w:ascii="Angsana New" w:hAnsi="Angsana New" w:hint="cs"/>
          <w:sz w:val="30"/>
          <w:szCs w:val="30"/>
          <w:cs/>
        </w:rPr>
        <w:t xml:space="preserve">อินเตอร์ </w:t>
      </w:r>
      <w:proofErr w:type="spellStart"/>
      <w:r w:rsidR="00005DB8" w:rsidRPr="00B30C03">
        <w:rPr>
          <w:rFonts w:ascii="Angsana New" w:hAnsi="Angsana New" w:hint="cs"/>
          <w:sz w:val="30"/>
          <w:szCs w:val="30"/>
          <w:cs/>
        </w:rPr>
        <w:t>โล</w:t>
      </w:r>
      <w:proofErr w:type="spellEnd"/>
      <w:r w:rsidR="00005DB8" w:rsidRPr="00B30C03">
        <w:rPr>
          <w:rFonts w:ascii="Angsana New" w:hAnsi="Angsana New" w:hint="cs"/>
          <w:sz w:val="30"/>
          <w:szCs w:val="30"/>
          <w:cs/>
        </w:rPr>
        <w:t>จิสติ</w:t>
      </w:r>
      <w:proofErr w:type="spellStart"/>
      <w:r w:rsidR="00005DB8" w:rsidRPr="00B30C03">
        <w:rPr>
          <w:rFonts w:ascii="Angsana New" w:hAnsi="Angsana New" w:hint="cs"/>
          <w:sz w:val="30"/>
          <w:szCs w:val="30"/>
          <w:cs/>
        </w:rPr>
        <w:t>กส์</w:t>
      </w:r>
      <w:proofErr w:type="spellEnd"/>
      <w:r w:rsidR="00005DB8" w:rsidRPr="00B30C03">
        <w:rPr>
          <w:rFonts w:ascii="Angsana New" w:hAnsi="Angsana New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  <w:cs/>
        </w:rPr>
        <w:t>(“</w:t>
      </w:r>
      <w:r>
        <w:rPr>
          <w:rFonts w:ascii="Angsana New" w:hAnsi="Angsana New"/>
          <w:sz w:val="30"/>
          <w:szCs w:val="30"/>
        </w:rPr>
        <w:t>NT</w:t>
      </w:r>
      <w:r>
        <w:rPr>
          <w:rFonts w:ascii="Angsana New" w:hAnsi="Angsana New" w:hint="cs"/>
          <w:sz w:val="30"/>
          <w:szCs w:val="30"/>
          <w:cs/>
        </w:rPr>
        <w:t>”) ด้วยสัดส่วนการถือหุ้น</w:t>
      </w:r>
      <w:r w:rsidR="00005DB8" w:rsidRPr="00B30C03">
        <w:rPr>
          <w:rFonts w:ascii="Angsana New" w:hAnsi="Angsana New"/>
          <w:sz w:val="30"/>
          <w:szCs w:val="30"/>
          <w:cs/>
        </w:rPr>
        <w:t xml:space="preserve">ร้อยละ </w:t>
      </w:r>
      <w:r w:rsidR="00005DB8" w:rsidRPr="00B30C03">
        <w:rPr>
          <w:rFonts w:ascii="Angsana New" w:hAnsi="Angsana New"/>
          <w:sz w:val="30"/>
          <w:szCs w:val="30"/>
        </w:rPr>
        <w:t>51</w:t>
      </w:r>
      <w:r w:rsidR="00005DB8" w:rsidRPr="00B30C03">
        <w:rPr>
          <w:rFonts w:ascii="Angsana New" w:hAnsi="Angsana New"/>
          <w:sz w:val="30"/>
          <w:szCs w:val="30"/>
          <w:cs/>
        </w:rPr>
        <w:t xml:space="preserve"> </w:t>
      </w:r>
      <w:r w:rsidR="003323A2">
        <w:rPr>
          <w:rFonts w:ascii="Angsana New" w:hAnsi="Angsana New" w:hint="cs"/>
          <w:sz w:val="30"/>
          <w:szCs w:val="30"/>
          <w:cs/>
        </w:rPr>
        <w:t>ซึ่ง</w:t>
      </w:r>
      <w:r w:rsidR="00DB22B7" w:rsidRPr="00DB22B7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DB22B7">
        <w:rPr>
          <w:rFonts w:ascii="Angsana New" w:hAnsi="Angsana New"/>
          <w:sz w:val="30"/>
          <w:szCs w:val="30"/>
        </w:rPr>
        <w:t xml:space="preserve">13 </w:t>
      </w:r>
      <w:r w:rsidR="00DB22B7">
        <w:rPr>
          <w:rFonts w:ascii="Angsana New" w:hAnsi="Angsana New" w:hint="cs"/>
          <w:sz w:val="30"/>
          <w:szCs w:val="30"/>
          <w:cs/>
        </w:rPr>
        <w:t>พฤษภาคม</w:t>
      </w:r>
      <w:r w:rsidR="00DB22B7">
        <w:rPr>
          <w:rFonts w:ascii="Angsana New" w:hAnsi="Angsana New"/>
          <w:sz w:val="30"/>
          <w:szCs w:val="30"/>
        </w:rPr>
        <w:t xml:space="preserve"> 2567</w:t>
      </w:r>
      <w:r w:rsidR="00DB22B7" w:rsidRPr="00DB22B7">
        <w:rPr>
          <w:rFonts w:ascii="Angsana New" w:hAnsi="Angsana New"/>
          <w:sz w:val="30"/>
          <w:szCs w:val="30"/>
          <w:cs/>
        </w:rPr>
        <w:t xml:space="preserve"> </w:t>
      </w:r>
      <w:r w:rsidR="00005DB8" w:rsidRPr="00B30C03">
        <w:rPr>
          <w:rFonts w:ascii="Angsana New" w:hAnsi="Angsana New"/>
          <w:sz w:val="30"/>
          <w:szCs w:val="30"/>
          <w:cs/>
        </w:rPr>
        <w:t>เพื่อประกอบธุรกิจ</w:t>
      </w:r>
      <w:r w:rsidRPr="00B30C03">
        <w:rPr>
          <w:rFonts w:ascii="Angsana New" w:hAnsi="Angsana New" w:hint="cs"/>
          <w:sz w:val="30"/>
          <w:szCs w:val="30"/>
          <w:cs/>
        </w:rPr>
        <w:t>บริหารจัดการด้าน</w:t>
      </w:r>
      <w:proofErr w:type="spellStart"/>
      <w:r w:rsidR="001352CC">
        <w:rPr>
          <w:rFonts w:ascii="Angsana New" w:hAnsi="Angsana New" w:hint="cs"/>
          <w:sz w:val="30"/>
          <w:szCs w:val="30"/>
          <w:cs/>
        </w:rPr>
        <w:t>โล</w:t>
      </w:r>
      <w:proofErr w:type="spellEnd"/>
      <w:r w:rsidR="001352CC">
        <w:rPr>
          <w:rFonts w:ascii="Angsana New" w:hAnsi="Angsana New" w:hint="cs"/>
          <w:sz w:val="30"/>
          <w:szCs w:val="30"/>
          <w:cs/>
        </w:rPr>
        <w:t>จิสติ</w:t>
      </w:r>
      <w:proofErr w:type="spellStart"/>
      <w:r w:rsidR="001352CC">
        <w:rPr>
          <w:rFonts w:ascii="Angsana New" w:hAnsi="Angsana New" w:hint="cs"/>
          <w:sz w:val="30"/>
          <w:szCs w:val="30"/>
          <w:cs/>
        </w:rPr>
        <w:t>กส์</w:t>
      </w:r>
      <w:proofErr w:type="spellEnd"/>
      <w:r w:rsidR="001352CC">
        <w:rPr>
          <w:rFonts w:ascii="Angsana New" w:hAnsi="Angsana New" w:hint="cs"/>
          <w:sz w:val="30"/>
          <w:szCs w:val="30"/>
          <w:cs/>
        </w:rPr>
        <w:t>ครบวงจร</w:t>
      </w:r>
      <w:r w:rsidR="00DB22B7">
        <w:rPr>
          <w:rFonts w:ascii="Angsana New" w:hAnsi="Angsana New" w:hint="cs"/>
          <w:sz w:val="30"/>
          <w:szCs w:val="30"/>
          <w:cs/>
        </w:rPr>
        <w:t xml:space="preserve"> และบริษัท เอทีซี คอนกรีตชลบุรี จำกัด (“</w:t>
      </w:r>
      <w:r w:rsidR="00DB22B7">
        <w:rPr>
          <w:rFonts w:ascii="Angsana New" w:hAnsi="Angsana New"/>
          <w:sz w:val="30"/>
          <w:szCs w:val="30"/>
        </w:rPr>
        <w:t>ATC</w:t>
      </w:r>
      <w:r w:rsidR="00DB22B7">
        <w:rPr>
          <w:rFonts w:ascii="Angsana New" w:hAnsi="Angsana New" w:hint="cs"/>
          <w:sz w:val="30"/>
          <w:szCs w:val="30"/>
          <w:cs/>
        </w:rPr>
        <w:t>”)</w:t>
      </w:r>
      <w:r w:rsidR="00005DB8" w:rsidRPr="00B30C03">
        <w:rPr>
          <w:rFonts w:ascii="Angsana New" w:hAnsi="Angsana New"/>
          <w:sz w:val="30"/>
          <w:szCs w:val="30"/>
          <w:cs/>
        </w:rPr>
        <w:t xml:space="preserve"> </w:t>
      </w:r>
      <w:r w:rsidR="00DB22B7">
        <w:rPr>
          <w:rFonts w:ascii="Angsana New" w:hAnsi="Angsana New" w:hint="cs"/>
          <w:sz w:val="30"/>
          <w:szCs w:val="30"/>
          <w:cs/>
        </w:rPr>
        <w:t>ด้วยสัดส่วนการถือหุ้น</w:t>
      </w:r>
      <w:r w:rsidR="00DB22B7" w:rsidRPr="00B30C03">
        <w:rPr>
          <w:rFonts w:ascii="Angsana New" w:hAnsi="Angsana New"/>
          <w:sz w:val="30"/>
          <w:szCs w:val="30"/>
          <w:cs/>
        </w:rPr>
        <w:t xml:space="preserve">ร้อยละ </w:t>
      </w:r>
      <w:r w:rsidR="00DB22B7">
        <w:rPr>
          <w:rFonts w:ascii="Angsana New" w:hAnsi="Angsana New"/>
          <w:sz w:val="30"/>
          <w:szCs w:val="30"/>
        </w:rPr>
        <w:t>80</w:t>
      </w:r>
      <w:r w:rsidR="00DB22B7" w:rsidRPr="00B30C03">
        <w:rPr>
          <w:rFonts w:ascii="Angsana New" w:hAnsi="Angsana New"/>
          <w:sz w:val="30"/>
          <w:szCs w:val="30"/>
          <w:cs/>
        </w:rPr>
        <w:t xml:space="preserve"> </w:t>
      </w:r>
      <w:r w:rsidR="003323A2">
        <w:rPr>
          <w:rFonts w:ascii="Angsana New" w:hAnsi="Angsana New" w:hint="cs"/>
          <w:sz w:val="30"/>
          <w:szCs w:val="30"/>
          <w:cs/>
        </w:rPr>
        <w:t>ซึ่ง</w:t>
      </w:r>
      <w:r w:rsidR="00DB22B7" w:rsidRPr="00DB22B7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DB22B7">
        <w:rPr>
          <w:rFonts w:ascii="Angsana New" w:hAnsi="Angsana New"/>
          <w:sz w:val="30"/>
          <w:szCs w:val="30"/>
        </w:rPr>
        <w:t xml:space="preserve">11 </w:t>
      </w:r>
      <w:r w:rsidR="00DB22B7">
        <w:rPr>
          <w:rFonts w:ascii="Angsana New" w:hAnsi="Angsana New" w:hint="cs"/>
          <w:sz w:val="30"/>
          <w:szCs w:val="30"/>
          <w:cs/>
        </w:rPr>
        <w:t>มิถุนายน</w:t>
      </w:r>
      <w:r w:rsidR="00DB22B7">
        <w:rPr>
          <w:rFonts w:ascii="Angsana New" w:hAnsi="Angsana New"/>
          <w:sz w:val="30"/>
          <w:szCs w:val="30"/>
        </w:rPr>
        <w:t xml:space="preserve"> 2567</w:t>
      </w:r>
      <w:r w:rsidR="00DB22B7" w:rsidRPr="00DB22B7">
        <w:rPr>
          <w:rFonts w:ascii="Angsana New" w:hAnsi="Angsana New"/>
          <w:sz w:val="30"/>
          <w:szCs w:val="30"/>
          <w:cs/>
        </w:rPr>
        <w:t xml:space="preserve"> </w:t>
      </w:r>
      <w:r w:rsidR="00DB22B7" w:rsidRPr="00B30C03">
        <w:rPr>
          <w:rFonts w:ascii="Angsana New" w:hAnsi="Angsana New"/>
          <w:sz w:val="30"/>
          <w:szCs w:val="30"/>
          <w:cs/>
        </w:rPr>
        <w:t>เพื่อประกอบธุรกิจ</w:t>
      </w:r>
      <w:r w:rsidR="00DB22B7">
        <w:rPr>
          <w:rFonts w:ascii="Angsana New" w:hAnsi="Angsana New" w:hint="cs"/>
          <w:sz w:val="30"/>
          <w:szCs w:val="30"/>
          <w:cs/>
        </w:rPr>
        <w:t>ผลิตและจำหน่ายผลิตภัณฑ์คอนกรีต</w:t>
      </w:r>
      <w:r w:rsidR="00776045">
        <w:rPr>
          <w:rFonts w:ascii="Angsana New" w:hAnsi="Angsana New" w:hint="cs"/>
          <w:sz w:val="30"/>
          <w:szCs w:val="30"/>
          <w:cs/>
        </w:rPr>
        <w:t>ทุกชนิด</w:t>
      </w:r>
      <w:r w:rsidR="00DB22B7">
        <w:rPr>
          <w:rFonts w:ascii="Angsana New" w:hAnsi="Angsana New" w:hint="cs"/>
          <w:sz w:val="30"/>
          <w:szCs w:val="30"/>
          <w:cs/>
        </w:rPr>
        <w:t xml:space="preserve"> ตามลำดั</w:t>
      </w:r>
      <w:r w:rsidR="00DB22B7" w:rsidRPr="00B760B1">
        <w:rPr>
          <w:rFonts w:ascii="Angsana New" w:hAnsi="Angsana New" w:hint="cs"/>
          <w:sz w:val="30"/>
          <w:szCs w:val="30"/>
          <w:cs/>
        </w:rPr>
        <w:t xml:space="preserve">บ </w:t>
      </w:r>
      <w:r w:rsidR="00005DB8" w:rsidRPr="00B760B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92D52" w:rsidRPr="00B760B1">
        <w:rPr>
          <w:rFonts w:ascii="Angsana New" w:hAnsi="Angsana New"/>
          <w:sz w:val="30"/>
          <w:szCs w:val="30"/>
        </w:rPr>
        <w:t>30</w:t>
      </w:r>
      <w:r w:rsidR="00005DB8" w:rsidRPr="00B760B1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792D52" w:rsidRPr="00B760B1">
        <w:rPr>
          <w:rFonts w:ascii="Angsana New" w:hAnsi="Angsana New"/>
          <w:sz w:val="30"/>
          <w:szCs w:val="30"/>
        </w:rPr>
        <w:t xml:space="preserve">2567 </w:t>
      </w:r>
      <w:r w:rsidR="008025F5">
        <w:rPr>
          <w:rFonts w:ascii="Angsana New" w:hAnsi="Angsana New"/>
          <w:sz w:val="30"/>
          <w:szCs w:val="30"/>
        </w:rPr>
        <w:t xml:space="preserve">CTLS </w:t>
      </w:r>
      <w:r w:rsidR="008025F5">
        <w:rPr>
          <w:rFonts w:ascii="Angsana New" w:hAnsi="Angsana New" w:hint="cs"/>
          <w:sz w:val="30"/>
          <w:szCs w:val="30"/>
          <w:cs/>
        </w:rPr>
        <w:t>รับรู้</w:t>
      </w:r>
      <w:r w:rsidR="00B760B1" w:rsidRPr="00B760B1">
        <w:rPr>
          <w:rFonts w:ascii="Angsana New" w:hAnsi="Angsana New"/>
          <w:sz w:val="30"/>
          <w:szCs w:val="30"/>
          <w:cs/>
        </w:rPr>
        <w:t xml:space="preserve">ส่วนแบ่งขาดทุนจาก </w:t>
      </w:r>
      <w:r w:rsidR="00B760B1" w:rsidRPr="00B760B1">
        <w:rPr>
          <w:rFonts w:ascii="Angsana New" w:hAnsi="Angsana New"/>
          <w:sz w:val="30"/>
          <w:szCs w:val="30"/>
        </w:rPr>
        <w:t xml:space="preserve">NT </w:t>
      </w:r>
      <w:r w:rsidR="00B760B1" w:rsidRPr="00B760B1">
        <w:rPr>
          <w:rFonts w:ascii="Angsana New" w:hAnsi="Angsana New" w:hint="cs"/>
          <w:sz w:val="30"/>
          <w:szCs w:val="30"/>
          <w:cs/>
        </w:rPr>
        <w:t>และ</w:t>
      </w:r>
      <w:r w:rsidR="00B760B1" w:rsidRPr="00B760B1">
        <w:rPr>
          <w:rFonts w:ascii="Angsana New" w:hAnsi="Angsana New"/>
          <w:sz w:val="30"/>
          <w:szCs w:val="30"/>
        </w:rPr>
        <w:t xml:space="preserve"> ATC </w:t>
      </w:r>
      <w:r w:rsidR="00B760B1" w:rsidRPr="00B760B1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760B1" w:rsidRPr="00B760B1">
        <w:rPr>
          <w:rFonts w:ascii="Angsana New" w:hAnsi="Angsana New"/>
          <w:sz w:val="30"/>
          <w:szCs w:val="30"/>
        </w:rPr>
        <w:t>30</w:t>
      </w:r>
      <w:r w:rsidR="00B760B1" w:rsidRPr="00B760B1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760B1" w:rsidRPr="00B760B1">
        <w:rPr>
          <w:rFonts w:ascii="Angsana New" w:hAnsi="Angsana New"/>
          <w:sz w:val="30"/>
          <w:szCs w:val="30"/>
        </w:rPr>
        <w:t>2567</w:t>
      </w:r>
      <w:r w:rsidR="00B760B1" w:rsidRPr="00B760B1">
        <w:rPr>
          <w:rFonts w:ascii="Angsana New" w:hAnsi="Angsana New"/>
          <w:sz w:val="30"/>
          <w:szCs w:val="30"/>
          <w:cs/>
        </w:rPr>
        <w:t xml:space="preserve"> </w:t>
      </w:r>
      <w:r w:rsidR="001D2A52">
        <w:rPr>
          <w:rFonts w:ascii="Angsana New" w:hAnsi="Angsana New" w:hint="cs"/>
          <w:sz w:val="30"/>
          <w:szCs w:val="30"/>
          <w:cs/>
        </w:rPr>
        <w:t>เป็น</w:t>
      </w:r>
      <w:r w:rsidR="00B760B1" w:rsidRPr="00B760B1">
        <w:rPr>
          <w:rFonts w:ascii="Angsana New" w:hAnsi="Angsana New"/>
          <w:sz w:val="30"/>
          <w:szCs w:val="30"/>
          <w:cs/>
        </w:rPr>
        <w:t>จำนวนเงิน</w:t>
      </w:r>
      <w:r w:rsidR="001D2A52">
        <w:rPr>
          <w:rFonts w:ascii="Angsana New" w:hAnsi="Angsana New" w:hint="cs"/>
          <w:sz w:val="30"/>
          <w:szCs w:val="30"/>
          <w:cs/>
        </w:rPr>
        <w:t>รวม</w:t>
      </w:r>
      <w:r w:rsidR="00B760B1" w:rsidRPr="00B760B1">
        <w:rPr>
          <w:rFonts w:ascii="Angsana New" w:hAnsi="Angsana New"/>
          <w:sz w:val="30"/>
          <w:szCs w:val="30"/>
          <w:cs/>
        </w:rPr>
        <w:t xml:space="preserve">ประมาณ </w:t>
      </w:r>
      <w:r w:rsidR="00B760B1">
        <w:rPr>
          <w:rFonts w:ascii="Angsana New" w:hAnsi="Angsana New"/>
          <w:sz w:val="30"/>
          <w:szCs w:val="30"/>
        </w:rPr>
        <w:t>0.02</w:t>
      </w:r>
      <w:r w:rsidR="00B760B1" w:rsidRPr="00B760B1">
        <w:rPr>
          <w:rFonts w:ascii="Angsana New" w:hAnsi="Angsana New"/>
          <w:sz w:val="30"/>
          <w:szCs w:val="30"/>
        </w:rPr>
        <w:t xml:space="preserve"> </w:t>
      </w:r>
      <w:r w:rsidR="00B760B1" w:rsidRPr="00B760B1">
        <w:rPr>
          <w:rFonts w:ascii="Angsana New" w:hAnsi="Angsana New"/>
          <w:sz w:val="30"/>
          <w:szCs w:val="30"/>
          <w:cs/>
        </w:rPr>
        <w:t>ล้านบาท</w:t>
      </w:r>
    </w:p>
    <w:p w14:paraId="073A96DB" w14:textId="77777777" w:rsidR="00B03BA6" w:rsidRPr="00005DB8" w:rsidRDefault="00B03BA6" w:rsidP="00DB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737F7" w14:textId="31C95E03" w:rsidR="001E74D2" w:rsidRPr="000D465B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0D465B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</w:t>
      </w:r>
    </w:p>
    <w:p w14:paraId="55CAD6B2" w14:textId="77777777" w:rsidR="001E74D2" w:rsidRPr="000D465B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19B4DF1" w14:textId="35C604B6" w:rsidR="001E74D2" w:rsidRPr="007A64C8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D465B">
        <w:rPr>
          <w:rFonts w:ascii="Angsana New" w:hAnsi="Angsana New"/>
          <w:sz w:val="30"/>
          <w:szCs w:val="30"/>
          <w:cs/>
        </w:rPr>
        <w:t>บริษัท ดี.เอส.วี.ที. คลังสินค้า จำกัด</w:t>
      </w:r>
      <w:r w:rsidRPr="000D465B">
        <w:rPr>
          <w:rFonts w:ascii="Angsana New" w:hAnsi="Angsana New" w:hint="cs"/>
          <w:sz w:val="30"/>
          <w:szCs w:val="30"/>
          <w:cs/>
        </w:rPr>
        <w:t xml:space="preserve"> (“บริษัทร่วม”</w:t>
      </w:r>
      <w:r>
        <w:rPr>
          <w:rFonts w:ascii="Angsana New" w:hAnsi="Angsana New" w:hint="cs"/>
          <w:sz w:val="30"/>
          <w:szCs w:val="30"/>
          <w:cs/>
        </w:rPr>
        <w:t xml:space="preserve"> ที่ถูกถือหุ้นร้อยละ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โดยบริษัท ชาลี </w:t>
      </w:r>
      <w:proofErr w:type="spellStart"/>
      <w:r>
        <w:rPr>
          <w:rFonts w:ascii="Angsana New" w:hAnsi="Angsana New" w:hint="cs"/>
          <w:sz w:val="30"/>
          <w:szCs w:val="30"/>
          <w:cs/>
        </w:rPr>
        <w:t>ท็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อป </w:t>
      </w:r>
      <w:proofErr w:type="spellStart"/>
      <w:r>
        <w:rPr>
          <w:rFonts w:ascii="Angsana New" w:hAnsi="Angsana New" w:hint="cs"/>
          <w:sz w:val="30"/>
          <w:szCs w:val="30"/>
          <w:cs/>
        </w:rPr>
        <w:t>โล</w:t>
      </w:r>
      <w:proofErr w:type="spellEnd"/>
      <w:r>
        <w:rPr>
          <w:rFonts w:ascii="Angsana New" w:hAnsi="Angsana New" w:hint="cs"/>
          <w:sz w:val="30"/>
          <w:szCs w:val="30"/>
          <w:cs/>
        </w:rPr>
        <w:t>จิสติ</w:t>
      </w:r>
      <w:proofErr w:type="spellStart"/>
      <w:r>
        <w:rPr>
          <w:rFonts w:ascii="Angsana New" w:hAnsi="Angsana New" w:hint="cs"/>
          <w:sz w:val="30"/>
          <w:szCs w:val="30"/>
          <w:cs/>
        </w:rPr>
        <w:t>กส์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โซลูชั่น จำกัด) </w:t>
      </w:r>
      <w:r w:rsidRPr="00833E05">
        <w:rPr>
          <w:rFonts w:ascii="Angsana New" w:hAnsi="Angsana New" w:hint="cs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>
        <w:rPr>
          <w:rFonts w:ascii="Angsana New" w:hAnsi="Angsana New"/>
          <w:sz w:val="30"/>
          <w:szCs w:val="30"/>
        </w:rPr>
        <w:t>9</w:t>
      </w:r>
      <w:r w:rsidRPr="00833E05">
        <w:rPr>
          <w:rFonts w:ascii="Angsana New" w:hAnsi="Angsana New" w:hint="cs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2566</w:t>
      </w:r>
      <w:r w:rsidRPr="00833E0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7A64C8">
        <w:rPr>
          <w:rFonts w:ascii="Angsana New" w:hAnsi="Angsana New"/>
          <w:sz w:val="30"/>
          <w:szCs w:val="30"/>
          <w:cs/>
        </w:rPr>
        <w:t>ประกอบธุรกิจให้เช่าคลังสินค้าและพื้นที่</w:t>
      </w:r>
      <w:r w:rsidRPr="007A64C8">
        <w:rPr>
          <w:rFonts w:ascii="Angsana New" w:hAnsi="Angsana New"/>
          <w:sz w:val="30"/>
          <w:szCs w:val="30"/>
        </w:rPr>
        <w:t xml:space="preserve"> </w:t>
      </w:r>
      <w:r w:rsidRPr="007A64C8">
        <w:rPr>
          <w:rFonts w:ascii="Angsana New" w:hAnsi="Angsana New"/>
          <w:sz w:val="30"/>
          <w:szCs w:val="30"/>
          <w:cs/>
        </w:rPr>
        <w:t>และให้บริการด้านวัตถุอันตรายทุกประเภท</w:t>
      </w:r>
      <w:r w:rsidRPr="007A64C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 </w:t>
      </w:r>
      <w:r w:rsidRPr="00833E05">
        <w:rPr>
          <w:rFonts w:ascii="Angsana New" w:hAnsi="Angsana New" w:hint="cs"/>
          <w:sz w:val="30"/>
          <w:szCs w:val="30"/>
          <w:cs/>
        </w:rPr>
        <w:t xml:space="preserve">ณ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</w:rPr>
        <w:t>31</w:t>
      </w:r>
      <w:r w:rsidRPr="00833E0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3E05">
        <w:rPr>
          <w:rFonts w:ascii="Angsana New" w:hAnsi="Angsana New" w:hint="cs"/>
          <w:sz w:val="30"/>
          <w:szCs w:val="30"/>
          <w:cs/>
        </w:rPr>
        <w:t xml:space="preserve"> </w:t>
      </w:r>
      <w:r w:rsidRPr="00B760B1">
        <w:rPr>
          <w:rFonts w:ascii="Angsana New" w:hAnsi="Angsana New"/>
          <w:sz w:val="30"/>
          <w:szCs w:val="30"/>
        </w:rPr>
        <w:t xml:space="preserve">2566 </w:t>
      </w:r>
      <w:r w:rsidRPr="00B760B1">
        <w:rPr>
          <w:rFonts w:ascii="Angsana New" w:hAnsi="Angsana New" w:hint="cs"/>
          <w:sz w:val="30"/>
          <w:szCs w:val="30"/>
          <w:cs/>
        </w:rPr>
        <w:t xml:space="preserve"> ยังไม่ได้เริ่มดำเนิน</w:t>
      </w:r>
      <w:r w:rsidRPr="00B760B1">
        <w:rPr>
          <w:rFonts w:ascii="Angsana New" w:hAnsi="Angsana New"/>
          <w:sz w:val="30"/>
          <w:szCs w:val="30"/>
          <w:cs/>
        </w:rPr>
        <w:t>พาณิชยกิจ</w:t>
      </w:r>
      <w:r w:rsidRPr="00B760B1">
        <w:rPr>
          <w:rFonts w:ascii="Angsana New" w:hAnsi="Angsana New" w:hint="cs"/>
          <w:sz w:val="30"/>
          <w:szCs w:val="30"/>
          <w:cs/>
        </w:rPr>
        <w:t xml:space="preserve">ใดๆ </w:t>
      </w:r>
      <w:r w:rsidR="00B760B1" w:rsidRPr="00B760B1">
        <w:rPr>
          <w:rFonts w:ascii="Angsana New" w:hAnsi="Angsana New"/>
          <w:sz w:val="30"/>
          <w:szCs w:val="30"/>
          <w:cs/>
        </w:rPr>
        <w:t>โดยส่วนแบ่ง</w:t>
      </w:r>
      <w:r w:rsidR="00B760B1">
        <w:rPr>
          <w:rFonts w:ascii="Angsana New" w:hAnsi="Angsana New" w:hint="cs"/>
          <w:sz w:val="30"/>
          <w:szCs w:val="30"/>
          <w:cs/>
        </w:rPr>
        <w:t>กำไร</w:t>
      </w:r>
      <w:r w:rsidR="00B760B1" w:rsidRPr="00B760B1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760B1" w:rsidRPr="00B760B1">
        <w:rPr>
          <w:rFonts w:ascii="Angsana New" w:hAnsi="Angsana New"/>
          <w:sz w:val="30"/>
          <w:szCs w:val="30"/>
        </w:rPr>
        <w:t>30</w:t>
      </w:r>
      <w:r w:rsidR="00B760B1" w:rsidRPr="00B760B1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760B1" w:rsidRPr="00B760B1">
        <w:rPr>
          <w:rFonts w:ascii="Angsana New" w:hAnsi="Angsana New"/>
          <w:sz w:val="30"/>
          <w:szCs w:val="30"/>
        </w:rPr>
        <w:t>2567</w:t>
      </w:r>
      <w:r w:rsidR="00B760B1" w:rsidRPr="00B760B1">
        <w:rPr>
          <w:rFonts w:ascii="Angsana New" w:hAnsi="Angsana New"/>
          <w:sz w:val="30"/>
          <w:szCs w:val="30"/>
          <w:cs/>
        </w:rPr>
        <w:t xml:space="preserve"> มีจำนวนเงินประมาณ </w:t>
      </w:r>
      <w:r w:rsidR="00B760B1" w:rsidRPr="00B760B1">
        <w:rPr>
          <w:rFonts w:ascii="Angsana New" w:hAnsi="Angsana New"/>
          <w:sz w:val="30"/>
          <w:szCs w:val="30"/>
        </w:rPr>
        <w:t>0.01</w:t>
      </w:r>
      <w:r w:rsidR="00B760B1">
        <w:rPr>
          <w:rFonts w:ascii="Angsana New" w:hAnsi="Angsana New"/>
          <w:sz w:val="30"/>
          <w:szCs w:val="30"/>
        </w:rPr>
        <w:t xml:space="preserve"> </w:t>
      </w:r>
      <w:r w:rsidR="00B760B1" w:rsidRPr="00B760B1">
        <w:rPr>
          <w:rFonts w:ascii="Angsana New" w:hAnsi="Angsana New"/>
          <w:sz w:val="30"/>
          <w:szCs w:val="30"/>
          <w:cs/>
        </w:rPr>
        <w:t>ล้านบาท</w:t>
      </w:r>
    </w:p>
    <w:p w14:paraId="1E0A0A3E" w14:textId="77777777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14:paraId="0237B163" w14:textId="77777777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 w:rsidRPr="0004099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</w:t>
      </w:r>
      <w:r w:rsidRPr="00587A5A">
        <w:rPr>
          <w:rFonts w:ascii="Angsana New" w:hAnsi="Angsana New"/>
          <w:b/>
          <w:bCs/>
          <w:sz w:val="30"/>
          <w:szCs w:val="30"/>
          <w:cs/>
        </w:rPr>
        <w:t>แก่บุคคลอื่น</w:t>
      </w:r>
    </w:p>
    <w:p w14:paraId="2D9CD3AB" w14:textId="77777777" w:rsidR="001E74D2" w:rsidRPr="00040998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A10C30B" w14:textId="6E3B4468" w:rsidR="001E74D2" w:rsidRDefault="001E74D2" w:rsidP="007E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573B3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3B3B">
        <w:rPr>
          <w:rFonts w:ascii="Angsana New" w:hAnsi="Angsana New"/>
          <w:sz w:val="30"/>
          <w:szCs w:val="30"/>
        </w:rPr>
        <w:t>3</w:t>
      </w:r>
      <w:r w:rsidRPr="00573B3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573B3B">
        <w:rPr>
          <w:rFonts w:ascii="Angsana New" w:hAnsi="Angsana New"/>
          <w:sz w:val="30"/>
          <w:szCs w:val="30"/>
        </w:rPr>
        <w:t>2567</w:t>
      </w:r>
      <w:r w:rsidRPr="00573B3B">
        <w:rPr>
          <w:rFonts w:ascii="Angsana New" w:hAnsi="Angsana New" w:hint="cs"/>
          <w:sz w:val="30"/>
          <w:szCs w:val="30"/>
          <w:cs/>
        </w:rPr>
        <w:t xml:space="preserve"> บริษัทมีการให้กู้ยืมเงินจำนวน </w:t>
      </w:r>
      <w:r w:rsidRPr="00573B3B">
        <w:rPr>
          <w:rFonts w:ascii="Angsana New" w:hAnsi="Angsana New"/>
          <w:sz w:val="30"/>
          <w:szCs w:val="30"/>
        </w:rPr>
        <w:t>4</w:t>
      </w:r>
      <w:r w:rsidRPr="00573B3B">
        <w:rPr>
          <w:rFonts w:ascii="Angsana New" w:hAnsi="Angsana New" w:hint="cs"/>
          <w:sz w:val="30"/>
          <w:szCs w:val="30"/>
          <w:cs/>
        </w:rPr>
        <w:t xml:space="preserve"> ล้านบาทแก่บุคคลที่ไม่เกี่ยวข้องกันท่านหนึ่งซึ่งเป็นผู้บริหารของบริษัทคู่ค้ากับบริษัท การให้กู้ยืมดังกล่าวมีอัตราดอกเบี้ยร้อยละ </w:t>
      </w:r>
      <w:r w:rsidRPr="00573B3B">
        <w:rPr>
          <w:rFonts w:ascii="Angsana New" w:hAnsi="Angsana New"/>
          <w:sz w:val="30"/>
          <w:szCs w:val="30"/>
        </w:rPr>
        <w:t>12</w:t>
      </w:r>
      <w:r w:rsidRPr="00573B3B">
        <w:rPr>
          <w:rFonts w:ascii="Angsana New" w:hAnsi="Angsana New" w:hint="cs"/>
          <w:sz w:val="30"/>
          <w:szCs w:val="30"/>
          <w:cs/>
        </w:rPr>
        <w:t xml:space="preserve"> ต่อปี โดยจ่ายชำระคืนเป็นรายเดือนจำนวน </w:t>
      </w:r>
      <w:r w:rsidRPr="00573B3B">
        <w:rPr>
          <w:rFonts w:ascii="Angsana New" w:hAnsi="Angsana New"/>
          <w:sz w:val="30"/>
          <w:szCs w:val="30"/>
        </w:rPr>
        <w:t>27</w:t>
      </w:r>
      <w:r w:rsidRPr="00573B3B">
        <w:rPr>
          <w:rFonts w:ascii="Angsana New" w:hAnsi="Angsana New" w:hint="cs"/>
          <w:sz w:val="30"/>
          <w:szCs w:val="30"/>
          <w:cs/>
        </w:rPr>
        <w:t xml:space="preserve"> เดือน เริ่มตั้งแต่เดือนกรกฎาคม </w:t>
      </w:r>
      <w:r w:rsidRPr="00573B3B">
        <w:rPr>
          <w:rFonts w:ascii="Angsana New" w:hAnsi="Angsana New"/>
          <w:sz w:val="30"/>
          <w:szCs w:val="30"/>
        </w:rPr>
        <w:t>2567</w:t>
      </w:r>
      <w:r w:rsidRPr="00573B3B">
        <w:rPr>
          <w:rFonts w:ascii="Angsana New" w:hAnsi="Angsana New" w:hint="cs"/>
          <w:sz w:val="30"/>
          <w:szCs w:val="30"/>
          <w:cs/>
        </w:rPr>
        <w:t xml:space="preserve"> ทั้งนี้ ผู้กู้ยืมได้นำโฉนดที่ดินมาวางเป็นหลักประกันแก่บริษัทในวงเงินจำนอง </w:t>
      </w:r>
      <w:r w:rsidRPr="00573B3B">
        <w:rPr>
          <w:rFonts w:ascii="Angsana New" w:hAnsi="Angsana New"/>
          <w:sz w:val="30"/>
          <w:szCs w:val="30"/>
        </w:rPr>
        <w:t>4</w:t>
      </w:r>
      <w:r w:rsidRPr="00573B3B">
        <w:rPr>
          <w:rFonts w:ascii="Angsana New" w:hAnsi="Angsana New" w:hint="cs"/>
          <w:sz w:val="30"/>
          <w:szCs w:val="30"/>
          <w:cs/>
        </w:rPr>
        <w:t xml:space="preserve"> ล้านบาท เงินให้กู้ยืมนี้ได้รับการอนุมัติโดยที่ประชุมคณะกรรมการบริหารเมื่อวันที่ </w:t>
      </w:r>
      <w:r w:rsidRPr="00573B3B">
        <w:rPr>
          <w:rFonts w:ascii="Angsana New" w:hAnsi="Angsana New"/>
          <w:sz w:val="30"/>
          <w:szCs w:val="30"/>
        </w:rPr>
        <w:t>3</w:t>
      </w:r>
      <w:r w:rsidRPr="00573B3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573B3B">
        <w:rPr>
          <w:rFonts w:ascii="Angsana New" w:hAnsi="Angsana New"/>
          <w:sz w:val="30"/>
          <w:szCs w:val="30"/>
        </w:rPr>
        <w:t>2567</w:t>
      </w:r>
      <w:r w:rsidRPr="00573B3B">
        <w:rPr>
          <w:rFonts w:ascii="Angsana New" w:hAnsi="Angsana New" w:hint="cs"/>
          <w:sz w:val="30"/>
          <w:szCs w:val="30"/>
          <w:cs/>
        </w:rPr>
        <w:t xml:space="preserve"> และให้สัตยาบันโดยที่ประชุมคณะกรรมการบริษัทเมื่อวันที่ </w:t>
      </w:r>
      <w:r w:rsidRPr="00573B3B">
        <w:rPr>
          <w:rFonts w:ascii="Angsana New" w:hAnsi="Angsana New"/>
          <w:sz w:val="30"/>
          <w:szCs w:val="30"/>
        </w:rPr>
        <w:t>15</w:t>
      </w:r>
      <w:r w:rsidRPr="00573B3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573B3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0878A63A" w14:textId="77777777" w:rsidR="001E74D2" w:rsidRDefault="001E74D2" w:rsidP="001E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0A5CEF" w14:textId="531FE7E9" w:rsidR="004B092B" w:rsidRDefault="00040998" w:rsidP="004B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4B092B">
        <w:rPr>
          <w:rFonts w:ascii="Angsana New" w:hAnsi="Angsana New"/>
          <w:b/>
          <w:bCs/>
          <w:sz w:val="30"/>
          <w:szCs w:val="30"/>
        </w:rPr>
        <w:t>.</w:t>
      </w:r>
      <w:r w:rsidR="004B092B"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B092B">
        <w:rPr>
          <w:rFonts w:ascii="Angsana New" w:hAnsi="Angsana New"/>
          <w:b/>
          <w:bCs/>
          <w:sz w:val="30"/>
          <w:szCs w:val="30"/>
          <w:cs/>
        </w:rPr>
        <w:t>–</w:t>
      </w:r>
      <w:r w:rsidR="004B092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719C21FA" w14:textId="77777777" w:rsidR="004B092B" w:rsidRDefault="004B092B" w:rsidP="004B092B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tbl>
      <w:tblPr>
        <w:tblW w:w="9356" w:type="dxa"/>
        <w:tblInd w:w="108" w:type="dxa"/>
        <w:tblLayout w:type="fixed"/>
        <w:tblLook w:val="0100" w:firstRow="0" w:lastRow="0" w:firstColumn="0" w:lastColumn="1" w:noHBand="0" w:noVBand="0"/>
      </w:tblPr>
      <w:tblGrid>
        <w:gridCol w:w="4820"/>
        <w:gridCol w:w="2126"/>
        <w:gridCol w:w="284"/>
        <w:gridCol w:w="2126"/>
      </w:tblGrid>
      <w:tr w:rsidR="004B092B" w:rsidRPr="00F51F88" w14:paraId="74AB8F76" w14:textId="77777777" w:rsidTr="00C57A1A">
        <w:trPr>
          <w:cantSplit/>
        </w:trPr>
        <w:tc>
          <w:tcPr>
            <w:tcW w:w="4820" w:type="dxa"/>
          </w:tcPr>
          <w:p w14:paraId="1812AB69" w14:textId="77777777"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1F46A819" w14:textId="77777777"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14:paraId="4357F441" w14:textId="77777777" w:rsidTr="00C57A1A">
        <w:trPr>
          <w:cantSplit/>
          <w:trHeight w:val="370"/>
        </w:trPr>
        <w:tc>
          <w:tcPr>
            <w:tcW w:w="4820" w:type="dxa"/>
          </w:tcPr>
          <w:p w14:paraId="74AB8D89" w14:textId="77777777"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461C1B8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51A0E9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96E83C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11ADA015" w14:textId="77777777" w:rsidTr="00C57A1A">
        <w:trPr>
          <w:cantSplit/>
        </w:trPr>
        <w:tc>
          <w:tcPr>
            <w:tcW w:w="4820" w:type="dxa"/>
          </w:tcPr>
          <w:p w14:paraId="20422CC5" w14:textId="34703D81" w:rsidR="00ED11C1" w:rsidRPr="00161CAE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25BC3C2A" w14:textId="645FFB2D" w:rsidR="00ED11C1" w:rsidRPr="00666554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1D2956">
              <w:rPr>
                <w:rFonts w:ascii="Angsana New" w:hAnsi="Angsana New"/>
                <w:bCs/>
                <w:sz w:val="30"/>
                <w:szCs w:val="30"/>
              </w:rPr>
              <w:t>281,706</w:t>
            </w:r>
          </w:p>
        </w:tc>
        <w:tc>
          <w:tcPr>
            <w:tcW w:w="284" w:type="dxa"/>
          </w:tcPr>
          <w:p w14:paraId="415CCC62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0199D20" w14:textId="7F6DCDAB" w:rsidR="00ED11C1" w:rsidRPr="009B11E9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B11E9">
              <w:rPr>
                <w:rFonts w:ascii="Angsana New" w:hAnsi="Angsana New"/>
                <w:bCs/>
                <w:sz w:val="30"/>
                <w:szCs w:val="30"/>
              </w:rPr>
              <w:t>185,027</w:t>
            </w:r>
          </w:p>
        </w:tc>
      </w:tr>
      <w:tr w:rsidR="00ED11C1" w:rsidRPr="00E24209" w14:paraId="0460226D" w14:textId="77777777" w:rsidTr="00C57A1A">
        <w:trPr>
          <w:cantSplit/>
        </w:trPr>
        <w:tc>
          <w:tcPr>
            <w:tcW w:w="4820" w:type="dxa"/>
          </w:tcPr>
          <w:p w14:paraId="293172A3" w14:textId="77777777" w:rsidR="00ED11C1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799F9" w14:textId="1005A747" w:rsidR="00ED11C1" w:rsidRPr="00867CFA" w:rsidRDefault="00ED11C1" w:rsidP="007D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7CFA">
              <w:rPr>
                <w:rFonts w:ascii="Angsana New" w:hAnsi="Angsana New"/>
                <w:sz w:val="30"/>
                <w:szCs w:val="30"/>
              </w:rPr>
              <w:t>(</w:t>
            </w:r>
            <w:r w:rsidR="00867CFA" w:rsidRPr="00867CFA">
              <w:rPr>
                <w:rFonts w:ascii="Angsana New" w:hAnsi="Angsana New"/>
                <w:sz w:val="30"/>
                <w:szCs w:val="30"/>
              </w:rPr>
              <w:t>13</w:t>
            </w:r>
            <w:r w:rsidRPr="00867C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3AADF97" w14:textId="77777777" w:rsidR="00ED11C1" w:rsidRPr="002A2556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D50808B" w14:textId="01EF3C39" w:rsidR="00ED11C1" w:rsidRPr="009B11E9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1E9">
              <w:rPr>
                <w:rFonts w:ascii="Angsana New" w:hAnsi="Angsana New"/>
                <w:sz w:val="30"/>
                <w:szCs w:val="30"/>
              </w:rPr>
              <w:t>(</w:t>
            </w:r>
            <w:r w:rsidR="009B11E9" w:rsidRPr="009B11E9">
              <w:rPr>
                <w:rFonts w:ascii="Angsana New" w:hAnsi="Angsana New"/>
                <w:sz w:val="30"/>
                <w:szCs w:val="30"/>
              </w:rPr>
              <w:t>1,215</w:t>
            </w:r>
            <w:r w:rsidRPr="009B11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11C1" w:rsidRPr="00E24209" w14:paraId="45EB4847" w14:textId="77777777" w:rsidTr="00C57A1A">
        <w:trPr>
          <w:cantSplit/>
        </w:trPr>
        <w:tc>
          <w:tcPr>
            <w:tcW w:w="4820" w:type="dxa"/>
          </w:tcPr>
          <w:p w14:paraId="77155F79" w14:textId="37D94449" w:rsidR="00ED11C1" w:rsidRPr="00161CAE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2A255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A255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CA7C9" w14:textId="4AEADCC3" w:rsidR="00ED11C1" w:rsidRPr="00867CFA" w:rsidRDefault="00545627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67CFA">
              <w:rPr>
                <w:rFonts w:ascii="Angsana New" w:hAnsi="Angsana New"/>
                <w:bCs/>
                <w:sz w:val="30"/>
                <w:szCs w:val="30"/>
              </w:rPr>
              <w:t>281,6</w:t>
            </w:r>
            <w:r w:rsidR="00867CFA" w:rsidRPr="00867CFA"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  <w:tc>
          <w:tcPr>
            <w:tcW w:w="284" w:type="dxa"/>
          </w:tcPr>
          <w:p w14:paraId="3CBD8331" w14:textId="77777777" w:rsidR="00ED11C1" w:rsidRPr="002A2556" w:rsidRDefault="00ED11C1" w:rsidP="00ED11C1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4D5EB8FB" w14:textId="369005DE" w:rsidR="00ED11C1" w:rsidRPr="009B11E9" w:rsidRDefault="009B11E9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B11E9">
              <w:rPr>
                <w:rFonts w:ascii="Angsana New" w:hAnsi="Angsana New"/>
                <w:bCs/>
                <w:sz w:val="30"/>
                <w:szCs w:val="30"/>
              </w:rPr>
              <w:t>183,812</w:t>
            </w:r>
          </w:p>
        </w:tc>
      </w:tr>
    </w:tbl>
    <w:p w14:paraId="6E40B67D" w14:textId="77777777" w:rsidR="004B092B" w:rsidRPr="00FC744A" w:rsidRDefault="004B092B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A39DA5F" w14:textId="7A133287" w:rsidR="00C57A1A" w:rsidRDefault="00C57A1A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5F061A">
        <w:rPr>
          <w:rFonts w:ascii="Angsana New" w:hAnsi="Angsana New" w:hint="cs"/>
          <w:sz w:val="30"/>
          <w:szCs w:val="30"/>
          <w:cs/>
        </w:rPr>
        <w:t>ซึ่งถือครองไว้เพื่อหาประโยชน์จากรายได้ค่าเช่า</w:t>
      </w:r>
      <w:r>
        <w:rPr>
          <w:rFonts w:ascii="Angsana New" w:hAnsi="Angsana New" w:hint="cs"/>
          <w:sz w:val="30"/>
          <w:szCs w:val="30"/>
          <w:cs/>
        </w:rPr>
        <w:t>ตามอายุสัญญา</w:t>
      </w:r>
      <w:r w:rsidRPr="00DE3906">
        <w:rPr>
          <w:rFonts w:ascii="Angsana New" w:hAnsi="Angsana New" w:hint="cs"/>
          <w:sz w:val="30"/>
          <w:szCs w:val="30"/>
          <w:cs/>
        </w:rPr>
        <w:t>เช่าซึ่งมีอายุ</w:t>
      </w:r>
      <w:r w:rsidRPr="00DE3906">
        <w:rPr>
          <w:rFonts w:ascii="Angsana New" w:hAnsi="Angsana New"/>
          <w:sz w:val="30"/>
          <w:szCs w:val="30"/>
        </w:rPr>
        <w:t xml:space="preserve"> 1</w:t>
      </w:r>
      <w:r w:rsidRPr="00DE3906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DE3906">
        <w:rPr>
          <w:rFonts w:ascii="Angsana New" w:hAnsi="Angsana New"/>
          <w:sz w:val="30"/>
          <w:szCs w:val="30"/>
        </w:rPr>
        <w:t>30</w:t>
      </w:r>
      <w:r w:rsidRPr="00DE3906">
        <w:rPr>
          <w:rFonts w:ascii="Angsana New" w:hAnsi="Angsana New" w:hint="cs"/>
          <w:sz w:val="30"/>
          <w:szCs w:val="30"/>
          <w:cs/>
        </w:rPr>
        <w:t xml:space="preserve"> ปี</w:t>
      </w:r>
      <w:r w:rsidRPr="005F061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FC3074" w14:textId="77777777" w:rsidR="008D23FE" w:rsidRPr="00050905" w:rsidRDefault="008D23FE" w:rsidP="00C57A1A">
      <w:pPr>
        <w:pStyle w:val="NoSpacing"/>
        <w:rPr>
          <w:rFonts w:ascii="Angsana New" w:hAnsi="Angsana New"/>
          <w:sz w:val="16"/>
          <w:szCs w:val="16"/>
        </w:rPr>
      </w:pPr>
    </w:p>
    <w:p w14:paraId="75EA837D" w14:textId="77777777" w:rsidR="001E74D2" w:rsidRDefault="001E74D2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9BB5ED" w14:textId="77777777" w:rsidR="001E74D2" w:rsidRDefault="001E74D2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178C8D" w14:textId="77777777" w:rsidR="001E74D2" w:rsidRDefault="001E74D2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2E591" w14:textId="77777777" w:rsidR="001E74D2" w:rsidRDefault="001E74D2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DD84F7" w14:textId="1E77B978" w:rsid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4B6F3E">
        <w:rPr>
          <w:rFonts w:ascii="Angsana New" w:hAnsi="Angsana New"/>
          <w:sz w:val="30"/>
          <w:szCs w:val="30"/>
          <w:cs/>
        </w:rPr>
        <w:lastRenderedPageBreak/>
        <w:t>มูลค่ายุติธรรม</w:t>
      </w:r>
      <w:r w:rsidR="00E55915">
        <w:rPr>
          <w:rFonts w:ascii="Angsana New" w:hAnsi="Angsana New" w:hint="cs"/>
          <w:sz w:val="30"/>
          <w:szCs w:val="30"/>
          <w:cs/>
        </w:rPr>
        <w:t>ล่าสุด</w:t>
      </w:r>
      <w:r w:rsidRPr="004B6F3E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</w:t>
      </w:r>
      <w:r w:rsidR="00987AE1">
        <w:rPr>
          <w:rFonts w:ascii="Angsana New" w:hAnsi="Angsana New" w:hint="cs"/>
          <w:sz w:val="30"/>
          <w:szCs w:val="30"/>
          <w:cs/>
        </w:rPr>
        <w:t>ซึ่ง</w:t>
      </w:r>
      <w:r w:rsidRPr="004B6F3E">
        <w:rPr>
          <w:rFonts w:ascii="Angsana New" w:hAnsi="Angsana New"/>
          <w:sz w:val="30"/>
          <w:szCs w:val="30"/>
          <w:cs/>
        </w:rPr>
        <w:t>ประเมินราคาโดย</w:t>
      </w:r>
      <w:r w:rsidR="00987AE1">
        <w:rPr>
          <w:rFonts w:ascii="Angsana New" w:hAnsi="Angsana New" w:hint="cs"/>
          <w:sz w:val="30"/>
          <w:szCs w:val="30"/>
          <w:cs/>
        </w:rPr>
        <w:t>บริษัท</w:t>
      </w:r>
      <w:r w:rsidRPr="004B6F3E">
        <w:rPr>
          <w:rFonts w:ascii="Angsana New" w:hAnsi="Angsana New"/>
          <w:sz w:val="30"/>
          <w:szCs w:val="30"/>
          <w:cs/>
        </w:rPr>
        <w:t>ผู้ประเมินราคาอิสระโดย</w:t>
      </w:r>
      <w:r w:rsidRPr="004B6F3E">
        <w:rPr>
          <w:rFonts w:ascii="Angsana New" w:hAnsi="Angsana New" w:hint="cs"/>
          <w:sz w:val="30"/>
          <w:szCs w:val="30"/>
          <w:cs/>
        </w:rPr>
        <w:t>ใช้วิธีต้นทุนทดแทนและ</w:t>
      </w:r>
      <w:r w:rsidRPr="004B6F3E">
        <w:rPr>
          <w:rFonts w:ascii="Angsana New" w:hAnsi="Angsana New"/>
          <w:sz w:val="30"/>
          <w:szCs w:val="30"/>
          <w:cs/>
        </w:rPr>
        <w:t>วิธีเปรียบเทียบราคา</w:t>
      </w:r>
      <w:r w:rsidRPr="004B6F3E">
        <w:rPr>
          <w:rFonts w:ascii="Angsana New" w:hAnsi="Angsana New" w:hint="cs"/>
          <w:sz w:val="30"/>
          <w:szCs w:val="30"/>
          <w:cs/>
        </w:rPr>
        <w:t>ตลาด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42CFC6" w14:textId="77777777" w:rsidR="00C57A1A" w:rsidRP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686"/>
        <w:gridCol w:w="291"/>
        <w:gridCol w:w="1509"/>
        <w:gridCol w:w="327"/>
        <w:gridCol w:w="3685"/>
      </w:tblGrid>
      <w:tr w:rsidR="00C57A1A" w:rsidRPr="00EA0007" w14:paraId="70881BCB" w14:textId="77777777" w:rsidTr="00487C8F">
        <w:tc>
          <w:tcPr>
            <w:tcW w:w="3686" w:type="dxa"/>
          </w:tcPr>
          <w:p w14:paraId="5729A2D0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7357F521" w14:textId="77777777" w:rsidR="00C57A1A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063DE97" w14:textId="77777777" w:rsidR="00C57A1A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27" w:type="dxa"/>
          </w:tcPr>
          <w:p w14:paraId="625EF409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</w:tcPr>
          <w:p w14:paraId="6FC4EB69" w14:textId="77777777" w:rsidR="00C57A1A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7A1A" w:rsidRPr="00EA0007" w14:paraId="12169F24" w14:textId="77777777" w:rsidTr="00487C8F">
        <w:tc>
          <w:tcPr>
            <w:tcW w:w="3686" w:type="dxa"/>
          </w:tcPr>
          <w:p w14:paraId="309F364E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66F3160A" w14:textId="77777777" w:rsidR="00C57A1A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16A17752" w14:textId="77777777" w:rsidR="00C57A1A" w:rsidRPr="006765E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27" w:type="dxa"/>
          </w:tcPr>
          <w:p w14:paraId="4B6B37AA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B435B68" w14:textId="77777777" w:rsidR="00C57A1A" w:rsidRPr="00EA0007" w:rsidRDefault="00C57A1A" w:rsidP="009117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C57A1A" w:rsidRPr="00EA0007" w14:paraId="25159BB7" w14:textId="77777777" w:rsidTr="00E55915">
        <w:tc>
          <w:tcPr>
            <w:tcW w:w="3686" w:type="dxa"/>
          </w:tcPr>
          <w:p w14:paraId="08E3F362" w14:textId="77777777" w:rsidR="00C57A1A" w:rsidRPr="00BB0D13" w:rsidRDefault="00C57A1A" w:rsidP="009117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2BFCBF22" w14:textId="77777777" w:rsidR="00C57A1A" w:rsidRDefault="00C57A1A" w:rsidP="0091176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A3D4E99" w14:textId="77777777" w:rsidR="00C57A1A" w:rsidRPr="00781571" w:rsidRDefault="00C57A1A" w:rsidP="00911761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7" w:type="dxa"/>
          </w:tcPr>
          <w:p w14:paraId="3CFD15DB" w14:textId="77777777" w:rsidR="00C57A1A" w:rsidRPr="00EA0007" w:rsidRDefault="00C57A1A" w:rsidP="0091176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14:paraId="543C36F8" w14:textId="18A6495C" w:rsidR="00C57A1A" w:rsidRPr="00923FCB" w:rsidRDefault="00C57A1A" w:rsidP="00E559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A1A" w:rsidRPr="00EA0007" w14:paraId="0BF2BBC5" w14:textId="77777777" w:rsidTr="00E55915">
        <w:tc>
          <w:tcPr>
            <w:tcW w:w="3686" w:type="dxa"/>
          </w:tcPr>
          <w:p w14:paraId="49038A3B" w14:textId="77777777" w:rsidR="00C57A1A" w:rsidRPr="00BB0D13" w:rsidRDefault="00C57A1A" w:rsidP="009117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27DACF9A" w14:textId="77777777" w:rsidR="00C57A1A" w:rsidRDefault="00C57A1A" w:rsidP="0091176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05B1C71" w14:textId="77777777" w:rsidR="00C57A1A" w:rsidRPr="00781571" w:rsidRDefault="00C57A1A" w:rsidP="0091176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342.7</w:t>
            </w:r>
          </w:p>
        </w:tc>
        <w:tc>
          <w:tcPr>
            <w:tcW w:w="327" w:type="dxa"/>
          </w:tcPr>
          <w:p w14:paraId="125ED832" w14:textId="77777777" w:rsidR="00C57A1A" w:rsidRPr="00EA0007" w:rsidRDefault="00C57A1A" w:rsidP="0091176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vAlign w:val="center"/>
          </w:tcPr>
          <w:p w14:paraId="5B98B208" w14:textId="77777777" w:rsidR="00C57A1A" w:rsidRDefault="00C57A1A" w:rsidP="00E559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69C0CE6D" w14:textId="77777777" w:rsidR="00D63E8E" w:rsidRPr="00781571" w:rsidRDefault="00D63E8E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A5CC6D" w14:textId="17425931" w:rsidR="00994B2D" w:rsidRDefault="00040998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994B2D">
        <w:rPr>
          <w:rFonts w:ascii="Angsana New" w:hAnsi="Angsana New"/>
          <w:b/>
          <w:bCs/>
          <w:sz w:val="30"/>
          <w:szCs w:val="30"/>
          <w:cs/>
        </w:rPr>
        <w:t>–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AA0448B" w14:textId="77777777"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tbl>
      <w:tblPr>
        <w:tblW w:w="9356" w:type="dxa"/>
        <w:tblInd w:w="108" w:type="dxa"/>
        <w:tblLayout w:type="fixed"/>
        <w:tblLook w:val="0100" w:firstRow="0" w:lastRow="0" w:firstColumn="0" w:lastColumn="1" w:noHBand="0" w:noVBand="0"/>
      </w:tblPr>
      <w:tblGrid>
        <w:gridCol w:w="4820"/>
        <w:gridCol w:w="2126"/>
        <w:gridCol w:w="284"/>
        <w:gridCol w:w="2126"/>
      </w:tblGrid>
      <w:tr w:rsidR="00994B2D" w:rsidRPr="00F51F88" w14:paraId="5E413C7C" w14:textId="77777777" w:rsidTr="00C57A1A">
        <w:trPr>
          <w:cantSplit/>
        </w:trPr>
        <w:tc>
          <w:tcPr>
            <w:tcW w:w="4820" w:type="dxa"/>
          </w:tcPr>
          <w:p w14:paraId="44216222" w14:textId="77777777"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4FBE9AB0" w14:textId="77777777"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14:paraId="552DE85F" w14:textId="77777777" w:rsidTr="00C57A1A">
        <w:trPr>
          <w:cantSplit/>
          <w:trHeight w:val="370"/>
        </w:trPr>
        <w:tc>
          <w:tcPr>
            <w:tcW w:w="4820" w:type="dxa"/>
          </w:tcPr>
          <w:p w14:paraId="07BA4621" w14:textId="77777777"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02114BE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256BB4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A1B874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46CEACD4" w14:textId="77777777" w:rsidTr="00751BB3">
        <w:trPr>
          <w:cantSplit/>
        </w:trPr>
        <w:tc>
          <w:tcPr>
            <w:tcW w:w="4820" w:type="dxa"/>
          </w:tcPr>
          <w:p w14:paraId="5D38611F" w14:textId="2F521D66" w:rsidR="00ED11C1" w:rsidRPr="00161CAE" w:rsidRDefault="00ED11C1" w:rsidP="00ED11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56F2CF95" w14:textId="3DFA5E67" w:rsidR="00ED11C1" w:rsidRP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D11C1">
              <w:rPr>
                <w:rFonts w:ascii="Angsana New" w:hAnsi="Angsana New"/>
                <w:sz w:val="30"/>
                <w:szCs w:val="30"/>
              </w:rPr>
              <w:t>1,412,190</w:t>
            </w:r>
          </w:p>
        </w:tc>
        <w:tc>
          <w:tcPr>
            <w:tcW w:w="284" w:type="dxa"/>
          </w:tcPr>
          <w:p w14:paraId="3C12617E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832FADD" w14:textId="42AAB1BC" w:rsidR="00ED11C1" w:rsidRPr="00ED11C1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D11C1">
              <w:rPr>
                <w:rFonts w:asciiTheme="majorBidi" w:hAnsiTheme="majorBidi" w:cstheme="majorBidi"/>
                <w:sz w:val="30"/>
                <w:szCs w:val="30"/>
              </w:rPr>
              <w:t>673,580</w:t>
            </w:r>
          </w:p>
        </w:tc>
      </w:tr>
      <w:tr w:rsidR="00751BB3" w:rsidRPr="00E24209" w14:paraId="383EDC82" w14:textId="77777777" w:rsidTr="00C57A1A">
        <w:trPr>
          <w:cantSplit/>
        </w:trPr>
        <w:tc>
          <w:tcPr>
            <w:tcW w:w="4820" w:type="dxa"/>
          </w:tcPr>
          <w:p w14:paraId="01C911DE" w14:textId="77777777" w:rsidR="00751BB3" w:rsidRDefault="00751BB3" w:rsidP="00751B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14:paraId="19BF24C1" w14:textId="4E79E6D9" w:rsidR="00751BB3" w:rsidRPr="00751BB3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1BB3">
              <w:rPr>
                <w:rFonts w:ascii="Angsana New" w:hAnsi="Angsana New"/>
                <w:bCs/>
                <w:sz w:val="30"/>
                <w:szCs w:val="30"/>
              </w:rPr>
              <w:t>90,568</w:t>
            </w:r>
          </w:p>
        </w:tc>
        <w:tc>
          <w:tcPr>
            <w:tcW w:w="284" w:type="dxa"/>
          </w:tcPr>
          <w:p w14:paraId="54F1AEF2" w14:textId="77777777" w:rsidR="00751BB3" w:rsidRPr="002A2556" w:rsidRDefault="00751BB3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56D1588C" w14:textId="5A30C5B3" w:rsidR="00751BB3" w:rsidRPr="009B11E9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11E9">
              <w:rPr>
                <w:rFonts w:ascii="Angsana New" w:hAnsi="Angsana New"/>
                <w:bCs/>
                <w:sz w:val="30"/>
                <w:szCs w:val="30"/>
              </w:rPr>
              <w:t>76,792</w:t>
            </w:r>
          </w:p>
        </w:tc>
      </w:tr>
      <w:tr w:rsidR="00751BB3" w:rsidRPr="00E24209" w14:paraId="4EC8EFD9" w14:textId="77777777" w:rsidTr="00A76B5A">
        <w:trPr>
          <w:cantSplit/>
        </w:trPr>
        <w:tc>
          <w:tcPr>
            <w:tcW w:w="4820" w:type="dxa"/>
          </w:tcPr>
          <w:p w14:paraId="5E9E4569" w14:textId="77777777" w:rsidR="00751BB3" w:rsidRPr="00161CAE" w:rsidRDefault="00751BB3" w:rsidP="00751B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D9B358" w14:textId="140D892F" w:rsidR="00751BB3" w:rsidRPr="00751BB3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1BB3">
              <w:rPr>
                <w:rFonts w:ascii="Angsana New" w:hAnsi="Angsana New"/>
                <w:sz w:val="30"/>
                <w:szCs w:val="30"/>
              </w:rPr>
              <w:t>(6,896)</w:t>
            </w:r>
          </w:p>
        </w:tc>
        <w:tc>
          <w:tcPr>
            <w:tcW w:w="284" w:type="dxa"/>
          </w:tcPr>
          <w:p w14:paraId="52C22DE1" w14:textId="77777777" w:rsidR="00751BB3" w:rsidRPr="002A2556" w:rsidRDefault="00751BB3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14:paraId="7E66F4C4" w14:textId="601EF37F" w:rsidR="00751BB3" w:rsidRPr="009B11E9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1E9">
              <w:rPr>
                <w:rFonts w:ascii="Angsana New" w:hAnsi="Angsana New"/>
                <w:sz w:val="30"/>
                <w:szCs w:val="30"/>
              </w:rPr>
              <w:t>(6,190)</w:t>
            </w:r>
          </w:p>
        </w:tc>
      </w:tr>
      <w:tr w:rsidR="00751BB3" w:rsidRPr="00E24209" w14:paraId="61A3F471" w14:textId="77777777" w:rsidTr="00D15342">
        <w:trPr>
          <w:cantSplit/>
        </w:trPr>
        <w:tc>
          <w:tcPr>
            <w:tcW w:w="4820" w:type="dxa"/>
          </w:tcPr>
          <w:p w14:paraId="0DA6405C" w14:textId="44555C6E" w:rsidR="00751BB3" w:rsidRDefault="00751BB3" w:rsidP="00751B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รับโอนจากสินทรัพย์สิทธิการใช้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14:paraId="3DFFCBCF" w14:textId="23817F48" w:rsidR="00751BB3" w:rsidRPr="00751BB3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1BB3">
              <w:rPr>
                <w:rFonts w:ascii="Angsana New" w:hAnsi="Angsana New"/>
                <w:bCs/>
                <w:sz w:val="30"/>
                <w:szCs w:val="30"/>
              </w:rPr>
              <w:t>2,908</w:t>
            </w:r>
          </w:p>
        </w:tc>
        <w:tc>
          <w:tcPr>
            <w:tcW w:w="284" w:type="dxa"/>
          </w:tcPr>
          <w:p w14:paraId="193A9B7E" w14:textId="77777777" w:rsidR="00751BB3" w:rsidRPr="002A2556" w:rsidRDefault="00751BB3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786BFBB3" w14:textId="77777777" w:rsidR="00751BB3" w:rsidRPr="009B11E9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1E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751BB3" w:rsidRPr="00E24209" w14:paraId="06539130" w14:textId="77777777" w:rsidTr="00662255">
        <w:trPr>
          <w:cantSplit/>
        </w:trPr>
        <w:tc>
          <w:tcPr>
            <w:tcW w:w="4820" w:type="dxa"/>
          </w:tcPr>
          <w:p w14:paraId="19F9E18B" w14:textId="3FEEB4BC" w:rsidR="00751BB3" w:rsidRDefault="00751BB3" w:rsidP="00751B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ลดลงจากการสูญเสียอำนาจการควบคุมในบริษัทย่อย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4E5875" w14:textId="4398645E" w:rsidR="00751BB3" w:rsidRPr="00751BB3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1BB3">
              <w:rPr>
                <w:rFonts w:ascii="Angsana New" w:hAnsi="Angsana New"/>
                <w:sz w:val="30"/>
                <w:szCs w:val="30"/>
              </w:rPr>
              <w:t>(4,447)</w:t>
            </w:r>
          </w:p>
        </w:tc>
        <w:tc>
          <w:tcPr>
            <w:tcW w:w="284" w:type="dxa"/>
          </w:tcPr>
          <w:p w14:paraId="32A43481" w14:textId="77777777" w:rsidR="00751BB3" w:rsidRPr="002A2556" w:rsidRDefault="00751BB3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607F14F3" w14:textId="484F3C58" w:rsidR="00751BB3" w:rsidRPr="009B11E9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1E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751BB3" w:rsidRPr="00E24209" w14:paraId="30101A36" w14:textId="77777777" w:rsidTr="00C57A1A">
        <w:trPr>
          <w:cantSplit/>
        </w:trPr>
        <w:tc>
          <w:tcPr>
            <w:tcW w:w="4820" w:type="dxa"/>
          </w:tcPr>
          <w:p w14:paraId="69E57AF9" w14:textId="77777777" w:rsidR="00751BB3" w:rsidRDefault="00751BB3" w:rsidP="00751BB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A030" w14:textId="4853573D" w:rsidR="00751BB3" w:rsidRPr="00751BB3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1BB3">
              <w:rPr>
                <w:rFonts w:ascii="Angsana New" w:hAnsi="Angsana New"/>
                <w:sz w:val="30"/>
                <w:szCs w:val="30"/>
              </w:rPr>
              <w:t>(78,008)</w:t>
            </w:r>
          </w:p>
        </w:tc>
        <w:tc>
          <w:tcPr>
            <w:tcW w:w="284" w:type="dxa"/>
          </w:tcPr>
          <w:p w14:paraId="0A2D2356" w14:textId="77777777" w:rsidR="00751BB3" w:rsidRPr="002A2556" w:rsidRDefault="00751BB3" w:rsidP="00751BB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0B1622D" w14:textId="7E997B09" w:rsidR="00751BB3" w:rsidRPr="009B11E9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11E9">
              <w:rPr>
                <w:rFonts w:ascii="Angsana New" w:hAnsi="Angsana New"/>
                <w:sz w:val="30"/>
                <w:szCs w:val="30"/>
              </w:rPr>
              <w:t>(38,011)</w:t>
            </w:r>
          </w:p>
        </w:tc>
      </w:tr>
      <w:tr w:rsidR="00751BB3" w:rsidRPr="00E24209" w14:paraId="6DADBF57" w14:textId="77777777" w:rsidTr="00C57A1A">
        <w:trPr>
          <w:cantSplit/>
        </w:trPr>
        <w:tc>
          <w:tcPr>
            <w:tcW w:w="4820" w:type="dxa"/>
          </w:tcPr>
          <w:p w14:paraId="74CA567E" w14:textId="3F64B046" w:rsidR="00751BB3" w:rsidRPr="00161CAE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5130E" w14:textId="3D094699" w:rsidR="00751BB3" w:rsidRPr="00751BB3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51BB3">
              <w:rPr>
                <w:rFonts w:ascii="Angsana New" w:hAnsi="Angsana New"/>
                <w:bCs/>
                <w:sz w:val="30"/>
                <w:szCs w:val="30"/>
              </w:rPr>
              <w:t>1,416,315</w:t>
            </w:r>
          </w:p>
        </w:tc>
        <w:tc>
          <w:tcPr>
            <w:tcW w:w="284" w:type="dxa"/>
          </w:tcPr>
          <w:p w14:paraId="6D98B1E9" w14:textId="77777777" w:rsidR="00751BB3" w:rsidRPr="002A2556" w:rsidRDefault="00751BB3" w:rsidP="00751BB3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5EE2FD5" w14:textId="5A3BB53C" w:rsidR="00751BB3" w:rsidRPr="009B11E9" w:rsidRDefault="00751BB3" w:rsidP="007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B11E9">
              <w:rPr>
                <w:rFonts w:ascii="Angsana New" w:hAnsi="Angsana New"/>
                <w:bCs/>
                <w:sz w:val="30"/>
                <w:szCs w:val="30"/>
              </w:rPr>
              <w:t>706,171</w:t>
            </w:r>
          </w:p>
        </w:tc>
      </w:tr>
    </w:tbl>
    <w:p w14:paraId="2E4B76A7" w14:textId="77777777" w:rsidR="002674CF" w:rsidRDefault="002674C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3338EC" w14:textId="77777777" w:rsidR="002674CF" w:rsidRDefault="002674C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F92EF7" w14:textId="77777777" w:rsidR="001E74D2" w:rsidRDefault="001E74D2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E166B3" w14:textId="77777777" w:rsidR="001E74D2" w:rsidRDefault="001E74D2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C173C4" w14:textId="77777777" w:rsidR="001E74D2" w:rsidRDefault="001E74D2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D75A87" w14:textId="77777777" w:rsidR="001E74D2" w:rsidRDefault="001E74D2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B7DAFD" w14:textId="77777777" w:rsidR="001E74D2" w:rsidRDefault="001E74D2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A2D46D" w14:textId="77777777" w:rsidR="001E74D2" w:rsidRDefault="001E74D2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D6AA45" w14:textId="77777777" w:rsidR="001E74D2" w:rsidRDefault="001E74D2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57332A" w14:textId="77777777" w:rsidR="001E74D2" w:rsidRDefault="001E74D2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201C50" w14:textId="2013A87B"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40998">
        <w:rPr>
          <w:rFonts w:ascii="Angsana New" w:hAnsi="Angsana New"/>
          <w:b/>
          <w:bCs/>
          <w:sz w:val="30"/>
          <w:szCs w:val="30"/>
        </w:rPr>
        <w:t>1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04EB212D" w14:textId="77777777" w:rsidR="00CF12B5" w:rsidRPr="00F94500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5"/>
        <w:gridCol w:w="284"/>
        <w:gridCol w:w="1276"/>
        <w:gridCol w:w="283"/>
        <w:gridCol w:w="1276"/>
        <w:gridCol w:w="284"/>
        <w:gridCol w:w="1275"/>
      </w:tblGrid>
      <w:tr w:rsidR="00CF12B5" w:rsidRPr="004F07C8" w14:paraId="75DC5407" w14:textId="77777777" w:rsidTr="002A2556">
        <w:trPr>
          <w:cantSplit/>
        </w:trPr>
        <w:tc>
          <w:tcPr>
            <w:tcW w:w="3686" w:type="dxa"/>
          </w:tcPr>
          <w:p w14:paraId="4B647557" w14:textId="77777777"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7F67B12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14:paraId="4180764D" w14:textId="77777777" w:rsidTr="002A2556">
        <w:trPr>
          <w:cantSplit/>
        </w:trPr>
        <w:tc>
          <w:tcPr>
            <w:tcW w:w="3686" w:type="dxa"/>
          </w:tcPr>
          <w:p w14:paraId="20907F5D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72DF23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BE71F13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A0022F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A2556" w:rsidRPr="00F51F88" w14:paraId="358EB391" w14:textId="77777777" w:rsidTr="002A2556">
        <w:trPr>
          <w:cantSplit/>
        </w:trPr>
        <w:tc>
          <w:tcPr>
            <w:tcW w:w="3686" w:type="dxa"/>
          </w:tcPr>
          <w:p w14:paraId="78474EC5" w14:textId="77777777" w:rsidR="002A2556" w:rsidRPr="00F51F88" w:rsidRDefault="002A2556" w:rsidP="002A25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A5E3DC" w14:textId="7351F1EA" w:rsidR="002A2556" w:rsidRPr="00E2420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11235859" w14:textId="77777777" w:rsidR="002A2556" w:rsidRPr="00D413D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01179D" w14:textId="74223B70" w:rsidR="002A2556" w:rsidRPr="00E2420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08F3AE3E" w14:textId="77777777" w:rsidR="002A2556" w:rsidRPr="00D413D6" w:rsidRDefault="002A2556" w:rsidP="002A25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02997" w14:textId="677D73B5" w:rsidR="002A2556" w:rsidRPr="00E2420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4F827A5" w14:textId="77777777" w:rsidR="002A2556" w:rsidRPr="00D413D6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15E212" w14:textId="55FE272A" w:rsidR="002A2556" w:rsidRPr="00E2420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CF12B5" w:rsidRPr="00E24209" w14:paraId="4EF68361" w14:textId="77777777" w:rsidTr="002A2556">
        <w:trPr>
          <w:cantSplit/>
        </w:trPr>
        <w:tc>
          <w:tcPr>
            <w:tcW w:w="3686" w:type="dxa"/>
          </w:tcPr>
          <w:p w14:paraId="3E8B9239" w14:textId="77777777"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7578AA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4A2D113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3B8C09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8780FB5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FF75CE" w14:textId="77777777" w:rsidR="00CF12B5" w:rsidRPr="00581F23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35764FD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AC9E8D9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D11C1" w:rsidRPr="00E24209" w14:paraId="2FD4B2B0" w14:textId="77777777" w:rsidTr="002A2556">
        <w:trPr>
          <w:cantSplit/>
        </w:trPr>
        <w:tc>
          <w:tcPr>
            <w:tcW w:w="3686" w:type="dxa"/>
          </w:tcPr>
          <w:p w14:paraId="621B0311" w14:textId="77777777" w:rsidR="00ED11C1" w:rsidRPr="00947518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4151936B" w14:textId="18E9A067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3,494</w:t>
            </w:r>
          </w:p>
        </w:tc>
        <w:tc>
          <w:tcPr>
            <w:tcW w:w="284" w:type="dxa"/>
          </w:tcPr>
          <w:p w14:paraId="71914D74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6E555652" w14:textId="630E32A6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83" w:type="dxa"/>
          </w:tcPr>
          <w:p w14:paraId="5ADD794E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7D83865D" w14:textId="12E1738B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43,659</w:t>
            </w:r>
          </w:p>
        </w:tc>
        <w:tc>
          <w:tcPr>
            <w:tcW w:w="284" w:type="dxa"/>
          </w:tcPr>
          <w:p w14:paraId="39C6A69B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14F255DD" w14:textId="01DFC1EB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</w:tr>
      <w:tr w:rsidR="00ED11C1" w:rsidRPr="00E24209" w14:paraId="5AE57949" w14:textId="77777777" w:rsidTr="002A2556">
        <w:trPr>
          <w:cantSplit/>
        </w:trPr>
        <w:tc>
          <w:tcPr>
            <w:tcW w:w="3686" w:type="dxa"/>
          </w:tcPr>
          <w:p w14:paraId="0DD7D4A5" w14:textId="032512AB" w:rsidR="00ED11C1" w:rsidRPr="00947518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</w:t>
            </w:r>
            <w:r w:rsidR="00487C8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2C057517" w14:textId="755ED638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428,865</w:t>
            </w:r>
          </w:p>
        </w:tc>
        <w:tc>
          <w:tcPr>
            <w:tcW w:w="284" w:type="dxa"/>
          </w:tcPr>
          <w:p w14:paraId="6869C134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3C25DD87" w14:textId="20E52BF1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419,792</w:t>
            </w:r>
          </w:p>
        </w:tc>
        <w:tc>
          <w:tcPr>
            <w:tcW w:w="283" w:type="dxa"/>
          </w:tcPr>
          <w:p w14:paraId="13B064A1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71112D22" w14:textId="2B72F27B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581F23">
              <w:rPr>
                <w:rFonts w:ascii="Angsana New" w:hAnsi="Angsana New"/>
                <w:bCs/>
                <w:sz w:val="30"/>
                <w:szCs w:val="30"/>
              </w:rPr>
              <w:t>,682</w:t>
            </w:r>
          </w:p>
        </w:tc>
        <w:tc>
          <w:tcPr>
            <w:tcW w:w="284" w:type="dxa"/>
          </w:tcPr>
          <w:p w14:paraId="3AFD577B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2411D357" w14:textId="43C74720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283,044</w:t>
            </w:r>
          </w:p>
        </w:tc>
      </w:tr>
      <w:tr w:rsidR="00ED11C1" w:rsidRPr="00E24209" w14:paraId="01BCB46A" w14:textId="77777777" w:rsidTr="002A2556">
        <w:trPr>
          <w:cantSplit/>
        </w:trPr>
        <w:tc>
          <w:tcPr>
            <w:tcW w:w="3686" w:type="dxa"/>
          </w:tcPr>
          <w:p w14:paraId="306AC6B4" w14:textId="77777777" w:rsidR="00ED11C1" w:rsidRPr="00947518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B55B16C" w14:textId="33C44738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432,359</w:t>
            </w:r>
          </w:p>
        </w:tc>
        <w:tc>
          <w:tcPr>
            <w:tcW w:w="284" w:type="dxa"/>
          </w:tcPr>
          <w:p w14:paraId="71844164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CD8C44" w14:textId="5877206F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421,697</w:t>
            </w:r>
          </w:p>
        </w:tc>
        <w:tc>
          <w:tcPr>
            <w:tcW w:w="283" w:type="dxa"/>
          </w:tcPr>
          <w:p w14:paraId="5D8AFF1E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6A09D3" w14:textId="5CBD73E1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323,341</w:t>
            </w:r>
          </w:p>
        </w:tc>
        <w:tc>
          <w:tcPr>
            <w:tcW w:w="284" w:type="dxa"/>
          </w:tcPr>
          <w:p w14:paraId="5707BB05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E9E80B6" w14:textId="5D0715E0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303,177</w:t>
            </w:r>
          </w:p>
        </w:tc>
      </w:tr>
      <w:tr w:rsidR="00ED11C1" w:rsidRPr="00E24209" w14:paraId="485904EA" w14:textId="77777777" w:rsidTr="002A2556">
        <w:trPr>
          <w:cantSplit/>
        </w:trPr>
        <w:tc>
          <w:tcPr>
            <w:tcW w:w="3686" w:type="dxa"/>
          </w:tcPr>
          <w:p w14:paraId="3F62085F" w14:textId="77777777" w:rsidR="00ED11C1" w:rsidRPr="00202D2D" w:rsidRDefault="00ED11C1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EE7F164" w14:textId="77777777" w:rsidR="00ED11C1" w:rsidRPr="002A2556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32461BF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C69CBF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784CB6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23CFBD" w14:textId="77777777" w:rsidR="00ED11C1" w:rsidRPr="00581F23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9E55588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E0F3460" w14:textId="77777777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D11C1" w:rsidRPr="00E24209" w14:paraId="25A3A1A8" w14:textId="77777777" w:rsidTr="002A2556">
        <w:trPr>
          <w:cantSplit/>
        </w:trPr>
        <w:tc>
          <w:tcPr>
            <w:tcW w:w="3686" w:type="dxa"/>
          </w:tcPr>
          <w:p w14:paraId="1A1E6E23" w14:textId="712ABB58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–</w:t>
            </w: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1C73E220" w14:textId="32CE915A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8,752</w:t>
            </w:r>
          </w:p>
        </w:tc>
        <w:tc>
          <w:tcPr>
            <w:tcW w:w="284" w:type="dxa"/>
          </w:tcPr>
          <w:p w14:paraId="24B69BF3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C898735" w14:textId="1D1FCB85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14:paraId="1314AC23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B1C70D1" w14:textId="3D3CD300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2,027</w:t>
            </w:r>
          </w:p>
        </w:tc>
        <w:tc>
          <w:tcPr>
            <w:tcW w:w="284" w:type="dxa"/>
          </w:tcPr>
          <w:p w14:paraId="2D20BAF3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BB0B885" w14:textId="51D589C5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1,125</w:t>
            </w:r>
          </w:p>
        </w:tc>
      </w:tr>
      <w:tr w:rsidR="00ED11C1" w:rsidRPr="00E24209" w14:paraId="6AFF41B7" w14:textId="77777777" w:rsidTr="002A2556">
        <w:trPr>
          <w:cantSplit/>
        </w:trPr>
        <w:tc>
          <w:tcPr>
            <w:tcW w:w="3686" w:type="dxa"/>
          </w:tcPr>
          <w:p w14:paraId="117D6D9F" w14:textId="0F036D00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="00487C8F" w:rsidRPr="00202D2D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13E31A19" w14:textId="6CE6738B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46,591</w:t>
            </w:r>
          </w:p>
        </w:tc>
        <w:tc>
          <w:tcPr>
            <w:tcW w:w="284" w:type="dxa"/>
          </w:tcPr>
          <w:p w14:paraId="0A6CE071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DEAFABD" w14:textId="1A90141C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  <w:tc>
          <w:tcPr>
            <w:tcW w:w="283" w:type="dxa"/>
          </w:tcPr>
          <w:p w14:paraId="0AA1D42B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D552F3D" w14:textId="33E7BFF6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34,348</w:t>
            </w:r>
          </w:p>
        </w:tc>
        <w:tc>
          <w:tcPr>
            <w:tcW w:w="284" w:type="dxa"/>
          </w:tcPr>
          <w:p w14:paraId="48022B26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3E318A" w14:textId="608285CC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25,330</w:t>
            </w:r>
          </w:p>
        </w:tc>
      </w:tr>
      <w:tr w:rsidR="00ED11C1" w:rsidRPr="00E24209" w14:paraId="2BB1B168" w14:textId="77777777" w:rsidTr="002A2556">
        <w:trPr>
          <w:cantSplit/>
        </w:trPr>
        <w:tc>
          <w:tcPr>
            <w:tcW w:w="3686" w:type="dxa"/>
          </w:tcPr>
          <w:p w14:paraId="5D88E75D" w14:textId="30D0508D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275" w:type="dxa"/>
            <w:shd w:val="clear" w:color="auto" w:fill="auto"/>
          </w:tcPr>
          <w:p w14:paraId="6820CB8D" w14:textId="3D48B3B4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41,470</w:t>
            </w:r>
          </w:p>
        </w:tc>
        <w:tc>
          <w:tcPr>
            <w:tcW w:w="284" w:type="dxa"/>
          </w:tcPr>
          <w:p w14:paraId="4D2DC839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7067110A" w14:textId="19A0462B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30,021</w:t>
            </w:r>
          </w:p>
        </w:tc>
        <w:tc>
          <w:tcPr>
            <w:tcW w:w="283" w:type="dxa"/>
          </w:tcPr>
          <w:p w14:paraId="3D05A0C6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BF59463" w14:textId="7661B2C0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35,321</w:t>
            </w:r>
          </w:p>
        </w:tc>
        <w:tc>
          <w:tcPr>
            <w:tcW w:w="284" w:type="dxa"/>
          </w:tcPr>
          <w:p w14:paraId="374A663E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C412EEB" w14:textId="4CDD2169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25,303</w:t>
            </w:r>
          </w:p>
        </w:tc>
      </w:tr>
      <w:tr w:rsidR="00ED11C1" w:rsidRPr="00E24209" w14:paraId="4D2D4729" w14:textId="77777777" w:rsidTr="002A2556">
        <w:trPr>
          <w:cantSplit/>
        </w:trPr>
        <w:tc>
          <w:tcPr>
            <w:tcW w:w="3686" w:type="dxa"/>
          </w:tcPr>
          <w:p w14:paraId="5AEFB9EC" w14:textId="42AEFBA0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auto"/>
          </w:tcPr>
          <w:p w14:paraId="39BC7617" w14:textId="4C977B5A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25,878</w:t>
            </w:r>
          </w:p>
        </w:tc>
        <w:tc>
          <w:tcPr>
            <w:tcW w:w="284" w:type="dxa"/>
          </w:tcPr>
          <w:p w14:paraId="0E0B24A7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5C89DB68" w14:textId="752A7633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42,889</w:t>
            </w:r>
          </w:p>
        </w:tc>
        <w:tc>
          <w:tcPr>
            <w:tcW w:w="283" w:type="dxa"/>
          </w:tcPr>
          <w:p w14:paraId="2FB2FC39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082EF94" w14:textId="13946F78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9,656</w:t>
            </w:r>
          </w:p>
        </w:tc>
        <w:tc>
          <w:tcPr>
            <w:tcW w:w="284" w:type="dxa"/>
          </w:tcPr>
          <w:p w14:paraId="3A2D9E37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1B6639" w14:textId="6C8C20C5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13,707</w:t>
            </w:r>
          </w:p>
        </w:tc>
      </w:tr>
      <w:tr w:rsidR="00ED11C1" w:rsidRPr="00E24209" w14:paraId="44034B3E" w14:textId="77777777" w:rsidTr="002A2556">
        <w:trPr>
          <w:cantSplit/>
        </w:trPr>
        <w:tc>
          <w:tcPr>
            <w:tcW w:w="3686" w:type="dxa"/>
          </w:tcPr>
          <w:p w14:paraId="5D0FE169" w14:textId="4DF81120" w:rsidR="00ED11C1" w:rsidRPr="00202D2D" w:rsidRDefault="00202D2D" w:rsidP="00ED11C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="00ED11C1" w:rsidRPr="00202D2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547711B" w14:textId="5C007B48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7,235</w:t>
            </w:r>
          </w:p>
        </w:tc>
        <w:tc>
          <w:tcPr>
            <w:tcW w:w="284" w:type="dxa"/>
          </w:tcPr>
          <w:p w14:paraId="60CAEB3A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AF08C7" w14:textId="61BA6598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  <w:tc>
          <w:tcPr>
            <w:tcW w:w="283" w:type="dxa"/>
          </w:tcPr>
          <w:p w14:paraId="4CF0AC09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04A4C5" w14:textId="52B0C097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3,400</w:t>
            </w:r>
          </w:p>
        </w:tc>
        <w:tc>
          <w:tcPr>
            <w:tcW w:w="284" w:type="dxa"/>
          </w:tcPr>
          <w:p w14:paraId="7531E8B0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B8A0F3" w14:textId="52D8382A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7,420</w:t>
            </w:r>
          </w:p>
        </w:tc>
      </w:tr>
      <w:tr w:rsidR="00ED11C1" w:rsidRPr="00E24209" w14:paraId="6AD71FC4" w14:textId="77777777" w:rsidTr="002A2556">
        <w:trPr>
          <w:cantSplit/>
        </w:trPr>
        <w:tc>
          <w:tcPr>
            <w:tcW w:w="3686" w:type="dxa"/>
          </w:tcPr>
          <w:p w14:paraId="4D6A4F82" w14:textId="77777777" w:rsidR="00ED11C1" w:rsidRPr="0094751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8FABC" w14:textId="5D21D868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129,926</w:t>
            </w:r>
          </w:p>
        </w:tc>
        <w:tc>
          <w:tcPr>
            <w:tcW w:w="284" w:type="dxa"/>
          </w:tcPr>
          <w:p w14:paraId="76379CDD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89CEAF" w14:textId="77ECEBC9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128,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414</w:t>
            </w:r>
          </w:p>
        </w:tc>
        <w:tc>
          <w:tcPr>
            <w:tcW w:w="283" w:type="dxa"/>
          </w:tcPr>
          <w:p w14:paraId="17CAFED8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9F7431" w14:textId="73E27099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84,752</w:t>
            </w:r>
          </w:p>
        </w:tc>
        <w:tc>
          <w:tcPr>
            <w:tcW w:w="284" w:type="dxa"/>
          </w:tcPr>
          <w:p w14:paraId="3D395FD5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D1E34A9" w14:textId="3D235F51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72,885</w:t>
            </w:r>
          </w:p>
        </w:tc>
      </w:tr>
      <w:tr w:rsidR="00ED11C1" w:rsidRPr="00E24209" w14:paraId="45232A92" w14:textId="77777777" w:rsidTr="002A2556">
        <w:trPr>
          <w:cantSplit/>
        </w:trPr>
        <w:tc>
          <w:tcPr>
            <w:tcW w:w="3686" w:type="dxa"/>
          </w:tcPr>
          <w:p w14:paraId="59EAA361" w14:textId="77777777" w:rsidR="00ED11C1" w:rsidRPr="0094751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A9FC6" w14:textId="51183221" w:rsidR="00ED11C1" w:rsidRPr="00B342CF" w:rsidRDefault="00B342CF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42CF">
              <w:rPr>
                <w:rFonts w:ascii="Angsana New" w:hAnsi="Angsana New"/>
                <w:bCs/>
                <w:sz w:val="30"/>
                <w:szCs w:val="30"/>
              </w:rPr>
              <w:t>562,285</w:t>
            </w:r>
          </w:p>
        </w:tc>
        <w:tc>
          <w:tcPr>
            <w:tcW w:w="284" w:type="dxa"/>
          </w:tcPr>
          <w:p w14:paraId="7620391B" w14:textId="77777777" w:rsidR="00ED11C1" w:rsidRPr="00F0151D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D3BBA44" w14:textId="45FA382E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550,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  <w:tc>
          <w:tcPr>
            <w:tcW w:w="283" w:type="dxa"/>
          </w:tcPr>
          <w:p w14:paraId="0765AD7B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2BCF4F0" w14:textId="2CCDFFA0" w:rsidR="00ED11C1" w:rsidRPr="00581F23" w:rsidRDefault="00581F23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81F23">
              <w:rPr>
                <w:rFonts w:ascii="Angsana New" w:hAnsi="Angsana New"/>
                <w:bCs/>
                <w:sz w:val="30"/>
                <w:szCs w:val="30"/>
              </w:rPr>
              <w:t>408,093</w:t>
            </w:r>
          </w:p>
        </w:tc>
        <w:tc>
          <w:tcPr>
            <w:tcW w:w="284" w:type="dxa"/>
          </w:tcPr>
          <w:p w14:paraId="060D904E" w14:textId="77777777" w:rsidR="00ED11C1" w:rsidRPr="00DF216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165B024" w14:textId="255FBC5F" w:rsidR="00ED11C1" w:rsidRPr="005B1188" w:rsidRDefault="00ED11C1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376,062</w:t>
            </w:r>
          </w:p>
        </w:tc>
      </w:tr>
    </w:tbl>
    <w:p w14:paraId="36E76887" w14:textId="77777777" w:rsidR="002674CF" w:rsidRDefault="002674CF" w:rsidP="002A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614B3E" w14:textId="211B7F17" w:rsidR="002A2556" w:rsidRDefault="002A2556" w:rsidP="002A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40998">
        <w:rPr>
          <w:rFonts w:ascii="Angsana New" w:hAnsi="Angsana New"/>
          <w:b/>
          <w:bCs/>
          <w:sz w:val="30"/>
          <w:szCs w:val="30"/>
        </w:rPr>
        <w:t>2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16622887" w14:textId="77777777" w:rsidR="002A2556" w:rsidRPr="002A2556" w:rsidRDefault="002A2556" w:rsidP="002A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18E57E78" w14:textId="5784B747" w:rsidR="002A2556" w:rsidRPr="002A2556" w:rsidRDefault="002A2556" w:rsidP="002A2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2556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2A2556">
        <w:rPr>
          <w:rFonts w:ascii="Angsana New" w:hAnsi="Angsana New"/>
          <w:sz w:val="30"/>
          <w:szCs w:val="30"/>
        </w:rPr>
        <w:t>2567</w:t>
      </w:r>
      <w:r w:rsidRPr="002A2556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2A2556">
        <w:rPr>
          <w:rFonts w:ascii="Angsana New" w:hAnsi="Angsana New"/>
          <w:sz w:val="30"/>
          <w:szCs w:val="30"/>
        </w:rPr>
        <w:t>29</w:t>
      </w:r>
      <w:r w:rsidRPr="002A2556">
        <w:rPr>
          <w:rFonts w:ascii="Angsana New" w:hAnsi="Angsana New"/>
          <w:sz w:val="30"/>
          <w:szCs w:val="30"/>
          <w:cs/>
        </w:rPr>
        <w:t xml:space="preserve"> เมษายน </w:t>
      </w:r>
      <w:r w:rsidRPr="002A2556">
        <w:rPr>
          <w:rFonts w:ascii="Angsana New" w:hAnsi="Angsana New"/>
          <w:sz w:val="30"/>
          <w:szCs w:val="30"/>
        </w:rPr>
        <w:t>2567</w:t>
      </w:r>
      <w:r w:rsidRPr="002A2556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2A2556">
        <w:rPr>
          <w:rFonts w:ascii="Angsana New" w:hAnsi="Angsana New"/>
          <w:sz w:val="30"/>
          <w:szCs w:val="30"/>
        </w:rPr>
        <w:t xml:space="preserve">2566 </w:t>
      </w:r>
      <w:r w:rsidRPr="002A2556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2A2556">
        <w:rPr>
          <w:rFonts w:ascii="Angsana New" w:hAnsi="Angsana New"/>
          <w:sz w:val="30"/>
          <w:szCs w:val="30"/>
        </w:rPr>
        <w:t>0.01</w:t>
      </w:r>
      <w:r w:rsidRPr="002A2556">
        <w:rPr>
          <w:rFonts w:ascii="Angsana New" w:hAnsi="Angsana New"/>
          <w:sz w:val="30"/>
          <w:szCs w:val="30"/>
          <w:cs/>
        </w:rPr>
        <w:t xml:space="preserve"> บาท เป็นจำนวนเงินรวมไม่เกิน </w:t>
      </w:r>
      <w:r w:rsidRPr="002A2556">
        <w:rPr>
          <w:rFonts w:ascii="Angsana New" w:hAnsi="Angsana New"/>
          <w:sz w:val="30"/>
          <w:szCs w:val="30"/>
        </w:rPr>
        <w:t>27,6</w:t>
      </w:r>
      <w:r w:rsidR="00201358">
        <w:rPr>
          <w:rFonts w:ascii="Angsana New" w:hAnsi="Angsana New"/>
          <w:sz w:val="30"/>
          <w:szCs w:val="30"/>
        </w:rPr>
        <w:t>79</w:t>
      </w:r>
      <w:r w:rsidRPr="002A2556">
        <w:rPr>
          <w:rFonts w:ascii="Angsana New" w:hAnsi="Angsana New"/>
          <w:sz w:val="30"/>
          <w:szCs w:val="30"/>
        </w:rPr>
        <w:t>,3</w:t>
      </w:r>
      <w:r w:rsidR="00201358">
        <w:rPr>
          <w:rFonts w:ascii="Angsana New" w:hAnsi="Angsana New"/>
          <w:sz w:val="30"/>
          <w:szCs w:val="30"/>
        </w:rPr>
        <w:t>98</w:t>
      </w:r>
      <w:r w:rsidRPr="002A2556">
        <w:rPr>
          <w:rFonts w:ascii="Angsana New" w:hAnsi="Angsana New"/>
          <w:sz w:val="30"/>
          <w:szCs w:val="30"/>
        </w:rPr>
        <w:t xml:space="preserve">.81 </w:t>
      </w:r>
      <w:r w:rsidRPr="002A2556">
        <w:rPr>
          <w:rFonts w:ascii="Angsana New" w:hAnsi="Angsana New"/>
          <w:sz w:val="30"/>
          <w:szCs w:val="30"/>
          <w:cs/>
        </w:rPr>
        <w:t xml:space="preserve">บาท </w:t>
      </w:r>
      <w:r w:rsidRPr="002A2556">
        <w:rPr>
          <w:rFonts w:ascii="Angsana New" w:hAnsi="Angsana New" w:hint="cs"/>
          <w:sz w:val="30"/>
          <w:szCs w:val="30"/>
          <w:cs/>
        </w:rPr>
        <w:t>โดยจ่าย</w:t>
      </w:r>
      <w:r w:rsidRPr="002A2556">
        <w:rPr>
          <w:rFonts w:ascii="Angsana New" w:hAnsi="Angsana New"/>
          <w:sz w:val="30"/>
          <w:szCs w:val="30"/>
          <w:cs/>
        </w:rPr>
        <w:t>เงินปันผลให้</w:t>
      </w:r>
      <w:r w:rsidRPr="002A2556">
        <w:rPr>
          <w:rFonts w:ascii="Angsana New" w:hAnsi="Angsana New" w:hint="cs"/>
          <w:sz w:val="30"/>
          <w:szCs w:val="30"/>
          <w:cs/>
        </w:rPr>
        <w:t>แก่</w:t>
      </w:r>
      <w:r w:rsidRPr="002A2556">
        <w:rPr>
          <w:rFonts w:ascii="Angsana New" w:hAnsi="Angsana New"/>
          <w:sz w:val="30"/>
          <w:szCs w:val="30"/>
          <w:cs/>
        </w:rPr>
        <w:t>ผู้ถือหุ้นในวันที่</w:t>
      </w:r>
      <w:r w:rsidRPr="002A2556">
        <w:rPr>
          <w:rFonts w:ascii="Angsana New" w:hAnsi="Angsana New"/>
          <w:sz w:val="30"/>
          <w:szCs w:val="30"/>
        </w:rPr>
        <w:t xml:space="preserve"> 29</w:t>
      </w:r>
      <w:r w:rsidRPr="002A2556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2A2556">
        <w:rPr>
          <w:rFonts w:ascii="Angsana New" w:hAnsi="Angsana New"/>
          <w:sz w:val="30"/>
          <w:szCs w:val="30"/>
        </w:rPr>
        <w:t>2567</w:t>
      </w:r>
    </w:p>
    <w:p w14:paraId="7A4BD28D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8528F8" w14:textId="77777777" w:rsidR="00BD2C57" w:rsidRDefault="00BD2C57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0BE5E2" w14:textId="77777777" w:rsidR="0051257C" w:rsidRDefault="0051257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6CC953" w14:textId="77777777" w:rsidR="00BD2C57" w:rsidRDefault="00BD2C57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3430E5" w14:textId="77777777" w:rsidR="00BD2C57" w:rsidRDefault="00BD2C57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32A8F7" w14:textId="659428F2" w:rsidR="006F6E5C" w:rsidRDefault="004B092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40998">
        <w:rPr>
          <w:rFonts w:ascii="Angsana New" w:hAnsi="Angsana New"/>
          <w:b/>
          <w:bCs/>
          <w:sz w:val="30"/>
          <w:szCs w:val="30"/>
        </w:rPr>
        <w:t>3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487C8F"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2AC6EC92" w14:textId="77777777"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4924252" w14:textId="7AF9772D" w:rsidR="00487C8F" w:rsidRDefault="00487C8F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64ADE">
        <w:rPr>
          <w:rFonts w:ascii="Angsana New" w:hAnsi="Angsana New"/>
          <w:sz w:val="30"/>
          <w:szCs w:val="30"/>
        </w:rPr>
        <w:t>3</w:t>
      </w:r>
      <w:r w:rsidR="002A2556">
        <w:rPr>
          <w:rFonts w:ascii="Angsana New" w:hAnsi="Angsana New"/>
          <w:sz w:val="30"/>
          <w:szCs w:val="30"/>
        </w:rPr>
        <w:t>0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2A2556">
        <w:rPr>
          <w:rFonts w:ascii="Angsana New" w:hAnsi="Angsana New" w:hint="cs"/>
          <w:sz w:val="30"/>
          <w:szCs w:val="30"/>
          <w:cs/>
        </w:rPr>
        <w:t>มิถุนายน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</w:rPr>
        <w:t>2567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64ADE">
        <w:rPr>
          <w:rFonts w:ascii="Angsana New" w:hAnsi="Angsana New"/>
          <w:sz w:val="30"/>
          <w:szCs w:val="30"/>
        </w:rPr>
        <w:t>2566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14:paraId="340701C5" w14:textId="77777777"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0"/>
          <w:szCs w:val="10"/>
        </w:rPr>
      </w:pPr>
    </w:p>
    <w:tbl>
      <w:tblPr>
        <w:tblW w:w="978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134"/>
        <w:gridCol w:w="269"/>
        <w:gridCol w:w="1148"/>
        <w:gridCol w:w="283"/>
        <w:gridCol w:w="1135"/>
        <w:gridCol w:w="270"/>
        <w:gridCol w:w="1147"/>
      </w:tblGrid>
      <w:tr w:rsidR="00487C8F" w:rsidRPr="00673549" w14:paraId="6DCD3713" w14:textId="77777777" w:rsidTr="00297A3D">
        <w:trPr>
          <w:cantSplit/>
        </w:trPr>
        <w:tc>
          <w:tcPr>
            <w:tcW w:w="4395" w:type="dxa"/>
          </w:tcPr>
          <w:p w14:paraId="60C5FB07" w14:textId="77777777" w:rsidR="00487C8F" w:rsidRPr="00673549" w:rsidRDefault="00487C8F" w:rsidP="0091176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263C2E69" w14:textId="77777777" w:rsidR="00487C8F" w:rsidRPr="00673549" w:rsidRDefault="00487C8F" w:rsidP="00911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87C8F" w:rsidRPr="00673549" w14:paraId="73A02C7F" w14:textId="77777777" w:rsidTr="00297A3D">
        <w:trPr>
          <w:cantSplit/>
        </w:trPr>
        <w:tc>
          <w:tcPr>
            <w:tcW w:w="4395" w:type="dxa"/>
          </w:tcPr>
          <w:p w14:paraId="74C6D84C" w14:textId="77777777" w:rsidR="00487C8F" w:rsidRPr="00673549" w:rsidRDefault="00487C8F" w:rsidP="0091176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14:paraId="0B64DA51" w14:textId="77777777" w:rsidR="00487C8F" w:rsidRPr="00673549" w:rsidRDefault="00487C8F" w:rsidP="00911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37180EE6" w14:textId="77777777" w:rsidR="00487C8F" w:rsidRPr="00673549" w:rsidRDefault="00487C8F" w:rsidP="00911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31004D3F" w14:textId="77777777" w:rsidR="00487C8F" w:rsidRPr="00673549" w:rsidRDefault="00487C8F" w:rsidP="00911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2A2556" w:rsidRPr="00673549" w14:paraId="7DEA3B1E" w14:textId="77777777" w:rsidTr="00297A3D">
        <w:trPr>
          <w:cantSplit/>
        </w:trPr>
        <w:tc>
          <w:tcPr>
            <w:tcW w:w="4395" w:type="dxa"/>
          </w:tcPr>
          <w:p w14:paraId="62D7F055" w14:textId="77777777" w:rsidR="002A2556" w:rsidRPr="00673549" w:rsidRDefault="002A2556" w:rsidP="002A25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2BD1CF" w14:textId="16147E50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91CBF60" w14:textId="77777777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E6A329" w14:textId="464F1AF0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left w:val="nil"/>
            </w:tcBorders>
          </w:tcPr>
          <w:p w14:paraId="310E3B34" w14:textId="77777777" w:rsidR="002A2556" w:rsidRPr="00673549" w:rsidRDefault="002A2556" w:rsidP="002A25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A021588" w14:textId="6F58D5C2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00BB81" w14:textId="77777777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70260712" w14:textId="17A10B05" w:rsidR="002A2556" w:rsidRPr="00673549" w:rsidRDefault="002A2556" w:rsidP="002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297A3D" w:rsidRPr="00673549" w14:paraId="65D9C279" w14:textId="77777777" w:rsidTr="00297A3D">
        <w:trPr>
          <w:cantSplit/>
        </w:trPr>
        <w:tc>
          <w:tcPr>
            <w:tcW w:w="4395" w:type="dxa"/>
          </w:tcPr>
          <w:p w14:paraId="1DEAD839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5575D2F4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2AC916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87120CB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703D061" w14:textId="77777777"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85E01C3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767E97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61E33E4C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97A3D" w:rsidRPr="00673549" w14:paraId="5A88F9DC" w14:textId="77777777" w:rsidTr="00297A3D">
        <w:trPr>
          <w:cantSplit/>
        </w:trPr>
        <w:tc>
          <w:tcPr>
            <w:tcW w:w="4395" w:type="dxa"/>
          </w:tcPr>
          <w:p w14:paraId="6B2BFFEC" w14:textId="27FF1F3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  <w:r w:rsidR="00772FEC" w:rsidRPr="00673549">
              <w:rPr>
                <w:rFonts w:ascii="Angsana New" w:hAnsi="Angsana New" w:hint="cs"/>
                <w:sz w:val="28"/>
                <w:szCs w:val="28"/>
                <w:cs/>
              </w:rPr>
              <w:t>รายจ่ายทางภาษี</w:t>
            </w:r>
          </w:p>
        </w:tc>
        <w:tc>
          <w:tcPr>
            <w:tcW w:w="1134" w:type="dxa"/>
          </w:tcPr>
          <w:p w14:paraId="1205FA7F" w14:textId="77777777" w:rsidR="00297A3D" w:rsidRPr="009B76A6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A67940F" w14:textId="77777777" w:rsidR="00297A3D" w:rsidRPr="009B76A6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42A7C696" w14:textId="77777777" w:rsidR="00297A3D" w:rsidRPr="009B76A6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97A38BE" w14:textId="77777777" w:rsidR="00297A3D" w:rsidRPr="009B76A6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20DF991B" w14:textId="77777777" w:rsidR="00297A3D" w:rsidRPr="009B76A6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1709C" w14:textId="77777777" w:rsidR="00297A3D" w:rsidRPr="009B76A6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B49D54E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97A3D" w:rsidRPr="00673549" w14:paraId="6C1C439C" w14:textId="77777777" w:rsidTr="00297A3D">
        <w:trPr>
          <w:cantSplit/>
        </w:trPr>
        <w:tc>
          <w:tcPr>
            <w:tcW w:w="4395" w:type="dxa"/>
          </w:tcPr>
          <w:p w14:paraId="6E068621" w14:textId="2C15CEE8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0B548897" w14:textId="1948FDB4" w:rsidR="00297A3D" w:rsidRPr="009B76A6" w:rsidRDefault="00C632D8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6,9</w:t>
            </w:r>
            <w:r w:rsidR="003D237D">
              <w:rPr>
                <w:rFonts w:ascii="Angsana New" w:hAnsi="Angsana New"/>
                <w:bCs/>
                <w:sz w:val="28"/>
                <w:szCs w:val="28"/>
              </w:rPr>
              <w:t>94</w:t>
            </w:r>
          </w:p>
        </w:tc>
        <w:tc>
          <w:tcPr>
            <w:tcW w:w="269" w:type="dxa"/>
          </w:tcPr>
          <w:p w14:paraId="4508D236" w14:textId="77777777" w:rsidR="00297A3D" w:rsidRPr="009B76A6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7E7534C9" w14:textId="3A41AC6A" w:rsidR="00297A3D" w:rsidRPr="009B76A6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6,286</w:t>
            </w:r>
          </w:p>
        </w:tc>
        <w:tc>
          <w:tcPr>
            <w:tcW w:w="283" w:type="dxa"/>
          </w:tcPr>
          <w:p w14:paraId="7176F4AF" w14:textId="77777777" w:rsidR="00297A3D" w:rsidRPr="009B76A6" w:rsidRDefault="00297A3D" w:rsidP="00297A3D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B95CC8A" w14:textId="24A7880B" w:rsidR="00297A3D" w:rsidRPr="009B76A6" w:rsidRDefault="00C632D8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5,213</w:t>
            </w:r>
          </w:p>
        </w:tc>
        <w:tc>
          <w:tcPr>
            <w:tcW w:w="270" w:type="dxa"/>
          </w:tcPr>
          <w:p w14:paraId="3CD4CAC9" w14:textId="77777777" w:rsidR="00297A3D" w:rsidRPr="009B76A6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A745636" w14:textId="4F762E30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4,292</w:t>
            </w:r>
          </w:p>
        </w:tc>
      </w:tr>
      <w:tr w:rsidR="00772FEC" w:rsidRPr="00673549" w14:paraId="6F6A7BE5" w14:textId="77777777" w:rsidTr="00297A3D">
        <w:trPr>
          <w:cantSplit/>
        </w:trPr>
        <w:tc>
          <w:tcPr>
            <w:tcW w:w="4395" w:type="dxa"/>
          </w:tcPr>
          <w:p w14:paraId="28EEAFAC" w14:textId="5EA9C976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มูลค่าสินค้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าที่เสื่อมสภาพ</w:t>
            </w:r>
          </w:p>
        </w:tc>
        <w:tc>
          <w:tcPr>
            <w:tcW w:w="1134" w:type="dxa"/>
          </w:tcPr>
          <w:p w14:paraId="67D6156D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B00DC6E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0B1515AC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2ED1351" w14:textId="77777777" w:rsidR="00772FEC" w:rsidRPr="009B76A6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1C0AEE3C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62252C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238FDB9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72FEC" w:rsidRPr="00673549" w14:paraId="6FCB8CBD" w14:textId="77777777" w:rsidTr="00297A3D">
        <w:trPr>
          <w:cantSplit/>
        </w:trPr>
        <w:tc>
          <w:tcPr>
            <w:tcW w:w="4395" w:type="dxa"/>
          </w:tcPr>
          <w:p w14:paraId="65FBAC78" w14:textId="38623935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14:paraId="0314764D" w14:textId="1EAA8EED" w:rsidR="00772FEC" w:rsidRPr="009B76A6" w:rsidRDefault="00F947A7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4,</w:t>
            </w:r>
            <w:r w:rsidR="005E10AE" w:rsidRPr="009B76A6">
              <w:rPr>
                <w:rFonts w:ascii="Angsana New" w:hAnsi="Angsana New"/>
                <w:bCs/>
                <w:sz w:val="28"/>
                <w:szCs w:val="28"/>
              </w:rPr>
              <w:t>635</w:t>
            </w:r>
          </w:p>
        </w:tc>
        <w:tc>
          <w:tcPr>
            <w:tcW w:w="269" w:type="dxa"/>
          </w:tcPr>
          <w:p w14:paraId="430B215E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D0BF23D" w14:textId="079041BD" w:rsidR="00772FEC" w:rsidRPr="009B76A6" w:rsidRDefault="004C3B26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4,950</w:t>
            </w:r>
          </w:p>
        </w:tc>
        <w:tc>
          <w:tcPr>
            <w:tcW w:w="283" w:type="dxa"/>
          </w:tcPr>
          <w:p w14:paraId="6E58C588" w14:textId="77777777" w:rsidR="00772FEC" w:rsidRPr="009B76A6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5E9ED529" w14:textId="2C78C671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1,6</w:t>
            </w:r>
            <w:r w:rsidR="005E10AE" w:rsidRPr="009B76A6">
              <w:rPr>
                <w:rFonts w:ascii="Angsana New" w:hAnsi="Angsana New"/>
                <w:bCs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E646F52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3E0F6612" w14:textId="1C379EB3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1,755</w:t>
            </w:r>
          </w:p>
        </w:tc>
      </w:tr>
      <w:tr w:rsidR="00772FEC" w:rsidRPr="00673549" w14:paraId="3A860E59" w14:textId="77777777" w:rsidTr="00297A3D">
        <w:trPr>
          <w:cantSplit/>
        </w:trPr>
        <w:tc>
          <w:tcPr>
            <w:tcW w:w="4395" w:type="dxa"/>
          </w:tcPr>
          <w:p w14:paraId="38C963F9" w14:textId="5F44EFE4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14:paraId="210D0919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C22BC0F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2B9532DD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5CD1098" w14:textId="77777777" w:rsidR="00772FEC" w:rsidRPr="009B76A6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702558E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992D96" w14:textId="77777777" w:rsidR="00772FEC" w:rsidRPr="009B76A6" w:rsidRDefault="00772FEC" w:rsidP="00772F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27696DB" w14:textId="77777777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14:paraId="1CDD7F09" w14:textId="77777777" w:rsidTr="007F375F">
        <w:trPr>
          <w:cantSplit/>
        </w:trPr>
        <w:tc>
          <w:tcPr>
            <w:tcW w:w="4395" w:type="dxa"/>
          </w:tcPr>
          <w:p w14:paraId="02A17C1D" w14:textId="73FA3675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082311F2" w14:textId="31F92258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69" w:type="dxa"/>
          </w:tcPr>
          <w:p w14:paraId="4474273D" w14:textId="77777777" w:rsidR="004C3B26" w:rsidRPr="009B76A6" w:rsidRDefault="004C3B26" w:rsidP="004C3B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37123414" w14:textId="3578F088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83" w:type="dxa"/>
          </w:tcPr>
          <w:p w14:paraId="5064C785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45471481" w14:textId="711AABB3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EA74E0" w14:textId="77777777" w:rsidR="004C3B26" w:rsidRPr="009B76A6" w:rsidRDefault="004C3B26" w:rsidP="004C3B2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07929151" w14:textId="399F4B6D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772FEC" w:rsidRPr="00673549" w14:paraId="5BDB819D" w14:textId="77777777" w:rsidTr="00297A3D">
        <w:trPr>
          <w:cantSplit/>
        </w:trPr>
        <w:tc>
          <w:tcPr>
            <w:tcW w:w="4395" w:type="dxa"/>
          </w:tcPr>
          <w:p w14:paraId="135AAA64" w14:textId="774CF66C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14:paraId="18477567" w14:textId="5770A242" w:rsidR="00772FEC" w:rsidRPr="009B76A6" w:rsidRDefault="00F947A7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14,</w:t>
            </w:r>
            <w:r w:rsidR="005E10AE" w:rsidRPr="009B76A6">
              <w:rPr>
                <w:rFonts w:ascii="Angsana New" w:hAnsi="Angsana New"/>
                <w:bCs/>
                <w:sz w:val="28"/>
                <w:szCs w:val="28"/>
              </w:rPr>
              <w:t>810</w:t>
            </w:r>
          </w:p>
        </w:tc>
        <w:tc>
          <w:tcPr>
            <w:tcW w:w="269" w:type="dxa"/>
          </w:tcPr>
          <w:p w14:paraId="086FB74E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40D7D85E" w14:textId="453828ED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14,696</w:t>
            </w:r>
          </w:p>
        </w:tc>
        <w:tc>
          <w:tcPr>
            <w:tcW w:w="283" w:type="dxa"/>
          </w:tcPr>
          <w:p w14:paraId="33946E5C" w14:textId="77777777" w:rsidR="00772FEC" w:rsidRPr="009B76A6" w:rsidRDefault="00772FEC" w:rsidP="00772FEC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605A7B96" w14:textId="2D2A5950" w:rsidR="00772FEC" w:rsidRPr="009B76A6" w:rsidRDefault="004C3B26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10,</w:t>
            </w:r>
            <w:r w:rsidR="005E10AE" w:rsidRPr="009B76A6">
              <w:rPr>
                <w:rFonts w:ascii="Angsana New" w:hAnsi="Angsana New"/>
                <w:bCs/>
                <w:sz w:val="28"/>
                <w:szCs w:val="28"/>
              </w:rPr>
              <w:t>171</w:t>
            </w:r>
          </w:p>
        </w:tc>
        <w:tc>
          <w:tcPr>
            <w:tcW w:w="270" w:type="dxa"/>
          </w:tcPr>
          <w:p w14:paraId="0A44243A" w14:textId="77777777" w:rsidR="00772FEC" w:rsidRPr="009B76A6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732E8CC6" w14:textId="634B353C" w:rsidR="00772FEC" w:rsidRPr="00673549" w:rsidRDefault="00772FEC" w:rsidP="0077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10,133</w:t>
            </w:r>
          </w:p>
        </w:tc>
      </w:tr>
      <w:tr w:rsidR="004C3B26" w:rsidRPr="00673549" w14:paraId="2E120210" w14:textId="77777777" w:rsidTr="00297A3D">
        <w:trPr>
          <w:cantSplit/>
        </w:trPr>
        <w:tc>
          <w:tcPr>
            <w:tcW w:w="4395" w:type="dxa"/>
          </w:tcPr>
          <w:p w14:paraId="07DF57AD" w14:textId="458CD89F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34" w:type="dxa"/>
          </w:tcPr>
          <w:p w14:paraId="1E333B7A" w14:textId="13165E5D" w:rsidR="004C3B26" w:rsidRPr="009B76A6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5E10AE" w:rsidRPr="009B76A6">
              <w:rPr>
                <w:rFonts w:ascii="Angsana New" w:hAnsi="Angsana New"/>
                <w:bCs/>
                <w:sz w:val="28"/>
                <w:szCs w:val="28"/>
              </w:rPr>
              <w:t>3,780</w:t>
            </w:r>
          </w:p>
        </w:tc>
        <w:tc>
          <w:tcPr>
            <w:tcW w:w="269" w:type="dxa"/>
          </w:tcPr>
          <w:p w14:paraId="2E7D7091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1D543BD3" w14:textId="4B560C58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37,590</w:t>
            </w:r>
          </w:p>
        </w:tc>
        <w:tc>
          <w:tcPr>
            <w:tcW w:w="283" w:type="dxa"/>
          </w:tcPr>
          <w:p w14:paraId="4387DCA0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4E27D132" w14:textId="4531A90F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="005E10AE" w:rsidRPr="009B76A6">
              <w:rPr>
                <w:rFonts w:ascii="Angsana New" w:hAnsi="Angsana New"/>
                <w:bCs/>
                <w:sz w:val="28"/>
                <w:szCs w:val="28"/>
              </w:rPr>
              <w:t>7,789</w:t>
            </w:r>
          </w:p>
        </w:tc>
        <w:tc>
          <w:tcPr>
            <w:tcW w:w="270" w:type="dxa"/>
          </w:tcPr>
          <w:p w14:paraId="68915AA8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2B4FC3A9" w14:textId="639486F4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20,032</w:t>
            </w:r>
          </w:p>
        </w:tc>
      </w:tr>
      <w:tr w:rsidR="004C3B26" w:rsidRPr="00673549" w14:paraId="39B3DB9F" w14:textId="77777777" w:rsidTr="00297A3D">
        <w:trPr>
          <w:cantSplit/>
        </w:trPr>
        <w:tc>
          <w:tcPr>
            <w:tcW w:w="4395" w:type="dxa"/>
          </w:tcPr>
          <w:p w14:paraId="0F083D47" w14:textId="06F88712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ผลขาดทุนทางภาษียกมา</w:t>
            </w:r>
          </w:p>
        </w:tc>
        <w:tc>
          <w:tcPr>
            <w:tcW w:w="1134" w:type="dxa"/>
          </w:tcPr>
          <w:p w14:paraId="4A238D15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69" w:type="dxa"/>
          </w:tcPr>
          <w:p w14:paraId="50E8329F" w14:textId="77777777" w:rsidR="004C3B26" w:rsidRPr="009B76A6" w:rsidRDefault="004C3B26" w:rsidP="004C3B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76EAEF5A" w14:textId="527D3F59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83" w:type="dxa"/>
          </w:tcPr>
          <w:p w14:paraId="2DED379F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007BA635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  <w:tc>
          <w:tcPr>
            <w:tcW w:w="270" w:type="dxa"/>
          </w:tcPr>
          <w:p w14:paraId="22A3F1C2" w14:textId="77777777" w:rsidR="004C3B26" w:rsidRPr="009B76A6" w:rsidRDefault="004C3B26" w:rsidP="004C3B2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067E634B" w14:textId="3B4247D0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2,079</w:t>
            </w:r>
          </w:p>
        </w:tc>
      </w:tr>
      <w:tr w:rsidR="00673549" w:rsidRPr="00673549" w14:paraId="30CE4504" w14:textId="77777777" w:rsidTr="00F4364C">
        <w:trPr>
          <w:cantSplit/>
        </w:trPr>
        <w:tc>
          <w:tcPr>
            <w:tcW w:w="4395" w:type="dxa"/>
          </w:tcPr>
          <w:p w14:paraId="135E684F" w14:textId="1B316C64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</w:tcPr>
          <w:p w14:paraId="27D45074" w14:textId="5E6BE901" w:rsidR="00673549" w:rsidRPr="009B76A6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10,307</w:t>
            </w:r>
          </w:p>
        </w:tc>
        <w:tc>
          <w:tcPr>
            <w:tcW w:w="269" w:type="dxa"/>
          </w:tcPr>
          <w:p w14:paraId="171F3CFF" w14:textId="77777777" w:rsidR="00673549" w:rsidRPr="009B76A6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2473C7B9" w14:textId="14AAD71A" w:rsidR="00673549" w:rsidRPr="009B76A6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10,307</w:t>
            </w:r>
          </w:p>
        </w:tc>
        <w:tc>
          <w:tcPr>
            <w:tcW w:w="283" w:type="dxa"/>
          </w:tcPr>
          <w:p w14:paraId="08C1C9D2" w14:textId="77777777" w:rsidR="00673549" w:rsidRPr="009B76A6" w:rsidRDefault="00673549" w:rsidP="00673549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14:paraId="0D6826F4" w14:textId="6C91770E" w:rsidR="00673549" w:rsidRPr="009B76A6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AB11D0" w14:textId="77777777" w:rsidR="00673549" w:rsidRPr="009B76A6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10D75B17" w14:textId="40975612" w:rsidR="00673549" w:rsidRPr="00673549" w:rsidRDefault="00673549" w:rsidP="0067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4C3B26" w:rsidRPr="00673549" w14:paraId="239DA9B1" w14:textId="77777777" w:rsidTr="00297A3D">
        <w:trPr>
          <w:cantSplit/>
        </w:trPr>
        <w:tc>
          <w:tcPr>
            <w:tcW w:w="4395" w:type="dxa"/>
          </w:tcPr>
          <w:p w14:paraId="43FD3AC4" w14:textId="62C04440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C444D2" w14:textId="5FA60BB6" w:rsidR="004C3B26" w:rsidRPr="009B76A6" w:rsidRDefault="009B76A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582</w:t>
            </w:r>
          </w:p>
        </w:tc>
        <w:tc>
          <w:tcPr>
            <w:tcW w:w="269" w:type="dxa"/>
          </w:tcPr>
          <w:p w14:paraId="58912167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2BB4296" w14:textId="7AB5C7F7" w:rsidR="004C3B26" w:rsidRPr="009B76A6" w:rsidRDefault="00673549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810</w:t>
            </w:r>
          </w:p>
        </w:tc>
        <w:tc>
          <w:tcPr>
            <w:tcW w:w="283" w:type="dxa"/>
          </w:tcPr>
          <w:p w14:paraId="74F649FC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7812C0E" w14:textId="331DBC5F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2183D0F5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8F3FF80" w14:textId="6A2A399D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4C3B26" w:rsidRPr="00673549" w14:paraId="5304D3DA" w14:textId="77777777" w:rsidTr="00297A3D">
        <w:trPr>
          <w:cantSplit/>
        </w:trPr>
        <w:tc>
          <w:tcPr>
            <w:tcW w:w="4395" w:type="dxa"/>
          </w:tcPr>
          <w:p w14:paraId="7283BD1F" w14:textId="10ED0B3F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FB3597" w14:textId="2460E594" w:rsidR="004C3B26" w:rsidRPr="009B76A6" w:rsidRDefault="00C632D8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76,670</w:t>
            </w:r>
          </w:p>
        </w:tc>
        <w:tc>
          <w:tcPr>
            <w:tcW w:w="269" w:type="dxa"/>
          </w:tcPr>
          <w:p w14:paraId="3A43A7EA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08D8F7A" w14:textId="66429213" w:rsidR="004C3B26" w:rsidRPr="009B76A6" w:rsidRDefault="00F947A7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80,201</w:t>
            </w:r>
          </w:p>
        </w:tc>
        <w:tc>
          <w:tcPr>
            <w:tcW w:w="283" w:type="dxa"/>
          </w:tcPr>
          <w:p w14:paraId="61C6227F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926408D" w14:textId="799AC460" w:rsidR="004C3B26" w:rsidRPr="009B76A6" w:rsidRDefault="00C632D8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36,909</w:t>
            </w:r>
          </w:p>
        </w:tc>
        <w:tc>
          <w:tcPr>
            <w:tcW w:w="270" w:type="dxa"/>
          </w:tcPr>
          <w:p w14:paraId="1B870F9B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276E717F" w14:textId="6B56EA2F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38,337</w:t>
            </w:r>
          </w:p>
        </w:tc>
      </w:tr>
      <w:tr w:rsidR="004C3B26" w:rsidRPr="00673549" w14:paraId="15EF10CE" w14:textId="77777777" w:rsidTr="00FC744A">
        <w:trPr>
          <w:cantSplit/>
        </w:trPr>
        <w:tc>
          <w:tcPr>
            <w:tcW w:w="4395" w:type="dxa"/>
            <w:tcBorders>
              <w:bottom w:val="nil"/>
            </w:tcBorders>
          </w:tcPr>
          <w:p w14:paraId="7B402D4E" w14:textId="77777777" w:rsidR="00673549" w:rsidRPr="008D23FE" w:rsidRDefault="00673549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81704BE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561DCD28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50545318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E049835" w14:textId="77777777" w:rsidR="004C3B26" w:rsidRPr="009B76A6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215016F3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8D3F1F" w14:textId="77777777" w:rsidR="004C3B26" w:rsidRPr="009B76A6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14:paraId="7DBB4FBD" w14:textId="77777777" w:rsidR="004C3B26" w:rsidRPr="008D23FE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63E8E" w:rsidRPr="00673549" w14:paraId="036618E8" w14:textId="77777777" w:rsidTr="001726C7">
        <w:trPr>
          <w:cantSplit/>
        </w:trPr>
        <w:tc>
          <w:tcPr>
            <w:tcW w:w="4395" w:type="dxa"/>
          </w:tcPr>
          <w:p w14:paraId="3C765D5B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E84ED1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246AD7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A237572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D5D9138" w14:textId="77777777" w:rsidR="00D63E8E" w:rsidRPr="009B76A6" w:rsidRDefault="00D63E8E" w:rsidP="001726C7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9990662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96ACF3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3575CDD4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D63E8E" w:rsidRPr="00673549" w14:paraId="5C4B3453" w14:textId="77777777" w:rsidTr="001726C7">
        <w:trPr>
          <w:cantSplit/>
        </w:trPr>
        <w:tc>
          <w:tcPr>
            <w:tcW w:w="4395" w:type="dxa"/>
          </w:tcPr>
          <w:p w14:paraId="7ED63C6B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D8C14A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57C2DCB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47F58C9A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21FD134" w14:textId="77777777" w:rsidR="00D63E8E" w:rsidRPr="009B76A6" w:rsidRDefault="00D63E8E" w:rsidP="001726C7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09A988E4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F553DE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299F389A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D63E8E" w:rsidRPr="00673549" w14:paraId="2D0AE808" w14:textId="77777777" w:rsidTr="001726C7">
        <w:trPr>
          <w:cantSplit/>
        </w:trPr>
        <w:tc>
          <w:tcPr>
            <w:tcW w:w="4395" w:type="dxa"/>
          </w:tcPr>
          <w:p w14:paraId="4C233FD3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รายได้หรือสินทรัพย์ทางภาษี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545C2A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260A148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01821E5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D926C2" w14:textId="77777777" w:rsidR="00D63E8E" w:rsidRPr="009B76A6" w:rsidRDefault="00D63E8E" w:rsidP="001726C7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DB0AEC7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2DDB03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037F04F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D63E8E" w:rsidRPr="00673549" w14:paraId="0366AD67" w14:textId="77777777" w:rsidTr="001726C7">
        <w:trPr>
          <w:cantSplit/>
        </w:trPr>
        <w:tc>
          <w:tcPr>
            <w:tcW w:w="4395" w:type="dxa"/>
          </w:tcPr>
          <w:p w14:paraId="167452F3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-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79EF82B" w14:textId="380A5609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9B76A6" w:rsidRPr="009B76A6">
              <w:rPr>
                <w:rFonts w:ascii="Angsana New" w:hAnsi="Angsana New"/>
                <w:bCs/>
                <w:sz w:val="28"/>
                <w:szCs w:val="28"/>
              </w:rPr>
              <w:t>4,477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8A32C76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6ED9677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36,901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3B226C8" w14:textId="77777777" w:rsidR="00D63E8E" w:rsidRPr="009B76A6" w:rsidRDefault="00D63E8E" w:rsidP="001726C7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4866813" w14:textId="5D5CE300" w:rsidR="00D63E8E" w:rsidRPr="009B76A6" w:rsidRDefault="005E10A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19,876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537B32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04A9DBEC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20,717</w:t>
            </w:r>
          </w:p>
        </w:tc>
      </w:tr>
      <w:tr w:rsidR="00D63E8E" w:rsidRPr="00673549" w14:paraId="08365A4A" w14:textId="77777777" w:rsidTr="001726C7">
        <w:trPr>
          <w:cantSplit/>
        </w:trPr>
        <w:tc>
          <w:tcPr>
            <w:tcW w:w="4395" w:type="dxa"/>
          </w:tcPr>
          <w:p w14:paraId="1516F288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630208" w14:textId="24DF335B" w:rsidR="00D63E8E" w:rsidRPr="009B76A6" w:rsidRDefault="009B76A6" w:rsidP="009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51B057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71E6E5B9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2,578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07EE9B" w14:textId="77777777" w:rsidR="00D63E8E" w:rsidRPr="009B76A6" w:rsidRDefault="00D63E8E" w:rsidP="001726C7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455988A6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DC2811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16F9CCE6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D63E8E" w:rsidRPr="00673549" w14:paraId="09185A0B" w14:textId="77777777" w:rsidTr="001726C7">
        <w:trPr>
          <w:cantSplit/>
        </w:trPr>
        <w:tc>
          <w:tcPr>
            <w:tcW w:w="4395" w:type="dxa"/>
          </w:tcPr>
          <w:p w14:paraId="28328E58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- </w:t>
            </w:r>
            <w:r w:rsidRPr="00673549">
              <w:rPr>
                <w:rFonts w:ascii="Angsana New" w:hAnsi="Angsan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68B880E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EF62DF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77B0BA0F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DEC25E" w14:textId="77777777" w:rsidR="00D63E8E" w:rsidRPr="009B76A6" w:rsidRDefault="00D63E8E" w:rsidP="001726C7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14:paraId="69D35FCC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EF22B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716D4C63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D63E8E" w:rsidRPr="00673549" w14:paraId="30603E61" w14:textId="77777777" w:rsidTr="001726C7">
        <w:trPr>
          <w:cantSplit/>
        </w:trPr>
        <w:tc>
          <w:tcPr>
            <w:tcW w:w="4395" w:type="dxa"/>
          </w:tcPr>
          <w:p w14:paraId="06431704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67354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D69EB6" w14:textId="728701DE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9B76A6" w:rsidRPr="009B76A6">
              <w:rPr>
                <w:rFonts w:ascii="Angsana New" w:hAnsi="Angsana New"/>
                <w:bCs/>
                <w:sz w:val="28"/>
                <w:szCs w:val="28"/>
              </w:rPr>
              <w:t>4,925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293970B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3163C30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39,927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0FEA50" w14:textId="77777777" w:rsidR="00D63E8E" w:rsidRPr="009B76A6" w:rsidRDefault="00D63E8E" w:rsidP="001726C7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89CC69E" w14:textId="674A06CD" w:rsidR="00D63E8E" w:rsidRPr="009B76A6" w:rsidRDefault="005E10A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19,876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C8726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11597813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20,717</w:t>
            </w:r>
          </w:p>
        </w:tc>
      </w:tr>
      <w:tr w:rsidR="00D63E8E" w:rsidRPr="00673549" w14:paraId="6F82D927" w14:textId="77777777" w:rsidTr="001726C7">
        <w:trPr>
          <w:cantSplit/>
        </w:trPr>
        <w:tc>
          <w:tcPr>
            <w:tcW w:w="4395" w:type="dxa"/>
          </w:tcPr>
          <w:p w14:paraId="7745E208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EFD4218" w14:textId="6D0036BF" w:rsidR="00D63E8E" w:rsidRPr="009B76A6" w:rsidRDefault="00C632D8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41,745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4DD6FDA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E18F5EF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B76A6">
              <w:rPr>
                <w:rFonts w:ascii="Angsana New" w:hAnsi="Angsana New"/>
                <w:bCs/>
                <w:sz w:val="28"/>
                <w:szCs w:val="28"/>
              </w:rPr>
              <w:t>40,274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E9F8F57" w14:textId="77777777" w:rsidR="00D63E8E" w:rsidRPr="009B76A6" w:rsidRDefault="00D63E8E" w:rsidP="001726C7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4ADB52" w14:textId="1AABFBF5" w:rsidR="00D63E8E" w:rsidRPr="009B76A6" w:rsidRDefault="00C632D8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17,033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CC7CAD" w14:textId="77777777" w:rsidR="00D63E8E" w:rsidRPr="009B76A6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D7F946" w14:textId="77777777" w:rsidR="00D63E8E" w:rsidRPr="00673549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673549">
              <w:rPr>
                <w:rFonts w:ascii="Angsana New" w:hAnsi="Angsana New"/>
                <w:bCs/>
                <w:sz w:val="28"/>
                <w:szCs w:val="28"/>
              </w:rPr>
              <w:t>17,620</w:t>
            </w:r>
          </w:p>
        </w:tc>
      </w:tr>
      <w:tr w:rsidR="00D63E8E" w:rsidRPr="00673549" w14:paraId="4FC8C5FC" w14:textId="77777777" w:rsidTr="001726C7">
        <w:trPr>
          <w:cantSplit/>
        </w:trPr>
        <w:tc>
          <w:tcPr>
            <w:tcW w:w="4395" w:type="dxa"/>
            <w:tcBorders>
              <w:bottom w:val="nil"/>
            </w:tcBorders>
          </w:tcPr>
          <w:p w14:paraId="09D1AE7F" w14:textId="77777777" w:rsidR="00D63E8E" w:rsidRPr="00FC744A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14:paraId="4C200565" w14:textId="77777777" w:rsidR="00D63E8E" w:rsidRPr="00FC744A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7BC392" w14:textId="77777777" w:rsidR="00D63E8E" w:rsidRPr="00FC744A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nil"/>
            </w:tcBorders>
          </w:tcPr>
          <w:p w14:paraId="3E0A5D47" w14:textId="77777777" w:rsidR="00D63E8E" w:rsidRPr="00FC744A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A95133" w14:textId="77777777" w:rsidR="00D63E8E" w:rsidRPr="00FC744A" w:rsidRDefault="00D63E8E" w:rsidP="001726C7">
            <w:pPr>
              <w:ind w:right="176"/>
              <w:jc w:val="right"/>
              <w:rPr>
                <w:rFonts w:ascii="Angsana New" w:hAnsi="Angsana New"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center"/>
          </w:tcPr>
          <w:p w14:paraId="309CD44A" w14:textId="77777777" w:rsidR="00D63E8E" w:rsidRPr="00FC744A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88EEA8" w14:textId="77777777" w:rsidR="00D63E8E" w:rsidRPr="00FC744A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double" w:sz="4" w:space="0" w:color="auto"/>
              <w:bottom w:val="nil"/>
            </w:tcBorders>
            <w:vAlign w:val="center"/>
          </w:tcPr>
          <w:p w14:paraId="1F38595B" w14:textId="77777777" w:rsidR="00D63E8E" w:rsidRPr="00FC744A" w:rsidRDefault="00D63E8E" w:rsidP="001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14:paraId="2BF56B87" w14:textId="41B55B9F"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ค่าใช้จ่ายภาษีเงินได้ที่บันทึกในกำไรขาดทุนสำหรับงวดสามเ</w:t>
      </w:r>
      <w:r w:rsidR="005549DC">
        <w:rPr>
          <w:rFonts w:ascii="Angsana New" w:hAnsi="Angsana New" w:hint="cs"/>
          <w:sz w:val="30"/>
          <w:szCs w:val="30"/>
          <w:cs/>
        </w:rPr>
        <w:t>ดือน</w:t>
      </w:r>
      <w:r w:rsidR="002A2556">
        <w:rPr>
          <w:rFonts w:ascii="Angsana New" w:hAnsi="Angsana New" w:hint="cs"/>
          <w:sz w:val="30"/>
          <w:szCs w:val="30"/>
          <w:cs/>
        </w:rPr>
        <w:t>และหกเดือน</w:t>
      </w:r>
      <w:r w:rsidR="005549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 w:hint="cs"/>
          <w:sz w:val="30"/>
          <w:szCs w:val="30"/>
        </w:rPr>
        <w:t>3</w:t>
      </w:r>
      <w:r w:rsidR="002A2556">
        <w:rPr>
          <w:rFonts w:ascii="Angsana New" w:hAnsi="Angsana New" w:hint="cs"/>
          <w:sz w:val="30"/>
          <w:szCs w:val="30"/>
          <w:cs/>
        </w:rPr>
        <w:t>0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2A2556">
        <w:rPr>
          <w:rFonts w:ascii="Angsana New" w:hAnsi="Angsana New" w:hint="cs"/>
          <w:sz w:val="30"/>
          <w:szCs w:val="30"/>
          <w:cs/>
        </w:rPr>
        <w:t>มิถุนายน</w:t>
      </w:r>
      <w:r w:rsidR="00DB16BA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 xml:space="preserve">2567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3804FA36" w14:textId="77777777" w:rsidR="001463ED" w:rsidRPr="001463ED" w:rsidRDefault="001463ED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1463ED" w:rsidRPr="002A5563" w14:paraId="0E5ACB6C" w14:textId="77777777" w:rsidTr="004E0BE7">
        <w:trPr>
          <w:cantSplit/>
        </w:trPr>
        <w:tc>
          <w:tcPr>
            <w:tcW w:w="3776" w:type="dxa"/>
          </w:tcPr>
          <w:p w14:paraId="6F2BB347" w14:textId="77777777" w:rsidR="001463ED" w:rsidRPr="00F51F88" w:rsidRDefault="001463ED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7A89AA65" w14:textId="77777777" w:rsidR="001463ED" w:rsidRPr="00E24209" w:rsidRDefault="001463ED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3ED" w:rsidRPr="002A5563" w14:paraId="12718107" w14:textId="77777777" w:rsidTr="004E0BE7">
        <w:trPr>
          <w:cantSplit/>
        </w:trPr>
        <w:tc>
          <w:tcPr>
            <w:tcW w:w="3776" w:type="dxa"/>
          </w:tcPr>
          <w:p w14:paraId="4C3AA2E9" w14:textId="77777777" w:rsidR="001463ED" w:rsidRPr="00F51F88" w:rsidRDefault="001463ED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08892B9" w14:textId="77777777" w:rsidR="001463ED" w:rsidRDefault="001463ED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1463ED" w:rsidRPr="002A5563" w14:paraId="1EE4F12B" w14:textId="77777777" w:rsidTr="004E0BE7">
        <w:trPr>
          <w:cantSplit/>
        </w:trPr>
        <w:tc>
          <w:tcPr>
            <w:tcW w:w="3776" w:type="dxa"/>
          </w:tcPr>
          <w:p w14:paraId="276F9767" w14:textId="77777777" w:rsidR="001463ED" w:rsidRPr="00F51F88" w:rsidRDefault="001463ED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100FB0" w14:textId="77777777" w:rsidR="001463ED" w:rsidRPr="00E24209" w:rsidRDefault="001463ED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36BD26" w14:textId="77777777" w:rsidR="001463ED" w:rsidRPr="00E24209" w:rsidRDefault="001463ED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0333BF" w14:textId="77777777" w:rsidR="001463ED" w:rsidRPr="00E24209" w:rsidRDefault="001463ED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463ED" w:rsidRPr="002A5563" w14:paraId="2C7F3550" w14:textId="77777777" w:rsidTr="004E0BE7">
        <w:trPr>
          <w:cantSplit/>
        </w:trPr>
        <w:tc>
          <w:tcPr>
            <w:tcW w:w="3776" w:type="dxa"/>
          </w:tcPr>
          <w:p w14:paraId="5004BCBC" w14:textId="77777777" w:rsidR="001463ED" w:rsidRPr="00E9777E" w:rsidRDefault="001463ED" w:rsidP="001463E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C96863" w14:textId="59799855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B693FB" w14:textId="77777777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C57BAE1" w14:textId="62659113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CA93A82" w14:textId="77777777" w:rsidR="001463ED" w:rsidRPr="00F51F88" w:rsidRDefault="001463ED" w:rsidP="001463E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364EDC" w14:textId="0BA0CDE0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057C52A0" w14:textId="77777777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7A6B9E" w14:textId="5C57E837" w:rsidR="001463ED" w:rsidRPr="00F51F88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1463ED" w:rsidRPr="00F5371A" w14:paraId="27D3BDC4" w14:textId="77777777" w:rsidTr="004E0BE7">
        <w:trPr>
          <w:cantSplit/>
        </w:trPr>
        <w:tc>
          <w:tcPr>
            <w:tcW w:w="3776" w:type="dxa"/>
          </w:tcPr>
          <w:p w14:paraId="272CF849" w14:textId="77777777" w:rsidR="001463ED" w:rsidRPr="00F5371A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3DC12B" w14:textId="43E753AF" w:rsidR="001463ED" w:rsidRPr="00786D5F" w:rsidRDefault="009D5D9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8,585</w:t>
            </w:r>
          </w:p>
        </w:tc>
        <w:tc>
          <w:tcPr>
            <w:tcW w:w="284" w:type="dxa"/>
            <w:vAlign w:val="bottom"/>
          </w:tcPr>
          <w:p w14:paraId="73284E62" w14:textId="77777777" w:rsidR="001463ED" w:rsidRPr="00786D5F" w:rsidRDefault="001463ED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C53F58B" w14:textId="4320DCA8" w:rsidR="001463ED" w:rsidRPr="00786D5F" w:rsidRDefault="001463ED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10,016</w:t>
            </w:r>
          </w:p>
        </w:tc>
        <w:tc>
          <w:tcPr>
            <w:tcW w:w="283" w:type="dxa"/>
          </w:tcPr>
          <w:p w14:paraId="6BFFD4A6" w14:textId="77777777" w:rsidR="001463ED" w:rsidRPr="00F5371A" w:rsidRDefault="001463ED" w:rsidP="001463E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8DC796" w14:textId="77777777" w:rsidR="001463ED" w:rsidRPr="00F5371A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  <w:vAlign w:val="bottom"/>
          </w:tcPr>
          <w:p w14:paraId="6A2E92E4" w14:textId="77777777" w:rsidR="001463ED" w:rsidRPr="00F5371A" w:rsidRDefault="001463ED" w:rsidP="001463E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C62706" w14:textId="1652A183" w:rsidR="001463ED" w:rsidRPr="00F5371A" w:rsidRDefault="001463ED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C632D8" w:rsidRPr="00F5371A" w14:paraId="18A19BA8" w14:textId="77777777" w:rsidTr="004F5B0F">
        <w:trPr>
          <w:cantSplit/>
        </w:trPr>
        <w:tc>
          <w:tcPr>
            <w:tcW w:w="3776" w:type="dxa"/>
          </w:tcPr>
          <w:p w14:paraId="0123BE9B" w14:textId="7A18A1F5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53EED7" w14:textId="29635619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9D5D91">
              <w:rPr>
                <w:rFonts w:ascii="Angsana New" w:hAnsi="Angsana New"/>
                <w:sz w:val="30"/>
                <w:szCs w:val="30"/>
              </w:rPr>
              <w:t>416</w:t>
            </w:r>
            <w:r w:rsidRPr="00F537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55FE803A" w14:textId="77777777" w:rsidR="00C632D8" w:rsidRPr="00F5371A" w:rsidRDefault="00C632D8" w:rsidP="00C632D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F8A195F" w14:textId="10598C2C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(2,587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FFC255C" w14:textId="77777777" w:rsidR="00C632D8" w:rsidRPr="00F5371A" w:rsidRDefault="00C632D8" w:rsidP="00C632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31F7B6" w14:textId="79A2AA19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1,056</w:t>
            </w:r>
            <w:r w:rsidRPr="00F537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32F8F149" w14:textId="77777777" w:rsidR="00C632D8" w:rsidRPr="00F5371A" w:rsidRDefault="00C632D8" w:rsidP="00C632D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34D5424" w14:textId="688E6ED4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C632D8" w:rsidRPr="00F5371A" w14:paraId="2C8EEA33" w14:textId="77777777" w:rsidTr="004F5B0F">
        <w:trPr>
          <w:cantSplit/>
        </w:trPr>
        <w:tc>
          <w:tcPr>
            <w:tcW w:w="3776" w:type="dxa"/>
          </w:tcPr>
          <w:p w14:paraId="0ADD46D0" w14:textId="77777777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257AD" w14:textId="4D9DE17D" w:rsidR="00C632D8" w:rsidRPr="00786D5F" w:rsidRDefault="009D5D9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5,169</w:t>
            </w:r>
          </w:p>
        </w:tc>
        <w:tc>
          <w:tcPr>
            <w:tcW w:w="284" w:type="dxa"/>
            <w:vAlign w:val="bottom"/>
          </w:tcPr>
          <w:p w14:paraId="1D1A77F1" w14:textId="77777777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82834" w14:textId="1BBB15F3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7,429</w:t>
            </w:r>
          </w:p>
        </w:tc>
        <w:tc>
          <w:tcPr>
            <w:tcW w:w="283" w:type="dxa"/>
          </w:tcPr>
          <w:p w14:paraId="6BAB0996" w14:textId="77777777" w:rsidR="00C632D8" w:rsidRPr="00F5371A" w:rsidRDefault="00C632D8" w:rsidP="00C632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9BB043" w14:textId="49A6B30C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1,056</w:t>
            </w:r>
            <w:r w:rsidRPr="00F537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3EC5BC0D" w14:textId="77777777" w:rsidR="00C632D8" w:rsidRPr="00F5371A" w:rsidRDefault="00C632D8" w:rsidP="00C632D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C2407" w14:textId="6F6AB2FB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</w:tbl>
    <w:p w14:paraId="312C8E27" w14:textId="77777777" w:rsidR="00D63E8E" w:rsidRPr="00F5371A" w:rsidRDefault="00D63E8E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1022CE" w:rsidRPr="00F5371A" w14:paraId="0E810E95" w14:textId="77777777" w:rsidTr="004E0BE7">
        <w:trPr>
          <w:cantSplit/>
        </w:trPr>
        <w:tc>
          <w:tcPr>
            <w:tcW w:w="3776" w:type="dxa"/>
          </w:tcPr>
          <w:p w14:paraId="5AB738AF" w14:textId="77777777" w:rsidR="001022CE" w:rsidRPr="00F5371A" w:rsidRDefault="001022CE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206809E" w14:textId="77777777" w:rsidR="001022CE" w:rsidRPr="00F5371A" w:rsidRDefault="001022CE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022CE" w:rsidRPr="00F5371A" w14:paraId="02D7BBAB" w14:textId="77777777" w:rsidTr="004E0BE7">
        <w:trPr>
          <w:cantSplit/>
        </w:trPr>
        <w:tc>
          <w:tcPr>
            <w:tcW w:w="3776" w:type="dxa"/>
          </w:tcPr>
          <w:p w14:paraId="08193429" w14:textId="77777777" w:rsidR="001022CE" w:rsidRPr="00F5371A" w:rsidRDefault="001022CE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9F2CE0E" w14:textId="77777777" w:rsidR="001022CE" w:rsidRPr="00F5371A" w:rsidRDefault="001022CE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1022CE" w:rsidRPr="00F5371A" w14:paraId="6481BE68" w14:textId="77777777" w:rsidTr="004E0BE7">
        <w:trPr>
          <w:cantSplit/>
        </w:trPr>
        <w:tc>
          <w:tcPr>
            <w:tcW w:w="3776" w:type="dxa"/>
          </w:tcPr>
          <w:p w14:paraId="294734A9" w14:textId="77777777" w:rsidR="001022CE" w:rsidRPr="00F5371A" w:rsidRDefault="001022CE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BC1150" w14:textId="77777777" w:rsidR="001022CE" w:rsidRPr="00F5371A" w:rsidRDefault="001022CE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8F0F357" w14:textId="77777777" w:rsidR="001022CE" w:rsidRPr="00F5371A" w:rsidRDefault="001022CE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B4432B" w14:textId="77777777" w:rsidR="001022CE" w:rsidRPr="00F5371A" w:rsidRDefault="001022CE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022CE" w:rsidRPr="00F5371A" w14:paraId="6F407966" w14:textId="77777777" w:rsidTr="004E0BE7">
        <w:trPr>
          <w:cantSplit/>
        </w:trPr>
        <w:tc>
          <w:tcPr>
            <w:tcW w:w="3776" w:type="dxa"/>
          </w:tcPr>
          <w:p w14:paraId="60728A4C" w14:textId="77777777" w:rsidR="001022CE" w:rsidRPr="00F5371A" w:rsidRDefault="001022CE" w:rsidP="001022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3082BE" w14:textId="2C2C8061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147389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8A137AC" w14:textId="4E84CDF1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BE18059" w14:textId="77777777" w:rsidR="001022CE" w:rsidRPr="00F5371A" w:rsidRDefault="001022CE" w:rsidP="001022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05BF62" w14:textId="02E1DEA8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188BDF8E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0C12F7" w14:textId="3B1E7BD8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1022CE" w:rsidRPr="00F5371A" w14:paraId="2576F9E0" w14:textId="77777777" w:rsidTr="004E0BE7">
        <w:trPr>
          <w:cantSplit/>
        </w:trPr>
        <w:tc>
          <w:tcPr>
            <w:tcW w:w="3776" w:type="dxa"/>
          </w:tcPr>
          <w:p w14:paraId="177E3EEF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411A7C" w14:textId="21F71192" w:rsidR="001022CE" w:rsidRPr="00786D5F" w:rsidRDefault="001022C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B76A6" w:rsidRPr="00786D5F">
              <w:rPr>
                <w:rFonts w:ascii="Angsana New" w:hAnsi="Angsana New"/>
                <w:bCs/>
                <w:sz w:val="30"/>
                <w:szCs w:val="30"/>
              </w:rPr>
              <w:t>7,962</w:t>
            </w:r>
          </w:p>
        </w:tc>
        <w:tc>
          <w:tcPr>
            <w:tcW w:w="284" w:type="dxa"/>
            <w:vAlign w:val="bottom"/>
          </w:tcPr>
          <w:p w14:paraId="19A1E1B6" w14:textId="77777777" w:rsidR="001022CE" w:rsidRPr="00786D5F" w:rsidRDefault="001022C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25CD4B6" w14:textId="6510BF4B" w:rsidR="001022CE" w:rsidRPr="00786D5F" w:rsidRDefault="001022C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19,491</w:t>
            </w:r>
          </w:p>
        </w:tc>
        <w:tc>
          <w:tcPr>
            <w:tcW w:w="283" w:type="dxa"/>
          </w:tcPr>
          <w:p w14:paraId="6E5942E6" w14:textId="77777777" w:rsidR="001022CE" w:rsidRPr="00F5371A" w:rsidRDefault="001022CE" w:rsidP="001022C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686A43" w14:textId="77777777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  <w:vAlign w:val="bottom"/>
          </w:tcPr>
          <w:p w14:paraId="4DC17E28" w14:textId="77777777" w:rsidR="001022CE" w:rsidRPr="00F5371A" w:rsidRDefault="001022CE" w:rsidP="001022C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3119B14" w14:textId="60BBFD12" w:rsidR="001022CE" w:rsidRPr="00F5371A" w:rsidRDefault="001022CE" w:rsidP="0010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C632D8" w:rsidRPr="00F5371A" w14:paraId="1CC62089" w14:textId="77777777" w:rsidTr="003A243B">
        <w:trPr>
          <w:cantSplit/>
        </w:trPr>
        <w:tc>
          <w:tcPr>
            <w:tcW w:w="3776" w:type="dxa"/>
          </w:tcPr>
          <w:p w14:paraId="605CD546" w14:textId="77777777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6EC288" w14:textId="69147EC5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1,471</w:t>
            </w:r>
            <w:r w:rsidRPr="00F537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0829CF06" w14:textId="77777777" w:rsidR="00C632D8" w:rsidRPr="00F5371A" w:rsidRDefault="00C632D8" w:rsidP="00C632D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6F7D712" w14:textId="3EBF6B87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(1,740)</w:t>
            </w:r>
          </w:p>
        </w:tc>
        <w:tc>
          <w:tcPr>
            <w:tcW w:w="283" w:type="dxa"/>
          </w:tcPr>
          <w:p w14:paraId="2D02A8BA" w14:textId="77777777" w:rsidR="00C632D8" w:rsidRPr="00F5371A" w:rsidRDefault="00C632D8" w:rsidP="00C632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0FC395" w14:textId="1C5F7A4C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587</w:t>
            </w:r>
          </w:p>
        </w:tc>
        <w:tc>
          <w:tcPr>
            <w:tcW w:w="284" w:type="dxa"/>
            <w:vAlign w:val="bottom"/>
          </w:tcPr>
          <w:p w14:paraId="29CF0711" w14:textId="77777777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64EEC26" w14:textId="3F2DF8F0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239</w:t>
            </w:r>
          </w:p>
        </w:tc>
      </w:tr>
      <w:tr w:rsidR="00C632D8" w:rsidRPr="002A5563" w14:paraId="62A89087" w14:textId="77777777" w:rsidTr="003A243B">
        <w:trPr>
          <w:cantSplit/>
        </w:trPr>
        <w:tc>
          <w:tcPr>
            <w:tcW w:w="3776" w:type="dxa"/>
          </w:tcPr>
          <w:p w14:paraId="77DADA1E" w14:textId="33DDDCD1" w:rsidR="00C632D8" w:rsidRPr="00F5371A" w:rsidRDefault="00C632D8" w:rsidP="00C6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71A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EB380" w14:textId="7008E5F0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16,491</w:t>
            </w:r>
          </w:p>
        </w:tc>
        <w:tc>
          <w:tcPr>
            <w:tcW w:w="284" w:type="dxa"/>
            <w:vAlign w:val="bottom"/>
          </w:tcPr>
          <w:p w14:paraId="5D69000D" w14:textId="77777777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E8A9" w14:textId="47DFD485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17,751</w:t>
            </w:r>
          </w:p>
        </w:tc>
        <w:tc>
          <w:tcPr>
            <w:tcW w:w="283" w:type="dxa"/>
          </w:tcPr>
          <w:p w14:paraId="0271717E" w14:textId="77777777" w:rsidR="00C632D8" w:rsidRPr="00786D5F" w:rsidRDefault="00C632D8" w:rsidP="00786D5F">
            <w:pPr>
              <w:pStyle w:val="a1"/>
              <w:tabs>
                <w:tab w:val="left" w:pos="0"/>
                <w:tab w:val="left" w:pos="558"/>
                <w:tab w:val="decimal" w:pos="882"/>
              </w:tabs>
              <w:spacing w:line="240" w:lineRule="atLeast"/>
              <w:ind w:left="-108"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1B96EF" w14:textId="5185342E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587</w:t>
            </w:r>
          </w:p>
        </w:tc>
        <w:tc>
          <w:tcPr>
            <w:tcW w:w="284" w:type="dxa"/>
            <w:vAlign w:val="bottom"/>
          </w:tcPr>
          <w:p w14:paraId="1E7A3674" w14:textId="77777777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7D2A3" w14:textId="4B398328" w:rsidR="00C632D8" w:rsidRPr="00786D5F" w:rsidRDefault="00C632D8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239</w:t>
            </w:r>
          </w:p>
        </w:tc>
      </w:tr>
    </w:tbl>
    <w:p w14:paraId="458A5142" w14:textId="77777777" w:rsidR="00B71F42" w:rsidRPr="00B7092B" w:rsidRDefault="00B71F4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3B6CF1D" w14:textId="0B946BB6" w:rsidR="003106A9" w:rsidRDefault="003106A9" w:rsidP="00310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97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0297F">
        <w:rPr>
          <w:rFonts w:ascii="Angsana New" w:hAnsi="Angsana New"/>
          <w:sz w:val="30"/>
          <w:szCs w:val="30"/>
        </w:rPr>
        <w:t>3</w:t>
      </w:r>
      <w:r w:rsidR="009C2B5A">
        <w:rPr>
          <w:rFonts w:ascii="Angsana New" w:hAnsi="Angsana New"/>
          <w:sz w:val="30"/>
          <w:szCs w:val="30"/>
        </w:rPr>
        <w:t>0</w:t>
      </w:r>
      <w:r w:rsidR="001022C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Pr="00DB12A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50297F">
        <w:rPr>
          <w:rFonts w:ascii="Angsana New" w:hAnsi="Angsana New"/>
          <w:sz w:val="30"/>
          <w:szCs w:val="30"/>
          <w:cs/>
        </w:rPr>
        <w:t>บริษัทไม่ได้รับรู้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50297F">
        <w:rPr>
          <w:rFonts w:ascii="Angsana New" w:hAnsi="Angsana New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ทางภาษีจำนวนเงิน</w:t>
      </w:r>
      <w:r w:rsidRPr="002A4D0F">
        <w:rPr>
          <w:rFonts w:ascii="Angsana New" w:hAnsi="Angsana New" w:hint="cs"/>
          <w:sz w:val="30"/>
          <w:szCs w:val="30"/>
          <w:cs/>
        </w:rPr>
        <w:t xml:space="preserve">รวม </w:t>
      </w:r>
      <w:r w:rsidR="00F5371A">
        <w:rPr>
          <w:rFonts w:ascii="Angsana New" w:hAnsi="Angsana New"/>
          <w:sz w:val="30"/>
          <w:szCs w:val="30"/>
        </w:rPr>
        <w:t>45.</w:t>
      </w:r>
      <w:r w:rsidR="00BA14CE">
        <w:rPr>
          <w:rFonts w:ascii="Angsana New" w:hAnsi="Angsana New"/>
          <w:sz w:val="30"/>
          <w:szCs w:val="30"/>
        </w:rPr>
        <w:t>1</w:t>
      </w:r>
      <w:r w:rsidRPr="002A4D0F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ในงบการเงินรวมและ </w:t>
      </w:r>
      <w:r w:rsidR="00F5371A">
        <w:rPr>
          <w:rFonts w:ascii="Angsana New" w:hAnsi="Angsana New"/>
          <w:sz w:val="30"/>
          <w:szCs w:val="30"/>
        </w:rPr>
        <w:t>34.</w:t>
      </w:r>
      <w:r w:rsidR="00BA14C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  <w:r w:rsidRPr="002A4D0F">
        <w:rPr>
          <w:rFonts w:ascii="Angsana New" w:hAnsi="Angsana New"/>
          <w:sz w:val="30"/>
          <w:szCs w:val="30"/>
          <w:cs/>
        </w:rPr>
        <w:t>เป็น</w:t>
      </w:r>
      <w:r w:rsidRPr="0050297F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 </w:t>
      </w:r>
      <w:r>
        <w:rPr>
          <w:rFonts w:ascii="Angsana New" w:hAnsi="Angsana New" w:hint="cs"/>
          <w:sz w:val="30"/>
          <w:szCs w:val="30"/>
          <w:cs/>
        </w:rPr>
        <w:t>ผลขาดทุนดังกล่าวจะ</w:t>
      </w:r>
      <w:r w:rsidRPr="0050297F">
        <w:rPr>
          <w:rFonts w:ascii="Angsana New" w:hAnsi="Angsana New"/>
          <w:sz w:val="30"/>
          <w:szCs w:val="30"/>
          <w:cs/>
        </w:rPr>
        <w:t>หมดอายุใน</w:t>
      </w:r>
      <w:r w:rsidR="00AB52BB">
        <w:rPr>
          <w:rFonts w:ascii="Angsana New" w:hAnsi="Angsana New" w:hint="cs"/>
          <w:sz w:val="30"/>
          <w:szCs w:val="30"/>
          <w:cs/>
        </w:rPr>
        <w:t>ระหว่าง</w:t>
      </w:r>
      <w:r w:rsidRPr="00F947A7">
        <w:rPr>
          <w:rFonts w:ascii="Angsana New" w:hAnsi="Angsana New"/>
          <w:sz w:val="30"/>
          <w:szCs w:val="30"/>
          <w:cs/>
        </w:rPr>
        <w:t>ปี</w:t>
      </w:r>
      <w:r w:rsidRPr="00F947A7">
        <w:rPr>
          <w:rFonts w:ascii="Angsana New" w:hAnsi="Angsana New"/>
          <w:sz w:val="30"/>
          <w:szCs w:val="30"/>
        </w:rPr>
        <w:t xml:space="preserve"> 2567 </w:t>
      </w:r>
      <w:r>
        <w:rPr>
          <w:rFonts w:ascii="Angsana New" w:hAnsi="Angsana New"/>
          <w:sz w:val="30"/>
          <w:szCs w:val="30"/>
        </w:rPr>
        <w:t>–</w:t>
      </w:r>
      <w:r w:rsidRPr="00F947A7">
        <w:rPr>
          <w:rFonts w:ascii="Angsana New" w:hAnsi="Angsana New"/>
          <w:sz w:val="30"/>
          <w:szCs w:val="30"/>
        </w:rPr>
        <w:t xml:space="preserve"> 2572</w:t>
      </w:r>
    </w:p>
    <w:p w14:paraId="00AC402C" w14:textId="77777777" w:rsidR="004E34F9" w:rsidRDefault="004E34F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6F86C9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660B1F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B9EF26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3297D2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7C0F6A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A4C734" w14:textId="77777777" w:rsidR="00FF69DA" w:rsidRDefault="00FF69D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5C1D07" w14:textId="4319188B" w:rsidR="00C11C3C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40998">
        <w:rPr>
          <w:rFonts w:ascii="Angsana New" w:hAnsi="Angsana New"/>
          <w:b/>
          <w:bCs/>
          <w:sz w:val="30"/>
          <w:szCs w:val="30"/>
        </w:rPr>
        <w:t>4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5E750E11" w14:textId="77777777" w:rsidR="00F66A26" w:rsidRPr="00F66A26" w:rsidRDefault="00F66A26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B9A87DA" w14:textId="77777777" w:rsidR="00F66A26" w:rsidRPr="00482755" w:rsidRDefault="00F66A26" w:rsidP="00F66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6D27D64" w14:textId="77777777"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14:paraId="5DD56E4D" w14:textId="58CE05FB"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รายได้จากการขาย </w:t>
      </w:r>
      <w:r w:rsidR="00740B04">
        <w:rPr>
          <w:rFonts w:ascii="Angsana New" w:hAnsi="Angsana New" w:hint="cs"/>
          <w:sz w:val="30"/>
          <w:szCs w:val="30"/>
          <w:cs/>
        </w:rPr>
        <w:t xml:space="preserve">รายได้จากการให้บริการ </w:t>
      </w: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 xml:space="preserve"> ต้นทุนขาย </w:t>
      </w:r>
      <w:r w:rsidR="00FF726F">
        <w:rPr>
          <w:rFonts w:ascii="Angsana New" w:hAnsi="Angsana New" w:hint="cs"/>
          <w:sz w:val="30"/>
          <w:szCs w:val="30"/>
          <w:cs/>
        </w:rPr>
        <w:t xml:space="preserve">ต้นทุนการให้บริการ </w:t>
      </w:r>
      <w:r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>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B52BB">
        <w:rPr>
          <w:rFonts w:ascii="Angsana New" w:hAnsi="Angsana New" w:hint="cs"/>
          <w:sz w:val="30"/>
          <w:szCs w:val="30"/>
          <w:cs/>
        </w:rPr>
        <w:t>เกือบทั้งหมด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โดย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ธุรกิจให้เช่าทรัพย์สิน</w:t>
      </w:r>
      <w:r w:rsidR="00AB52BB">
        <w:rPr>
          <w:rFonts w:ascii="Angsana New" w:hAnsi="Angsana New" w:hint="cs"/>
          <w:sz w:val="30"/>
          <w:szCs w:val="30"/>
          <w:cs/>
        </w:rPr>
        <w:t>มีสัดส่วนที่ไม่เป็นสาระสำคัญ</w:t>
      </w:r>
      <w:r w:rsidRPr="00B91A81">
        <w:rPr>
          <w:rFonts w:ascii="Angsana New" w:hAnsi="Angsana New"/>
          <w:sz w:val="30"/>
          <w:szCs w:val="30"/>
          <w:cs/>
        </w:rPr>
        <w:t xml:space="preserve"> ดังนั้น</w:t>
      </w:r>
      <w:r w:rsidR="00AB52BB">
        <w:rPr>
          <w:rFonts w:ascii="Angsana New" w:hAnsi="Angsana New" w:hint="cs"/>
          <w:sz w:val="30"/>
          <w:szCs w:val="30"/>
          <w:cs/>
        </w:rPr>
        <w:t xml:space="preserve"> งบการเงินนี้</w:t>
      </w:r>
      <w:r w:rsidRPr="00B91A81">
        <w:rPr>
          <w:rFonts w:ascii="Angsana New" w:hAnsi="Angsana New"/>
          <w:sz w:val="30"/>
          <w:szCs w:val="30"/>
          <w:cs/>
        </w:rPr>
        <w:t>จึงไม่มีการแสดงข้อมูลจำแนกตามส่วนงานธุรกิจและส่วนงานทางภูมิศาสตร์</w:t>
      </w:r>
    </w:p>
    <w:p w14:paraId="48E9E6E5" w14:textId="77777777" w:rsidR="00AB52BB" w:rsidRPr="00482755" w:rsidRDefault="00AB52BB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4943A70" w14:textId="45995F07" w:rsidR="00B50884" w:rsidRDefault="00297A3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t>ข้อมูลเกี่ยวกับลูกค้า</w:t>
      </w:r>
      <w:r w:rsidRPr="002B7FEE">
        <w:rPr>
          <w:rFonts w:ascii="Angsana New" w:hAnsi="Angsana New"/>
          <w:sz w:val="30"/>
          <w:szCs w:val="30"/>
          <w:cs/>
        </w:rPr>
        <w:t>ราย</w:t>
      </w:r>
      <w:r w:rsidRPr="00447461">
        <w:rPr>
          <w:rFonts w:ascii="Angsana New" w:hAnsi="Angsana New"/>
          <w:sz w:val="30"/>
          <w:szCs w:val="30"/>
          <w:cs/>
        </w:rPr>
        <w:t>ใหญ่</w:t>
      </w:r>
      <w:r w:rsidRPr="00447461">
        <w:rPr>
          <w:rFonts w:ascii="Angsana New" w:hAnsi="Angsana New" w:hint="cs"/>
          <w:sz w:val="30"/>
          <w:szCs w:val="30"/>
          <w:cs/>
        </w:rPr>
        <w:t xml:space="preserve"> </w:t>
      </w:r>
      <w:r w:rsidRPr="002B7FEE">
        <w:rPr>
          <w:rFonts w:ascii="Angsana New" w:hAnsi="Angsana New"/>
          <w:sz w:val="30"/>
          <w:szCs w:val="30"/>
          <w:cs/>
        </w:rPr>
        <w:t>(</w:t>
      </w:r>
      <w:r w:rsidRPr="00364449">
        <w:rPr>
          <w:rFonts w:ascii="Angsana New" w:hAnsi="Angsana New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ที่มียอดรายการค้าถึง</w:t>
      </w:r>
      <w:r w:rsidRPr="00364449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</w:t>
      </w:r>
      <w:r>
        <w:rPr>
          <w:rFonts w:ascii="Angsana New" w:hAnsi="Angsana New" w:hint="cs"/>
          <w:sz w:val="30"/>
          <w:szCs w:val="30"/>
          <w:cs/>
        </w:rPr>
        <w:t>ยอดขายรวม</w:t>
      </w:r>
      <w:r w:rsidRPr="0036444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E34F9">
        <w:rPr>
          <w:rFonts w:ascii="Angsana New" w:hAnsi="Angsana New" w:hint="cs"/>
          <w:sz w:val="30"/>
          <w:szCs w:val="30"/>
          <w:cs/>
        </w:rPr>
        <w:t>และหกเดือน</w:t>
      </w:r>
      <w:r w:rsidR="00B5088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>
        <w:rPr>
          <w:rFonts w:ascii="Angsana New" w:hAnsi="Angsana New" w:hint="cs"/>
          <w:sz w:val="30"/>
          <w:szCs w:val="30"/>
        </w:rPr>
        <w:t>3</w:t>
      </w:r>
      <w:r w:rsidR="004E34F9">
        <w:rPr>
          <w:rFonts w:ascii="Angsana New" w:hAnsi="Angsana New" w:hint="cs"/>
          <w:sz w:val="30"/>
          <w:szCs w:val="30"/>
          <w:cs/>
        </w:rPr>
        <w:t>0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4E34F9">
        <w:rPr>
          <w:rFonts w:ascii="Angsana New" w:hAnsi="Angsana New" w:hint="cs"/>
          <w:sz w:val="30"/>
          <w:szCs w:val="30"/>
          <w:cs/>
        </w:rPr>
        <w:t>มิถุนายน</w:t>
      </w:r>
      <w:r w:rsidR="00DB16BA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 xml:space="preserve">2567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>
        <w:rPr>
          <w:rFonts w:ascii="Angsana New" w:hAnsi="Angsana New" w:hint="cs"/>
          <w:sz w:val="30"/>
          <w:szCs w:val="30"/>
        </w:rPr>
        <w:t>2566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592BD12" w14:textId="77777777"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3686"/>
        <w:gridCol w:w="1302"/>
        <w:gridCol w:w="270"/>
        <w:gridCol w:w="1229"/>
        <w:gridCol w:w="283"/>
        <w:gridCol w:w="1206"/>
        <w:gridCol w:w="270"/>
        <w:gridCol w:w="1218"/>
      </w:tblGrid>
      <w:tr w:rsidR="004E34F9" w:rsidRPr="00501620" w14:paraId="033AE821" w14:textId="77777777" w:rsidTr="004E34F9">
        <w:tc>
          <w:tcPr>
            <w:tcW w:w="3686" w:type="dxa"/>
          </w:tcPr>
          <w:p w14:paraId="0E7F83DC" w14:textId="77777777" w:rsidR="004E34F9" w:rsidRPr="00501620" w:rsidRDefault="004E34F9" w:rsidP="004E34F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4CF23728" w14:textId="6631BBE2" w:rsidR="004E34F9" w:rsidRPr="00501620" w:rsidRDefault="00BA14CE" w:rsidP="004E34F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E34F9" w:rsidRPr="004A74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E34F9" w:rsidRPr="004A74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 - </w:t>
            </w:r>
            <w:r w:rsidR="004E34F9" w:rsidRPr="004A74AA">
              <w:rPr>
                <w:rFonts w:ascii="Angsana New" w:hAnsi="Angsana New" w:hint="cs"/>
                <w:sz w:val="30"/>
                <w:szCs w:val="30"/>
                <w:cs/>
              </w:rPr>
              <w:t>พันบ</w:t>
            </w:r>
            <w:r w:rsidR="004E34F9">
              <w:rPr>
                <w:rFonts w:ascii="Angsana New" w:hAnsi="Angsana New" w:hint="cs"/>
                <w:sz w:val="30"/>
                <w:szCs w:val="30"/>
                <w:cs/>
              </w:rPr>
              <w:t>าท</w:t>
            </w:r>
          </w:p>
        </w:tc>
      </w:tr>
      <w:tr w:rsidR="004E34F9" w:rsidRPr="00501620" w14:paraId="1855739E" w14:textId="77777777" w:rsidTr="004E34F9">
        <w:tc>
          <w:tcPr>
            <w:tcW w:w="3686" w:type="dxa"/>
          </w:tcPr>
          <w:p w14:paraId="05E7F15D" w14:textId="77777777" w:rsidR="004E34F9" w:rsidRPr="00501620" w:rsidRDefault="004E34F9" w:rsidP="004E0BE7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2E23392E" w14:textId="77777777" w:rsidR="004E34F9" w:rsidRDefault="004E34F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4E34F9" w:rsidRPr="00501620" w14:paraId="7C55A011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21413DCB" w14:textId="77777777" w:rsidR="004E34F9" w:rsidRPr="00501620" w:rsidRDefault="004E34F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C5838" w14:textId="77777777" w:rsidR="004E34F9" w:rsidRPr="00501620" w:rsidRDefault="004E34F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C0138C5" w14:textId="77777777" w:rsidR="004E34F9" w:rsidRPr="00501620" w:rsidRDefault="004E34F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EBA63F" w14:textId="77777777" w:rsidR="004E34F9" w:rsidRPr="00501620" w:rsidRDefault="004E34F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E34F9" w:rsidRPr="006B2360" w14:paraId="5C1DEE5F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7BEA9C91" w14:textId="77777777" w:rsidR="004E34F9" w:rsidRPr="006B2360" w:rsidRDefault="004E34F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2855232" w14:textId="119B0E77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7FAF3B2D" w14:textId="77777777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07E26A9" w14:textId="3AFC3D81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029DD7DF" w14:textId="77777777" w:rsidR="004E34F9" w:rsidRPr="006B2360" w:rsidRDefault="004E34F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C6F3B82" w14:textId="48F8039B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524AEA17" w14:textId="77777777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F034940" w14:textId="73CC65D6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E34F9" w:rsidRPr="006B2360" w14:paraId="1B4D1D38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034E8F5A" w14:textId="77777777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77DE2531" w14:textId="77777777" w:rsidR="004E34F9" w:rsidRPr="006B2360" w:rsidRDefault="004E34F9" w:rsidP="004E0BE7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045BD2B" w14:textId="77777777" w:rsidR="004E34F9" w:rsidRPr="006B2360" w:rsidRDefault="004E34F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2E76E879" w14:textId="77777777" w:rsidR="004E34F9" w:rsidRPr="006B2360" w:rsidRDefault="004E34F9" w:rsidP="004E0BE7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22C1393C" w14:textId="77777777" w:rsidR="004E34F9" w:rsidRPr="006B2360" w:rsidRDefault="004E34F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69BD6D04" w14:textId="77777777" w:rsidR="004E34F9" w:rsidRPr="006B2360" w:rsidRDefault="004E34F9" w:rsidP="004E0BE7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30C1177" w14:textId="77777777" w:rsidR="004E34F9" w:rsidRPr="006B2360" w:rsidRDefault="004E34F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2106C1FF" w14:textId="77777777" w:rsidR="004E34F9" w:rsidRPr="006B2360" w:rsidRDefault="004E34F9" w:rsidP="004E0BE7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DE64EA" w:rsidRPr="009C03E3" w14:paraId="2A3BA615" w14:textId="77777777" w:rsidTr="002A75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7866AF0E" w14:textId="77777777" w:rsidR="00DE64EA" w:rsidRPr="00767D3F" w:rsidRDefault="00DE64EA" w:rsidP="00DE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569164" w14:textId="11180BE4" w:rsidR="00DE64EA" w:rsidRPr="00DE64EA" w:rsidRDefault="002B75EC" w:rsidP="00DE64E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138,267</w:t>
            </w:r>
          </w:p>
        </w:tc>
        <w:tc>
          <w:tcPr>
            <w:tcW w:w="270" w:type="dxa"/>
          </w:tcPr>
          <w:p w14:paraId="121472FC" w14:textId="77777777" w:rsidR="00DE64EA" w:rsidRPr="00B06BC0" w:rsidRDefault="00DE64EA" w:rsidP="00DE64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358BF63A" w14:textId="77777777" w:rsidR="00DE64EA" w:rsidRPr="00B06BC0" w:rsidRDefault="00DE64EA" w:rsidP="00DE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5571F040" w14:textId="77777777" w:rsidR="00DE64EA" w:rsidRPr="00B06BC0" w:rsidRDefault="00DE64EA" w:rsidP="00DE64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1AB7A5" w14:textId="31D6525B" w:rsidR="00DE64EA" w:rsidRPr="00BA14CE" w:rsidRDefault="00DE64EA" w:rsidP="00DE64E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14CE">
              <w:rPr>
                <w:rFonts w:ascii="Angsana New" w:hAnsi="Angsana New"/>
                <w:sz w:val="30"/>
                <w:szCs w:val="30"/>
              </w:rPr>
              <w:t>131,744</w:t>
            </w:r>
          </w:p>
        </w:tc>
        <w:tc>
          <w:tcPr>
            <w:tcW w:w="270" w:type="dxa"/>
          </w:tcPr>
          <w:p w14:paraId="0F03FA1B" w14:textId="77777777" w:rsidR="00DE64EA" w:rsidRPr="006D40AB" w:rsidRDefault="00DE64EA" w:rsidP="00DE64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9E8406" w14:textId="1D56F5F9" w:rsidR="00DE64EA" w:rsidRPr="00EA6300" w:rsidRDefault="00DE64EA" w:rsidP="00DE64E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36">
              <w:rPr>
                <w:rFonts w:ascii="Angsana New" w:hAnsi="Angsana New"/>
                <w:sz w:val="30"/>
                <w:szCs w:val="30"/>
              </w:rPr>
              <w:t>66,851</w:t>
            </w:r>
          </w:p>
        </w:tc>
      </w:tr>
    </w:tbl>
    <w:p w14:paraId="4372A866" w14:textId="77777777" w:rsidR="004E34F9" w:rsidRPr="002674CF" w:rsidRDefault="004E34F9" w:rsidP="0026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3686"/>
        <w:gridCol w:w="1302"/>
        <w:gridCol w:w="270"/>
        <w:gridCol w:w="1229"/>
        <w:gridCol w:w="283"/>
        <w:gridCol w:w="1206"/>
        <w:gridCol w:w="270"/>
        <w:gridCol w:w="1218"/>
      </w:tblGrid>
      <w:tr w:rsidR="004E34F9" w:rsidRPr="00501620" w14:paraId="30F4EE33" w14:textId="77777777" w:rsidTr="004E34F9">
        <w:tc>
          <w:tcPr>
            <w:tcW w:w="3686" w:type="dxa"/>
          </w:tcPr>
          <w:p w14:paraId="7DD96D61" w14:textId="77777777" w:rsidR="004E34F9" w:rsidRPr="00501620" w:rsidRDefault="004E34F9" w:rsidP="004E34F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19461734" w14:textId="22D81514" w:rsidR="004E34F9" w:rsidRPr="00501620" w:rsidRDefault="004E34F9" w:rsidP="004E34F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4A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A74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 - </w:t>
            </w:r>
            <w:r w:rsidRPr="004A74AA">
              <w:rPr>
                <w:rFonts w:ascii="Angsana New" w:hAnsi="Angsana New" w:hint="cs"/>
                <w:sz w:val="30"/>
                <w:szCs w:val="30"/>
                <w:cs/>
              </w:rPr>
              <w:t>พันบ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าท</w:t>
            </w:r>
          </w:p>
        </w:tc>
      </w:tr>
      <w:tr w:rsidR="004E34F9" w:rsidRPr="00501620" w14:paraId="3A2002CE" w14:textId="77777777" w:rsidTr="004E34F9">
        <w:tc>
          <w:tcPr>
            <w:tcW w:w="3686" w:type="dxa"/>
          </w:tcPr>
          <w:p w14:paraId="3F62D8DE" w14:textId="77777777" w:rsidR="004E34F9" w:rsidRPr="00501620" w:rsidRDefault="004E34F9" w:rsidP="004E0BE7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4E269B48" w14:textId="77777777" w:rsidR="004E34F9" w:rsidRDefault="004E34F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4E34F9" w:rsidRPr="00501620" w14:paraId="37FE5457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79187705" w14:textId="77777777" w:rsidR="004E34F9" w:rsidRPr="00501620" w:rsidRDefault="004E34F9" w:rsidP="00D20C1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9AE105" w14:textId="77777777" w:rsidR="004E34F9" w:rsidRPr="00501620" w:rsidRDefault="004E34F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2B74D5D" w14:textId="77777777" w:rsidR="004E34F9" w:rsidRPr="00501620" w:rsidRDefault="004E34F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FCCBE" w14:textId="77777777" w:rsidR="004E34F9" w:rsidRPr="00501620" w:rsidRDefault="004E34F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E34F9" w:rsidRPr="006B2360" w14:paraId="1F7BEE5E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32F653BD" w14:textId="77777777" w:rsidR="004E34F9" w:rsidRPr="006B2360" w:rsidRDefault="004E34F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EF7541A" w14:textId="61EC9DB9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61622623" w14:textId="77777777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D5DEB81" w14:textId="3553DE43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67205EB8" w14:textId="77777777" w:rsidR="004E34F9" w:rsidRPr="006B2360" w:rsidRDefault="004E34F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FDEB526" w14:textId="45352A49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7DD859C1" w14:textId="77777777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FF830FB" w14:textId="6918E478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E34F9" w:rsidRPr="006B2360" w14:paraId="790CDEFE" w14:textId="77777777" w:rsidTr="004E3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70745640" w14:textId="77777777" w:rsidR="004E34F9" w:rsidRPr="006B2360" w:rsidRDefault="004E34F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3A1DC7BE" w14:textId="77777777" w:rsidR="004E34F9" w:rsidRPr="006B2360" w:rsidRDefault="004E34F9" w:rsidP="004E0BE7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3848C7B" w14:textId="77777777" w:rsidR="004E34F9" w:rsidRPr="006B2360" w:rsidRDefault="004E34F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2F0E16F6" w14:textId="77777777" w:rsidR="004E34F9" w:rsidRPr="006B2360" w:rsidRDefault="004E34F9" w:rsidP="004E0BE7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4A93B1C2" w14:textId="77777777" w:rsidR="004E34F9" w:rsidRPr="006B2360" w:rsidRDefault="004E34F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1F1749E1" w14:textId="77777777" w:rsidR="004E34F9" w:rsidRPr="006B2360" w:rsidRDefault="004E34F9" w:rsidP="004E0BE7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5B79ED84" w14:textId="77777777" w:rsidR="004E34F9" w:rsidRPr="006B2360" w:rsidRDefault="004E34F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6F99C44E" w14:textId="77777777" w:rsidR="004E34F9" w:rsidRPr="006B2360" w:rsidRDefault="004E34F9" w:rsidP="004E0BE7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DE64EA" w:rsidRPr="009C03E3" w14:paraId="68CE63F4" w14:textId="77777777" w:rsidTr="0007795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7DD39D72" w14:textId="77777777" w:rsidR="00DE64EA" w:rsidRPr="00767D3F" w:rsidRDefault="00DE64EA" w:rsidP="00DE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4C2343" w14:textId="196CD8F4" w:rsidR="00DE64EA" w:rsidRPr="00DE64EA" w:rsidRDefault="00DE64EA" w:rsidP="00DE64E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14CE">
              <w:rPr>
                <w:rFonts w:ascii="Angsana New" w:hAnsi="Angsana New"/>
                <w:sz w:val="30"/>
                <w:szCs w:val="30"/>
              </w:rPr>
              <w:t>208,300</w:t>
            </w:r>
          </w:p>
        </w:tc>
        <w:tc>
          <w:tcPr>
            <w:tcW w:w="270" w:type="dxa"/>
          </w:tcPr>
          <w:p w14:paraId="15F19D21" w14:textId="77777777" w:rsidR="00DE64EA" w:rsidRPr="006D40AB" w:rsidRDefault="00DE64EA" w:rsidP="00DE64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7125C205" w14:textId="77777777" w:rsidR="00DE64EA" w:rsidRPr="00EA6300" w:rsidRDefault="00DE64EA" w:rsidP="00DE6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50911B26" w14:textId="77777777" w:rsidR="00DE64EA" w:rsidRPr="006D40AB" w:rsidRDefault="00DE64EA" w:rsidP="00DE64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CB58D8" w14:textId="10935114" w:rsidR="00DE64EA" w:rsidRPr="00BA14CE" w:rsidRDefault="00DE64EA" w:rsidP="00DE64E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14CE">
              <w:rPr>
                <w:rFonts w:ascii="Angsana New" w:hAnsi="Angsana New"/>
                <w:sz w:val="30"/>
                <w:szCs w:val="30"/>
              </w:rPr>
              <w:t>208,300</w:t>
            </w:r>
          </w:p>
        </w:tc>
        <w:tc>
          <w:tcPr>
            <w:tcW w:w="270" w:type="dxa"/>
          </w:tcPr>
          <w:p w14:paraId="391C40B8" w14:textId="77777777" w:rsidR="00DE64EA" w:rsidRPr="00180C22" w:rsidRDefault="00DE64EA" w:rsidP="00DE64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EB9C0D" w14:textId="17693F48" w:rsidR="00DE64EA" w:rsidRPr="00B06BC0" w:rsidRDefault="00DE64EA" w:rsidP="00DE64E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36">
              <w:rPr>
                <w:rFonts w:ascii="Angsana New" w:hAnsi="Angsana New"/>
                <w:sz w:val="30"/>
                <w:szCs w:val="30"/>
              </w:rPr>
              <w:t>102,617</w:t>
            </w:r>
          </w:p>
        </w:tc>
      </w:tr>
    </w:tbl>
    <w:p w14:paraId="3354AA53" w14:textId="77777777" w:rsidR="00B7092B" w:rsidRDefault="00B7092B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23DDFE2" w14:textId="77777777" w:rsidR="002674CF" w:rsidRDefault="002674CF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3F6DA4" w14:textId="77777777" w:rsidR="002674CF" w:rsidRDefault="002674CF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03305" w14:textId="77777777" w:rsidR="002674CF" w:rsidRDefault="002674CF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384F079" w14:textId="085B583C"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14:paraId="5E0A1AA3" w14:textId="77777777"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C20C39" w:rsidRPr="004F07C8" w14:paraId="35A36070" w14:textId="77777777" w:rsidTr="004E0BE7">
        <w:trPr>
          <w:cantSplit/>
        </w:trPr>
        <w:tc>
          <w:tcPr>
            <w:tcW w:w="3969" w:type="dxa"/>
          </w:tcPr>
          <w:p w14:paraId="6723668C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5421F43B" w14:textId="77777777" w:rsidR="00C20C39" w:rsidRPr="004F07C8" w:rsidRDefault="00C20C3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20C39" w:rsidRPr="004F07C8" w14:paraId="7919442D" w14:textId="77777777" w:rsidTr="004E0BE7">
        <w:trPr>
          <w:cantSplit/>
        </w:trPr>
        <w:tc>
          <w:tcPr>
            <w:tcW w:w="3969" w:type="dxa"/>
          </w:tcPr>
          <w:p w14:paraId="57B77CD5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353CD08B" w14:textId="77777777" w:rsidR="00C20C39" w:rsidRDefault="00C20C3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C20C39" w:rsidRPr="004F07C8" w14:paraId="471E3553" w14:textId="77777777" w:rsidTr="004E0BE7">
        <w:trPr>
          <w:cantSplit/>
        </w:trPr>
        <w:tc>
          <w:tcPr>
            <w:tcW w:w="3969" w:type="dxa"/>
          </w:tcPr>
          <w:p w14:paraId="595970D3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4A3FDE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6811318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C66BB1" w14:textId="77777777" w:rsidR="00C20C39" w:rsidRPr="004F07C8" w:rsidRDefault="00C20C3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20C39" w:rsidRPr="00F51F88" w14:paraId="0F9C6770" w14:textId="77777777" w:rsidTr="004E0BE7">
        <w:trPr>
          <w:cantSplit/>
        </w:trPr>
        <w:tc>
          <w:tcPr>
            <w:tcW w:w="3969" w:type="dxa"/>
          </w:tcPr>
          <w:p w14:paraId="6CF08AB0" w14:textId="77777777" w:rsidR="00C20C39" w:rsidRPr="00F51F8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058476" w14:textId="191FF7F1" w:rsidR="00C20C39" w:rsidRPr="00836535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65B78CE4" w14:textId="77777777" w:rsidR="00C20C39" w:rsidRPr="00F51F88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A4E17E" w14:textId="5951C28C" w:rsidR="00C20C39" w:rsidRPr="00836535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496B705F" w14:textId="77777777" w:rsidR="00C20C39" w:rsidRPr="00F51F8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C2BEEF" w14:textId="393DA4B7" w:rsidR="00C20C39" w:rsidRPr="00836535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7F23A92B" w14:textId="77777777" w:rsidR="00C20C39" w:rsidRPr="00F51F88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1DC85D" w14:textId="4105DF91" w:rsidR="00C20C39" w:rsidRPr="00836535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20C39" w:rsidRPr="0040703F" w14:paraId="592BCF3E" w14:textId="77777777" w:rsidTr="004E0BE7">
        <w:trPr>
          <w:cantSplit/>
        </w:trPr>
        <w:tc>
          <w:tcPr>
            <w:tcW w:w="3969" w:type="dxa"/>
          </w:tcPr>
          <w:p w14:paraId="7E38EA62" w14:textId="77777777" w:rsidR="00C20C39" w:rsidRPr="0034376C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6884A25E" w14:textId="77777777" w:rsidR="00C20C39" w:rsidRPr="001E535E" w:rsidRDefault="00C20C39" w:rsidP="004E0BE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4355D839" w14:textId="77777777" w:rsidR="00C20C39" w:rsidRPr="0040703F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F54E802" w14:textId="77777777" w:rsidR="00C20C39" w:rsidRPr="001E535E" w:rsidRDefault="00C20C39" w:rsidP="004E0BE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075584C0" w14:textId="77777777" w:rsidR="00C20C39" w:rsidRPr="0040703F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6D25C10" w14:textId="77777777" w:rsidR="00C20C39" w:rsidRPr="001E535E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14:paraId="7F22D95B" w14:textId="77777777" w:rsidR="00C20C39" w:rsidRPr="0040703F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76F96886" w14:textId="77777777" w:rsidR="00C20C39" w:rsidRPr="001E535E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20C39" w:rsidRPr="00FE6E1F" w14:paraId="40517460" w14:textId="77777777" w:rsidTr="004E0BE7">
        <w:trPr>
          <w:cantSplit/>
        </w:trPr>
        <w:tc>
          <w:tcPr>
            <w:tcW w:w="3969" w:type="dxa"/>
          </w:tcPr>
          <w:p w14:paraId="00BA7364" w14:textId="77777777" w:rsidR="00C20C39" w:rsidRPr="007C5763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0BE96C18" w14:textId="03865BA5" w:rsidR="00C20C39" w:rsidRPr="004C6AA7" w:rsidRDefault="00C25EC2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685,129</w:t>
            </w:r>
          </w:p>
        </w:tc>
        <w:tc>
          <w:tcPr>
            <w:tcW w:w="284" w:type="dxa"/>
          </w:tcPr>
          <w:p w14:paraId="14E48101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D35CFC1" w14:textId="58C242D1" w:rsidR="00C20C39" w:rsidRPr="005371B8" w:rsidRDefault="004C6AA7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715,841</w:t>
            </w:r>
          </w:p>
        </w:tc>
        <w:tc>
          <w:tcPr>
            <w:tcW w:w="284" w:type="dxa"/>
          </w:tcPr>
          <w:p w14:paraId="346FECC7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44DB5F54" w14:textId="11E61D1A" w:rsidR="00C20C39" w:rsidRPr="004C6AA7" w:rsidRDefault="004C6AA7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407,189</w:t>
            </w:r>
          </w:p>
        </w:tc>
        <w:tc>
          <w:tcPr>
            <w:tcW w:w="283" w:type="dxa"/>
          </w:tcPr>
          <w:p w14:paraId="2EE4F138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2006CF75" w14:textId="52E64431" w:rsidR="00C20C39" w:rsidRPr="005371B8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372,704</w:t>
            </w:r>
          </w:p>
        </w:tc>
      </w:tr>
      <w:tr w:rsidR="00C20C39" w:rsidRPr="00FE6E1F" w14:paraId="69A10F76" w14:textId="77777777" w:rsidTr="00C20C39">
        <w:trPr>
          <w:cantSplit/>
        </w:trPr>
        <w:tc>
          <w:tcPr>
            <w:tcW w:w="3969" w:type="dxa"/>
          </w:tcPr>
          <w:p w14:paraId="0FEA5B8C" w14:textId="05EEACBC" w:rsidR="00C20C39" w:rsidRPr="007C5763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2CC6C714" w14:textId="1C411E82" w:rsidR="00C20C39" w:rsidRPr="004C6AA7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0D00D1A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893792F" w14:textId="51253A79" w:rsidR="00C20C39" w:rsidRPr="005371B8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C9CD8A4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682FD9E0" w14:textId="5F86CAF6" w:rsidR="00C20C39" w:rsidRPr="004C6AA7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EC65F76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6B48F9B9" w14:textId="3CB3F9E6" w:rsidR="00C20C39" w:rsidRPr="005371B8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20C39" w:rsidRPr="00FE6E1F" w14:paraId="5D572127" w14:textId="77777777" w:rsidTr="000123F5">
        <w:trPr>
          <w:cantSplit/>
        </w:trPr>
        <w:tc>
          <w:tcPr>
            <w:tcW w:w="3969" w:type="dxa"/>
          </w:tcPr>
          <w:p w14:paraId="6D51EF0E" w14:textId="6207C4B7" w:rsidR="00C20C39" w:rsidRPr="007C5763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 w:rsidR="00FF726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FF726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vAlign w:val="center"/>
          </w:tcPr>
          <w:p w14:paraId="7B4CEF95" w14:textId="3381EF13" w:rsidR="00C20C39" w:rsidRPr="004C6AA7" w:rsidRDefault="004C6AA7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7,818</w:t>
            </w:r>
          </w:p>
        </w:tc>
        <w:tc>
          <w:tcPr>
            <w:tcW w:w="284" w:type="dxa"/>
          </w:tcPr>
          <w:p w14:paraId="51901EF0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0FFC81D" w14:textId="67E1801B" w:rsidR="00C20C39" w:rsidRPr="00D20F4C" w:rsidRDefault="004C6AA7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12,796</w:t>
            </w:r>
          </w:p>
        </w:tc>
        <w:tc>
          <w:tcPr>
            <w:tcW w:w="284" w:type="dxa"/>
          </w:tcPr>
          <w:p w14:paraId="0FACBBBB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70AABB70" w14:textId="396DDD24" w:rsidR="00C20C39" w:rsidRPr="004C6AA7" w:rsidRDefault="004C6AA7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10,511</w:t>
            </w:r>
          </w:p>
        </w:tc>
        <w:tc>
          <w:tcPr>
            <w:tcW w:w="283" w:type="dxa"/>
          </w:tcPr>
          <w:p w14:paraId="60E5B4F7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675C5C8B" w14:textId="5FA7A00D" w:rsidR="00C20C39" w:rsidRPr="00AD3CEA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15,752</w:t>
            </w:r>
          </w:p>
        </w:tc>
      </w:tr>
      <w:tr w:rsidR="00C20C39" w:rsidRPr="00FE6E1F" w14:paraId="575114FA" w14:textId="77777777" w:rsidTr="004E0BE7">
        <w:trPr>
          <w:cantSplit/>
        </w:trPr>
        <w:tc>
          <w:tcPr>
            <w:tcW w:w="3969" w:type="dxa"/>
          </w:tcPr>
          <w:p w14:paraId="62DB1960" w14:textId="77777777" w:rsidR="00C20C39" w:rsidRPr="007C5763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696D37" w14:textId="669968A2" w:rsidR="00C20C39" w:rsidRPr="004C6AA7" w:rsidRDefault="00C25EC2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692,947</w:t>
            </w:r>
          </w:p>
        </w:tc>
        <w:tc>
          <w:tcPr>
            <w:tcW w:w="284" w:type="dxa"/>
          </w:tcPr>
          <w:p w14:paraId="098F9BB2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5549E6E" w14:textId="3043263D" w:rsidR="00C20C39" w:rsidRPr="005371B8" w:rsidRDefault="004C6AA7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728,637</w:t>
            </w:r>
          </w:p>
        </w:tc>
        <w:tc>
          <w:tcPr>
            <w:tcW w:w="284" w:type="dxa"/>
          </w:tcPr>
          <w:p w14:paraId="7A4EC696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256686" w14:textId="1A9E215D" w:rsidR="00C20C39" w:rsidRPr="004C6AA7" w:rsidRDefault="004C6AA7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417,700</w:t>
            </w:r>
          </w:p>
        </w:tc>
        <w:tc>
          <w:tcPr>
            <w:tcW w:w="283" w:type="dxa"/>
          </w:tcPr>
          <w:p w14:paraId="24DAEA3D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58EB8A" w14:textId="27FF5FFD" w:rsidR="00C20C39" w:rsidRPr="005371B8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388,456</w:t>
            </w:r>
          </w:p>
        </w:tc>
      </w:tr>
      <w:tr w:rsidR="00C20C39" w:rsidRPr="00FE6E1F" w14:paraId="0BBF45F6" w14:textId="77777777" w:rsidTr="004E0BE7">
        <w:trPr>
          <w:cantSplit/>
        </w:trPr>
        <w:tc>
          <w:tcPr>
            <w:tcW w:w="3969" w:type="dxa"/>
          </w:tcPr>
          <w:p w14:paraId="5C9EA0CC" w14:textId="77777777" w:rsidR="00C20C39" w:rsidRPr="0034376C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4C8B941D" w14:textId="77777777" w:rsidR="00C20C39" w:rsidRPr="004C6AA7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1BE0CDB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12FFEBC1" w14:textId="77777777" w:rsidR="00C20C39" w:rsidRPr="005371B8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F03F572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55EC084E" w14:textId="77777777" w:rsidR="00C20C39" w:rsidRPr="004C6AA7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B0775C5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483DF3D0" w14:textId="77777777" w:rsidR="00C20C39" w:rsidRPr="005371B8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20C39" w:rsidRPr="00FE6E1F" w14:paraId="670083F9" w14:textId="77777777" w:rsidTr="004E0BE7">
        <w:trPr>
          <w:cantSplit/>
        </w:trPr>
        <w:tc>
          <w:tcPr>
            <w:tcW w:w="3969" w:type="dxa"/>
          </w:tcPr>
          <w:p w14:paraId="43EBA836" w14:textId="77777777" w:rsidR="00C20C39" w:rsidRPr="007C5763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A10226" w14:textId="3E79A781" w:rsidR="00C20C39" w:rsidRPr="004C6AA7" w:rsidRDefault="004C6AA7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3,028</w:t>
            </w:r>
          </w:p>
        </w:tc>
        <w:tc>
          <w:tcPr>
            <w:tcW w:w="284" w:type="dxa"/>
          </w:tcPr>
          <w:p w14:paraId="35DC402D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96C60D" w14:textId="792CA5D4" w:rsidR="00C20C39" w:rsidRPr="005371B8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2,006</w:t>
            </w:r>
          </w:p>
        </w:tc>
        <w:tc>
          <w:tcPr>
            <w:tcW w:w="284" w:type="dxa"/>
          </w:tcPr>
          <w:p w14:paraId="7C38DA67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1FA106" w14:textId="5647CCFD" w:rsidR="00C20C39" w:rsidRPr="004C6AA7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468</w:t>
            </w:r>
          </w:p>
        </w:tc>
        <w:tc>
          <w:tcPr>
            <w:tcW w:w="283" w:type="dxa"/>
          </w:tcPr>
          <w:p w14:paraId="5471238B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6D6676" w14:textId="56EC0886" w:rsidR="00C20C39" w:rsidRPr="005371B8" w:rsidRDefault="00C20C39" w:rsidP="00C20C39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3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0C39" w:rsidRPr="00FE6E1F" w14:paraId="2D913A04" w14:textId="77777777" w:rsidTr="004E0BE7">
        <w:trPr>
          <w:cantSplit/>
        </w:trPr>
        <w:tc>
          <w:tcPr>
            <w:tcW w:w="3969" w:type="dxa"/>
          </w:tcPr>
          <w:p w14:paraId="19D3CFC3" w14:textId="77777777" w:rsidR="00C20C39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DD61952" w14:textId="6FBBA3BF" w:rsidR="00C20C39" w:rsidRPr="004C6AA7" w:rsidRDefault="00C25EC2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695,975</w:t>
            </w:r>
          </w:p>
        </w:tc>
        <w:tc>
          <w:tcPr>
            <w:tcW w:w="284" w:type="dxa"/>
          </w:tcPr>
          <w:p w14:paraId="49964272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47FD95F" w14:textId="52252EBB" w:rsidR="00C20C39" w:rsidRPr="005371B8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730,643</w:t>
            </w:r>
          </w:p>
        </w:tc>
        <w:tc>
          <w:tcPr>
            <w:tcW w:w="284" w:type="dxa"/>
          </w:tcPr>
          <w:p w14:paraId="57C2CFB3" w14:textId="77777777" w:rsidR="00C20C39" w:rsidRPr="00090CC2" w:rsidRDefault="00C20C39" w:rsidP="00C20C3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7A6FD16" w14:textId="639F9CEA" w:rsidR="00C20C39" w:rsidRPr="004C6AA7" w:rsidRDefault="004C6AA7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418,168</w:t>
            </w:r>
          </w:p>
        </w:tc>
        <w:tc>
          <w:tcPr>
            <w:tcW w:w="283" w:type="dxa"/>
          </w:tcPr>
          <w:p w14:paraId="0C4826E3" w14:textId="77777777" w:rsidR="00C20C39" w:rsidRPr="00090CC2" w:rsidRDefault="00C20C39" w:rsidP="00C20C3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088989" w14:textId="55E7187C" w:rsidR="00C20C39" w:rsidRPr="005371B8" w:rsidRDefault="00C20C39" w:rsidP="00C2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388,456</w:t>
            </w:r>
          </w:p>
        </w:tc>
      </w:tr>
    </w:tbl>
    <w:p w14:paraId="548133A8" w14:textId="0895D2F3" w:rsidR="00D63E8E" w:rsidRPr="002674CF" w:rsidRDefault="00536F9B" w:rsidP="00536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20"/>
        </w:tabs>
        <w:rPr>
          <w:sz w:val="30"/>
          <w:szCs w:val="30"/>
        </w:rPr>
      </w:pPr>
      <w:r>
        <w:rPr>
          <w:sz w:val="30"/>
          <w:szCs w:val="30"/>
          <w:cs/>
        </w:rPr>
        <w:tab/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C20C39" w:rsidRPr="004F07C8" w14:paraId="68D6086D" w14:textId="77777777" w:rsidTr="004E0BE7">
        <w:trPr>
          <w:cantSplit/>
        </w:trPr>
        <w:tc>
          <w:tcPr>
            <w:tcW w:w="3969" w:type="dxa"/>
          </w:tcPr>
          <w:p w14:paraId="74BFAD0D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785ED31D" w14:textId="77777777" w:rsidR="00C20C39" w:rsidRPr="004F07C8" w:rsidRDefault="00C20C3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20C39" w:rsidRPr="004F07C8" w14:paraId="23C8A3DB" w14:textId="77777777" w:rsidTr="004E0BE7">
        <w:trPr>
          <w:cantSplit/>
        </w:trPr>
        <w:tc>
          <w:tcPr>
            <w:tcW w:w="3969" w:type="dxa"/>
          </w:tcPr>
          <w:p w14:paraId="760E3867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1A96BC75" w14:textId="77777777" w:rsidR="00C20C39" w:rsidRDefault="00C20C3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C20C39" w:rsidRPr="004F07C8" w14:paraId="1E116593" w14:textId="77777777" w:rsidTr="004E0BE7">
        <w:trPr>
          <w:cantSplit/>
        </w:trPr>
        <w:tc>
          <w:tcPr>
            <w:tcW w:w="3969" w:type="dxa"/>
          </w:tcPr>
          <w:p w14:paraId="6342C9BF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427F47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61986EE" w14:textId="77777777" w:rsidR="00C20C39" w:rsidRPr="004F07C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5A44E2" w14:textId="77777777" w:rsidR="00C20C39" w:rsidRPr="004F07C8" w:rsidRDefault="00C20C39" w:rsidP="004E0BE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20C39" w:rsidRPr="00F51F88" w14:paraId="563D7FD9" w14:textId="77777777" w:rsidTr="004E0BE7">
        <w:trPr>
          <w:cantSplit/>
        </w:trPr>
        <w:tc>
          <w:tcPr>
            <w:tcW w:w="3969" w:type="dxa"/>
          </w:tcPr>
          <w:p w14:paraId="1C727938" w14:textId="77777777" w:rsidR="00C20C39" w:rsidRPr="00F51F8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A11163" w14:textId="336EB1A9" w:rsidR="00C20C39" w:rsidRPr="00836535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3424FE13" w14:textId="77777777" w:rsidR="00C20C39" w:rsidRPr="00F51F88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33E32A" w14:textId="48866C04" w:rsidR="00C20C39" w:rsidRPr="00836535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039E87F2" w14:textId="77777777" w:rsidR="00C20C39" w:rsidRPr="00F51F88" w:rsidRDefault="00C20C39" w:rsidP="004E0BE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D1FF8A" w14:textId="33396C10" w:rsidR="00C20C39" w:rsidRPr="00836535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5A454CEA" w14:textId="77777777" w:rsidR="00C20C39" w:rsidRPr="00F51F88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A4898C" w14:textId="62E73255" w:rsidR="00C20C39" w:rsidRPr="00836535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20C39" w:rsidRPr="0040703F" w14:paraId="462F1910" w14:textId="77777777" w:rsidTr="004E0BE7">
        <w:trPr>
          <w:cantSplit/>
        </w:trPr>
        <w:tc>
          <w:tcPr>
            <w:tcW w:w="3969" w:type="dxa"/>
          </w:tcPr>
          <w:p w14:paraId="105E8652" w14:textId="77777777" w:rsidR="00C20C39" w:rsidRPr="0034376C" w:rsidRDefault="00C20C39" w:rsidP="004E0B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1553AD24" w14:textId="77777777" w:rsidR="00C20C39" w:rsidRPr="001E535E" w:rsidRDefault="00C20C39" w:rsidP="004E0BE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4625FE24" w14:textId="77777777" w:rsidR="00C20C39" w:rsidRPr="0040703F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A939088" w14:textId="77777777" w:rsidR="00C20C39" w:rsidRPr="001E535E" w:rsidRDefault="00C20C39" w:rsidP="004E0BE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4A1C88FF" w14:textId="77777777" w:rsidR="00C20C39" w:rsidRPr="0040703F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3C08570" w14:textId="77777777" w:rsidR="00C20C39" w:rsidRPr="001E535E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14:paraId="4BCBFB9E" w14:textId="77777777" w:rsidR="00C20C39" w:rsidRPr="0040703F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6B80C5BF" w14:textId="77777777" w:rsidR="00C20C39" w:rsidRPr="001E535E" w:rsidRDefault="00C20C39" w:rsidP="004E0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C6AA7" w:rsidRPr="00FE6E1F" w14:paraId="3B83CEED" w14:textId="77777777" w:rsidTr="004E0BE7">
        <w:trPr>
          <w:cantSplit/>
        </w:trPr>
        <w:tc>
          <w:tcPr>
            <w:tcW w:w="3969" w:type="dxa"/>
          </w:tcPr>
          <w:p w14:paraId="17E14B37" w14:textId="77777777" w:rsidR="004C6AA7" w:rsidRPr="007C5763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390F2CA3" w14:textId="47607ECB" w:rsidR="004C6AA7" w:rsidRPr="004C6AA7" w:rsidRDefault="00C25EC2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1,415,323</w:t>
            </w:r>
          </w:p>
        </w:tc>
        <w:tc>
          <w:tcPr>
            <w:tcW w:w="284" w:type="dxa"/>
          </w:tcPr>
          <w:p w14:paraId="163030C6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CBE150" w14:textId="17EB0017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1,439,186</w:t>
            </w:r>
          </w:p>
        </w:tc>
        <w:tc>
          <w:tcPr>
            <w:tcW w:w="284" w:type="dxa"/>
          </w:tcPr>
          <w:p w14:paraId="158F9B8C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414F0966" w14:textId="1934D01D" w:rsidR="004C6AA7" w:rsidRPr="00C20C39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824,875</w:t>
            </w:r>
          </w:p>
        </w:tc>
        <w:tc>
          <w:tcPr>
            <w:tcW w:w="283" w:type="dxa"/>
          </w:tcPr>
          <w:p w14:paraId="10286919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79548BCA" w14:textId="64DD0B07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742,141</w:t>
            </w:r>
          </w:p>
        </w:tc>
      </w:tr>
      <w:tr w:rsidR="004C6AA7" w:rsidRPr="00FE6E1F" w14:paraId="2FF98153" w14:textId="77777777" w:rsidTr="00C20C39">
        <w:trPr>
          <w:cantSplit/>
        </w:trPr>
        <w:tc>
          <w:tcPr>
            <w:tcW w:w="3969" w:type="dxa"/>
          </w:tcPr>
          <w:p w14:paraId="4AA62E64" w14:textId="02019BF4" w:rsidR="004C6AA7" w:rsidRPr="007C5763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644E996D" w14:textId="0BFC1F35" w:rsidR="004C6AA7" w:rsidRPr="004C6AA7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660E867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EC09049" w14:textId="7F58C7F6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C6C0454" w14:textId="77777777" w:rsidR="004C6AA7" w:rsidRPr="00090CC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56EEF31D" w14:textId="00BD75B1" w:rsidR="004C6AA7" w:rsidRPr="00C20C39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7F18F41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791183C8" w14:textId="7CA5D3DB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C6AA7" w:rsidRPr="00FE6E1F" w14:paraId="77506F7A" w14:textId="77777777" w:rsidTr="00226BA6">
        <w:trPr>
          <w:cantSplit/>
        </w:trPr>
        <w:tc>
          <w:tcPr>
            <w:tcW w:w="3969" w:type="dxa"/>
          </w:tcPr>
          <w:p w14:paraId="2FD76A91" w14:textId="210ED21A" w:rsidR="004C6AA7" w:rsidRPr="007C5763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vAlign w:val="center"/>
          </w:tcPr>
          <w:p w14:paraId="76200FE1" w14:textId="27AD75E6" w:rsidR="004C6AA7" w:rsidRPr="004C6AA7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17,812</w:t>
            </w:r>
          </w:p>
        </w:tc>
        <w:tc>
          <w:tcPr>
            <w:tcW w:w="284" w:type="dxa"/>
          </w:tcPr>
          <w:p w14:paraId="470E1C11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3579B03" w14:textId="00357A53" w:rsidR="004C6AA7" w:rsidRPr="00D20F4C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26,893</w:t>
            </w:r>
          </w:p>
        </w:tc>
        <w:tc>
          <w:tcPr>
            <w:tcW w:w="284" w:type="dxa"/>
          </w:tcPr>
          <w:p w14:paraId="52E2659B" w14:textId="77777777" w:rsidR="004C6AA7" w:rsidRPr="00090CC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5260C8E5" w14:textId="708C6B12" w:rsidR="004C6AA7" w:rsidRPr="00C20C39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23,425</w:t>
            </w:r>
          </w:p>
        </w:tc>
        <w:tc>
          <w:tcPr>
            <w:tcW w:w="283" w:type="dxa"/>
          </w:tcPr>
          <w:p w14:paraId="6607CE02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5477143E" w14:textId="70370D2F" w:rsidR="004C6AA7" w:rsidRPr="00AD3CEA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33,123</w:t>
            </w:r>
          </w:p>
        </w:tc>
      </w:tr>
      <w:tr w:rsidR="004C6AA7" w:rsidRPr="00FE6E1F" w14:paraId="43A424AA" w14:textId="77777777" w:rsidTr="004E0BE7">
        <w:trPr>
          <w:cantSplit/>
        </w:trPr>
        <w:tc>
          <w:tcPr>
            <w:tcW w:w="3969" w:type="dxa"/>
          </w:tcPr>
          <w:p w14:paraId="11E315C3" w14:textId="77777777" w:rsidR="004C6AA7" w:rsidRPr="007C5763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C68DB1" w14:textId="4A127050" w:rsidR="004C6AA7" w:rsidRPr="004C6AA7" w:rsidRDefault="00C25EC2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1,433,135</w:t>
            </w:r>
          </w:p>
        </w:tc>
        <w:tc>
          <w:tcPr>
            <w:tcW w:w="284" w:type="dxa"/>
          </w:tcPr>
          <w:p w14:paraId="0F368D74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ADD5FED" w14:textId="4E91602B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1,466,079</w:t>
            </w:r>
          </w:p>
        </w:tc>
        <w:tc>
          <w:tcPr>
            <w:tcW w:w="284" w:type="dxa"/>
          </w:tcPr>
          <w:p w14:paraId="59B5D732" w14:textId="77777777" w:rsidR="004C6AA7" w:rsidRPr="00090CC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0D79AC" w14:textId="1E4968A8" w:rsidR="004C6AA7" w:rsidRPr="00C20C39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848,300</w:t>
            </w:r>
          </w:p>
        </w:tc>
        <w:tc>
          <w:tcPr>
            <w:tcW w:w="283" w:type="dxa"/>
          </w:tcPr>
          <w:p w14:paraId="10019387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8565EE" w14:textId="61453E70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775,264</w:t>
            </w:r>
          </w:p>
        </w:tc>
      </w:tr>
      <w:tr w:rsidR="004C6AA7" w:rsidRPr="00FE6E1F" w14:paraId="0565D8BD" w14:textId="77777777" w:rsidTr="004E0BE7">
        <w:trPr>
          <w:cantSplit/>
        </w:trPr>
        <w:tc>
          <w:tcPr>
            <w:tcW w:w="3969" w:type="dxa"/>
          </w:tcPr>
          <w:p w14:paraId="0B1F795C" w14:textId="77777777" w:rsidR="004C6AA7" w:rsidRPr="0034376C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7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517F6B9A" w14:textId="77777777" w:rsidR="004C6AA7" w:rsidRPr="004C6AA7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04FE118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37B09A5" w14:textId="77777777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22DD410" w14:textId="77777777" w:rsidR="004C6AA7" w:rsidRPr="00090CC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14:paraId="032D2A7B" w14:textId="77777777" w:rsidR="004C6AA7" w:rsidRPr="00C20C39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6C35ACA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14:paraId="3F7EFABC" w14:textId="77777777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C6AA7" w:rsidRPr="00FE6E1F" w14:paraId="16CD0992" w14:textId="77777777" w:rsidTr="004E0BE7">
        <w:trPr>
          <w:cantSplit/>
        </w:trPr>
        <w:tc>
          <w:tcPr>
            <w:tcW w:w="3969" w:type="dxa"/>
          </w:tcPr>
          <w:p w14:paraId="2F38875A" w14:textId="77777777" w:rsidR="004C6AA7" w:rsidRPr="007C5763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AD667B" w14:textId="74DC8C51" w:rsidR="004C6AA7" w:rsidRPr="004C6AA7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4,614</w:t>
            </w:r>
          </w:p>
        </w:tc>
        <w:tc>
          <w:tcPr>
            <w:tcW w:w="284" w:type="dxa"/>
          </w:tcPr>
          <w:p w14:paraId="65414DE7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56933A" w14:textId="72DC98D0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3,577</w:t>
            </w:r>
          </w:p>
        </w:tc>
        <w:tc>
          <w:tcPr>
            <w:tcW w:w="284" w:type="dxa"/>
          </w:tcPr>
          <w:p w14:paraId="355AD8A9" w14:textId="77777777" w:rsidR="004C6AA7" w:rsidRPr="00090CC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3694E5" w14:textId="2D02818F" w:rsidR="004C6AA7" w:rsidRPr="004C6AA7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  <w:tc>
          <w:tcPr>
            <w:tcW w:w="283" w:type="dxa"/>
          </w:tcPr>
          <w:p w14:paraId="3DFB1CAA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8768D1" w14:textId="1FAF1FB2" w:rsidR="004C6AA7" w:rsidRPr="005371B8" w:rsidRDefault="004C6AA7" w:rsidP="004C6AA7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3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6AA7" w:rsidRPr="00FE6E1F" w14:paraId="377F79ED" w14:textId="77777777" w:rsidTr="004E0BE7">
        <w:trPr>
          <w:cantSplit/>
        </w:trPr>
        <w:tc>
          <w:tcPr>
            <w:tcW w:w="3969" w:type="dxa"/>
          </w:tcPr>
          <w:p w14:paraId="52F4F23E" w14:textId="77777777" w:rsidR="004C6AA7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FE03F3" w14:textId="1C48FA16" w:rsidR="004C6AA7" w:rsidRPr="004C6AA7" w:rsidRDefault="00C25EC2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1,437,749</w:t>
            </w:r>
          </w:p>
        </w:tc>
        <w:tc>
          <w:tcPr>
            <w:tcW w:w="284" w:type="dxa"/>
          </w:tcPr>
          <w:p w14:paraId="40EA496F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FFE17" w14:textId="78938F85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0F4C">
              <w:rPr>
                <w:rFonts w:ascii="Angsana New" w:hAnsi="Angsana New"/>
                <w:bCs/>
                <w:sz w:val="30"/>
                <w:szCs w:val="30"/>
              </w:rPr>
              <w:t>1,469,656</w:t>
            </w:r>
          </w:p>
        </w:tc>
        <w:tc>
          <w:tcPr>
            <w:tcW w:w="284" w:type="dxa"/>
          </w:tcPr>
          <w:p w14:paraId="3B939F3C" w14:textId="77777777" w:rsidR="004C6AA7" w:rsidRPr="00090CC2" w:rsidRDefault="004C6AA7" w:rsidP="004C6AA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9508369" w14:textId="78948223" w:rsidR="004C6AA7" w:rsidRPr="00C20C39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849,236</w:t>
            </w:r>
          </w:p>
        </w:tc>
        <w:tc>
          <w:tcPr>
            <w:tcW w:w="283" w:type="dxa"/>
          </w:tcPr>
          <w:p w14:paraId="10CE18FB" w14:textId="77777777" w:rsidR="004C6AA7" w:rsidRPr="00090CC2" w:rsidRDefault="004C6AA7" w:rsidP="004C6AA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DA113C0" w14:textId="1BB1F160" w:rsidR="004C6AA7" w:rsidRPr="005371B8" w:rsidRDefault="004C6AA7" w:rsidP="004C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D3CEA">
              <w:rPr>
                <w:rFonts w:ascii="Angsana New" w:hAnsi="Angsana New"/>
                <w:bCs/>
                <w:sz w:val="30"/>
                <w:szCs w:val="30"/>
              </w:rPr>
              <w:t>775,264</w:t>
            </w:r>
          </w:p>
        </w:tc>
      </w:tr>
    </w:tbl>
    <w:p w14:paraId="04E7242A" w14:textId="77777777" w:rsidR="00B7092B" w:rsidRDefault="00B7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93E7A23" w14:textId="77777777" w:rsidR="005B7356" w:rsidRDefault="005B7356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5957C21" w14:textId="2ED38D79"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40998">
        <w:rPr>
          <w:rFonts w:ascii="Angsana New" w:hAnsi="Angsana New"/>
          <w:b/>
          <w:bCs/>
          <w:sz w:val="30"/>
          <w:szCs w:val="30"/>
        </w:rPr>
        <w:t>5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22C7BAE8" w14:textId="77777777"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70281814" w14:textId="0E60F2BC" w:rsidR="00471751" w:rsidRDefault="009C0940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17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6554" w:rsidRPr="00471751">
        <w:rPr>
          <w:rFonts w:ascii="Angsana New" w:hAnsi="Angsana New" w:hint="cs"/>
          <w:sz w:val="30"/>
          <w:szCs w:val="30"/>
        </w:rPr>
        <w:t>3</w:t>
      </w:r>
      <w:r w:rsidR="007267F4">
        <w:rPr>
          <w:rFonts w:ascii="Angsana New" w:hAnsi="Angsana New" w:hint="cs"/>
          <w:sz w:val="30"/>
          <w:szCs w:val="30"/>
          <w:cs/>
        </w:rPr>
        <w:t>0</w:t>
      </w:r>
      <w:r w:rsidR="00666554" w:rsidRPr="00471751">
        <w:rPr>
          <w:rFonts w:ascii="Angsana New" w:hAnsi="Angsana New" w:hint="cs"/>
          <w:sz w:val="30"/>
          <w:szCs w:val="30"/>
        </w:rPr>
        <w:t xml:space="preserve"> </w:t>
      </w:r>
      <w:r w:rsidR="007267F4">
        <w:rPr>
          <w:rFonts w:ascii="Angsana New" w:hAnsi="Angsana New" w:hint="cs"/>
          <w:sz w:val="30"/>
          <w:szCs w:val="30"/>
          <w:cs/>
        </w:rPr>
        <w:t>มิถุนายน</w:t>
      </w:r>
      <w:r w:rsidR="00666554" w:rsidRPr="00471751">
        <w:rPr>
          <w:rFonts w:ascii="Angsana New" w:hAnsi="Angsana New" w:hint="cs"/>
          <w:sz w:val="30"/>
          <w:szCs w:val="30"/>
          <w:cs/>
        </w:rPr>
        <w:t xml:space="preserve"> </w:t>
      </w:r>
      <w:r w:rsidR="00666554" w:rsidRPr="00471751">
        <w:rPr>
          <w:rFonts w:ascii="Angsana New" w:hAnsi="Angsana New" w:hint="cs"/>
          <w:sz w:val="30"/>
          <w:szCs w:val="30"/>
        </w:rPr>
        <w:t>2567</w:t>
      </w:r>
      <w:r w:rsidR="004746D8" w:rsidRPr="00471751">
        <w:rPr>
          <w:rFonts w:ascii="Angsana New" w:hAnsi="Angsana New"/>
          <w:sz w:val="30"/>
          <w:szCs w:val="30"/>
        </w:rPr>
        <w:t xml:space="preserve"> </w:t>
      </w:r>
    </w:p>
    <w:p w14:paraId="7B8FBA68" w14:textId="77777777" w:rsidR="00471751" w:rsidRPr="00471751" w:rsidRDefault="00471751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7210EEF" w14:textId="2AEC3B9E" w:rsidR="002C6846" w:rsidRPr="00A65611" w:rsidRDefault="00AD02D6" w:rsidP="00F370D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65611">
        <w:rPr>
          <w:rFonts w:ascii="Angsana New" w:hAnsi="Angsana New" w:hint="cs"/>
          <w:sz w:val="30"/>
          <w:szCs w:val="30"/>
          <w:cs/>
        </w:rPr>
        <w:t>กลุ่ม</w:t>
      </w:r>
      <w:r w:rsidRPr="00A65611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6821D8" w:rsidRPr="00A65611">
        <w:rPr>
          <w:rFonts w:ascii="Angsana New" w:hAnsi="Angsana New" w:hint="cs"/>
          <w:sz w:val="30"/>
          <w:szCs w:val="30"/>
          <w:cs/>
        </w:rPr>
        <w:t>และ</w:t>
      </w:r>
      <w:r w:rsidRPr="00A65611">
        <w:rPr>
          <w:rFonts w:ascii="Angsana New" w:hAnsi="Angsana New" w:hint="cs"/>
          <w:sz w:val="30"/>
          <w:szCs w:val="30"/>
          <w:cs/>
        </w:rPr>
        <w:t>ปรับปรุงอาคารโรงงานและสัญญา</w:t>
      </w:r>
      <w:r w:rsidRPr="00A65611">
        <w:rPr>
          <w:rFonts w:ascii="Angsana New" w:hAnsi="Angsana New"/>
          <w:sz w:val="30"/>
          <w:szCs w:val="30"/>
          <w:cs/>
        </w:rPr>
        <w:t>ซื้อเครื่องจักร</w:t>
      </w:r>
      <w:r w:rsidRPr="00A65611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Pr="00A65611">
        <w:rPr>
          <w:rFonts w:ascii="Angsana New" w:hAnsi="Angsana New"/>
          <w:sz w:val="30"/>
          <w:szCs w:val="30"/>
          <w:cs/>
        </w:rPr>
        <w:t>จำนวนเงิน</w:t>
      </w:r>
      <w:r w:rsidRPr="00A65611">
        <w:rPr>
          <w:rFonts w:ascii="Angsana New" w:hAnsi="Angsana New" w:hint="cs"/>
          <w:sz w:val="30"/>
          <w:szCs w:val="30"/>
          <w:cs/>
        </w:rPr>
        <w:t>รวมประมาณ</w:t>
      </w:r>
      <w:r w:rsidRPr="00A65611">
        <w:rPr>
          <w:rFonts w:ascii="Angsana New" w:hAnsi="Angsana New"/>
          <w:sz w:val="30"/>
          <w:szCs w:val="30"/>
        </w:rPr>
        <w:t xml:space="preserve"> </w:t>
      </w:r>
      <w:r w:rsidR="00A65611" w:rsidRPr="00A65611">
        <w:rPr>
          <w:rFonts w:ascii="Angsana New" w:hAnsi="Angsana New"/>
          <w:sz w:val="30"/>
          <w:szCs w:val="30"/>
        </w:rPr>
        <w:t>25.6</w:t>
      </w:r>
      <w:r w:rsidRPr="00A65611">
        <w:rPr>
          <w:rFonts w:ascii="Angsana New" w:hAnsi="Angsana New"/>
          <w:sz w:val="30"/>
          <w:szCs w:val="30"/>
        </w:rPr>
        <w:t xml:space="preserve"> </w:t>
      </w:r>
      <w:r w:rsidRPr="00A65611">
        <w:rPr>
          <w:rFonts w:ascii="Angsana New" w:hAnsi="Angsana New"/>
          <w:sz w:val="30"/>
          <w:szCs w:val="30"/>
          <w:cs/>
        </w:rPr>
        <w:t>ล้าน</w:t>
      </w:r>
      <w:r w:rsidRPr="00A65611">
        <w:rPr>
          <w:rFonts w:ascii="Angsana New" w:hAnsi="Angsana New" w:hint="cs"/>
          <w:sz w:val="30"/>
          <w:szCs w:val="30"/>
          <w:cs/>
        </w:rPr>
        <w:t xml:space="preserve">บาทและ </w:t>
      </w:r>
      <w:r w:rsidRPr="00A65611">
        <w:rPr>
          <w:rFonts w:ascii="Angsana New" w:hAnsi="Angsana New" w:hint="cs"/>
          <w:sz w:val="30"/>
          <w:szCs w:val="30"/>
        </w:rPr>
        <w:t>0</w:t>
      </w:r>
      <w:r w:rsidRPr="00A65611">
        <w:rPr>
          <w:rFonts w:ascii="Angsana New" w:hAnsi="Angsana New" w:hint="cs"/>
          <w:sz w:val="30"/>
          <w:szCs w:val="30"/>
          <w:cs/>
        </w:rPr>
        <w:t>.</w:t>
      </w:r>
      <w:r w:rsidR="00A65611" w:rsidRPr="00A65611">
        <w:rPr>
          <w:rFonts w:ascii="Angsana New" w:hAnsi="Angsana New"/>
          <w:sz w:val="30"/>
          <w:szCs w:val="30"/>
        </w:rPr>
        <w:t>2</w:t>
      </w:r>
      <w:r w:rsidRPr="00A65611">
        <w:rPr>
          <w:rFonts w:ascii="Angsana New" w:hAnsi="Angsana New"/>
          <w:sz w:val="30"/>
          <w:szCs w:val="30"/>
        </w:rPr>
        <w:t xml:space="preserve"> </w:t>
      </w:r>
      <w:r w:rsidRPr="00A65611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A65611">
        <w:rPr>
          <w:rFonts w:ascii="Angsana New" w:hAnsi="Angsana New" w:hint="cs"/>
          <w:sz w:val="30"/>
          <w:szCs w:val="30"/>
          <w:cs/>
        </w:rPr>
        <w:t>ยู</w:t>
      </w:r>
      <w:proofErr w:type="spellStart"/>
      <w:r w:rsidRPr="00A65611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="001D2A52">
        <w:rPr>
          <w:rFonts w:ascii="Angsana New" w:hAnsi="Angsana New" w:hint="cs"/>
          <w:sz w:val="30"/>
          <w:szCs w:val="30"/>
          <w:cs/>
        </w:rPr>
        <w:t xml:space="preserve"> </w:t>
      </w:r>
      <w:r w:rsidR="002C6846" w:rsidRPr="00A65611">
        <w:rPr>
          <w:rFonts w:ascii="Angsana New" w:hAnsi="Angsana New" w:hint="cs"/>
          <w:sz w:val="30"/>
          <w:szCs w:val="30"/>
          <w:cs/>
        </w:rPr>
        <w:t>และ</w:t>
      </w:r>
    </w:p>
    <w:p w14:paraId="7A46CED2" w14:textId="77777777" w:rsidR="002C6846" w:rsidRPr="00A65611" w:rsidRDefault="002C6846" w:rsidP="00F370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13" w:hanging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97952FE" w14:textId="7D431238" w:rsidR="002C6846" w:rsidRPr="00A65611" w:rsidRDefault="002C6846" w:rsidP="00F370D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1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65611">
        <w:rPr>
          <w:rFonts w:ascii="Angsana New" w:hAnsi="Angsana New" w:hint="cs"/>
          <w:sz w:val="30"/>
          <w:szCs w:val="30"/>
          <w:cs/>
        </w:rPr>
        <w:t>กลุ่ม</w:t>
      </w:r>
      <w:r w:rsidRPr="00A65611">
        <w:rPr>
          <w:rFonts w:ascii="Angsana New" w:hAnsi="Angsana New"/>
          <w:sz w:val="30"/>
          <w:szCs w:val="30"/>
          <w:cs/>
        </w:rPr>
        <w:t>บริษัท</w:t>
      </w:r>
      <w:r w:rsidRPr="00A65611">
        <w:rPr>
          <w:rFonts w:ascii="Angsana New" w:hAnsi="Angsana New" w:hint="cs"/>
          <w:sz w:val="30"/>
          <w:szCs w:val="30"/>
          <w:cs/>
        </w:rPr>
        <w:t>มีเลต</w:t>
      </w:r>
      <w:proofErr w:type="spellStart"/>
      <w:r w:rsidRPr="00A65611">
        <w:rPr>
          <w:rFonts w:ascii="Angsana New" w:hAnsi="Angsana New" w:hint="cs"/>
          <w:sz w:val="30"/>
          <w:szCs w:val="30"/>
          <w:cs/>
        </w:rPr>
        <w:t>เต</w:t>
      </w:r>
      <w:proofErr w:type="spellEnd"/>
      <w:r w:rsidRPr="00A65611">
        <w:rPr>
          <w:rFonts w:ascii="Angsana New" w:hAnsi="Angsana New" w:hint="cs"/>
          <w:sz w:val="30"/>
          <w:szCs w:val="30"/>
          <w:cs/>
        </w:rPr>
        <w:t>อร์</w:t>
      </w:r>
      <w:proofErr w:type="spellStart"/>
      <w:r w:rsidRPr="00A65611">
        <w:rPr>
          <w:rFonts w:ascii="Angsana New" w:hAnsi="Angsana New" w:hint="cs"/>
          <w:sz w:val="30"/>
          <w:szCs w:val="30"/>
          <w:cs/>
        </w:rPr>
        <w:t>ออฟ</w:t>
      </w:r>
      <w:proofErr w:type="spellEnd"/>
      <w:r w:rsidRPr="00A65611">
        <w:rPr>
          <w:rFonts w:ascii="Angsana New" w:hAnsi="Angsana New" w:hint="cs"/>
          <w:sz w:val="30"/>
          <w:szCs w:val="30"/>
          <w:cs/>
        </w:rPr>
        <w:t>เครดิตที่ยังไม่ได้ใช้</w:t>
      </w:r>
      <w:r w:rsidR="006821D8" w:rsidRPr="00A65611">
        <w:rPr>
          <w:rFonts w:ascii="Angsana New" w:hAnsi="Angsana New" w:hint="cs"/>
          <w:sz w:val="30"/>
          <w:szCs w:val="30"/>
          <w:cs/>
        </w:rPr>
        <w:t>กับธนาคารในประเทศแห่งหนึ่ง</w:t>
      </w:r>
      <w:r w:rsidRPr="00A65611">
        <w:rPr>
          <w:rFonts w:ascii="Angsana New" w:hAnsi="Angsana New" w:hint="cs"/>
          <w:sz w:val="30"/>
          <w:szCs w:val="30"/>
          <w:cs/>
        </w:rPr>
        <w:t>สำหรับการ</w:t>
      </w:r>
      <w:r w:rsidRPr="00A65611">
        <w:rPr>
          <w:rFonts w:ascii="Angsana New" w:hAnsi="Angsana New"/>
          <w:sz w:val="30"/>
          <w:szCs w:val="30"/>
          <w:cs/>
        </w:rPr>
        <w:t>ซื้อเครื่องจักรและอุปกรณ์</w:t>
      </w:r>
      <w:r w:rsidRPr="00A65611">
        <w:rPr>
          <w:rFonts w:ascii="Angsana New" w:hAnsi="Angsana New" w:hint="cs"/>
          <w:sz w:val="30"/>
          <w:szCs w:val="30"/>
          <w:cs/>
        </w:rPr>
        <w:t>เป็นจำนวนเงินประมาณ</w:t>
      </w:r>
      <w:r w:rsidRPr="00A65611">
        <w:rPr>
          <w:rFonts w:ascii="Angsana New" w:hAnsi="Angsana New"/>
          <w:sz w:val="30"/>
          <w:szCs w:val="30"/>
        </w:rPr>
        <w:t xml:space="preserve"> </w:t>
      </w:r>
      <w:r w:rsidRPr="00A65611">
        <w:rPr>
          <w:rFonts w:ascii="Angsana New" w:hAnsi="Angsana New" w:hint="cs"/>
          <w:sz w:val="30"/>
          <w:szCs w:val="30"/>
        </w:rPr>
        <w:t>0</w:t>
      </w:r>
      <w:r w:rsidRPr="00A65611">
        <w:rPr>
          <w:rFonts w:ascii="Angsana New" w:hAnsi="Angsana New" w:hint="cs"/>
          <w:sz w:val="30"/>
          <w:szCs w:val="30"/>
          <w:cs/>
        </w:rPr>
        <w:t>.</w:t>
      </w:r>
      <w:r w:rsidR="00A65611" w:rsidRPr="00A65611">
        <w:rPr>
          <w:rFonts w:ascii="Angsana New" w:hAnsi="Angsana New"/>
          <w:sz w:val="30"/>
          <w:szCs w:val="30"/>
        </w:rPr>
        <w:t>1</w:t>
      </w:r>
      <w:r w:rsidRPr="00A65611">
        <w:rPr>
          <w:rFonts w:ascii="Angsana New" w:hAnsi="Angsana New"/>
          <w:sz w:val="30"/>
          <w:szCs w:val="30"/>
        </w:rPr>
        <w:t xml:space="preserve"> </w:t>
      </w:r>
      <w:r w:rsidRPr="00A65611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A65611">
        <w:rPr>
          <w:rFonts w:ascii="Angsana New" w:hAnsi="Angsana New" w:hint="cs"/>
          <w:sz w:val="30"/>
          <w:szCs w:val="30"/>
          <w:cs/>
        </w:rPr>
        <w:t>ยู</w:t>
      </w:r>
      <w:proofErr w:type="spellStart"/>
      <w:r w:rsidRPr="00A65611">
        <w:rPr>
          <w:rFonts w:ascii="Angsana New" w:hAnsi="Angsana New" w:hint="cs"/>
          <w:sz w:val="30"/>
          <w:szCs w:val="30"/>
          <w:cs/>
        </w:rPr>
        <w:t>โร</w:t>
      </w:r>
      <w:proofErr w:type="spellEnd"/>
    </w:p>
    <w:p w14:paraId="1414DC89" w14:textId="0E7181C4" w:rsidR="00B50884" w:rsidRPr="00A22779" w:rsidRDefault="00B50884" w:rsidP="00A22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5D2478" w14:textId="1521B8FF"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40998">
        <w:rPr>
          <w:rFonts w:ascii="Angsana New" w:hAnsi="Angsana New"/>
          <w:b/>
          <w:bCs/>
          <w:sz w:val="30"/>
          <w:szCs w:val="30"/>
        </w:rPr>
        <w:t>6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334D1258" w14:textId="77777777"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EC59276" w14:textId="0105E300"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66554">
        <w:rPr>
          <w:rFonts w:ascii="Angsana New" w:hAnsi="Angsana New" w:hint="cs"/>
          <w:sz w:val="30"/>
          <w:szCs w:val="30"/>
        </w:rPr>
        <w:t>3</w:t>
      </w:r>
      <w:r w:rsidR="007267F4">
        <w:rPr>
          <w:rFonts w:ascii="Angsana New" w:hAnsi="Angsana New" w:hint="cs"/>
          <w:sz w:val="30"/>
          <w:szCs w:val="30"/>
          <w:cs/>
        </w:rPr>
        <w:t>0</w:t>
      </w:r>
      <w:r w:rsidR="00666554">
        <w:rPr>
          <w:rFonts w:ascii="Angsana New" w:hAnsi="Angsana New" w:hint="cs"/>
          <w:sz w:val="30"/>
          <w:szCs w:val="30"/>
        </w:rPr>
        <w:t xml:space="preserve"> </w:t>
      </w:r>
      <w:r w:rsidR="007267F4">
        <w:rPr>
          <w:rFonts w:ascii="Angsana New" w:hAnsi="Angsana New" w:hint="cs"/>
          <w:sz w:val="30"/>
          <w:szCs w:val="30"/>
          <w:cs/>
        </w:rPr>
        <w:t>มิถุนายน</w:t>
      </w:r>
      <w:r w:rsidR="00666554">
        <w:rPr>
          <w:rFonts w:ascii="Angsana New" w:hAnsi="Angsana New" w:hint="cs"/>
          <w:sz w:val="30"/>
          <w:szCs w:val="30"/>
          <w:cs/>
        </w:rPr>
        <w:t xml:space="preserve"> </w:t>
      </w:r>
      <w:r w:rsidR="00666554">
        <w:rPr>
          <w:rFonts w:ascii="Angsana New" w:hAnsi="Angsana New" w:hint="cs"/>
          <w:sz w:val="30"/>
          <w:szCs w:val="30"/>
        </w:rPr>
        <w:t>2567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6821D8">
        <w:rPr>
          <w:rFonts w:ascii="Angsana New" w:hAnsi="Angsana New" w:hint="cs"/>
          <w:sz w:val="30"/>
          <w:szCs w:val="30"/>
          <w:cs/>
        </w:rPr>
        <w:t>หลาย</w:t>
      </w:r>
      <w:r w:rsidR="004519C9">
        <w:rPr>
          <w:rFonts w:ascii="Angsana New" w:hAnsi="Angsana New" w:hint="cs"/>
          <w:sz w:val="30"/>
          <w:szCs w:val="30"/>
          <w:cs/>
        </w:rPr>
        <w:t>แห่ง</w:t>
      </w:r>
      <w:r w:rsidR="003C4A2A">
        <w:rPr>
          <w:rFonts w:ascii="Angsana New" w:hAnsi="Angsana New" w:hint="cs"/>
          <w:sz w:val="30"/>
          <w:szCs w:val="30"/>
          <w:cs/>
        </w:rPr>
        <w:t>ได้</w:t>
      </w:r>
      <w:r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DD368B">
        <w:rPr>
          <w:rFonts w:ascii="Angsana New" w:hAnsi="Angsana New" w:hint="cs"/>
          <w:sz w:val="30"/>
          <w:szCs w:val="30"/>
          <w:cs/>
        </w:rPr>
        <w:t>และ</w:t>
      </w:r>
      <w:r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Pr="0075558C">
        <w:rPr>
          <w:rFonts w:ascii="Angsana New" w:hAnsi="Angsana New" w:hint="cs"/>
          <w:sz w:val="30"/>
          <w:szCs w:val="30"/>
          <w:cs/>
        </w:rPr>
        <w:t>ประมาณ</w:t>
      </w:r>
      <w:r w:rsidRPr="0075558C">
        <w:rPr>
          <w:rFonts w:ascii="Angsana New" w:hAnsi="Angsana New"/>
          <w:sz w:val="30"/>
          <w:szCs w:val="30"/>
        </w:rPr>
        <w:t xml:space="preserve"> </w:t>
      </w:r>
      <w:r w:rsidR="0075558C" w:rsidRPr="00A65611">
        <w:rPr>
          <w:rFonts w:ascii="Angsana New" w:hAnsi="Angsana New"/>
          <w:sz w:val="30"/>
          <w:szCs w:val="30"/>
        </w:rPr>
        <w:t>150.9</w:t>
      </w:r>
      <w:r w:rsidRPr="0075558C">
        <w:rPr>
          <w:rFonts w:ascii="Angsana New" w:hAnsi="Angsana New"/>
          <w:sz w:val="30"/>
          <w:szCs w:val="30"/>
        </w:rPr>
        <w:t xml:space="preserve"> </w:t>
      </w:r>
      <w:r w:rsidRPr="0075558C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0759B955" w14:textId="77777777" w:rsidR="00B7092B" w:rsidRDefault="00B7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92FB5E" w14:textId="51E809D3"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40998">
        <w:rPr>
          <w:rFonts w:ascii="Angsana New" w:hAnsi="Angsana New"/>
          <w:b/>
          <w:bCs/>
          <w:sz w:val="30"/>
          <w:szCs w:val="30"/>
        </w:rPr>
        <w:t>7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14:paraId="67C23311" w14:textId="77777777"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02DFF00" w14:textId="77777777"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14:paraId="1F9C6517" w14:textId="77777777" w:rsidR="000F2F43" w:rsidRPr="00D53B4C" w:rsidRDefault="000F2F43" w:rsidP="000F2F43">
      <w:pPr>
        <w:pStyle w:val="NoSpacing"/>
        <w:rPr>
          <w:sz w:val="16"/>
          <w:szCs w:val="16"/>
        </w:rPr>
      </w:pPr>
    </w:p>
    <w:p w14:paraId="4DDEDEC6" w14:textId="5B0FF775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</w:t>
      </w:r>
      <w:r w:rsidR="00D41A58" w:rsidRPr="00575C1C">
        <w:rPr>
          <w:rFonts w:ascii="Angsana New" w:hAnsi="Angsana New"/>
          <w:sz w:val="30"/>
          <w:szCs w:val="30"/>
          <w:cs/>
        </w:rPr>
        <w:t>สำหรับปี</w:t>
      </w:r>
      <w:r w:rsidR="00D41A58" w:rsidRPr="00575C1C">
        <w:rPr>
          <w:rFonts w:ascii="Angsana New" w:hAnsi="Angsana New"/>
          <w:sz w:val="30"/>
          <w:szCs w:val="30"/>
        </w:rPr>
        <w:t xml:space="preserve"> 2556</w:t>
      </w:r>
      <w:r w:rsidR="00D41A58"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(รวมเบี้ยปรับและเงินเพิ่มถึงวันที่ </w:t>
      </w:r>
      <w:r w:rsidR="003C4A2A" w:rsidRPr="00575C1C">
        <w:rPr>
          <w:rFonts w:ascii="Angsana New" w:hAnsi="Angsana New"/>
          <w:sz w:val="30"/>
          <w:szCs w:val="30"/>
        </w:rPr>
        <w:t>31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A2A" w:rsidRPr="00575C1C">
        <w:rPr>
          <w:rFonts w:ascii="Angsana New" w:hAnsi="Angsana New"/>
          <w:sz w:val="30"/>
          <w:szCs w:val="30"/>
        </w:rPr>
        <w:t>2561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) </w:t>
      </w:r>
      <w:r w:rsidRPr="00575C1C">
        <w:rPr>
          <w:rFonts w:ascii="Angsana New" w:hAnsi="Angsana New"/>
          <w:sz w:val="30"/>
          <w:szCs w:val="30"/>
          <w:cs/>
        </w:rPr>
        <w:t>จากกรมสรรพากรจำนวนเงิน</w:t>
      </w:r>
      <w:r w:rsidR="003C4A2A"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 w:rsidR="003C4A2A"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 w:rsidR="003C4A2A"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4A2A">
        <w:rPr>
          <w:rFonts w:ascii="Angsana New" w:hAnsi="Angsana New" w:hint="cs"/>
          <w:sz w:val="30"/>
          <w:szCs w:val="30"/>
          <w:cs/>
        </w:rPr>
        <w:t>การประเมินดังกล่าวเกี่ยว</w:t>
      </w:r>
      <w:r w:rsidR="00377EED">
        <w:rPr>
          <w:rFonts w:ascii="Angsana New" w:hAnsi="Angsana New" w:hint="cs"/>
          <w:sz w:val="30"/>
          <w:szCs w:val="30"/>
          <w:cs/>
        </w:rPr>
        <w:t>ข้อง</w:t>
      </w:r>
      <w:r w:rsidR="003C4A2A">
        <w:rPr>
          <w:rFonts w:ascii="Angsana New" w:hAnsi="Angsana New" w:hint="cs"/>
          <w:sz w:val="30"/>
          <w:szCs w:val="30"/>
          <w:cs/>
        </w:rPr>
        <w:t>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DB16BA" w:rsidRPr="00DB16BA">
        <w:rPr>
          <w:rFonts w:ascii="Angsana New" w:hAnsi="Angsana New"/>
          <w:sz w:val="30"/>
          <w:szCs w:val="30"/>
        </w:rPr>
        <w:t>2556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</w:p>
    <w:p w14:paraId="7A152D57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19795386" w14:textId="376F4EEF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B16BA" w:rsidRPr="00DB16BA">
        <w:rPr>
          <w:rFonts w:ascii="Angsana New" w:hAnsi="Angsana New"/>
          <w:sz w:val="30"/>
          <w:szCs w:val="30"/>
        </w:rPr>
        <w:t>5</w:t>
      </w:r>
      <w:r w:rsidRPr="00575C1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B16BA" w:rsidRPr="00DB16BA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DB16BA" w:rsidRPr="00DB16BA">
        <w:rPr>
          <w:rFonts w:ascii="Angsana New" w:hAnsi="Angsana New" w:hint="cs"/>
          <w:sz w:val="30"/>
          <w:szCs w:val="30"/>
        </w:rPr>
        <w:t>1</w:t>
      </w:r>
      <w:r w:rsidRPr="00575C1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B16BA" w:rsidRPr="00DB16BA">
        <w:rPr>
          <w:rFonts w:ascii="Angsana New" w:hAnsi="Angsana New" w:hint="cs"/>
          <w:sz w:val="30"/>
          <w:szCs w:val="30"/>
        </w:rPr>
        <w:t>2563</w:t>
      </w:r>
      <w:r w:rsidRPr="00575C1C">
        <w:rPr>
          <w:rFonts w:ascii="Angsana New" w:hAnsi="Angsana New" w:hint="cs"/>
          <w:sz w:val="30"/>
          <w:szCs w:val="30"/>
          <w:cs/>
        </w:rPr>
        <w:t xml:space="preserve"> บริษัทย่อยได้ยื่นคำชี้แจงก</w:t>
      </w:r>
      <w:r w:rsidR="005947B5"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 w:rsidR="005947B5">
        <w:rPr>
          <w:rFonts w:ascii="Angsana New" w:hAnsi="Angsana New" w:hint="cs"/>
          <w:sz w:val="30"/>
          <w:szCs w:val="30"/>
          <w:cs/>
        </w:rPr>
        <w:t>ภาษี</w:t>
      </w:r>
      <w:r w:rsidR="005947B5" w:rsidRPr="00575C1C">
        <w:rPr>
          <w:rFonts w:ascii="Angsana New" w:hAnsi="Angsana New" w:hint="cs"/>
          <w:sz w:val="30"/>
          <w:szCs w:val="30"/>
          <w:cs/>
        </w:rPr>
        <w:t>เพิ่มเติม</w:t>
      </w:r>
      <w:r w:rsidRPr="00575C1C">
        <w:rPr>
          <w:rFonts w:ascii="Angsana New" w:hAnsi="Angsana New" w:hint="cs"/>
          <w:sz w:val="30"/>
          <w:szCs w:val="30"/>
          <w:cs/>
        </w:rPr>
        <w:t xml:space="preserve">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 w:rsidR="00377EED">
        <w:rPr>
          <w:rFonts w:ascii="Angsana New" w:hAnsi="Angsana New" w:hint="cs"/>
          <w:sz w:val="30"/>
          <w:szCs w:val="30"/>
          <w:cs/>
        </w:rPr>
        <w:t>ยังคงอยู่ระหว่างการ</w:t>
      </w:r>
      <w:r w:rsidR="003C4A2A">
        <w:rPr>
          <w:rFonts w:ascii="Angsana New" w:hAnsi="Angsana New" w:hint="cs"/>
          <w:sz w:val="30"/>
          <w:szCs w:val="30"/>
          <w:cs/>
        </w:rPr>
        <w:t>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14:paraId="5E860B54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576D7293" w14:textId="796869FF" w:rsidR="00491B12" w:rsidRDefault="00377EED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FB30EC">
        <w:rPr>
          <w:rFonts w:ascii="Angsana New" w:hAnsi="Angsana New" w:hint="cs"/>
          <w:sz w:val="30"/>
          <w:szCs w:val="30"/>
          <w:cs/>
        </w:rPr>
        <w:t>เงินฝากประจำ</w:t>
      </w:r>
      <w:r w:rsidR="003C4A2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B16BA" w:rsidRPr="00DB16BA">
        <w:rPr>
          <w:rFonts w:ascii="Angsana New" w:hAnsi="Angsana New" w:hint="cs"/>
          <w:sz w:val="30"/>
          <w:szCs w:val="30"/>
        </w:rPr>
        <w:t>29</w:t>
      </w:r>
      <w:r w:rsidR="003C4A2A">
        <w:rPr>
          <w:rFonts w:ascii="Angsana New" w:hAnsi="Angsana New" w:hint="cs"/>
          <w:sz w:val="30"/>
          <w:szCs w:val="30"/>
          <w:cs/>
        </w:rPr>
        <w:t>.</w:t>
      </w:r>
      <w:r w:rsidR="00DB16BA" w:rsidRPr="00DB16BA">
        <w:rPr>
          <w:rFonts w:ascii="Angsana New" w:hAnsi="Angsana New" w:hint="cs"/>
          <w:sz w:val="30"/>
          <w:szCs w:val="30"/>
        </w:rPr>
        <w:t>5</w:t>
      </w:r>
      <w:r w:rsidR="003C4A2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D4452">
        <w:rPr>
          <w:rFonts w:ascii="Angsana New" w:hAnsi="Angsana New" w:hint="cs"/>
          <w:sz w:val="30"/>
          <w:szCs w:val="30"/>
          <w:cs/>
        </w:rPr>
        <w:t>กับ</w:t>
      </w:r>
      <w:r w:rsidR="003C4A2A">
        <w:rPr>
          <w:rFonts w:ascii="Angsana New" w:hAnsi="Angsana New" w:hint="cs"/>
          <w:sz w:val="30"/>
          <w:szCs w:val="30"/>
          <w:cs/>
        </w:rPr>
        <w:t>ธนาคารในประเทศแห่งหนึ่งและที่ดินบางแปลงของกลุ่มบริษัท</w:t>
      </w:r>
      <w:r>
        <w:rPr>
          <w:rFonts w:ascii="Angsana New" w:hAnsi="Angsana New" w:hint="cs"/>
          <w:sz w:val="30"/>
          <w:szCs w:val="30"/>
          <w:cs/>
        </w:rPr>
        <w:t>รวมถึง</w:t>
      </w:r>
      <w:r w:rsidR="003C4A2A">
        <w:rPr>
          <w:rFonts w:ascii="Angsana New" w:hAnsi="Angsana New" w:hint="cs"/>
          <w:sz w:val="30"/>
          <w:szCs w:val="30"/>
          <w:cs/>
        </w:rPr>
        <w:t>บุคคลและกิจการที่เกี่ยวข้องกันบางแห่งเป็นหลักประกันสำหรับการประเมิน</w:t>
      </w:r>
      <w:r>
        <w:rPr>
          <w:rFonts w:ascii="Angsana New" w:hAnsi="Angsana New" w:hint="cs"/>
          <w:sz w:val="30"/>
          <w:szCs w:val="30"/>
          <w:cs/>
        </w:rPr>
        <w:t>ภาษี</w:t>
      </w:r>
      <w:r w:rsidR="003C4A2A">
        <w:rPr>
          <w:rFonts w:ascii="Angsana New" w:hAnsi="Angsana New" w:hint="cs"/>
          <w:sz w:val="30"/>
          <w:szCs w:val="30"/>
          <w:cs/>
        </w:rPr>
        <w:t xml:space="preserve">นี้ </w:t>
      </w:r>
      <w:r w:rsidR="00491B12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491B12">
        <w:rPr>
          <w:rFonts w:ascii="Angsana New" w:hAnsi="Angsana New"/>
          <w:sz w:val="30"/>
          <w:szCs w:val="30"/>
          <w:cs/>
        </w:rPr>
        <w:t>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="00491B12">
        <w:rPr>
          <w:rFonts w:ascii="Angsana New" w:hAnsi="Angsana New"/>
          <w:sz w:val="30"/>
          <w:szCs w:val="30"/>
          <w:cs/>
        </w:rPr>
        <w:t>หนี้สินจากการถูกประเมินภาษีดังกล่าวข้างต้น</w:t>
      </w:r>
      <w:r>
        <w:rPr>
          <w:rFonts w:ascii="Angsana New" w:hAnsi="Angsana New" w:hint="cs"/>
          <w:sz w:val="30"/>
          <w:szCs w:val="30"/>
          <w:cs/>
        </w:rPr>
        <w:t>และรับรู้ไว้ในงบการเงินรวม</w:t>
      </w:r>
      <w:r w:rsidR="00491B12">
        <w:rPr>
          <w:rFonts w:ascii="Angsana New" w:hAnsi="Angsana New"/>
          <w:sz w:val="30"/>
          <w:szCs w:val="30"/>
          <w:cs/>
        </w:rPr>
        <w:t xml:space="preserve">เป็นจำนวนเงินประมาณ </w:t>
      </w:r>
      <w:r w:rsidR="00DB16BA" w:rsidRPr="00DB16BA">
        <w:rPr>
          <w:rFonts w:ascii="Angsana New" w:hAnsi="Angsana New"/>
          <w:sz w:val="30"/>
          <w:szCs w:val="30"/>
        </w:rPr>
        <w:t>79</w:t>
      </w:r>
      <w:r w:rsidR="00491B12">
        <w:rPr>
          <w:rFonts w:ascii="Angsana New" w:hAnsi="Angsana New"/>
          <w:sz w:val="30"/>
          <w:szCs w:val="30"/>
          <w:cs/>
        </w:rPr>
        <w:t>.</w:t>
      </w:r>
      <w:r w:rsidR="00491B12">
        <w:rPr>
          <w:rFonts w:ascii="Angsana New" w:hAnsi="Angsana New"/>
          <w:sz w:val="30"/>
          <w:szCs w:val="30"/>
        </w:rPr>
        <w:t>9</w:t>
      </w:r>
      <w:r w:rsidR="00491B12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14:paraId="1F5E1232" w14:textId="77777777" w:rsidR="00F66A26" w:rsidRDefault="00F66A26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924551" w14:textId="77777777" w:rsidR="002674CF" w:rsidRDefault="002674CF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55477E" w14:textId="77777777" w:rsidR="00307C6E" w:rsidRPr="00B972AD" w:rsidRDefault="00307C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B972AD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14:paraId="5FA46245" w14:textId="77777777" w:rsidR="00307C6E" w:rsidRPr="00B972AD" w:rsidRDefault="00307C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405AE56E" w14:textId="26EE6A1A" w:rsidR="00307C6E" w:rsidRDefault="00307C6E" w:rsidP="00307C6E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B972AD">
        <w:rPr>
          <w:rFonts w:ascii="Angsana New" w:hAnsi="Angsana New"/>
          <w:szCs w:val="30"/>
          <w:cs/>
        </w:rPr>
        <w:t>บริษัทได</w:t>
      </w:r>
      <w:r>
        <w:rPr>
          <w:rFonts w:ascii="Angsana New" w:hAnsi="Angsana New"/>
          <w:szCs w:val="30"/>
          <w:cs/>
        </w:rPr>
        <w:t>้จัดประเภทรายการบัญชีบางรายการใ</w:t>
      </w:r>
      <w:r>
        <w:rPr>
          <w:rFonts w:ascii="Angsana New" w:hAnsi="Angsana New" w:hint="cs"/>
          <w:szCs w:val="30"/>
          <w:cs/>
        </w:rPr>
        <w:t xml:space="preserve">น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ascii="Angsana New" w:hAnsi="Angsana New"/>
          <w:szCs w:val="30"/>
        </w:rPr>
        <w:t>30</w:t>
      </w:r>
      <w:r>
        <w:rPr>
          <w:rFonts w:ascii="Angsana New" w:hAnsi="Angsana New" w:hint="cs"/>
          <w:szCs w:val="30"/>
          <w:cs/>
        </w:rPr>
        <w:t xml:space="preserve"> มิถุนายน </w:t>
      </w:r>
      <w:r>
        <w:rPr>
          <w:rFonts w:ascii="Angsana New" w:hAnsi="Angsana New"/>
          <w:szCs w:val="30"/>
        </w:rPr>
        <w:t>2566</w:t>
      </w:r>
      <w:r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ใหม่</w:t>
      </w:r>
      <w:r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เพื่อให้สอดคล้องกับการ</w:t>
      </w:r>
      <w:r w:rsidRPr="00B972AD">
        <w:rPr>
          <w:rFonts w:ascii="Angsana New" w:hAnsi="Angsana New" w:hint="cs"/>
          <w:szCs w:val="30"/>
          <w:cs/>
        </w:rPr>
        <w:t>แสดงรายการ</w:t>
      </w:r>
      <w:r w:rsidRPr="00B972AD"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               </w:t>
      </w:r>
      <w:r>
        <w:rPr>
          <w:rFonts w:ascii="Angsana New" w:hAnsi="Angsana New"/>
          <w:szCs w:val="30"/>
        </w:rPr>
        <w:t>30</w:t>
      </w:r>
      <w:r>
        <w:rPr>
          <w:rFonts w:ascii="Angsana New" w:hAnsi="Angsana New" w:hint="cs"/>
          <w:szCs w:val="30"/>
          <w:cs/>
        </w:rPr>
        <w:t xml:space="preserve"> มิถุนายน </w:t>
      </w:r>
      <w:r>
        <w:rPr>
          <w:rFonts w:ascii="Angsana New" w:hAnsi="Angsana New"/>
          <w:szCs w:val="30"/>
        </w:rPr>
        <w:t>2567</w:t>
      </w:r>
      <w:r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 w:hint="cs"/>
          <w:szCs w:val="30"/>
          <w:cs/>
        </w:rPr>
        <w:t>โดย</w:t>
      </w:r>
      <w:r w:rsidRPr="00B972AD">
        <w:rPr>
          <w:rFonts w:ascii="Angsana New" w:hAnsi="Angsana New"/>
          <w:szCs w:val="30"/>
          <w:cs/>
        </w:rPr>
        <w:t>ไม่มีผลกระทบต่อกำไร</w:t>
      </w:r>
      <w:r w:rsidRPr="00B972AD">
        <w:rPr>
          <w:rFonts w:ascii="Angsana New" w:hAnsi="Angsana New" w:hint="cs"/>
          <w:szCs w:val="30"/>
          <w:cs/>
        </w:rPr>
        <w:t>ขาดทุนเบ็ดเสร็จ</w:t>
      </w:r>
      <w:r w:rsidRPr="00B972AD">
        <w:rPr>
          <w:rFonts w:ascii="Angsana New" w:hAnsi="Angsana New"/>
          <w:szCs w:val="30"/>
          <w:cs/>
        </w:rPr>
        <w:t>หรือส่วนของผู้ถือหุ้น</w:t>
      </w:r>
      <w:r w:rsidRPr="00B972AD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การจัดประเภทรายการ</w:t>
      </w:r>
      <w:r w:rsidRPr="00B972AD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14:paraId="7A208A2B" w14:textId="77777777" w:rsidR="00307C6E" w:rsidRPr="00575C1C" w:rsidRDefault="00307C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307C6E" w:rsidRPr="003B7FDC" w14:paraId="14514089" w14:textId="77777777" w:rsidTr="006B386E">
        <w:tc>
          <w:tcPr>
            <w:tcW w:w="1843" w:type="dxa"/>
            <w:vAlign w:val="bottom"/>
          </w:tcPr>
          <w:p w14:paraId="7BCB1C8E" w14:textId="77777777" w:rsidR="00307C6E" w:rsidRPr="003A0B62" w:rsidRDefault="00307C6E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14:paraId="3A135FDC" w14:textId="523BA714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  <w:r w:rsidR="003A0B62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3A0B62" w:rsidRPr="003B7F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พันบาท</w:t>
            </w:r>
            <w:r w:rsidR="003A0B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07C6E" w:rsidRPr="003B7FDC" w14:paraId="2A9610CB" w14:textId="77777777" w:rsidTr="006B386E">
        <w:tc>
          <w:tcPr>
            <w:tcW w:w="1843" w:type="dxa"/>
            <w:vAlign w:val="bottom"/>
          </w:tcPr>
          <w:p w14:paraId="0C25716F" w14:textId="77777777" w:rsidR="00307C6E" w:rsidRPr="003B7FDC" w:rsidRDefault="00307C6E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14:paraId="137D6281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38A4A9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14:paraId="3411D145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3B7F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07C6E" w:rsidRPr="003B7FDC" w14:paraId="3ED53BD6" w14:textId="77777777" w:rsidTr="006B386E">
        <w:tc>
          <w:tcPr>
            <w:tcW w:w="1843" w:type="dxa"/>
            <w:vAlign w:val="bottom"/>
          </w:tcPr>
          <w:p w14:paraId="5A0F1595" w14:textId="77777777" w:rsidR="00307C6E" w:rsidRPr="003B7FDC" w:rsidRDefault="00307C6E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BBED2B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7863DA6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F7D788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6144829" w14:textId="77777777" w:rsidR="00307C6E" w:rsidRPr="003B7FDC" w:rsidRDefault="00307C6E" w:rsidP="00702F4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2118E0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</w:tcPr>
          <w:p w14:paraId="77C403E4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D63CB6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E3E7C2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3EEEEC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608783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3B73C5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</w:tr>
      <w:tr w:rsidR="00307C6E" w:rsidRPr="003B7FDC" w14:paraId="70893F9F" w14:textId="77777777" w:rsidTr="006B386E">
        <w:tc>
          <w:tcPr>
            <w:tcW w:w="1843" w:type="dxa"/>
            <w:vAlign w:val="bottom"/>
          </w:tcPr>
          <w:p w14:paraId="1565508B" w14:textId="77777777" w:rsidR="00307C6E" w:rsidRPr="003B7FDC" w:rsidRDefault="00307C6E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CFA921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3B983F84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C96D6A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3" w:type="dxa"/>
          </w:tcPr>
          <w:p w14:paraId="7C7759C4" w14:textId="77777777" w:rsidR="00307C6E" w:rsidRPr="003B7FDC" w:rsidRDefault="00307C6E" w:rsidP="00702F4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BBA161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7E2AAC60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23CA2C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660FD804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DF1016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7078CE6B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593C213" w14:textId="77777777" w:rsidR="00307C6E" w:rsidRPr="003B7FDC" w:rsidRDefault="00307C6E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3B7FDC" w:rsidRPr="003B7FDC" w14:paraId="49E0AC92" w14:textId="77777777" w:rsidTr="006B386E">
        <w:tc>
          <w:tcPr>
            <w:tcW w:w="1843" w:type="dxa"/>
            <w:vAlign w:val="bottom"/>
          </w:tcPr>
          <w:p w14:paraId="35AF7205" w14:textId="777A95F3" w:rsidR="003B7FDC" w:rsidRPr="003B7FDC" w:rsidRDefault="003B7FDC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6B5F712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2DD42B6E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3F92F626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03F9EBD2" w14:textId="77777777" w:rsidR="003B7FDC" w:rsidRPr="003B7FDC" w:rsidRDefault="003B7FDC" w:rsidP="00702F4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5D88CDD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7FA0CF40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573BC9B4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2BB5D72F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7A0CE2EA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5B6A17BA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1D29FE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35F81" w:rsidRPr="003B7FDC" w14:paraId="33BD0523" w14:textId="77777777" w:rsidTr="006B386E">
        <w:tc>
          <w:tcPr>
            <w:tcW w:w="1843" w:type="dxa"/>
            <w:vAlign w:val="bottom"/>
          </w:tcPr>
          <w:p w14:paraId="3A42E55A" w14:textId="77777777" w:rsidR="00535F81" w:rsidRPr="00535F81" w:rsidRDefault="00535F81" w:rsidP="00F20C38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34" w:type="dxa"/>
          </w:tcPr>
          <w:p w14:paraId="33657614" w14:textId="1A781524" w:rsidR="00535F81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707,220</w:t>
            </w:r>
          </w:p>
        </w:tc>
        <w:tc>
          <w:tcPr>
            <w:tcW w:w="284" w:type="dxa"/>
          </w:tcPr>
          <w:p w14:paraId="566FA293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BCBBEB" w14:textId="467F088D" w:rsidR="00535F81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8,621</w:t>
            </w:r>
          </w:p>
        </w:tc>
        <w:tc>
          <w:tcPr>
            <w:tcW w:w="283" w:type="dxa"/>
          </w:tcPr>
          <w:p w14:paraId="4A81EA08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FC0F91" w14:textId="27384ACF" w:rsidR="00535F81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715,841</w:t>
            </w:r>
          </w:p>
        </w:tc>
        <w:tc>
          <w:tcPr>
            <w:tcW w:w="284" w:type="dxa"/>
          </w:tcPr>
          <w:p w14:paraId="04EE25A4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F26B0B6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A560F6E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29ADC94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A0D1000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2BC1F8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35F81" w:rsidRPr="003B7FDC" w14:paraId="508B5654" w14:textId="77777777" w:rsidTr="006B386E">
        <w:tc>
          <w:tcPr>
            <w:tcW w:w="1843" w:type="dxa"/>
            <w:vAlign w:val="bottom"/>
          </w:tcPr>
          <w:p w14:paraId="757AD279" w14:textId="77777777" w:rsidR="00535F81" w:rsidRPr="00535F81" w:rsidRDefault="00535F81" w:rsidP="00F20C38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134" w:type="dxa"/>
          </w:tcPr>
          <w:p w14:paraId="03E96618" w14:textId="77777777" w:rsidR="00535F81" w:rsidRPr="00535F81" w:rsidRDefault="00535F81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BFE5D31" w14:textId="77777777" w:rsidR="00535F81" w:rsidRPr="00535F81" w:rsidRDefault="00535F81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849FCA9" w14:textId="77777777" w:rsidR="00535F81" w:rsidRPr="00535F81" w:rsidRDefault="00535F81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296ED3C3" w14:textId="77777777" w:rsidR="00535F81" w:rsidRPr="00535F81" w:rsidRDefault="00535F81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BBE96B1" w14:textId="77777777" w:rsidR="00535F81" w:rsidRPr="00535F81" w:rsidRDefault="00535F81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9A7B646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3208A18D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102A7D76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491BC62C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498E6990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774A282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35F81" w:rsidRPr="003B7FDC" w14:paraId="145951ED" w14:textId="77777777" w:rsidTr="006B386E">
        <w:tc>
          <w:tcPr>
            <w:tcW w:w="1843" w:type="dxa"/>
            <w:vAlign w:val="bottom"/>
          </w:tcPr>
          <w:p w14:paraId="0C7BAD29" w14:textId="77777777" w:rsidR="00535F81" w:rsidRPr="00535F81" w:rsidRDefault="00535F81" w:rsidP="00F20C38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35F81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</w:tcPr>
          <w:p w14:paraId="7FAEACCC" w14:textId="4CB10245" w:rsidR="00535F81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23,423</w:t>
            </w:r>
          </w:p>
        </w:tc>
        <w:tc>
          <w:tcPr>
            <w:tcW w:w="284" w:type="dxa"/>
          </w:tcPr>
          <w:p w14:paraId="6B280312" w14:textId="77777777" w:rsidR="00535F81" w:rsidRPr="00535F81" w:rsidRDefault="00535F81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90AB834" w14:textId="300350D6" w:rsidR="00535F81" w:rsidRPr="00535F81" w:rsidRDefault="00535F81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B386E">
              <w:rPr>
                <w:rFonts w:ascii="Angsana New" w:hAnsi="Angsana New"/>
                <w:sz w:val="26"/>
                <w:szCs w:val="26"/>
              </w:rPr>
              <w:t>8,621</w:t>
            </w:r>
            <w:r w:rsidRPr="00535F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B49AE09" w14:textId="77777777" w:rsidR="00535F81" w:rsidRPr="00535F81" w:rsidRDefault="00535F81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4A64E95" w14:textId="75DB66C2" w:rsidR="00535F81" w:rsidRPr="00535F81" w:rsidRDefault="006B386E" w:rsidP="00F20C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14,802</w:t>
            </w:r>
          </w:p>
        </w:tc>
        <w:tc>
          <w:tcPr>
            <w:tcW w:w="284" w:type="dxa"/>
          </w:tcPr>
          <w:p w14:paraId="3B2196A0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9C5291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218415F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79091EF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03B4F0D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E54554D" w14:textId="77777777" w:rsidR="00535F81" w:rsidRPr="003B7FDC" w:rsidRDefault="00535F81" w:rsidP="00F20C38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3B7FDC" w:rsidRPr="003B7FDC" w14:paraId="2EDEADDF" w14:textId="77777777" w:rsidTr="006B386E">
        <w:tc>
          <w:tcPr>
            <w:tcW w:w="1843" w:type="dxa"/>
            <w:vAlign w:val="bottom"/>
          </w:tcPr>
          <w:p w14:paraId="5C5AA61B" w14:textId="367A45F9" w:rsidR="003B7FDC" w:rsidRPr="003B7FDC" w:rsidRDefault="00786D5F" w:rsidP="003B7FDC">
            <w:pPr>
              <w:tabs>
                <w:tab w:val="clear" w:pos="227"/>
                <w:tab w:val="left" w:pos="342"/>
              </w:tabs>
              <w:ind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1CA330A7" w14:textId="71F095E7" w:rsidR="003B7FDC" w:rsidRPr="00786D5F" w:rsidRDefault="00786D5F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624,387</w:t>
            </w:r>
          </w:p>
        </w:tc>
        <w:tc>
          <w:tcPr>
            <w:tcW w:w="284" w:type="dxa"/>
            <w:shd w:val="clear" w:color="auto" w:fill="auto"/>
          </w:tcPr>
          <w:p w14:paraId="3B8E3E26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5AF31C95" w14:textId="4E88056A" w:rsidR="003B7FDC" w:rsidRPr="006B386E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86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B386E" w:rsidRPr="006B386E">
              <w:rPr>
                <w:rFonts w:ascii="Angsana New" w:hAnsi="Angsana New"/>
                <w:sz w:val="26"/>
                <w:szCs w:val="26"/>
              </w:rPr>
              <w:t>68,18</w:t>
            </w:r>
            <w:r w:rsidR="006B386E">
              <w:rPr>
                <w:rFonts w:ascii="Angsana New" w:hAnsi="Angsana New"/>
                <w:sz w:val="26"/>
                <w:szCs w:val="26"/>
              </w:rPr>
              <w:t>7</w:t>
            </w:r>
            <w:r w:rsidRPr="006B38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B9C65BB" w14:textId="77777777" w:rsidR="003B7FDC" w:rsidRPr="006B386E" w:rsidRDefault="003B7FDC" w:rsidP="003B7FDC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F79C75" w14:textId="357AA76D" w:rsidR="003B7FDC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556,200</w:t>
            </w:r>
          </w:p>
        </w:tc>
        <w:tc>
          <w:tcPr>
            <w:tcW w:w="284" w:type="dxa"/>
          </w:tcPr>
          <w:p w14:paraId="2B3A396E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73B9ED6D" w14:textId="7D4B6C7E" w:rsidR="003B7FDC" w:rsidRPr="00786D5F" w:rsidRDefault="00155404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367,467</w:t>
            </w:r>
          </w:p>
        </w:tc>
        <w:tc>
          <w:tcPr>
            <w:tcW w:w="283" w:type="dxa"/>
          </w:tcPr>
          <w:p w14:paraId="3ED65ED7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41013BD7" w14:textId="2D179672" w:rsidR="003B7FDC" w:rsidRPr="006B386E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86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B386E" w:rsidRPr="006B386E">
              <w:rPr>
                <w:rFonts w:ascii="Angsana New" w:hAnsi="Angsana New"/>
                <w:sz w:val="26"/>
                <w:szCs w:val="26"/>
              </w:rPr>
              <w:t>46,596</w:t>
            </w:r>
            <w:r w:rsidRPr="006B38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76189DC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3F2A633" w14:textId="44BD2549" w:rsidR="003B7FDC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320,871</w:t>
            </w:r>
          </w:p>
        </w:tc>
      </w:tr>
      <w:tr w:rsidR="003B7FDC" w:rsidRPr="003B7FDC" w14:paraId="7C8ABE23" w14:textId="77777777" w:rsidTr="006B386E">
        <w:tc>
          <w:tcPr>
            <w:tcW w:w="1843" w:type="dxa"/>
          </w:tcPr>
          <w:p w14:paraId="6B21B834" w14:textId="3680F96F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ต้นทุนการให้เช่าและ</w:t>
            </w:r>
          </w:p>
        </w:tc>
        <w:tc>
          <w:tcPr>
            <w:tcW w:w="1134" w:type="dxa"/>
            <w:vAlign w:val="bottom"/>
          </w:tcPr>
          <w:p w14:paraId="07A4862D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4DBC1363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434088CB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1DCCA6B2" w14:textId="77777777" w:rsidR="003B7FDC" w:rsidRPr="003B7FDC" w:rsidRDefault="003B7FDC" w:rsidP="003B7FDC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highlight w:val="yellow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23B110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274C87B5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DFEFCE0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14:paraId="7A37FA35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5086C57B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5D52CDD5" w14:textId="77777777" w:rsidR="003B7FDC" w:rsidRPr="003B7FDC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CAF4F87" w14:textId="77777777" w:rsidR="003B7FDC" w:rsidRPr="006B386E" w:rsidRDefault="003B7FDC" w:rsidP="003B7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386E" w:rsidRPr="003B7FDC" w14:paraId="1B7B94B2" w14:textId="77777777" w:rsidTr="006B386E">
        <w:tc>
          <w:tcPr>
            <w:tcW w:w="1843" w:type="dxa"/>
          </w:tcPr>
          <w:p w14:paraId="1528B0BA" w14:textId="6AFB4A2E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B7FDC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  <w:vAlign w:val="center"/>
          </w:tcPr>
          <w:p w14:paraId="55107C27" w14:textId="4343FD45" w:rsidR="006B386E" w:rsidRPr="00155404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477C0ED" w14:textId="77777777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313F5B" w14:textId="7ADC190F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3,606</w:t>
            </w:r>
          </w:p>
        </w:tc>
        <w:tc>
          <w:tcPr>
            <w:tcW w:w="283" w:type="dxa"/>
            <w:shd w:val="clear" w:color="auto" w:fill="auto"/>
          </w:tcPr>
          <w:p w14:paraId="49585841" w14:textId="77777777" w:rsidR="006B386E" w:rsidRPr="006B386E" w:rsidRDefault="006B386E" w:rsidP="006B386E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3E996B" w14:textId="6DCB268A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3,606</w:t>
            </w:r>
          </w:p>
        </w:tc>
        <w:tc>
          <w:tcPr>
            <w:tcW w:w="284" w:type="dxa"/>
          </w:tcPr>
          <w:p w14:paraId="4590759D" w14:textId="77777777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1FCD669" w14:textId="17DFB915" w:rsidR="006B386E" w:rsidRPr="00155404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BBA53D5" w14:textId="77777777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62EFC7A" w14:textId="043EC08A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1,883</w:t>
            </w:r>
          </w:p>
        </w:tc>
        <w:tc>
          <w:tcPr>
            <w:tcW w:w="284" w:type="dxa"/>
          </w:tcPr>
          <w:p w14:paraId="3398B5F4" w14:textId="77777777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891F1F" w14:textId="0DACAA6C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1,883</w:t>
            </w:r>
          </w:p>
        </w:tc>
      </w:tr>
      <w:tr w:rsidR="006B386E" w:rsidRPr="003B7FDC" w14:paraId="1FAC15CC" w14:textId="77777777" w:rsidTr="006B386E">
        <w:tc>
          <w:tcPr>
            <w:tcW w:w="1843" w:type="dxa"/>
          </w:tcPr>
          <w:p w14:paraId="2FC11875" w14:textId="2147D33D" w:rsidR="006B386E" w:rsidRPr="003B7FDC" w:rsidRDefault="006B386E" w:rsidP="006B386E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vAlign w:val="center"/>
          </w:tcPr>
          <w:p w14:paraId="1DD40F2E" w14:textId="7D5EA552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10,444</w:t>
            </w:r>
          </w:p>
        </w:tc>
        <w:tc>
          <w:tcPr>
            <w:tcW w:w="284" w:type="dxa"/>
            <w:shd w:val="clear" w:color="auto" w:fill="auto"/>
          </w:tcPr>
          <w:p w14:paraId="6B5726E8" w14:textId="77777777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97C9243" w14:textId="3D590834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64,581</w:t>
            </w:r>
          </w:p>
        </w:tc>
        <w:tc>
          <w:tcPr>
            <w:tcW w:w="283" w:type="dxa"/>
            <w:shd w:val="clear" w:color="auto" w:fill="auto"/>
          </w:tcPr>
          <w:p w14:paraId="0B03D11C" w14:textId="77777777" w:rsidR="006B386E" w:rsidRPr="006B386E" w:rsidRDefault="006B386E" w:rsidP="006B386E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C79DE90" w14:textId="6C88D710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75,025</w:t>
            </w:r>
          </w:p>
        </w:tc>
        <w:tc>
          <w:tcPr>
            <w:tcW w:w="284" w:type="dxa"/>
          </w:tcPr>
          <w:p w14:paraId="5A5C076A" w14:textId="77777777" w:rsidR="006B386E" w:rsidRPr="003B7FDC" w:rsidRDefault="006B386E" w:rsidP="006B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79543D4" w14:textId="19A9BA0D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3,368</w:t>
            </w:r>
          </w:p>
        </w:tc>
        <w:tc>
          <w:tcPr>
            <w:tcW w:w="283" w:type="dxa"/>
          </w:tcPr>
          <w:p w14:paraId="5457D915" w14:textId="77777777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2FD5E4" w14:textId="4E51A70A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44,713</w:t>
            </w:r>
          </w:p>
        </w:tc>
        <w:tc>
          <w:tcPr>
            <w:tcW w:w="284" w:type="dxa"/>
          </w:tcPr>
          <w:p w14:paraId="4B2D6ECF" w14:textId="77777777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00D304" w14:textId="16C73107" w:rsidR="006B386E" w:rsidRPr="00786D5F" w:rsidRDefault="006B386E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48,081</w:t>
            </w:r>
          </w:p>
        </w:tc>
      </w:tr>
    </w:tbl>
    <w:p w14:paraId="27CD08AE" w14:textId="77777777" w:rsidR="00307C6E" w:rsidRDefault="00307C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7FC81FF" w14:textId="77777777" w:rsidR="006B386E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C966083" w14:textId="77777777" w:rsidR="006B386E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22D47CE" w14:textId="77777777" w:rsidR="00786D5F" w:rsidRDefault="00786D5F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3BDA76D" w14:textId="77777777" w:rsidR="006B386E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663722F" w14:textId="77777777" w:rsidR="006B386E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BBAE6A9" w14:textId="77777777" w:rsidR="006B386E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292BA4A" w14:textId="77777777" w:rsidR="006B386E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E378DEE" w14:textId="77777777" w:rsidR="006B386E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1F26318" w14:textId="77777777" w:rsidR="006B386E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9CFF4DE" w14:textId="77777777" w:rsidR="006B386E" w:rsidRDefault="006B386E" w:rsidP="0030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3B7FDC" w:rsidRPr="003B7FDC" w14:paraId="59876633" w14:textId="77777777" w:rsidTr="006B386E">
        <w:tc>
          <w:tcPr>
            <w:tcW w:w="1843" w:type="dxa"/>
            <w:vAlign w:val="bottom"/>
          </w:tcPr>
          <w:p w14:paraId="37CF0C54" w14:textId="77777777" w:rsidR="003B7FDC" w:rsidRPr="003B7FDC" w:rsidRDefault="003B7FDC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14:paraId="1D18BFEB" w14:textId="22B1309D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="003A0B62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3A0B62" w:rsidRPr="003B7F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พันบาท</w:t>
            </w:r>
            <w:r w:rsidR="003A0B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7FDC" w:rsidRPr="003B7FDC" w14:paraId="091B537F" w14:textId="77777777" w:rsidTr="006B386E">
        <w:tc>
          <w:tcPr>
            <w:tcW w:w="1843" w:type="dxa"/>
            <w:vAlign w:val="bottom"/>
          </w:tcPr>
          <w:p w14:paraId="3A688579" w14:textId="77777777" w:rsidR="003B7FDC" w:rsidRPr="003B7FDC" w:rsidRDefault="003B7FDC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14:paraId="56D54FB8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601ABD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14:paraId="11EE96C9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3B7F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B7FDC" w:rsidRPr="003B7FDC" w14:paraId="58B5E18A" w14:textId="77777777" w:rsidTr="006B386E">
        <w:tc>
          <w:tcPr>
            <w:tcW w:w="1843" w:type="dxa"/>
            <w:vAlign w:val="bottom"/>
          </w:tcPr>
          <w:p w14:paraId="785EE4A2" w14:textId="77777777" w:rsidR="003B7FDC" w:rsidRPr="003B7FDC" w:rsidRDefault="003B7FDC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760F36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328E45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88A616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587C9A" w14:textId="77777777" w:rsidR="003B7FDC" w:rsidRPr="003B7FDC" w:rsidRDefault="003B7FDC" w:rsidP="00702F4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B0D4EB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4" w:type="dxa"/>
          </w:tcPr>
          <w:p w14:paraId="61E52551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D58EA3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CDC081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5F0508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150DA87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DC1F9F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หลัง</w:t>
            </w:r>
            <w:r w:rsidRPr="003B7FD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</w:tr>
      <w:tr w:rsidR="003B7FDC" w:rsidRPr="003B7FDC" w14:paraId="72A54783" w14:textId="77777777" w:rsidTr="006B386E">
        <w:tc>
          <w:tcPr>
            <w:tcW w:w="1843" w:type="dxa"/>
            <w:vAlign w:val="bottom"/>
          </w:tcPr>
          <w:p w14:paraId="549A4F9C" w14:textId="77777777" w:rsidR="003B7FDC" w:rsidRPr="003B7FDC" w:rsidRDefault="003B7FDC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ED03C4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25B645DB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A29941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3" w:type="dxa"/>
          </w:tcPr>
          <w:p w14:paraId="64DE4361" w14:textId="77777777" w:rsidR="003B7FDC" w:rsidRPr="003B7FDC" w:rsidRDefault="003B7FDC" w:rsidP="00702F4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CBC83D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4DCDAA7F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1297E9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725AB450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C445C5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30B54ED7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9E5164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B7FD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3B7FDC" w:rsidRPr="003B7FDC" w14:paraId="447372B0" w14:textId="77777777" w:rsidTr="006B386E">
        <w:tc>
          <w:tcPr>
            <w:tcW w:w="1843" w:type="dxa"/>
            <w:vAlign w:val="bottom"/>
          </w:tcPr>
          <w:p w14:paraId="49B552CB" w14:textId="77777777" w:rsidR="003B7FDC" w:rsidRPr="003B7FDC" w:rsidRDefault="003B7FDC" w:rsidP="00702F4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C36064B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4F9C4F33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3A973D35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5713E063" w14:textId="77777777" w:rsidR="003B7FDC" w:rsidRPr="003B7FDC" w:rsidRDefault="003B7FDC" w:rsidP="00702F4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0941068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3B462279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0CA55ABF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3E96FC3F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4157D2D4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613FF5F7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DCBF499" w14:textId="77777777" w:rsidR="003B7FDC" w:rsidRPr="003B7FDC" w:rsidRDefault="003B7FDC" w:rsidP="00702F4C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35F81" w:rsidRPr="003B7FDC" w14:paraId="2A83830D" w14:textId="77777777" w:rsidTr="006B386E">
        <w:tc>
          <w:tcPr>
            <w:tcW w:w="1843" w:type="dxa"/>
            <w:vAlign w:val="bottom"/>
          </w:tcPr>
          <w:p w14:paraId="034A8704" w14:textId="7D114326" w:rsidR="00535F81" w:rsidRPr="00535F81" w:rsidRDefault="00535F81" w:rsidP="00535F81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34" w:type="dxa"/>
          </w:tcPr>
          <w:p w14:paraId="5D2A5621" w14:textId="3357BE7C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1,422,487</w:t>
            </w:r>
          </w:p>
        </w:tc>
        <w:tc>
          <w:tcPr>
            <w:tcW w:w="284" w:type="dxa"/>
          </w:tcPr>
          <w:p w14:paraId="3C371A3D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8F6765F" w14:textId="203FE3B9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16,699</w:t>
            </w:r>
          </w:p>
        </w:tc>
        <w:tc>
          <w:tcPr>
            <w:tcW w:w="283" w:type="dxa"/>
          </w:tcPr>
          <w:p w14:paraId="1227D6AF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D63A595" w14:textId="04BDEDF3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1,439,186</w:t>
            </w:r>
          </w:p>
        </w:tc>
        <w:tc>
          <w:tcPr>
            <w:tcW w:w="284" w:type="dxa"/>
          </w:tcPr>
          <w:p w14:paraId="12D40CD7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BFD410F" w14:textId="7EF2CC92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DB5DC0D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4C7C572" w14:textId="4DC7B939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EEEA7D1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4A8CB14" w14:textId="32E86C41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35F81" w:rsidRPr="003B7FDC" w14:paraId="768F6338" w14:textId="77777777" w:rsidTr="006B386E">
        <w:tc>
          <w:tcPr>
            <w:tcW w:w="1843" w:type="dxa"/>
            <w:vAlign w:val="bottom"/>
          </w:tcPr>
          <w:p w14:paraId="034562AE" w14:textId="3C21F1CB" w:rsidR="00535F81" w:rsidRPr="00535F81" w:rsidRDefault="00535F81" w:rsidP="00535F81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134" w:type="dxa"/>
          </w:tcPr>
          <w:p w14:paraId="17E77119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4EA954B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66E141E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806B3BD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2A48A2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53122B4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390D218B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</w:tcPr>
          <w:p w14:paraId="47CC9648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0EAE1842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47E5561F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425BB4D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35F81" w:rsidRPr="003B7FDC" w14:paraId="3B3919D2" w14:textId="77777777" w:rsidTr="006B386E">
        <w:tc>
          <w:tcPr>
            <w:tcW w:w="1843" w:type="dxa"/>
            <w:vAlign w:val="bottom"/>
          </w:tcPr>
          <w:p w14:paraId="09ADC0BF" w14:textId="1CB154DA" w:rsidR="00535F81" w:rsidRPr="00535F81" w:rsidRDefault="00535F81" w:rsidP="00535F81">
            <w:pPr>
              <w:pStyle w:val="a2"/>
              <w:tabs>
                <w:tab w:val="clear" w:pos="1080"/>
                <w:tab w:val="clear" w:pos="1242"/>
                <w:tab w:val="clear" w:pos="1422"/>
              </w:tabs>
              <w:ind w:right="-1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35F81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</w:tcPr>
          <w:p w14:paraId="69C80586" w14:textId="48335AE3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47,169</w:t>
            </w:r>
          </w:p>
        </w:tc>
        <w:tc>
          <w:tcPr>
            <w:tcW w:w="284" w:type="dxa"/>
          </w:tcPr>
          <w:p w14:paraId="3988D0FA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0C5E4DB" w14:textId="5123F08F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5F81">
              <w:rPr>
                <w:rFonts w:ascii="Angsana New" w:hAnsi="Angsana New"/>
                <w:sz w:val="26"/>
                <w:szCs w:val="26"/>
              </w:rPr>
              <w:t xml:space="preserve"> (16,699)</w:t>
            </w:r>
          </w:p>
        </w:tc>
        <w:tc>
          <w:tcPr>
            <w:tcW w:w="283" w:type="dxa"/>
          </w:tcPr>
          <w:p w14:paraId="52E97DD3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8CE071" w14:textId="6B7189C9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30,470</w:t>
            </w:r>
          </w:p>
        </w:tc>
        <w:tc>
          <w:tcPr>
            <w:tcW w:w="284" w:type="dxa"/>
          </w:tcPr>
          <w:p w14:paraId="518B3241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413D455" w14:textId="592C4FAE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7C5B038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6065167" w14:textId="4612B024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B6D95F6" w14:textId="77777777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61EEB64" w14:textId="39A3D12C" w:rsidR="00535F81" w:rsidRPr="003B7FDC" w:rsidRDefault="00535F81" w:rsidP="00535F81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535F81" w:rsidRPr="003B7FDC" w14:paraId="382B7980" w14:textId="77777777" w:rsidTr="006B386E">
        <w:tc>
          <w:tcPr>
            <w:tcW w:w="1843" w:type="dxa"/>
            <w:vAlign w:val="bottom"/>
          </w:tcPr>
          <w:p w14:paraId="275AAE98" w14:textId="04491DBC" w:rsidR="00535F81" w:rsidRPr="003B7FDC" w:rsidRDefault="00786D5F" w:rsidP="00535F81">
            <w:pPr>
              <w:tabs>
                <w:tab w:val="clear" w:pos="227"/>
                <w:tab w:val="left" w:pos="342"/>
              </w:tabs>
              <w:ind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5CE8C0E1" w14:textId="09C4606A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1,263,316</w:t>
            </w:r>
          </w:p>
        </w:tc>
        <w:tc>
          <w:tcPr>
            <w:tcW w:w="284" w:type="dxa"/>
            <w:shd w:val="clear" w:color="auto" w:fill="auto"/>
          </w:tcPr>
          <w:p w14:paraId="683C5266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6D320B03" w14:textId="0951FB9C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5F81">
              <w:rPr>
                <w:rFonts w:ascii="Angsana New" w:hAnsi="Angsana New"/>
                <w:sz w:val="26"/>
                <w:szCs w:val="26"/>
              </w:rPr>
              <w:t xml:space="preserve"> (136,981)</w:t>
            </w:r>
          </w:p>
        </w:tc>
        <w:tc>
          <w:tcPr>
            <w:tcW w:w="283" w:type="dxa"/>
            <w:shd w:val="clear" w:color="auto" w:fill="auto"/>
          </w:tcPr>
          <w:p w14:paraId="33DD6AE0" w14:textId="77777777" w:rsidR="00535F81" w:rsidRPr="00535F81" w:rsidRDefault="00535F81" w:rsidP="00535F81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59E5B8" w14:textId="294423BB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1,126,335</w:t>
            </w:r>
          </w:p>
        </w:tc>
        <w:tc>
          <w:tcPr>
            <w:tcW w:w="284" w:type="dxa"/>
          </w:tcPr>
          <w:p w14:paraId="23CEB596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C190AFE" w14:textId="0A7C7FAC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730,419</w:t>
            </w:r>
          </w:p>
        </w:tc>
        <w:tc>
          <w:tcPr>
            <w:tcW w:w="283" w:type="dxa"/>
          </w:tcPr>
          <w:p w14:paraId="77C78165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3BBBF8B4" w14:textId="414BF922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5F81">
              <w:rPr>
                <w:rFonts w:ascii="Angsana New" w:hAnsi="Angsana New"/>
                <w:sz w:val="26"/>
                <w:szCs w:val="26"/>
              </w:rPr>
              <w:t>(96,029)</w:t>
            </w:r>
          </w:p>
        </w:tc>
        <w:tc>
          <w:tcPr>
            <w:tcW w:w="284" w:type="dxa"/>
          </w:tcPr>
          <w:p w14:paraId="3540D25B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2D2B30B" w14:textId="67B658C2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634,390</w:t>
            </w:r>
          </w:p>
        </w:tc>
      </w:tr>
      <w:tr w:rsidR="00535F81" w:rsidRPr="003B7FDC" w14:paraId="75697CEE" w14:textId="77777777" w:rsidTr="006B386E">
        <w:tc>
          <w:tcPr>
            <w:tcW w:w="1843" w:type="dxa"/>
          </w:tcPr>
          <w:p w14:paraId="76E0E86E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ต้นทุนการให้เช่าและ</w:t>
            </w:r>
          </w:p>
        </w:tc>
        <w:tc>
          <w:tcPr>
            <w:tcW w:w="1134" w:type="dxa"/>
            <w:vAlign w:val="bottom"/>
          </w:tcPr>
          <w:p w14:paraId="2D41C85C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4FB049C3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390A9D99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674CD5AA" w14:textId="77777777" w:rsidR="00535F81" w:rsidRPr="003B7FDC" w:rsidRDefault="00535F81" w:rsidP="00535F81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26"/>
                <w:szCs w:val="26"/>
                <w:highlight w:val="yellow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ADC7DB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6AD8E204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D639BE8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14:paraId="1160CEDA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49EC442E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8008164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670834A" w14:textId="77777777" w:rsidR="00535F81" w:rsidRPr="00535F81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F81" w:rsidRPr="003B7FDC" w14:paraId="0858D516" w14:textId="77777777" w:rsidTr="006B386E">
        <w:tc>
          <w:tcPr>
            <w:tcW w:w="1843" w:type="dxa"/>
          </w:tcPr>
          <w:p w14:paraId="6AEAA880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B7FDC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34" w:type="dxa"/>
            <w:vAlign w:val="center"/>
          </w:tcPr>
          <w:p w14:paraId="474F2206" w14:textId="59526405" w:rsidR="00535F81" w:rsidRPr="00155404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1D90CD5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3ECE1A40" w14:textId="75A50F5D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6,824</w:t>
            </w:r>
          </w:p>
        </w:tc>
        <w:tc>
          <w:tcPr>
            <w:tcW w:w="283" w:type="dxa"/>
            <w:shd w:val="clear" w:color="auto" w:fill="auto"/>
          </w:tcPr>
          <w:p w14:paraId="03D1DF0C" w14:textId="77777777" w:rsidR="00535F81" w:rsidRPr="00786D5F" w:rsidRDefault="00535F81" w:rsidP="00786D5F">
            <w:pPr>
              <w:pStyle w:val="ASSETS"/>
              <w:tabs>
                <w:tab w:val="left" w:pos="0"/>
                <w:tab w:val="left" w:pos="558"/>
                <w:tab w:val="left" w:pos="1026"/>
                <w:tab w:val="left" w:pos="1310"/>
              </w:tabs>
              <w:ind w:right="94" w:firstLine="33"/>
              <w:jc w:val="left"/>
              <w:rPr>
                <w:rFonts w:ascii="Angsana New" w:hAnsi="Angsana New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5668203" w14:textId="4A498CC9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6,824</w:t>
            </w:r>
          </w:p>
        </w:tc>
        <w:tc>
          <w:tcPr>
            <w:tcW w:w="284" w:type="dxa"/>
          </w:tcPr>
          <w:p w14:paraId="68967ED6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08CB819" w14:textId="4708357B" w:rsidR="00535F81" w:rsidRPr="00155404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15540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17F878C" w14:textId="77777777" w:rsidR="00535F81" w:rsidRPr="003B7FDC" w:rsidRDefault="00535F81" w:rsidP="00535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747FF86C" w14:textId="490A7B12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4,103</w:t>
            </w:r>
          </w:p>
        </w:tc>
        <w:tc>
          <w:tcPr>
            <w:tcW w:w="284" w:type="dxa"/>
          </w:tcPr>
          <w:p w14:paraId="6C6A3D05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B3D756" w14:textId="2688CF4C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4,103</w:t>
            </w:r>
          </w:p>
        </w:tc>
      </w:tr>
      <w:tr w:rsidR="00535F81" w:rsidRPr="003B7FDC" w14:paraId="4E2FD54B" w14:textId="77777777" w:rsidTr="006B386E">
        <w:tc>
          <w:tcPr>
            <w:tcW w:w="1843" w:type="dxa"/>
          </w:tcPr>
          <w:p w14:paraId="52F37479" w14:textId="77777777" w:rsidR="00535F81" w:rsidRPr="003B7FDC" w:rsidRDefault="00535F81" w:rsidP="00535F81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26"/>
                <w:szCs w:val="26"/>
                <w:cs/>
              </w:rPr>
            </w:pPr>
            <w:r w:rsidRPr="003B7FDC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vAlign w:val="center"/>
          </w:tcPr>
          <w:p w14:paraId="60C82ABC" w14:textId="2583C92E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21,498</w:t>
            </w:r>
          </w:p>
        </w:tc>
        <w:tc>
          <w:tcPr>
            <w:tcW w:w="284" w:type="dxa"/>
            <w:shd w:val="clear" w:color="auto" w:fill="auto"/>
          </w:tcPr>
          <w:p w14:paraId="7A1C53E5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BCB8416" w14:textId="5E2BBD1A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130,157</w:t>
            </w:r>
          </w:p>
        </w:tc>
        <w:tc>
          <w:tcPr>
            <w:tcW w:w="283" w:type="dxa"/>
            <w:shd w:val="clear" w:color="auto" w:fill="auto"/>
          </w:tcPr>
          <w:p w14:paraId="3996F844" w14:textId="77777777" w:rsidR="00535F81" w:rsidRPr="00786D5F" w:rsidRDefault="00535F81" w:rsidP="00786D5F">
            <w:pPr>
              <w:pStyle w:val="ASSETS"/>
              <w:tabs>
                <w:tab w:val="left" w:pos="0"/>
                <w:tab w:val="left" w:pos="558"/>
              </w:tabs>
              <w:ind w:right="94"/>
              <w:jc w:val="left"/>
              <w:rPr>
                <w:rFonts w:ascii="Angsana New" w:hAnsi="Angsana New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FBF0BFC" w14:textId="227DB08D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151,655</w:t>
            </w:r>
          </w:p>
        </w:tc>
        <w:tc>
          <w:tcPr>
            <w:tcW w:w="284" w:type="dxa"/>
          </w:tcPr>
          <w:p w14:paraId="0F3BC719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351CA00" w14:textId="0329AC7F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6,635</w:t>
            </w:r>
          </w:p>
        </w:tc>
        <w:tc>
          <w:tcPr>
            <w:tcW w:w="283" w:type="dxa"/>
          </w:tcPr>
          <w:p w14:paraId="73BF1326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4E9F02" w14:textId="566801E9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91,926</w:t>
            </w:r>
          </w:p>
        </w:tc>
        <w:tc>
          <w:tcPr>
            <w:tcW w:w="284" w:type="dxa"/>
          </w:tcPr>
          <w:p w14:paraId="5736C00E" w14:textId="77777777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72B8FE" w14:textId="108BAA44" w:rsidR="00535F81" w:rsidRPr="00786D5F" w:rsidRDefault="00535F81" w:rsidP="007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86D5F">
              <w:rPr>
                <w:rFonts w:ascii="Angsana New" w:hAnsi="Angsana New"/>
                <w:bCs/>
                <w:sz w:val="26"/>
                <w:szCs w:val="26"/>
              </w:rPr>
              <w:t>98,561</w:t>
            </w:r>
          </w:p>
        </w:tc>
      </w:tr>
    </w:tbl>
    <w:p w14:paraId="1C16831A" w14:textId="77777777" w:rsidR="003B7FDC" w:rsidRDefault="003B7FDC" w:rsidP="003B7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A349EFE" w14:textId="289FA146" w:rsidR="00DB0547" w:rsidRDefault="00DB0547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t>1</w:t>
      </w:r>
      <w:r w:rsidR="00307C6E"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 w:hint="cs"/>
          <w:b/>
          <w:bCs/>
          <w:sz w:val="30"/>
          <w:szCs w:val="30"/>
          <w:cs/>
        </w:rPr>
        <w:t>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FC45DAC" w14:textId="77777777" w:rsidR="00DB0547" w:rsidRPr="00DF1371" w:rsidRDefault="00DB0547" w:rsidP="002B74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p w14:paraId="243DFAC6" w14:textId="1BAE8F0C" w:rsidR="00216603" w:rsidRDefault="006D508A" w:rsidP="0021660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D508A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6D508A">
        <w:rPr>
          <w:rFonts w:ascii="Angsana New" w:hAnsi="Angsana New"/>
          <w:sz w:val="30"/>
          <w:szCs w:val="30"/>
        </w:rPr>
        <w:t xml:space="preserve">2567 </w:t>
      </w:r>
      <w:r w:rsidRPr="006D508A">
        <w:rPr>
          <w:rFonts w:ascii="Angsana New" w:hAnsi="Angsana New"/>
          <w:sz w:val="30"/>
          <w:szCs w:val="30"/>
          <w:cs/>
        </w:rPr>
        <w:t>บริษัทได้รับชำระ</w:t>
      </w:r>
      <w:r w:rsidR="005B7356">
        <w:rPr>
          <w:rFonts w:ascii="Angsana New" w:hAnsi="Angsana New" w:hint="cs"/>
          <w:sz w:val="30"/>
          <w:szCs w:val="30"/>
          <w:cs/>
        </w:rPr>
        <w:t>คืน</w:t>
      </w:r>
      <w:r w:rsidRPr="006D508A">
        <w:rPr>
          <w:rFonts w:ascii="Angsana New" w:hAnsi="Angsana New"/>
          <w:sz w:val="30"/>
          <w:szCs w:val="30"/>
          <w:cs/>
        </w:rPr>
        <w:t>เงินให้กู้ยืมแก่</w:t>
      </w:r>
      <w:r w:rsidR="003B5FF8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6D508A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6D508A">
        <w:rPr>
          <w:rFonts w:ascii="Angsana New" w:hAnsi="Angsana New"/>
          <w:sz w:val="30"/>
          <w:szCs w:val="30"/>
        </w:rPr>
        <w:t>22</w:t>
      </w:r>
      <w:r w:rsidR="00D2373E">
        <w:rPr>
          <w:rFonts w:ascii="Angsana New" w:hAnsi="Angsana New"/>
          <w:sz w:val="30"/>
          <w:szCs w:val="30"/>
        </w:rPr>
        <w:t>3</w:t>
      </w:r>
      <w:r w:rsidRPr="006D508A">
        <w:rPr>
          <w:rFonts w:ascii="Angsana New" w:hAnsi="Angsana New"/>
          <w:sz w:val="30"/>
          <w:szCs w:val="30"/>
        </w:rPr>
        <w:t xml:space="preserve"> </w:t>
      </w:r>
      <w:r w:rsidRPr="006D508A">
        <w:rPr>
          <w:rFonts w:ascii="Angsana New" w:hAnsi="Angsana New"/>
          <w:sz w:val="30"/>
          <w:szCs w:val="30"/>
          <w:cs/>
        </w:rPr>
        <w:t>ล้านบาท</w:t>
      </w:r>
      <w:r w:rsidR="00216603">
        <w:rPr>
          <w:rFonts w:ascii="Angsana New" w:hAnsi="Angsana New" w:hint="cs"/>
          <w:sz w:val="30"/>
          <w:szCs w:val="30"/>
          <w:cs/>
        </w:rPr>
        <w:t xml:space="preserve"> และ</w:t>
      </w:r>
      <w:r w:rsidR="00BF0A50">
        <w:rPr>
          <w:rFonts w:ascii="Angsana New" w:hAnsi="Angsana New" w:hint="cs"/>
          <w:sz w:val="30"/>
          <w:szCs w:val="30"/>
          <w:cs/>
        </w:rPr>
        <w:t>จ่ายชำระคืนเงินกู้ยืมจาก</w:t>
      </w:r>
      <w:r w:rsidR="003B5FF8">
        <w:rPr>
          <w:rFonts w:ascii="Angsana New" w:hAnsi="Angsana New" w:hint="cs"/>
          <w:sz w:val="30"/>
          <w:szCs w:val="30"/>
          <w:cs/>
        </w:rPr>
        <w:t>บริษัทย่อยสามแห่ง</w:t>
      </w:r>
      <w:r w:rsidR="00BF0A50" w:rsidRPr="00BF0A50">
        <w:rPr>
          <w:rFonts w:ascii="Angsana New" w:hAnsi="Angsana New"/>
          <w:sz w:val="30"/>
          <w:szCs w:val="30"/>
          <w:cs/>
        </w:rPr>
        <w:t>เป็นจำนวนเงิน</w:t>
      </w:r>
      <w:r w:rsidR="003B5FF8">
        <w:rPr>
          <w:rFonts w:ascii="Angsana New" w:hAnsi="Angsana New" w:hint="cs"/>
          <w:sz w:val="30"/>
          <w:szCs w:val="30"/>
          <w:cs/>
        </w:rPr>
        <w:t>รวม</w:t>
      </w:r>
      <w:r w:rsidR="00BF0A50" w:rsidRPr="00BF0A50">
        <w:rPr>
          <w:rFonts w:ascii="Angsana New" w:hAnsi="Angsana New"/>
          <w:sz w:val="30"/>
          <w:szCs w:val="30"/>
          <w:cs/>
        </w:rPr>
        <w:t xml:space="preserve"> </w:t>
      </w:r>
      <w:r w:rsidR="00BF0A50">
        <w:rPr>
          <w:rFonts w:ascii="Angsana New" w:hAnsi="Angsana New"/>
          <w:sz w:val="30"/>
          <w:szCs w:val="30"/>
        </w:rPr>
        <w:t>22</w:t>
      </w:r>
      <w:r w:rsidR="00D2373E">
        <w:rPr>
          <w:rFonts w:ascii="Angsana New" w:hAnsi="Angsana New"/>
          <w:sz w:val="30"/>
          <w:szCs w:val="30"/>
        </w:rPr>
        <w:t>4</w:t>
      </w:r>
      <w:r w:rsidR="00BF0A50" w:rsidRPr="00BF0A50">
        <w:rPr>
          <w:rFonts w:ascii="Angsana New" w:hAnsi="Angsana New"/>
          <w:sz w:val="30"/>
          <w:szCs w:val="30"/>
          <w:cs/>
        </w:rPr>
        <w:t xml:space="preserve"> ล้านบาท</w:t>
      </w:r>
      <w:r w:rsidR="00BF0A50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02151A98" w14:textId="77777777" w:rsidR="00216603" w:rsidRPr="00216603" w:rsidRDefault="00216603" w:rsidP="002166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ED5C1BF" w14:textId="12B28412" w:rsidR="00216603" w:rsidRPr="00216603" w:rsidRDefault="00216603" w:rsidP="0021660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16603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244E35">
        <w:rPr>
          <w:rFonts w:ascii="Angsana New" w:hAnsi="Angsana New"/>
          <w:sz w:val="30"/>
          <w:szCs w:val="30"/>
        </w:rPr>
        <w:t>13</w:t>
      </w:r>
      <w:r w:rsidRPr="00216603">
        <w:rPr>
          <w:rFonts w:ascii="Angsana New" w:hAnsi="Angsana New"/>
          <w:sz w:val="30"/>
          <w:szCs w:val="30"/>
          <w:cs/>
        </w:rPr>
        <w:t xml:space="preserve"> สิงหาคม </w:t>
      </w:r>
      <w:r w:rsidR="00244E35">
        <w:rPr>
          <w:rFonts w:ascii="Angsana New" w:hAnsi="Angsana New"/>
          <w:sz w:val="30"/>
          <w:szCs w:val="30"/>
        </w:rPr>
        <w:t>2567</w:t>
      </w:r>
      <w:r w:rsidRPr="00216603">
        <w:rPr>
          <w:rFonts w:ascii="Angsana New" w:hAnsi="Angsana New"/>
          <w:sz w:val="30"/>
          <w:szCs w:val="30"/>
          <w:cs/>
        </w:rPr>
        <w:t xml:space="preserve"> คณะกรรมการบริษัทได้มีมติอนุมัติให้บริษัท สมาร์ทคอนกรีต จำกัด (มหาชน) “บริษัทย่อย” ต่ออายุการให้กู้ยืมเงินในรูปแบบตั๋วสัญญาใช้เงินแก่บริษัท จำนวน </w:t>
      </w:r>
      <w:r w:rsidR="00244E35">
        <w:rPr>
          <w:rFonts w:ascii="Angsana New" w:hAnsi="Angsana New"/>
          <w:sz w:val="30"/>
          <w:szCs w:val="30"/>
        </w:rPr>
        <w:t>16.0</w:t>
      </w:r>
      <w:r w:rsidRPr="00216603">
        <w:rPr>
          <w:rFonts w:ascii="Angsana New" w:hAnsi="Angsana New"/>
          <w:sz w:val="30"/>
          <w:szCs w:val="30"/>
          <w:cs/>
        </w:rPr>
        <w:t xml:space="preserve"> ล้านบาทเป็นระยะเวลา </w:t>
      </w:r>
      <w:r w:rsidR="00244E35">
        <w:rPr>
          <w:rFonts w:ascii="Angsana New" w:hAnsi="Angsana New"/>
          <w:sz w:val="30"/>
          <w:szCs w:val="30"/>
        </w:rPr>
        <w:t>1</w:t>
      </w:r>
      <w:r w:rsidRPr="00216603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="00244E35">
        <w:rPr>
          <w:rFonts w:ascii="Angsana New" w:hAnsi="Angsana New"/>
          <w:sz w:val="30"/>
          <w:szCs w:val="30"/>
        </w:rPr>
        <w:t>1</w:t>
      </w:r>
      <w:r w:rsidRPr="00216603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44E35">
        <w:rPr>
          <w:rFonts w:ascii="Angsana New" w:hAnsi="Angsana New"/>
          <w:sz w:val="30"/>
          <w:szCs w:val="30"/>
        </w:rPr>
        <w:t>2567</w:t>
      </w:r>
      <w:r w:rsidRPr="00216603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244E35">
        <w:rPr>
          <w:rFonts w:ascii="Angsana New" w:hAnsi="Angsana New"/>
          <w:sz w:val="30"/>
          <w:szCs w:val="30"/>
        </w:rPr>
        <w:t>31</w:t>
      </w:r>
      <w:r w:rsidRPr="00216603">
        <w:rPr>
          <w:rFonts w:ascii="Angsana New" w:hAnsi="Angsana New"/>
          <w:sz w:val="30"/>
          <w:szCs w:val="30"/>
          <w:cs/>
        </w:rPr>
        <w:t xml:space="preserve"> สิงหาคม </w:t>
      </w:r>
      <w:r w:rsidR="00244E35">
        <w:rPr>
          <w:rFonts w:ascii="Angsana New" w:hAnsi="Angsana New"/>
          <w:sz w:val="30"/>
          <w:szCs w:val="30"/>
        </w:rPr>
        <w:t>2568</w:t>
      </w:r>
      <w:r w:rsidRPr="00216603">
        <w:rPr>
          <w:rFonts w:ascii="Angsana New" w:hAnsi="Angsana New"/>
          <w:sz w:val="30"/>
          <w:szCs w:val="30"/>
          <w:cs/>
        </w:rPr>
        <w:t xml:space="preserve"> โดยมีอัตราดอกเบี้ยร้อยละ </w:t>
      </w:r>
      <w:r w:rsidR="00244E35">
        <w:rPr>
          <w:rFonts w:ascii="Angsana New" w:hAnsi="Angsana New"/>
          <w:sz w:val="30"/>
          <w:szCs w:val="30"/>
        </w:rPr>
        <w:t>4.5</w:t>
      </w:r>
      <w:r w:rsidRPr="00216603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34A4DE1" w14:textId="77777777" w:rsidR="00B7092B" w:rsidRDefault="00B7092B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7AFF3A0" w14:textId="1C47FE68" w:rsidR="00155310" w:rsidRPr="00B972AD" w:rsidRDefault="00307C6E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2421F919" w14:textId="77777777"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65E01DC" w14:textId="2368D469"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s/>
        </w:rPr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DB16BA" w:rsidRPr="00DB0547">
        <w:rPr>
          <w:rFonts w:ascii="Angsana New" w:hAnsi="Angsana New" w:hint="cs"/>
          <w:sz w:val="30"/>
          <w:szCs w:val="30"/>
        </w:rPr>
        <w:t>1</w:t>
      </w:r>
      <w:r w:rsidR="005641C4">
        <w:rPr>
          <w:rFonts w:ascii="Angsana New" w:hAnsi="Angsana New"/>
          <w:sz w:val="30"/>
          <w:szCs w:val="30"/>
        </w:rPr>
        <w:t>3</w:t>
      </w:r>
      <w:r w:rsidRPr="002820A8">
        <w:rPr>
          <w:rFonts w:ascii="Angsana New" w:hAnsi="Angsana New" w:hint="cs"/>
          <w:sz w:val="30"/>
          <w:szCs w:val="30"/>
          <w:cs/>
        </w:rPr>
        <w:t xml:space="preserve"> </w:t>
      </w:r>
      <w:r w:rsidR="007267F4">
        <w:rPr>
          <w:rFonts w:ascii="Angsana New" w:hAnsi="Angsana New" w:hint="cs"/>
          <w:sz w:val="30"/>
          <w:szCs w:val="30"/>
          <w:cs/>
        </w:rPr>
        <w:t>สิงหาคม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ED11C1">
        <w:rPr>
          <w:rFonts w:ascii="Angsana New" w:hAnsi="Angsana New"/>
          <w:sz w:val="30"/>
          <w:szCs w:val="30"/>
        </w:rPr>
        <w:t>7</w:t>
      </w:r>
    </w:p>
    <w:sectPr w:rsidR="00155310" w:rsidRPr="00DE08BC" w:rsidSect="00E92D5A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0F87B" w14:textId="77777777" w:rsidR="000E3315" w:rsidRDefault="000E3315">
      <w:r>
        <w:separator/>
      </w:r>
    </w:p>
  </w:endnote>
  <w:endnote w:type="continuationSeparator" w:id="0">
    <w:p w14:paraId="4154B7D0" w14:textId="77777777" w:rsidR="000E3315" w:rsidRDefault="000E3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5595E" w14:textId="77777777"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14:paraId="03425B8B" w14:textId="77777777" w:rsidR="00BD58E9" w:rsidRDefault="00BD58E9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9019C" w14:textId="77777777" w:rsidR="00BD58E9" w:rsidRPr="00CD60A0" w:rsidRDefault="007E5EEE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0505C8">
      <w:rPr>
        <w:rStyle w:val="PageNumber"/>
        <w:rFonts w:ascii="Angsana New" w:hAnsi="Angsana New"/>
        <w:noProof/>
        <w:sz w:val="30"/>
        <w:szCs w:val="30"/>
      </w:rPr>
      <w:t>17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459FA094" w14:textId="77777777" w:rsidR="00BD58E9" w:rsidRDefault="00BD58E9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5B05A" w14:textId="5C4678D5" w:rsidR="00BD58E9" w:rsidRPr="00792103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</w:t>
    </w:r>
    <w:r w:rsidR="002F4A90">
      <w:rPr>
        <w:rFonts w:ascii="Angsana New" w:hAnsi="Angsana New" w:hint="cs"/>
        <w:sz w:val="30"/>
        <w:szCs w:val="30"/>
        <w:cs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FE81F" w14:textId="77777777"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14:paraId="3C88CD18" w14:textId="77777777" w:rsidR="00BD58E9" w:rsidRDefault="00BD58E9" w:rsidP="003242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E298A" w14:textId="77777777" w:rsidR="00BD58E9" w:rsidRPr="00CD60A0" w:rsidRDefault="007E5EEE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4519C9">
      <w:rPr>
        <w:rStyle w:val="PageNumber"/>
        <w:rFonts w:ascii="Angsana New" w:hAnsi="Angsana New"/>
        <w:noProof/>
        <w:sz w:val="30"/>
        <w:szCs w:val="30"/>
      </w:rPr>
      <w:t>27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3AAC7F54" w14:textId="77777777" w:rsidR="00BD58E9" w:rsidRDefault="00BD58E9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88678" w14:textId="77777777" w:rsidR="00BD58E9" w:rsidRPr="00792103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83FB1" w14:textId="77777777" w:rsidR="001E74D2" w:rsidRDefault="001E74D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12204F0E" w14:textId="77777777" w:rsidR="001E74D2" w:rsidRDefault="001E74D2" w:rsidP="003242F2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29CC2" w14:textId="77777777" w:rsidR="001E74D2" w:rsidRPr="00CD60A0" w:rsidRDefault="001E74D2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78547B8A" w14:textId="77777777" w:rsidR="001E74D2" w:rsidRDefault="001E74D2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3D311" w14:textId="77777777" w:rsidR="001E74D2" w:rsidRPr="00792103" w:rsidRDefault="001E74D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61A35" w14:textId="77777777" w:rsidR="000E3315" w:rsidRDefault="000E3315">
      <w:r>
        <w:separator/>
      </w:r>
    </w:p>
  </w:footnote>
  <w:footnote w:type="continuationSeparator" w:id="0">
    <w:p w14:paraId="1486CD80" w14:textId="77777777" w:rsidR="000E3315" w:rsidRDefault="000E3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30AA5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3FC3662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DBF0A4B" w14:textId="0011FA4F" w:rsidR="00BD58E9" w:rsidRPr="005F70D0" w:rsidRDefault="00BD58E9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="00C973F9">
      <w:rPr>
        <w:rFonts w:ascii="Angsana New" w:hAnsi="Angsana New"/>
        <w:b/>
        <w:bCs/>
        <w:sz w:val="32"/>
        <w:szCs w:val="32"/>
        <w:cs/>
      </w:rPr>
      <w:tab/>
    </w:r>
  </w:p>
  <w:p w14:paraId="34FABE08" w14:textId="77777777"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12590A22" w14:textId="6483B97C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</w:t>
    </w:r>
    <w:r w:rsidR="004277EE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277EE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</w:t>
    </w:r>
    <w:r w:rsidR="00DB16BA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</w:t>
    </w:r>
    <w:r w:rsidR="00DB16BA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7CE669ED" w14:textId="39FAAC1E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B16BA" w:rsidRPr="00DB16BA">
      <w:rPr>
        <w:rFonts w:ascii="Angsana New" w:hAnsi="Angsana New" w:hint="cs"/>
        <w:b/>
        <w:bCs/>
        <w:sz w:val="32"/>
        <w:szCs w:val="32"/>
      </w:rPr>
      <w:t>256</w:t>
    </w:r>
    <w:r w:rsidR="00DB16BA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E7AB66A" w14:textId="4CBC4EEA" w:rsidR="00BD58E9" w:rsidRDefault="00C973F9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14:paraId="34B4CA2A" w14:textId="77777777" w:rsidR="00BD58E9" w:rsidRPr="00E55B2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34681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4B471B1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97A814C" w14:textId="77777777" w:rsidR="00BD58E9" w:rsidRPr="005F70D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BBF0CF5" w14:textId="77777777"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B6116BA" w14:textId="2826F550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</w:t>
    </w:r>
    <w:r w:rsidR="004277EE">
      <w:rPr>
        <w:rFonts w:ascii="Angsana New" w:hAnsi="Angsana New"/>
        <w:b/>
        <w:bCs/>
        <w:sz w:val="32"/>
        <w:szCs w:val="32"/>
      </w:rPr>
      <w:t>0</w:t>
    </w:r>
    <w:r w:rsidR="004277EE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</w:t>
    </w:r>
    <w:r w:rsidR="00DB16BA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</w:t>
    </w:r>
    <w:r w:rsidR="00DB16BA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6B1C400" w14:textId="6A1371A5" w:rsidR="00BD58E9" w:rsidRPr="00D27ADF" w:rsidRDefault="00BD58E9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B16BA" w:rsidRPr="00DB16BA">
      <w:rPr>
        <w:rFonts w:ascii="Angsana New" w:hAnsi="Angsana New" w:hint="cs"/>
        <w:b/>
        <w:bCs/>
        <w:sz w:val="32"/>
        <w:szCs w:val="32"/>
      </w:rPr>
      <w:t>256</w:t>
    </w:r>
    <w:r w:rsidR="00DB16BA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6CB8F32A" w14:textId="77777777" w:rsidR="00BD58E9" w:rsidRDefault="00BD58E9">
    <w:pPr>
      <w:pStyle w:val="Header"/>
      <w:rPr>
        <w:sz w:val="30"/>
        <w:szCs w:val="30"/>
      </w:rPr>
    </w:pPr>
  </w:p>
  <w:p w14:paraId="0E5570D2" w14:textId="77777777" w:rsidR="00BD58E9" w:rsidRPr="00E55B20" w:rsidRDefault="00BD58E9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2FE94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ACD3DA5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EC2C086" w14:textId="77777777"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060CFEF" w14:textId="77777777" w:rsidR="00BD58E9" w:rsidRPr="00D27ADF" w:rsidRDefault="00BD58E9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4D15FC4F" w14:textId="47A988C6" w:rsidR="00BD58E9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6BA">
      <w:rPr>
        <w:rFonts w:ascii="Angsana New" w:hAnsi="Angsana New" w:hint="cs"/>
        <w:b/>
        <w:bCs/>
        <w:sz w:val="32"/>
        <w:szCs w:val="32"/>
      </w:rPr>
      <w:t>3</w:t>
    </w:r>
    <w:r w:rsidR="002A2556">
      <w:rPr>
        <w:rFonts w:ascii="Angsana New" w:hAnsi="Angsana New" w:hint="cs"/>
        <w:b/>
        <w:bCs/>
        <w:sz w:val="32"/>
        <w:szCs w:val="32"/>
        <w:cs/>
      </w:rPr>
      <w:t>0</w:t>
    </w:r>
    <w:r w:rsidR="00DB16BA">
      <w:rPr>
        <w:rFonts w:ascii="Angsana New" w:hAnsi="Angsana New" w:hint="cs"/>
        <w:b/>
        <w:bCs/>
        <w:sz w:val="32"/>
        <w:szCs w:val="32"/>
      </w:rPr>
      <w:t xml:space="preserve"> </w:t>
    </w:r>
    <w:r w:rsidR="002A255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DB16B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B16BA">
      <w:rPr>
        <w:rFonts w:ascii="Angsana New" w:hAnsi="Angsana New" w:hint="cs"/>
        <w:b/>
        <w:bCs/>
        <w:sz w:val="32"/>
        <w:szCs w:val="32"/>
      </w:rPr>
      <w:t xml:space="preserve">2567 </w:t>
    </w:r>
    <w:r w:rsidR="00DB16BA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="00DB16BA">
      <w:rPr>
        <w:rFonts w:ascii="Angsana New" w:hAnsi="Angsana New" w:hint="cs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5F7D3F89" w14:textId="0CE29254" w:rsidR="00BD58E9" w:rsidRPr="00D27ADF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6554">
      <w:rPr>
        <w:rFonts w:ascii="Angsana New" w:hAnsi="Angsana New" w:hint="cs"/>
        <w:b/>
        <w:bCs/>
        <w:sz w:val="32"/>
        <w:szCs w:val="32"/>
      </w:rPr>
      <w:t xml:space="preserve">31 </w:t>
    </w:r>
    <w:r w:rsidR="00666554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6554">
      <w:rPr>
        <w:rFonts w:ascii="Angsana New" w:hAnsi="Angsana New" w:hint="cs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62FB46A1" w14:textId="77777777" w:rsidR="00BD58E9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5CD182DA" w14:textId="77777777" w:rsidR="00BD58E9" w:rsidRPr="00E55B20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4897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5F1A624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27F9263" w14:textId="77777777"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31FBB9A" w14:textId="77777777"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6CE267" w14:textId="07612EB4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DB16BA" w:rsidRPr="00DB16BA">
      <w:rPr>
        <w:rFonts w:ascii="Angsana New" w:hAnsi="Angsana New"/>
        <w:b/>
        <w:bCs/>
        <w:sz w:val="32"/>
        <w:szCs w:val="32"/>
      </w:rPr>
      <w:t>25</w:t>
    </w:r>
    <w:r w:rsidR="00DB16BA" w:rsidRPr="00DB16BA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133672FF" w14:textId="38880EA4"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DB16BA"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B16BA" w:rsidRPr="00DB16BA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AE6517E" w14:textId="77777777" w:rsidR="00BD58E9" w:rsidRPr="00CC5926" w:rsidRDefault="00BD58E9">
    <w:pPr>
      <w:pStyle w:val="Header"/>
      <w:rPr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C21A5" w14:textId="77777777" w:rsidR="001E74D2" w:rsidRDefault="001E74D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65394AD" w14:textId="77777777" w:rsidR="001E74D2" w:rsidRDefault="001E74D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F7B939A" w14:textId="77777777" w:rsidR="001E74D2" w:rsidRPr="005F70D0" w:rsidRDefault="001E74D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  <w:cs/>
      </w:rPr>
      <w:tab/>
    </w:r>
  </w:p>
  <w:p w14:paraId="22DA6439" w14:textId="77777777" w:rsidR="001E74D2" w:rsidRPr="00D27ADF" w:rsidRDefault="001E74D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2F439A0D" w14:textId="77777777" w:rsidR="001E74D2" w:rsidRDefault="001E74D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4F79B92B" w14:textId="77777777" w:rsidR="001E74D2" w:rsidRDefault="001E74D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BC1754D" w14:textId="77777777" w:rsidR="001E74D2" w:rsidRDefault="001E74D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14:paraId="17BDB3D0" w14:textId="77777777" w:rsidR="001E74D2" w:rsidRPr="00E55B20" w:rsidRDefault="001E74D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41B9C" w14:textId="77777777" w:rsidR="001E74D2" w:rsidRDefault="001E74D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B23EF10" w14:textId="77777777" w:rsidR="001E74D2" w:rsidRDefault="001E74D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C9705EB" w14:textId="77777777" w:rsidR="001E74D2" w:rsidRPr="005F70D0" w:rsidRDefault="001E74D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8CAB853" w14:textId="77777777" w:rsidR="001E74D2" w:rsidRPr="00D27ADF" w:rsidRDefault="001E74D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0E2B95" w14:textId="77777777" w:rsidR="001E74D2" w:rsidRDefault="001E74D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6EAACE64" w14:textId="77777777" w:rsidR="001E74D2" w:rsidRPr="00D27ADF" w:rsidRDefault="001E74D2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9BCB54F" w14:textId="77777777" w:rsidR="001E74D2" w:rsidRDefault="001E74D2">
    <w:pPr>
      <w:pStyle w:val="Header"/>
      <w:rPr>
        <w:sz w:val="30"/>
        <w:szCs w:val="30"/>
      </w:rPr>
    </w:pPr>
  </w:p>
  <w:p w14:paraId="47846F97" w14:textId="77777777" w:rsidR="001E74D2" w:rsidRPr="00E55B20" w:rsidRDefault="001E74D2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69F0"/>
    <w:multiLevelType w:val="hybridMultilevel"/>
    <w:tmpl w:val="C9487D2A"/>
    <w:lvl w:ilvl="0" w:tplc="30AA778C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D93886"/>
    <w:multiLevelType w:val="hybridMultilevel"/>
    <w:tmpl w:val="16980ABA"/>
    <w:lvl w:ilvl="0" w:tplc="7ED064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38205D7"/>
    <w:multiLevelType w:val="hybridMultilevel"/>
    <w:tmpl w:val="8BBC3FC6"/>
    <w:lvl w:ilvl="0" w:tplc="6960E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617B18"/>
    <w:multiLevelType w:val="hybridMultilevel"/>
    <w:tmpl w:val="DAF4790C"/>
    <w:lvl w:ilvl="0" w:tplc="50BC8F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 w15:restartNumberingAfterBreak="0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4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0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08331">
    <w:abstractNumId w:val="6"/>
  </w:num>
  <w:num w:numId="2" w16cid:durableId="1961371997">
    <w:abstractNumId w:val="5"/>
  </w:num>
  <w:num w:numId="3" w16cid:durableId="139469580">
    <w:abstractNumId w:val="9"/>
  </w:num>
  <w:num w:numId="4" w16cid:durableId="567039299">
    <w:abstractNumId w:val="7"/>
  </w:num>
  <w:num w:numId="5" w16cid:durableId="554243935">
    <w:abstractNumId w:val="8"/>
  </w:num>
  <w:num w:numId="6" w16cid:durableId="1961066196">
    <w:abstractNumId w:val="3"/>
  </w:num>
  <w:num w:numId="7" w16cid:durableId="1715084924">
    <w:abstractNumId w:val="2"/>
  </w:num>
  <w:num w:numId="8" w16cid:durableId="366561546">
    <w:abstractNumId w:val="0"/>
  </w:num>
  <w:num w:numId="9" w16cid:durableId="1709866853">
    <w:abstractNumId w:val="1"/>
  </w:num>
  <w:num w:numId="10" w16cid:durableId="1945645049">
    <w:abstractNumId w:val="4"/>
  </w:num>
  <w:num w:numId="11" w16cid:durableId="1986665107">
    <w:abstractNumId w:val="31"/>
  </w:num>
  <w:num w:numId="12" w16cid:durableId="1135947642">
    <w:abstractNumId w:val="24"/>
  </w:num>
  <w:num w:numId="13" w16cid:durableId="1003623669">
    <w:abstractNumId w:val="37"/>
  </w:num>
  <w:num w:numId="14" w16cid:durableId="351422405">
    <w:abstractNumId w:val="28"/>
  </w:num>
  <w:num w:numId="15" w16cid:durableId="503085487">
    <w:abstractNumId w:val="33"/>
  </w:num>
  <w:num w:numId="16" w16cid:durableId="264772037">
    <w:abstractNumId w:val="27"/>
  </w:num>
  <w:num w:numId="17" w16cid:durableId="2090929826">
    <w:abstractNumId w:val="34"/>
  </w:num>
  <w:num w:numId="18" w16cid:durableId="1486431974">
    <w:abstractNumId w:val="26"/>
  </w:num>
  <w:num w:numId="19" w16cid:durableId="32387038">
    <w:abstractNumId w:val="36"/>
  </w:num>
  <w:num w:numId="20" w16cid:durableId="1950625493">
    <w:abstractNumId w:val="35"/>
  </w:num>
  <w:num w:numId="21" w16cid:durableId="988243585">
    <w:abstractNumId w:val="30"/>
  </w:num>
  <w:num w:numId="22" w16cid:durableId="1221598826">
    <w:abstractNumId w:val="39"/>
  </w:num>
  <w:num w:numId="23" w16cid:durableId="2101757106">
    <w:abstractNumId w:val="23"/>
  </w:num>
  <w:num w:numId="24" w16cid:durableId="194584851">
    <w:abstractNumId w:val="41"/>
  </w:num>
  <w:num w:numId="25" w16cid:durableId="2126847000">
    <w:abstractNumId w:val="12"/>
  </w:num>
  <w:num w:numId="26" w16cid:durableId="1556624602">
    <w:abstractNumId w:val="22"/>
  </w:num>
  <w:num w:numId="27" w16cid:durableId="653140336">
    <w:abstractNumId w:val="10"/>
  </w:num>
  <w:num w:numId="28" w16cid:durableId="2086107955">
    <w:abstractNumId w:val="11"/>
  </w:num>
  <w:num w:numId="29" w16cid:durableId="557473881">
    <w:abstractNumId w:val="17"/>
  </w:num>
  <w:num w:numId="30" w16cid:durableId="840700991">
    <w:abstractNumId w:val="32"/>
  </w:num>
  <w:num w:numId="31" w16cid:durableId="1287813567">
    <w:abstractNumId w:val="29"/>
  </w:num>
  <w:num w:numId="32" w16cid:durableId="917011445">
    <w:abstractNumId w:val="18"/>
  </w:num>
  <w:num w:numId="33" w16cid:durableId="58554779">
    <w:abstractNumId w:val="38"/>
  </w:num>
  <w:num w:numId="34" w16cid:durableId="950862375">
    <w:abstractNumId w:val="25"/>
  </w:num>
  <w:num w:numId="35" w16cid:durableId="1198667002">
    <w:abstractNumId w:val="21"/>
  </w:num>
  <w:num w:numId="36" w16cid:durableId="610207840">
    <w:abstractNumId w:val="40"/>
  </w:num>
  <w:num w:numId="37" w16cid:durableId="1115095456">
    <w:abstractNumId w:val="13"/>
  </w:num>
  <w:num w:numId="38" w16cid:durableId="1279677697">
    <w:abstractNumId w:val="16"/>
  </w:num>
  <w:num w:numId="39" w16cid:durableId="458190407">
    <w:abstractNumId w:val="15"/>
  </w:num>
  <w:num w:numId="40" w16cid:durableId="1885173430">
    <w:abstractNumId w:val="14"/>
  </w:num>
  <w:num w:numId="41" w16cid:durableId="1720981019">
    <w:abstractNumId w:val="19"/>
  </w:num>
  <w:num w:numId="42" w16cid:durableId="900555569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20"/>
    <w:rsid w:val="00000640"/>
    <w:rsid w:val="000008CA"/>
    <w:rsid w:val="00000BF8"/>
    <w:rsid w:val="00000C5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4F68"/>
    <w:rsid w:val="000058E3"/>
    <w:rsid w:val="00005A29"/>
    <w:rsid w:val="00005D82"/>
    <w:rsid w:val="00005DB8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147"/>
    <w:rsid w:val="000112DA"/>
    <w:rsid w:val="0001131E"/>
    <w:rsid w:val="000116C7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CB1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2E0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998"/>
    <w:rsid w:val="00040C07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10D2"/>
    <w:rsid w:val="00051874"/>
    <w:rsid w:val="00051B67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1BBC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4F3E"/>
    <w:rsid w:val="0006574D"/>
    <w:rsid w:val="00065921"/>
    <w:rsid w:val="00065B86"/>
    <w:rsid w:val="00066227"/>
    <w:rsid w:val="00066359"/>
    <w:rsid w:val="00066DEB"/>
    <w:rsid w:val="00066F7E"/>
    <w:rsid w:val="00067110"/>
    <w:rsid w:val="00067688"/>
    <w:rsid w:val="000678D5"/>
    <w:rsid w:val="00067E38"/>
    <w:rsid w:val="00067FB8"/>
    <w:rsid w:val="00070012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B06"/>
    <w:rsid w:val="00074DA2"/>
    <w:rsid w:val="0007532D"/>
    <w:rsid w:val="0007540D"/>
    <w:rsid w:val="000758C6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5C33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4F16"/>
    <w:rsid w:val="000B5696"/>
    <w:rsid w:val="000B5E1F"/>
    <w:rsid w:val="000B6130"/>
    <w:rsid w:val="000B6261"/>
    <w:rsid w:val="000B6884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229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452"/>
    <w:rsid w:val="000D465B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0455"/>
    <w:rsid w:val="000E0C35"/>
    <w:rsid w:val="000E2129"/>
    <w:rsid w:val="000E2613"/>
    <w:rsid w:val="000E2A88"/>
    <w:rsid w:val="000E2BFD"/>
    <w:rsid w:val="000E2C24"/>
    <w:rsid w:val="000E2CF8"/>
    <w:rsid w:val="000E3315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15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2F8B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2CE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17D96"/>
    <w:rsid w:val="001201A7"/>
    <w:rsid w:val="00121506"/>
    <w:rsid w:val="0012183F"/>
    <w:rsid w:val="001218FE"/>
    <w:rsid w:val="00122009"/>
    <w:rsid w:val="00122220"/>
    <w:rsid w:val="00122411"/>
    <w:rsid w:val="00122461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C1A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9BB"/>
    <w:rsid w:val="00134B0D"/>
    <w:rsid w:val="00134DEB"/>
    <w:rsid w:val="00134ED7"/>
    <w:rsid w:val="00135138"/>
    <w:rsid w:val="001352CC"/>
    <w:rsid w:val="00135740"/>
    <w:rsid w:val="00135A32"/>
    <w:rsid w:val="001360BB"/>
    <w:rsid w:val="001364B0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3ED"/>
    <w:rsid w:val="001468CC"/>
    <w:rsid w:val="00146A64"/>
    <w:rsid w:val="00146D9D"/>
    <w:rsid w:val="001471E3"/>
    <w:rsid w:val="00147334"/>
    <w:rsid w:val="0014749A"/>
    <w:rsid w:val="00147569"/>
    <w:rsid w:val="00147E54"/>
    <w:rsid w:val="00147F37"/>
    <w:rsid w:val="0015041C"/>
    <w:rsid w:val="00151210"/>
    <w:rsid w:val="00151549"/>
    <w:rsid w:val="0015214B"/>
    <w:rsid w:val="0015298A"/>
    <w:rsid w:val="0015314C"/>
    <w:rsid w:val="001536ED"/>
    <w:rsid w:val="001539DD"/>
    <w:rsid w:val="00153AD7"/>
    <w:rsid w:val="001542C3"/>
    <w:rsid w:val="001545CA"/>
    <w:rsid w:val="00155310"/>
    <w:rsid w:val="00155404"/>
    <w:rsid w:val="00155810"/>
    <w:rsid w:val="0015599E"/>
    <w:rsid w:val="00155CB3"/>
    <w:rsid w:val="00155D8E"/>
    <w:rsid w:val="00155EBB"/>
    <w:rsid w:val="00156782"/>
    <w:rsid w:val="00157581"/>
    <w:rsid w:val="0015765D"/>
    <w:rsid w:val="0015799C"/>
    <w:rsid w:val="00157D58"/>
    <w:rsid w:val="00157FE9"/>
    <w:rsid w:val="001605B1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67B68"/>
    <w:rsid w:val="001702C4"/>
    <w:rsid w:val="0017036C"/>
    <w:rsid w:val="00170462"/>
    <w:rsid w:val="00170901"/>
    <w:rsid w:val="00170CFB"/>
    <w:rsid w:val="0017129E"/>
    <w:rsid w:val="0017140D"/>
    <w:rsid w:val="00171730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3CD"/>
    <w:rsid w:val="0018644F"/>
    <w:rsid w:val="001865F1"/>
    <w:rsid w:val="001866EB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0B2"/>
    <w:rsid w:val="00192526"/>
    <w:rsid w:val="00192C4F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804"/>
    <w:rsid w:val="001979F2"/>
    <w:rsid w:val="00197C3F"/>
    <w:rsid w:val="00197F1A"/>
    <w:rsid w:val="001A0740"/>
    <w:rsid w:val="001A0CA4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0AA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79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24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2A52"/>
    <w:rsid w:val="001D346B"/>
    <w:rsid w:val="001D36B5"/>
    <w:rsid w:val="001D45E8"/>
    <w:rsid w:val="001D54C3"/>
    <w:rsid w:val="001D62F4"/>
    <w:rsid w:val="001D67EB"/>
    <w:rsid w:val="001D6B19"/>
    <w:rsid w:val="001D6EEA"/>
    <w:rsid w:val="001D75CC"/>
    <w:rsid w:val="001D7899"/>
    <w:rsid w:val="001E07F9"/>
    <w:rsid w:val="001E083C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4D2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CE7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1133"/>
    <w:rsid w:val="00201358"/>
    <w:rsid w:val="002017DF"/>
    <w:rsid w:val="0020199E"/>
    <w:rsid w:val="00201AC9"/>
    <w:rsid w:val="00201FA0"/>
    <w:rsid w:val="00202101"/>
    <w:rsid w:val="00202138"/>
    <w:rsid w:val="002024F0"/>
    <w:rsid w:val="00202A96"/>
    <w:rsid w:val="00202D2D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603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08A1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1A8"/>
    <w:rsid w:val="002302FE"/>
    <w:rsid w:val="002310DA"/>
    <w:rsid w:val="00231E67"/>
    <w:rsid w:val="0023246D"/>
    <w:rsid w:val="00232E73"/>
    <w:rsid w:val="00233476"/>
    <w:rsid w:val="0023380A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130A"/>
    <w:rsid w:val="0024132C"/>
    <w:rsid w:val="002416C7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4E35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0620"/>
    <w:rsid w:val="002518DD"/>
    <w:rsid w:val="00251901"/>
    <w:rsid w:val="002523D4"/>
    <w:rsid w:val="00252826"/>
    <w:rsid w:val="002529C2"/>
    <w:rsid w:val="00252BB5"/>
    <w:rsid w:val="00252C7A"/>
    <w:rsid w:val="0025311F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6D14"/>
    <w:rsid w:val="002671F2"/>
    <w:rsid w:val="002673BA"/>
    <w:rsid w:val="002674CF"/>
    <w:rsid w:val="002675FD"/>
    <w:rsid w:val="00267760"/>
    <w:rsid w:val="002679DE"/>
    <w:rsid w:val="00267E95"/>
    <w:rsid w:val="00270401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9D9"/>
    <w:rsid w:val="00285B1A"/>
    <w:rsid w:val="00285DC7"/>
    <w:rsid w:val="0028611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452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518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3D"/>
    <w:rsid w:val="00297AD0"/>
    <w:rsid w:val="00297F16"/>
    <w:rsid w:val="002A0659"/>
    <w:rsid w:val="002A0835"/>
    <w:rsid w:val="002A150A"/>
    <w:rsid w:val="002A177A"/>
    <w:rsid w:val="002A21ED"/>
    <w:rsid w:val="002A2556"/>
    <w:rsid w:val="002A26E0"/>
    <w:rsid w:val="002A278E"/>
    <w:rsid w:val="002A2A32"/>
    <w:rsid w:val="002A2DAE"/>
    <w:rsid w:val="002A333E"/>
    <w:rsid w:val="002A38E0"/>
    <w:rsid w:val="002A3A5F"/>
    <w:rsid w:val="002A3B70"/>
    <w:rsid w:val="002A462D"/>
    <w:rsid w:val="002A46AA"/>
    <w:rsid w:val="002A48DA"/>
    <w:rsid w:val="002A51DA"/>
    <w:rsid w:val="002A57A3"/>
    <w:rsid w:val="002A61B2"/>
    <w:rsid w:val="002A64F9"/>
    <w:rsid w:val="002A67A1"/>
    <w:rsid w:val="002A6DD1"/>
    <w:rsid w:val="002A6E56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422"/>
    <w:rsid w:val="002B75EC"/>
    <w:rsid w:val="002B7EFE"/>
    <w:rsid w:val="002B7FC7"/>
    <w:rsid w:val="002C039B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C"/>
    <w:rsid w:val="002C514F"/>
    <w:rsid w:val="002C530A"/>
    <w:rsid w:val="002C5648"/>
    <w:rsid w:val="002C62F9"/>
    <w:rsid w:val="002C642F"/>
    <w:rsid w:val="002C6470"/>
    <w:rsid w:val="002C65BE"/>
    <w:rsid w:val="002C6846"/>
    <w:rsid w:val="002C6850"/>
    <w:rsid w:val="002C6C54"/>
    <w:rsid w:val="002C6EBA"/>
    <w:rsid w:val="002C6F4B"/>
    <w:rsid w:val="002C7C0D"/>
    <w:rsid w:val="002D0318"/>
    <w:rsid w:val="002D0391"/>
    <w:rsid w:val="002D053F"/>
    <w:rsid w:val="002D0ACC"/>
    <w:rsid w:val="002D1207"/>
    <w:rsid w:val="002D16CC"/>
    <w:rsid w:val="002D1A04"/>
    <w:rsid w:val="002D1F68"/>
    <w:rsid w:val="002D2B5D"/>
    <w:rsid w:val="002D34AB"/>
    <w:rsid w:val="002D3709"/>
    <w:rsid w:val="002D397D"/>
    <w:rsid w:val="002D3C58"/>
    <w:rsid w:val="002D44B5"/>
    <w:rsid w:val="002D44DD"/>
    <w:rsid w:val="002D468D"/>
    <w:rsid w:val="002D4726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2A9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4805"/>
    <w:rsid w:val="002E5164"/>
    <w:rsid w:val="002E5688"/>
    <w:rsid w:val="002E56A1"/>
    <w:rsid w:val="002E5B19"/>
    <w:rsid w:val="002E61DB"/>
    <w:rsid w:val="002E6375"/>
    <w:rsid w:val="002E63FE"/>
    <w:rsid w:val="002E665C"/>
    <w:rsid w:val="002E6DC3"/>
    <w:rsid w:val="002E6DF0"/>
    <w:rsid w:val="002E6EBF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2EC7"/>
    <w:rsid w:val="002F3164"/>
    <w:rsid w:val="002F34FB"/>
    <w:rsid w:val="002F37B8"/>
    <w:rsid w:val="002F394C"/>
    <w:rsid w:val="002F4A90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07C6E"/>
    <w:rsid w:val="0031025B"/>
    <w:rsid w:val="003102C6"/>
    <w:rsid w:val="003102F0"/>
    <w:rsid w:val="003106A9"/>
    <w:rsid w:val="00310BE1"/>
    <w:rsid w:val="00310C87"/>
    <w:rsid w:val="0031160A"/>
    <w:rsid w:val="0031178A"/>
    <w:rsid w:val="00311E5F"/>
    <w:rsid w:val="00312312"/>
    <w:rsid w:val="0031279C"/>
    <w:rsid w:val="003134C7"/>
    <w:rsid w:val="003137B3"/>
    <w:rsid w:val="003138CF"/>
    <w:rsid w:val="00313C18"/>
    <w:rsid w:val="00315582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AED"/>
    <w:rsid w:val="00320DD9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4901"/>
    <w:rsid w:val="0032508A"/>
    <w:rsid w:val="00325177"/>
    <w:rsid w:val="003252B0"/>
    <w:rsid w:val="003256F8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3A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766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4E0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B1C"/>
    <w:rsid w:val="00376D2F"/>
    <w:rsid w:val="00377229"/>
    <w:rsid w:val="00377EED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21A"/>
    <w:rsid w:val="003A04D5"/>
    <w:rsid w:val="003A08F5"/>
    <w:rsid w:val="003A0988"/>
    <w:rsid w:val="003A0B62"/>
    <w:rsid w:val="003A0E8C"/>
    <w:rsid w:val="003A0FC2"/>
    <w:rsid w:val="003A1557"/>
    <w:rsid w:val="003A15EC"/>
    <w:rsid w:val="003A1822"/>
    <w:rsid w:val="003A1A42"/>
    <w:rsid w:val="003A1D10"/>
    <w:rsid w:val="003A31FD"/>
    <w:rsid w:val="003A3666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A7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5FF8"/>
    <w:rsid w:val="003B6136"/>
    <w:rsid w:val="003B619A"/>
    <w:rsid w:val="003B65E4"/>
    <w:rsid w:val="003B6A33"/>
    <w:rsid w:val="003B6E2E"/>
    <w:rsid w:val="003B6EB2"/>
    <w:rsid w:val="003B6FC0"/>
    <w:rsid w:val="003B74B2"/>
    <w:rsid w:val="003B7FDC"/>
    <w:rsid w:val="003C0F96"/>
    <w:rsid w:val="003C1694"/>
    <w:rsid w:val="003C2375"/>
    <w:rsid w:val="003C244D"/>
    <w:rsid w:val="003C299E"/>
    <w:rsid w:val="003C2A02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230"/>
    <w:rsid w:val="003D237D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B3A"/>
    <w:rsid w:val="003D6C0B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25F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85F"/>
    <w:rsid w:val="003F4E22"/>
    <w:rsid w:val="003F5919"/>
    <w:rsid w:val="003F5D56"/>
    <w:rsid w:val="003F5EA8"/>
    <w:rsid w:val="003F604B"/>
    <w:rsid w:val="003F63EA"/>
    <w:rsid w:val="003F66AC"/>
    <w:rsid w:val="003F6AE5"/>
    <w:rsid w:val="003F6D5A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2641"/>
    <w:rsid w:val="00412962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7EE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37FDF"/>
    <w:rsid w:val="004404AC"/>
    <w:rsid w:val="004416F2"/>
    <w:rsid w:val="00441C3B"/>
    <w:rsid w:val="00441D61"/>
    <w:rsid w:val="004423E9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2F6B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14D"/>
    <w:rsid w:val="00461207"/>
    <w:rsid w:val="00461446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51"/>
    <w:rsid w:val="00471790"/>
    <w:rsid w:val="00471A60"/>
    <w:rsid w:val="00471D27"/>
    <w:rsid w:val="00471D8C"/>
    <w:rsid w:val="004720A2"/>
    <w:rsid w:val="004720E9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1B"/>
    <w:rsid w:val="00475266"/>
    <w:rsid w:val="0047555E"/>
    <w:rsid w:val="004756C2"/>
    <w:rsid w:val="00475B4B"/>
    <w:rsid w:val="00475F36"/>
    <w:rsid w:val="0047616D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C8F"/>
    <w:rsid w:val="00487F84"/>
    <w:rsid w:val="0049059D"/>
    <w:rsid w:val="0049175D"/>
    <w:rsid w:val="00491765"/>
    <w:rsid w:val="004917DB"/>
    <w:rsid w:val="00491B12"/>
    <w:rsid w:val="00491C42"/>
    <w:rsid w:val="0049247E"/>
    <w:rsid w:val="004924BA"/>
    <w:rsid w:val="0049257A"/>
    <w:rsid w:val="0049271E"/>
    <w:rsid w:val="00492761"/>
    <w:rsid w:val="004930C6"/>
    <w:rsid w:val="004937FE"/>
    <w:rsid w:val="004940A2"/>
    <w:rsid w:val="00494319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AA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B26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AA7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D0F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4FC"/>
    <w:rsid w:val="004D45B1"/>
    <w:rsid w:val="004D4913"/>
    <w:rsid w:val="004D493D"/>
    <w:rsid w:val="004D5607"/>
    <w:rsid w:val="004D5821"/>
    <w:rsid w:val="004D5B44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1E94"/>
    <w:rsid w:val="004E233A"/>
    <w:rsid w:val="004E239A"/>
    <w:rsid w:val="004E24C4"/>
    <w:rsid w:val="004E34F9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0DC"/>
    <w:rsid w:val="004E6804"/>
    <w:rsid w:val="004E68A9"/>
    <w:rsid w:val="004E6F1D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6E"/>
    <w:rsid w:val="004F4C12"/>
    <w:rsid w:val="004F50BB"/>
    <w:rsid w:val="004F51AF"/>
    <w:rsid w:val="004F522F"/>
    <w:rsid w:val="004F5642"/>
    <w:rsid w:val="004F5771"/>
    <w:rsid w:val="004F5BD9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0B7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57C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6FB4"/>
    <w:rsid w:val="0052737B"/>
    <w:rsid w:val="00527580"/>
    <w:rsid w:val="0052777E"/>
    <w:rsid w:val="00527C32"/>
    <w:rsid w:val="00527C60"/>
    <w:rsid w:val="00527D4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5F81"/>
    <w:rsid w:val="0053601D"/>
    <w:rsid w:val="00536593"/>
    <w:rsid w:val="00536656"/>
    <w:rsid w:val="00536B51"/>
    <w:rsid w:val="00536D4C"/>
    <w:rsid w:val="00536F9B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5627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2D6B"/>
    <w:rsid w:val="00553407"/>
    <w:rsid w:val="00553BBD"/>
    <w:rsid w:val="005549DC"/>
    <w:rsid w:val="00554D89"/>
    <w:rsid w:val="0055531D"/>
    <w:rsid w:val="00555326"/>
    <w:rsid w:val="005557F5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AEA"/>
    <w:rsid w:val="00562B66"/>
    <w:rsid w:val="00562B9B"/>
    <w:rsid w:val="00562EBC"/>
    <w:rsid w:val="00563159"/>
    <w:rsid w:val="005636B5"/>
    <w:rsid w:val="00563851"/>
    <w:rsid w:val="005641C4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79B"/>
    <w:rsid w:val="005738F9"/>
    <w:rsid w:val="00573B3B"/>
    <w:rsid w:val="005744F6"/>
    <w:rsid w:val="00574594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1F23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A2C"/>
    <w:rsid w:val="00587A5A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2F56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2F79"/>
    <w:rsid w:val="005B34C0"/>
    <w:rsid w:val="005B37B1"/>
    <w:rsid w:val="005B3A1C"/>
    <w:rsid w:val="005B4650"/>
    <w:rsid w:val="005B48B2"/>
    <w:rsid w:val="005B4FA5"/>
    <w:rsid w:val="005B5199"/>
    <w:rsid w:val="005B5A8C"/>
    <w:rsid w:val="005B5FFD"/>
    <w:rsid w:val="005B6383"/>
    <w:rsid w:val="005B6561"/>
    <w:rsid w:val="005B7356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1A0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80C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131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0AE"/>
    <w:rsid w:val="005E13C3"/>
    <w:rsid w:val="005E1675"/>
    <w:rsid w:val="005E1F01"/>
    <w:rsid w:val="005E21ED"/>
    <w:rsid w:val="005E23FF"/>
    <w:rsid w:val="005E27BB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003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EAC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3C4"/>
    <w:rsid w:val="005F749E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4AE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1C7A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2AE"/>
    <w:rsid w:val="006246B3"/>
    <w:rsid w:val="00624735"/>
    <w:rsid w:val="006251F5"/>
    <w:rsid w:val="00625648"/>
    <w:rsid w:val="006257FA"/>
    <w:rsid w:val="00625D3C"/>
    <w:rsid w:val="00626057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29D"/>
    <w:rsid w:val="006313F4"/>
    <w:rsid w:val="00631ACE"/>
    <w:rsid w:val="00631E7A"/>
    <w:rsid w:val="00632493"/>
    <w:rsid w:val="0063322B"/>
    <w:rsid w:val="006334B8"/>
    <w:rsid w:val="00633E34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E71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554"/>
    <w:rsid w:val="00666CE7"/>
    <w:rsid w:val="00666DAB"/>
    <w:rsid w:val="00666EC1"/>
    <w:rsid w:val="00667491"/>
    <w:rsid w:val="00667D01"/>
    <w:rsid w:val="00670362"/>
    <w:rsid w:val="00670399"/>
    <w:rsid w:val="006710F4"/>
    <w:rsid w:val="00671101"/>
    <w:rsid w:val="0067132A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549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9AA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1D8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1A02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6EFB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86E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08A"/>
    <w:rsid w:val="006D5FA2"/>
    <w:rsid w:val="006D6B5E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4DA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11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5AC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A9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7F4"/>
    <w:rsid w:val="00726918"/>
    <w:rsid w:val="0072743F"/>
    <w:rsid w:val="00727AEC"/>
    <w:rsid w:val="00727D0B"/>
    <w:rsid w:val="00730027"/>
    <w:rsid w:val="0073044B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460"/>
    <w:rsid w:val="00737A68"/>
    <w:rsid w:val="0074026C"/>
    <w:rsid w:val="00740B04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4B03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BB3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58C"/>
    <w:rsid w:val="00755866"/>
    <w:rsid w:val="00755A16"/>
    <w:rsid w:val="00755C5C"/>
    <w:rsid w:val="00755D43"/>
    <w:rsid w:val="00756339"/>
    <w:rsid w:val="0075636F"/>
    <w:rsid w:val="0075710D"/>
    <w:rsid w:val="00757640"/>
    <w:rsid w:val="007576FD"/>
    <w:rsid w:val="00757947"/>
    <w:rsid w:val="00760A9B"/>
    <w:rsid w:val="00761090"/>
    <w:rsid w:val="007610B6"/>
    <w:rsid w:val="0076152A"/>
    <w:rsid w:val="0076164A"/>
    <w:rsid w:val="00761955"/>
    <w:rsid w:val="00761B03"/>
    <w:rsid w:val="00761E09"/>
    <w:rsid w:val="00761F12"/>
    <w:rsid w:val="00762034"/>
    <w:rsid w:val="0076239A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0FDB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2FEC"/>
    <w:rsid w:val="00773183"/>
    <w:rsid w:val="007732FE"/>
    <w:rsid w:val="007739E6"/>
    <w:rsid w:val="00773A97"/>
    <w:rsid w:val="00774A0C"/>
    <w:rsid w:val="0077544D"/>
    <w:rsid w:val="00775D54"/>
    <w:rsid w:val="00776045"/>
    <w:rsid w:val="00776279"/>
    <w:rsid w:val="007763A2"/>
    <w:rsid w:val="00776515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5F"/>
    <w:rsid w:val="00786DB8"/>
    <w:rsid w:val="00786E32"/>
    <w:rsid w:val="007871E2"/>
    <w:rsid w:val="00787E44"/>
    <w:rsid w:val="00790130"/>
    <w:rsid w:val="00790783"/>
    <w:rsid w:val="00790D37"/>
    <w:rsid w:val="00791055"/>
    <w:rsid w:val="00791AA9"/>
    <w:rsid w:val="00791E8F"/>
    <w:rsid w:val="00792034"/>
    <w:rsid w:val="00792103"/>
    <w:rsid w:val="00792D4C"/>
    <w:rsid w:val="00792D52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4C8"/>
    <w:rsid w:val="007A66AF"/>
    <w:rsid w:val="007A673B"/>
    <w:rsid w:val="007A7273"/>
    <w:rsid w:val="007A7281"/>
    <w:rsid w:val="007A72B6"/>
    <w:rsid w:val="007A7D60"/>
    <w:rsid w:val="007A7DFD"/>
    <w:rsid w:val="007B0164"/>
    <w:rsid w:val="007B0412"/>
    <w:rsid w:val="007B0429"/>
    <w:rsid w:val="007B063E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10A"/>
    <w:rsid w:val="007C1453"/>
    <w:rsid w:val="007C1516"/>
    <w:rsid w:val="007C2625"/>
    <w:rsid w:val="007C28C1"/>
    <w:rsid w:val="007C2FE8"/>
    <w:rsid w:val="007C306D"/>
    <w:rsid w:val="007C32AE"/>
    <w:rsid w:val="007C35BB"/>
    <w:rsid w:val="007C3B33"/>
    <w:rsid w:val="007C3C7E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A7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53B"/>
    <w:rsid w:val="007E17DA"/>
    <w:rsid w:val="007E1B5B"/>
    <w:rsid w:val="007E1C97"/>
    <w:rsid w:val="007E2136"/>
    <w:rsid w:val="007E2449"/>
    <w:rsid w:val="007E2485"/>
    <w:rsid w:val="007E24BB"/>
    <w:rsid w:val="007E2602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3F94"/>
    <w:rsid w:val="007F4333"/>
    <w:rsid w:val="007F471C"/>
    <w:rsid w:val="007F48AE"/>
    <w:rsid w:val="007F5324"/>
    <w:rsid w:val="007F538B"/>
    <w:rsid w:val="007F5425"/>
    <w:rsid w:val="007F5921"/>
    <w:rsid w:val="007F59B9"/>
    <w:rsid w:val="007F5B83"/>
    <w:rsid w:val="007F67E5"/>
    <w:rsid w:val="007F7274"/>
    <w:rsid w:val="007F7482"/>
    <w:rsid w:val="007F74E5"/>
    <w:rsid w:val="007F7D23"/>
    <w:rsid w:val="008001B0"/>
    <w:rsid w:val="00800757"/>
    <w:rsid w:val="0080089A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5F5"/>
    <w:rsid w:val="008028F0"/>
    <w:rsid w:val="00802B2B"/>
    <w:rsid w:val="0080310D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906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40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6FDA"/>
    <w:rsid w:val="0083735D"/>
    <w:rsid w:val="00837434"/>
    <w:rsid w:val="0083746B"/>
    <w:rsid w:val="0083758B"/>
    <w:rsid w:val="00837695"/>
    <w:rsid w:val="008377C7"/>
    <w:rsid w:val="00837B3B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2CFE"/>
    <w:rsid w:val="00843531"/>
    <w:rsid w:val="00843694"/>
    <w:rsid w:val="0084396E"/>
    <w:rsid w:val="00844420"/>
    <w:rsid w:val="00844A4A"/>
    <w:rsid w:val="008451BC"/>
    <w:rsid w:val="00845718"/>
    <w:rsid w:val="00845DA1"/>
    <w:rsid w:val="00846555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57C27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67CFA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A4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2A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3D8D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789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BDC"/>
    <w:rsid w:val="008A0C11"/>
    <w:rsid w:val="008A0DB3"/>
    <w:rsid w:val="008A0F78"/>
    <w:rsid w:val="008A1062"/>
    <w:rsid w:val="008A10B1"/>
    <w:rsid w:val="008A1295"/>
    <w:rsid w:val="008A1426"/>
    <w:rsid w:val="008A1460"/>
    <w:rsid w:val="008A1614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2E0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8BA"/>
    <w:rsid w:val="008B7984"/>
    <w:rsid w:val="008C02B5"/>
    <w:rsid w:val="008C07A2"/>
    <w:rsid w:val="008C08EE"/>
    <w:rsid w:val="008C0F48"/>
    <w:rsid w:val="008C1326"/>
    <w:rsid w:val="008C14E1"/>
    <w:rsid w:val="008C16C7"/>
    <w:rsid w:val="008C1C9D"/>
    <w:rsid w:val="008C1DC7"/>
    <w:rsid w:val="008C1E14"/>
    <w:rsid w:val="008C2215"/>
    <w:rsid w:val="008C2277"/>
    <w:rsid w:val="008C31DF"/>
    <w:rsid w:val="008C339E"/>
    <w:rsid w:val="008C373A"/>
    <w:rsid w:val="008C41D1"/>
    <w:rsid w:val="008C42C5"/>
    <w:rsid w:val="008C437F"/>
    <w:rsid w:val="008C4E66"/>
    <w:rsid w:val="008C596F"/>
    <w:rsid w:val="008C59C6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3FE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955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60"/>
    <w:rsid w:val="008E4BD1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D6A"/>
    <w:rsid w:val="008F418C"/>
    <w:rsid w:val="008F44C1"/>
    <w:rsid w:val="008F45CA"/>
    <w:rsid w:val="008F4AB8"/>
    <w:rsid w:val="008F53C1"/>
    <w:rsid w:val="008F5541"/>
    <w:rsid w:val="008F5D6C"/>
    <w:rsid w:val="008F6152"/>
    <w:rsid w:val="008F687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4F8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07E27"/>
    <w:rsid w:val="00907EA8"/>
    <w:rsid w:val="0091014A"/>
    <w:rsid w:val="00910764"/>
    <w:rsid w:val="00911818"/>
    <w:rsid w:val="00911A7D"/>
    <w:rsid w:val="00911AE2"/>
    <w:rsid w:val="00911FF8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3EA"/>
    <w:rsid w:val="00916B39"/>
    <w:rsid w:val="0091719F"/>
    <w:rsid w:val="009175A7"/>
    <w:rsid w:val="00917623"/>
    <w:rsid w:val="00917EE3"/>
    <w:rsid w:val="00920304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2D7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315"/>
    <w:rsid w:val="00945535"/>
    <w:rsid w:val="009456E9"/>
    <w:rsid w:val="009458B5"/>
    <w:rsid w:val="00946EFB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479"/>
    <w:rsid w:val="00954FB7"/>
    <w:rsid w:val="00955120"/>
    <w:rsid w:val="009551AF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4E62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2F40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87AE1"/>
    <w:rsid w:val="00990157"/>
    <w:rsid w:val="00990522"/>
    <w:rsid w:val="009908F6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DA2"/>
    <w:rsid w:val="00997FB1"/>
    <w:rsid w:val="009A0062"/>
    <w:rsid w:val="009A0424"/>
    <w:rsid w:val="009A0532"/>
    <w:rsid w:val="009A0595"/>
    <w:rsid w:val="009A0AB8"/>
    <w:rsid w:val="009A0DAB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845"/>
    <w:rsid w:val="009A4D2D"/>
    <w:rsid w:val="009A4DD2"/>
    <w:rsid w:val="009A4E3A"/>
    <w:rsid w:val="009A5430"/>
    <w:rsid w:val="009A60C8"/>
    <w:rsid w:val="009A62B7"/>
    <w:rsid w:val="009A6517"/>
    <w:rsid w:val="009A7FE7"/>
    <w:rsid w:val="009B0D9B"/>
    <w:rsid w:val="009B11E9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2F41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6A6"/>
    <w:rsid w:val="009B77A5"/>
    <w:rsid w:val="009C03E3"/>
    <w:rsid w:val="009C061C"/>
    <w:rsid w:val="009C0940"/>
    <w:rsid w:val="009C15D8"/>
    <w:rsid w:val="009C1A0F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AA8"/>
    <w:rsid w:val="009C2B5A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6EE8"/>
    <w:rsid w:val="009C76D9"/>
    <w:rsid w:val="009C7897"/>
    <w:rsid w:val="009C78B4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5D91"/>
    <w:rsid w:val="009D65F5"/>
    <w:rsid w:val="009D6AF4"/>
    <w:rsid w:val="009D6F4E"/>
    <w:rsid w:val="009D7A4C"/>
    <w:rsid w:val="009D7E77"/>
    <w:rsid w:val="009E038A"/>
    <w:rsid w:val="009E0941"/>
    <w:rsid w:val="009E0C4C"/>
    <w:rsid w:val="009E0C5D"/>
    <w:rsid w:val="009E0CCE"/>
    <w:rsid w:val="009E11C8"/>
    <w:rsid w:val="009E120E"/>
    <w:rsid w:val="009E1438"/>
    <w:rsid w:val="009E1A17"/>
    <w:rsid w:val="009E1E65"/>
    <w:rsid w:val="009E23F1"/>
    <w:rsid w:val="009E26F9"/>
    <w:rsid w:val="009E2995"/>
    <w:rsid w:val="009E2B2D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99A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99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6F0"/>
    <w:rsid w:val="00A12775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2779"/>
    <w:rsid w:val="00A22887"/>
    <w:rsid w:val="00A239C9"/>
    <w:rsid w:val="00A23CAA"/>
    <w:rsid w:val="00A23D34"/>
    <w:rsid w:val="00A24D44"/>
    <w:rsid w:val="00A24E31"/>
    <w:rsid w:val="00A24F8B"/>
    <w:rsid w:val="00A25103"/>
    <w:rsid w:val="00A25199"/>
    <w:rsid w:val="00A25266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6FA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6F22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B50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666"/>
    <w:rsid w:val="00A469F6"/>
    <w:rsid w:val="00A46C65"/>
    <w:rsid w:val="00A46CEE"/>
    <w:rsid w:val="00A46E98"/>
    <w:rsid w:val="00A4710A"/>
    <w:rsid w:val="00A478B3"/>
    <w:rsid w:val="00A50246"/>
    <w:rsid w:val="00A50A23"/>
    <w:rsid w:val="00A50B67"/>
    <w:rsid w:val="00A50CEB"/>
    <w:rsid w:val="00A50FA7"/>
    <w:rsid w:val="00A51698"/>
    <w:rsid w:val="00A51699"/>
    <w:rsid w:val="00A51C8A"/>
    <w:rsid w:val="00A51FEC"/>
    <w:rsid w:val="00A526F5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25B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56A"/>
    <w:rsid w:val="00A63C6A"/>
    <w:rsid w:val="00A646B7"/>
    <w:rsid w:val="00A64827"/>
    <w:rsid w:val="00A6487D"/>
    <w:rsid w:val="00A654D8"/>
    <w:rsid w:val="00A65611"/>
    <w:rsid w:val="00A65A97"/>
    <w:rsid w:val="00A66C56"/>
    <w:rsid w:val="00A66E2B"/>
    <w:rsid w:val="00A6719A"/>
    <w:rsid w:val="00A67645"/>
    <w:rsid w:val="00A6764B"/>
    <w:rsid w:val="00A67685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5AD"/>
    <w:rsid w:val="00A726C0"/>
    <w:rsid w:val="00A7277E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230"/>
    <w:rsid w:val="00A8551D"/>
    <w:rsid w:val="00A86142"/>
    <w:rsid w:val="00A861F6"/>
    <w:rsid w:val="00A86269"/>
    <w:rsid w:val="00A862F0"/>
    <w:rsid w:val="00A8640B"/>
    <w:rsid w:val="00A86815"/>
    <w:rsid w:val="00A869BF"/>
    <w:rsid w:val="00A872D7"/>
    <w:rsid w:val="00A873A7"/>
    <w:rsid w:val="00A876D6"/>
    <w:rsid w:val="00A87A21"/>
    <w:rsid w:val="00A87EB5"/>
    <w:rsid w:val="00A90330"/>
    <w:rsid w:val="00A908AA"/>
    <w:rsid w:val="00A90BB1"/>
    <w:rsid w:val="00A9122C"/>
    <w:rsid w:val="00A912B8"/>
    <w:rsid w:val="00A9154B"/>
    <w:rsid w:val="00A9194D"/>
    <w:rsid w:val="00A91C9F"/>
    <w:rsid w:val="00A9201B"/>
    <w:rsid w:val="00A92560"/>
    <w:rsid w:val="00A92883"/>
    <w:rsid w:val="00A92FC6"/>
    <w:rsid w:val="00A932A3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EFA"/>
    <w:rsid w:val="00AA0260"/>
    <w:rsid w:val="00AA0A4C"/>
    <w:rsid w:val="00AA0CBC"/>
    <w:rsid w:val="00AA145B"/>
    <w:rsid w:val="00AA14D4"/>
    <w:rsid w:val="00AA156B"/>
    <w:rsid w:val="00AA164E"/>
    <w:rsid w:val="00AA1C35"/>
    <w:rsid w:val="00AA2172"/>
    <w:rsid w:val="00AA23AB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611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D07"/>
    <w:rsid w:val="00AB4F88"/>
    <w:rsid w:val="00AB4F8F"/>
    <w:rsid w:val="00AB52BB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2D6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8FD"/>
    <w:rsid w:val="00AD4E1C"/>
    <w:rsid w:val="00AD4F44"/>
    <w:rsid w:val="00AD5316"/>
    <w:rsid w:val="00AD5369"/>
    <w:rsid w:val="00AD5A7F"/>
    <w:rsid w:val="00AD5D0D"/>
    <w:rsid w:val="00AD5F6C"/>
    <w:rsid w:val="00AD6346"/>
    <w:rsid w:val="00AD67A4"/>
    <w:rsid w:val="00AD6E46"/>
    <w:rsid w:val="00AD733E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3F12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6E0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3A3"/>
    <w:rsid w:val="00B023CE"/>
    <w:rsid w:val="00B02581"/>
    <w:rsid w:val="00B02972"/>
    <w:rsid w:val="00B02F90"/>
    <w:rsid w:val="00B03010"/>
    <w:rsid w:val="00B03025"/>
    <w:rsid w:val="00B03744"/>
    <w:rsid w:val="00B03A81"/>
    <w:rsid w:val="00B03BA6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17527"/>
    <w:rsid w:val="00B177D8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1DEE"/>
    <w:rsid w:val="00B22CCB"/>
    <w:rsid w:val="00B235C1"/>
    <w:rsid w:val="00B23666"/>
    <w:rsid w:val="00B23D89"/>
    <w:rsid w:val="00B2469F"/>
    <w:rsid w:val="00B249DD"/>
    <w:rsid w:val="00B24BEA"/>
    <w:rsid w:val="00B25219"/>
    <w:rsid w:val="00B2557A"/>
    <w:rsid w:val="00B25765"/>
    <w:rsid w:val="00B26230"/>
    <w:rsid w:val="00B267E3"/>
    <w:rsid w:val="00B26936"/>
    <w:rsid w:val="00B26D0B"/>
    <w:rsid w:val="00B26F8D"/>
    <w:rsid w:val="00B27075"/>
    <w:rsid w:val="00B2722A"/>
    <w:rsid w:val="00B27921"/>
    <w:rsid w:val="00B27CFD"/>
    <w:rsid w:val="00B304F7"/>
    <w:rsid w:val="00B30C03"/>
    <w:rsid w:val="00B31BA4"/>
    <w:rsid w:val="00B3212E"/>
    <w:rsid w:val="00B32B18"/>
    <w:rsid w:val="00B32B67"/>
    <w:rsid w:val="00B32F09"/>
    <w:rsid w:val="00B33002"/>
    <w:rsid w:val="00B342CF"/>
    <w:rsid w:val="00B3456C"/>
    <w:rsid w:val="00B34874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02B4"/>
    <w:rsid w:val="00B4120D"/>
    <w:rsid w:val="00B416FD"/>
    <w:rsid w:val="00B41854"/>
    <w:rsid w:val="00B41875"/>
    <w:rsid w:val="00B41B41"/>
    <w:rsid w:val="00B4225F"/>
    <w:rsid w:val="00B422E9"/>
    <w:rsid w:val="00B42465"/>
    <w:rsid w:val="00B42846"/>
    <w:rsid w:val="00B42D0F"/>
    <w:rsid w:val="00B42E89"/>
    <w:rsid w:val="00B43757"/>
    <w:rsid w:val="00B43B64"/>
    <w:rsid w:val="00B4431C"/>
    <w:rsid w:val="00B451EF"/>
    <w:rsid w:val="00B45A80"/>
    <w:rsid w:val="00B45BD5"/>
    <w:rsid w:val="00B45F64"/>
    <w:rsid w:val="00B46033"/>
    <w:rsid w:val="00B46927"/>
    <w:rsid w:val="00B46D00"/>
    <w:rsid w:val="00B475C6"/>
    <w:rsid w:val="00B47621"/>
    <w:rsid w:val="00B47C82"/>
    <w:rsid w:val="00B50669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708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57CE5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4FA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92B"/>
    <w:rsid w:val="00B70B77"/>
    <w:rsid w:val="00B71F42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0B1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A2F"/>
    <w:rsid w:val="00B86C10"/>
    <w:rsid w:val="00B87B01"/>
    <w:rsid w:val="00B87B4D"/>
    <w:rsid w:val="00B87C3E"/>
    <w:rsid w:val="00B90B6D"/>
    <w:rsid w:val="00B9175E"/>
    <w:rsid w:val="00B919A7"/>
    <w:rsid w:val="00B919DC"/>
    <w:rsid w:val="00B91A48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557"/>
    <w:rsid w:val="00B9791B"/>
    <w:rsid w:val="00B97E10"/>
    <w:rsid w:val="00B97FE3"/>
    <w:rsid w:val="00BA1357"/>
    <w:rsid w:val="00BA14CE"/>
    <w:rsid w:val="00BA1950"/>
    <w:rsid w:val="00BA1DA8"/>
    <w:rsid w:val="00BA2377"/>
    <w:rsid w:val="00BA2E65"/>
    <w:rsid w:val="00BA3464"/>
    <w:rsid w:val="00BA476A"/>
    <w:rsid w:val="00BA4872"/>
    <w:rsid w:val="00BA4B8A"/>
    <w:rsid w:val="00BA4E0C"/>
    <w:rsid w:val="00BA4FA9"/>
    <w:rsid w:val="00BA5A28"/>
    <w:rsid w:val="00BA5AC0"/>
    <w:rsid w:val="00BA5AE5"/>
    <w:rsid w:val="00BA6BB6"/>
    <w:rsid w:val="00BA7471"/>
    <w:rsid w:val="00BA77C4"/>
    <w:rsid w:val="00BA7C47"/>
    <w:rsid w:val="00BB042F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308"/>
    <w:rsid w:val="00BB3ADB"/>
    <w:rsid w:val="00BB3C12"/>
    <w:rsid w:val="00BB3E23"/>
    <w:rsid w:val="00BB5046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C57"/>
    <w:rsid w:val="00BD2EFF"/>
    <w:rsid w:val="00BD32C7"/>
    <w:rsid w:val="00BD3C26"/>
    <w:rsid w:val="00BD3E87"/>
    <w:rsid w:val="00BD40A9"/>
    <w:rsid w:val="00BD58E9"/>
    <w:rsid w:val="00BD5DC5"/>
    <w:rsid w:val="00BD6374"/>
    <w:rsid w:val="00BD66DD"/>
    <w:rsid w:val="00BD6826"/>
    <w:rsid w:val="00BD6947"/>
    <w:rsid w:val="00BD6B11"/>
    <w:rsid w:val="00BD6BBD"/>
    <w:rsid w:val="00BD6DC5"/>
    <w:rsid w:val="00BD6F25"/>
    <w:rsid w:val="00BD7B7E"/>
    <w:rsid w:val="00BD7F7D"/>
    <w:rsid w:val="00BE0433"/>
    <w:rsid w:val="00BE25D6"/>
    <w:rsid w:val="00BE2AB9"/>
    <w:rsid w:val="00BE33B8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0A50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4C1"/>
    <w:rsid w:val="00C04A62"/>
    <w:rsid w:val="00C055D7"/>
    <w:rsid w:val="00C058EB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632"/>
    <w:rsid w:val="00C13B81"/>
    <w:rsid w:val="00C13E5C"/>
    <w:rsid w:val="00C14053"/>
    <w:rsid w:val="00C14C30"/>
    <w:rsid w:val="00C14C59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39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EA7"/>
    <w:rsid w:val="00C25EC2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AA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A9A"/>
    <w:rsid w:val="00C42F09"/>
    <w:rsid w:val="00C42F0F"/>
    <w:rsid w:val="00C4355C"/>
    <w:rsid w:val="00C44B4C"/>
    <w:rsid w:val="00C44D5B"/>
    <w:rsid w:val="00C4561A"/>
    <w:rsid w:val="00C458CF"/>
    <w:rsid w:val="00C45F28"/>
    <w:rsid w:val="00C4607F"/>
    <w:rsid w:val="00C463A0"/>
    <w:rsid w:val="00C46770"/>
    <w:rsid w:val="00C468A9"/>
    <w:rsid w:val="00C46926"/>
    <w:rsid w:val="00C46FF7"/>
    <w:rsid w:val="00C4742B"/>
    <w:rsid w:val="00C47F0A"/>
    <w:rsid w:val="00C502EE"/>
    <w:rsid w:val="00C503AD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57A1A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2D8"/>
    <w:rsid w:val="00C63848"/>
    <w:rsid w:val="00C6417E"/>
    <w:rsid w:val="00C64280"/>
    <w:rsid w:val="00C64554"/>
    <w:rsid w:val="00C6459D"/>
    <w:rsid w:val="00C6487E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967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2ECA"/>
    <w:rsid w:val="00C83098"/>
    <w:rsid w:val="00C83207"/>
    <w:rsid w:val="00C83BBF"/>
    <w:rsid w:val="00C843A5"/>
    <w:rsid w:val="00C844F6"/>
    <w:rsid w:val="00C84CD0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144C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479F"/>
    <w:rsid w:val="00C9532D"/>
    <w:rsid w:val="00C956CA"/>
    <w:rsid w:val="00C95BD4"/>
    <w:rsid w:val="00C96816"/>
    <w:rsid w:val="00C969B6"/>
    <w:rsid w:val="00C96E62"/>
    <w:rsid w:val="00C96F70"/>
    <w:rsid w:val="00C970BC"/>
    <w:rsid w:val="00C973F9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62E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543C"/>
    <w:rsid w:val="00CB558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3D9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4C6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387"/>
    <w:rsid w:val="00CD4432"/>
    <w:rsid w:val="00CD4583"/>
    <w:rsid w:val="00CD45A8"/>
    <w:rsid w:val="00CD4A12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BF8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33C3"/>
    <w:rsid w:val="00CF436A"/>
    <w:rsid w:val="00CF4461"/>
    <w:rsid w:val="00CF46EF"/>
    <w:rsid w:val="00CF470A"/>
    <w:rsid w:val="00CF48A3"/>
    <w:rsid w:val="00CF4F18"/>
    <w:rsid w:val="00CF50B7"/>
    <w:rsid w:val="00CF5160"/>
    <w:rsid w:val="00CF59BB"/>
    <w:rsid w:val="00CF625E"/>
    <w:rsid w:val="00CF6350"/>
    <w:rsid w:val="00CF64EA"/>
    <w:rsid w:val="00CF6C71"/>
    <w:rsid w:val="00CF779B"/>
    <w:rsid w:val="00CF7BBF"/>
    <w:rsid w:val="00CF7DA9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2FAD"/>
    <w:rsid w:val="00D032EC"/>
    <w:rsid w:val="00D0338A"/>
    <w:rsid w:val="00D033C5"/>
    <w:rsid w:val="00D036ED"/>
    <w:rsid w:val="00D03726"/>
    <w:rsid w:val="00D03A04"/>
    <w:rsid w:val="00D03D26"/>
    <w:rsid w:val="00D05B70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0D"/>
    <w:rsid w:val="00D11198"/>
    <w:rsid w:val="00D111EF"/>
    <w:rsid w:val="00D1124F"/>
    <w:rsid w:val="00D11332"/>
    <w:rsid w:val="00D115BB"/>
    <w:rsid w:val="00D11626"/>
    <w:rsid w:val="00D11685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5C78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0C17"/>
    <w:rsid w:val="00D21E05"/>
    <w:rsid w:val="00D21E07"/>
    <w:rsid w:val="00D21E41"/>
    <w:rsid w:val="00D225E8"/>
    <w:rsid w:val="00D22A60"/>
    <w:rsid w:val="00D23245"/>
    <w:rsid w:val="00D2373E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57AF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467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3E8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0548"/>
    <w:rsid w:val="00D70B55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1C4"/>
    <w:rsid w:val="00D915CC"/>
    <w:rsid w:val="00D91D97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7A6"/>
    <w:rsid w:val="00DA38DF"/>
    <w:rsid w:val="00DA44D0"/>
    <w:rsid w:val="00DA4808"/>
    <w:rsid w:val="00DA5C19"/>
    <w:rsid w:val="00DA5D9E"/>
    <w:rsid w:val="00DA6C21"/>
    <w:rsid w:val="00DA777D"/>
    <w:rsid w:val="00DA7937"/>
    <w:rsid w:val="00DA7E60"/>
    <w:rsid w:val="00DB0547"/>
    <w:rsid w:val="00DB0589"/>
    <w:rsid w:val="00DB0944"/>
    <w:rsid w:val="00DB0AD1"/>
    <w:rsid w:val="00DB0CAF"/>
    <w:rsid w:val="00DB0CEA"/>
    <w:rsid w:val="00DB16BA"/>
    <w:rsid w:val="00DB181B"/>
    <w:rsid w:val="00DB1910"/>
    <w:rsid w:val="00DB1D00"/>
    <w:rsid w:val="00DB202D"/>
    <w:rsid w:val="00DB20A2"/>
    <w:rsid w:val="00DB20A9"/>
    <w:rsid w:val="00DB22B7"/>
    <w:rsid w:val="00DB22CC"/>
    <w:rsid w:val="00DB241C"/>
    <w:rsid w:val="00DB2E1C"/>
    <w:rsid w:val="00DB370A"/>
    <w:rsid w:val="00DB38E6"/>
    <w:rsid w:val="00DB3B48"/>
    <w:rsid w:val="00DB3B95"/>
    <w:rsid w:val="00DB3BC4"/>
    <w:rsid w:val="00DB3C3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9EA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8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950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4EA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7E1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2CD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4FD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4C7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887"/>
    <w:rsid w:val="00E20A3A"/>
    <w:rsid w:val="00E20B4E"/>
    <w:rsid w:val="00E20CA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37D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07B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B40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0A"/>
    <w:rsid w:val="00E44710"/>
    <w:rsid w:val="00E44798"/>
    <w:rsid w:val="00E45929"/>
    <w:rsid w:val="00E46240"/>
    <w:rsid w:val="00E46BD4"/>
    <w:rsid w:val="00E47DEE"/>
    <w:rsid w:val="00E5041F"/>
    <w:rsid w:val="00E50C52"/>
    <w:rsid w:val="00E517D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915"/>
    <w:rsid w:val="00E55B20"/>
    <w:rsid w:val="00E55BED"/>
    <w:rsid w:val="00E56112"/>
    <w:rsid w:val="00E5635C"/>
    <w:rsid w:val="00E56C0E"/>
    <w:rsid w:val="00E56CAD"/>
    <w:rsid w:val="00E56E19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45B"/>
    <w:rsid w:val="00E6057C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698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26E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28BA"/>
    <w:rsid w:val="00E92D5A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C4F"/>
    <w:rsid w:val="00E97D96"/>
    <w:rsid w:val="00E97E03"/>
    <w:rsid w:val="00EA0064"/>
    <w:rsid w:val="00EA058E"/>
    <w:rsid w:val="00EA0673"/>
    <w:rsid w:val="00EA0BCB"/>
    <w:rsid w:val="00EA13BF"/>
    <w:rsid w:val="00EA17C7"/>
    <w:rsid w:val="00EA2A4C"/>
    <w:rsid w:val="00EA2FB6"/>
    <w:rsid w:val="00EA3102"/>
    <w:rsid w:val="00EA31C1"/>
    <w:rsid w:val="00EA3635"/>
    <w:rsid w:val="00EA3C9D"/>
    <w:rsid w:val="00EA4012"/>
    <w:rsid w:val="00EA40B7"/>
    <w:rsid w:val="00EA40EE"/>
    <w:rsid w:val="00EA4253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C7A"/>
    <w:rsid w:val="00EC28D3"/>
    <w:rsid w:val="00EC2BA1"/>
    <w:rsid w:val="00EC2D9B"/>
    <w:rsid w:val="00EC2FDD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11C1"/>
    <w:rsid w:val="00ED1D1A"/>
    <w:rsid w:val="00ED236F"/>
    <w:rsid w:val="00ED2AEC"/>
    <w:rsid w:val="00ED2BB9"/>
    <w:rsid w:val="00ED2F84"/>
    <w:rsid w:val="00ED3647"/>
    <w:rsid w:val="00ED3C82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4917"/>
    <w:rsid w:val="00EF4A42"/>
    <w:rsid w:val="00EF4E1C"/>
    <w:rsid w:val="00EF59BD"/>
    <w:rsid w:val="00EF6B4A"/>
    <w:rsid w:val="00EF7319"/>
    <w:rsid w:val="00EF764E"/>
    <w:rsid w:val="00EF7D61"/>
    <w:rsid w:val="00F007A5"/>
    <w:rsid w:val="00F0107D"/>
    <w:rsid w:val="00F01104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D6E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1B50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3C2B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1E9"/>
    <w:rsid w:val="00F35526"/>
    <w:rsid w:val="00F3554A"/>
    <w:rsid w:val="00F35848"/>
    <w:rsid w:val="00F359E4"/>
    <w:rsid w:val="00F35B43"/>
    <w:rsid w:val="00F35B5D"/>
    <w:rsid w:val="00F35E8D"/>
    <w:rsid w:val="00F361AF"/>
    <w:rsid w:val="00F36AC2"/>
    <w:rsid w:val="00F36B72"/>
    <w:rsid w:val="00F370D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6C1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1A"/>
    <w:rsid w:val="00F537D1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B94"/>
    <w:rsid w:val="00F56C05"/>
    <w:rsid w:val="00F5764E"/>
    <w:rsid w:val="00F57829"/>
    <w:rsid w:val="00F57EA2"/>
    <w:rsid w:val="00F57EFF"/>
    <w:rsid w:val="00F60170"/>
    <w:rsid w:val="00F60265"/>
    <w:rsid w:val="00F607D0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DBD"/>
    <w:rsid w:val="00F64F50"/>
    <w:rsid w:val="00F65476"/>
    <w:rsid w:val="00F657C1"/>
    <w:rsid w:val="00F658B4"/>
    <w:rsid w:val="00F65B81"/>
    <w:rsid w:val="00F665DE"/>
    <w:rsid w:val="00F6682E"/>
    <w:rsid w:val="00F66A26"/>
    <w:rsid w:val="00F6786C"/>
    <w:rsid w:val="00F67A88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867"/>
    <w:rsid w:val="00F74BCE"/>
    <w:rsid w:val="00F74F32"/>
    <w:rsid w:val="00F750FC"/>
    <w:rsid w:val="00F75810"/>
    <w:rsid w:val="00F75DDD"/>
    <w:rsid w:val="00F76136"/>
    <w:rsid w:val="00F76C8C"/>
    <w:rsid w:val="00F76DF6"/>
    <w:rsid w:val="00F76E85"/>
    <w:rsid w:val="00F76ED1"/>
    <w:rsid w:val="00F77053"/>
    <w:rsid w:val="00F77114"/>
    <w:rsid w:val="00F7761A"/>
    <w:rsid w:val="00F77BB5"/>
    <w:rsid w:val="00F77C51"/>
    <w:rsid w:val="00F77DBC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34B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892"/>
    <w:rsid w:val="00F92FC2"/>
    <w:rsid w:val="00F930D9"/>
    <w:rsid w:val="00F93173"/>
    <w:rsid w:val="00F93ACA"/>
    <w:rsid w:val="00F94500"/>
    <w:rsid w:val="00F947A7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27DF"/>
    <w:rsid w:val="00FA3A13"/>
    <w:rsid w:val="00FA3B6C"/>
    <w:rsid w:val="00FA3B76"/>
    <w:rsid w:val="00FA3BBF"/>
    <w:rsid w:val="00FA3D3E"/>
    <w:rsid w:val="00FA3DE2"/>
    <w:rsid w:val="00FA4B2A"/>
    <w:rsid w:val="00FA4F0B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793"/>
    <w:rsid w:val="00FB2BD6"/>
    <w:rsid w:val="00FB30EC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4A"/>
    <w:rsid w:val="00FC748B"/>
    <w:rsid w:val="00FC7792"/>
    <w:rsid w:val="00FD03B6"/>
    <w:rsid w:val="00FD0923"/>
    <w:rsid w:val="00FD1772"/>
    <w:rsid w:val="00FD2147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9DA"/>
    <w:rsid w:val="00FF6BFC"/>
    <w:rsid w:val="00FF6CFE"/>
    <w:rsid w:val="00FF6D9C"/>
    <w:rsid w:val="00FF712E"/>
    <w:rsid w:val="00FF7195"/>
    <w:rsid w:val="00FF726F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E389AB"/>
  <w15:docId w15:val="{450A9349-AF0E-49F3-856A-FF7091AD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816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A15DD-50D7-488B-AEF7-6F345B3D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2626</TotalTime>
  <Pages>25</Pages>
  <Words>4144</Words>
  <Characters>23626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Thanaporn Panuthai</cp:lastModifiedBy>
  <cp:revision>354</cp:revision>
  <cp:lastPrinted>2024-08-09T10:00:00Z</cp:lastPrinted>
  <dcterms:created xsi:type="dcterms:W3CDTF">2022-05-07T09:38:00Z</dcterms:created>
  <dcterms:modified xsi:type="dcterms:W3CDTF">2024-08-09T10:02:00Z</dcterms:modified>
</cp:coreProperties>
</file>