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74EB32AA" w14:textId="77777777" w:rsidR="002D0AF0" w:rsidRPr="00D832EF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color w:val="FF0000"/>
        </w:rPr>
      </w:pPr>
      <w:r w:rsidRPr="00FC155B">
        <w:t>Commitments</w:t>
      </w:r>
    </w:p>
    <w:p w14:paraId="3BC250D4" w14:textId="77777777" w:rsidR="00D832EF" w:rsidRPr="002D0AF0" w:rsidRDefault="00D832EF" w:rsidP="00A57098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  <w:rPr>
          <w:color w:val="FF0000"/>
        </w:rPr>
      </w:pPr>
    </w:p>
    <w:p w14:paraId="2A2A5720" w14:textId="77777777" w:rsidR="00A65C4C" w:rsidRDefault="00A65C4C" w:rsidP="00A65C4C">
      <w:pPr>
        <w:pStyle w:val="index"/>
        <w:tabs>
          <w:tab w:val="clear" w:pos="1134"/>
        </w:tabs>
        <w:spacing w:line="280" w:lineRule="atLeast"/>
        <w:ind w:left="0" w:firstLine="0"/>
        <w:jc w:val="thaiDistribute"/>
        <w:outlineLvl w:val="0"/>
      </w:pPr>
    </w:p>
    <w:p w14:paraId="355D2D35" w14:textId="77777777" w:rsidR="00A14605" w:rsidRDefault="00A14605" w:rsidP="00445031">
      <w:pPr>
        <w:pStyle w:val="index"/>
        <w:tabs>
          <w:tab w:val="clear" w:pos="1134"/>
        </w:tabs>
        <w:spacing w:line="280" w:lineRule="atLeast"/>
        <w:ind w:left="1170" w:firstLine="0"/>
        <w:jc w:val="thaiDistribute"/>
        <w:outlineLvl w:val="0"/>
      </w:pPr>
    </w:p>
    <w:p w14:paraId="529C2823" w14:textId="77777777" w:rsidR="00ED364F" w:rsidRPr="00A14605" w:rsidRDefault="00ED364F" w:rsidP="00785AEE">
      <w:pPr>
        <w:pStyle w:val="index"/>
        <w:tabs>
          <w:tab w:val="clear" w:pos="1134"/>
          <w:tab w:val="num" w:pos="1170"/>
        </w:tabs>
        <w:spacing w:after="0" w:line="230" w:lineRule="exact"/>
        <w:ind w:left="340" w:firstLine="0"/>
        <w:outlineLvl w:val="0"/>
        <w:rPr>
          <w:lang w:val="en-US"/>
        </w:rPr>
      </w:pP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382A8F9A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>and English 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Company,</w:t>
      </w:r>
      <w:r w:rsidRPr="00C00769">
        <w:rPr>
          <w:rFonts w:cs="Times New Roman"/>
          <w:szCs w:val="22"/>
        </w:rPr>
        <w:t xml:space="preserve"> on </w:t>
      </w:r>
      <w:r w:rsidR="00D67F28" w:rsidRPr="00D67F28">
        <w:rPr>
          <w:rFonts w:cs="Cordia New"/>
          <w:szCs w:val="22"/>
          <w:lang w:bidi="th-TH"/>
        </w:rPr>
        <w:t>8 August 2024</w:t>
      </w:r>
      <w:r w:rsidR="004E24F6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 xml:space="preserve">144 Moo 16, </w:t>
      </w:r>
      <w:proofErr w:type="spellStart"/>
      <w:r w:rsidRPr="00C00769">
        <w:rPr>
          <w:rFonts w:cs="Times New Roman"/>
          <w:szCs w:val="22"/>
          <w:lang w:val="en-US"/>
        </w:rPr>
        <w:t>Udomsorayuth</w:t>
      </w:r>
      <w:proofErr w:type="spellEnd"/>
      <w:r w:rsidRPr="00C00769">
        <w:rPr>
          <w:rFonts w:cs="Times New Roman"/>
          <w:szCs w:val="22"/>
          <w:lang w:val="en-US"/>
        </w:rPr>
        <w:t xml:space="preserve"> Road, </w:t>
      </w:r>
      <w:proofErr w:type="spellStart"/>
      <w:r w:rsidRPr="00C00769">
        <w:rPr>
          <w:rFonts w:cs="Times New Roman"/>
          <w:szCs w:val="22"/>
          <w:lang w:val="en-US"/>
        </w:rPr>
        <w:t>Tambol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 </w:t>
      </w:r>
      <w:proofErr w:type="spellStart"/>
      <w:r w:rsidR="008452EC" w:rsidRPr="00C00769">
        <w:rPr>
          <w:rFonts w:cs="Times New Roman"/>
          <w:szCs w:val="22"/>
          <w:lang w:val="en-US"/>
        </w:rPr>
        <w:t>Bangkrasan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44B86C17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Building 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41E22D73" w14:textId="6D18399D" w:rsidR="00290879" w:rsidRPr="00C0076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>Detai</w:t>
      </w:r>
      <w:r w:rsidR="001B0B6C" w:rsidRPr="00C00769">
        <w:rPr>
          <w:szCs w:val="22"/>
          <w:lang w:val="en-US"/>
        </w:rPr>
        <w:t>ls of the Company’s subsidiary</w:t>
      </w:r>
      <w:r w:rsidRPr="00C00769">
        <w:rPr>
          <w:szCs w:val="22"/>
          <w:lang w:val="en-US"/>
        </w:rPr>
        <w:t xml:space="preserve"> as at </w:t>
      </w:r>
      <w:r w:rsidR="004C1153" w:rsidRPr="00C00769">
        <w:rPr>
          <w:szCs w:val="22"/>
          <w:lang w:val="en-US"/>
        </w:rPr>
        <w:t>3</w:t>
      </w:r>
      <w:r w:rsidR="00C00769">
        <w:rPr>
          <w:szCs w:val="22"/>
          <w:lang w:val="en-US"/>
        </w:rPr>
        <w:t xml:space="preserve">0 June </w:t>
      </w:r>
      <w:r w:rsidR="004C1153" w:rsidRPr="00C00769">
        <w:rPr>
          <w:szCs w:val="22"/>
          <w:lang w:val="en-US"/>
        </w:rPr>
        <w:t>202</w:t>
      </w:r>
      <w:r w:rsidR="009E22A2">
        <w:rPr>
          <w:szCs w:val="22"/>
          <w:lang w:val="en-US"/>
        </w:rPr>
        <w:t>4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>and 31 December 20</w:t>
      </w:r>
      <w:r w:rsidR="00121359" w:rsidRPr="00C00769">
        <w:rPr>
          <w:szCs w:val="22"/>
          <w:lang w:val="en-US"/>
        </w:rPr>
        <w:t>2</w:t>
      </w:r>
      <w:r w:rsidR="009E22A2">
        <w:rPr>
          <w:szCs w:val="22"/>
          <w:lang w:val="en-US"/>
        </w:rPr>
        <w:t>3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 xml:space="preserve">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791A0BF2" w:rsidR="006822E2" w:rsidRPr="008F1515" w:rsidRDefault="00C00769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June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75B66F91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2D428D">
              <w:rPr>
                <w:rFonts w:cs="Times New Roman"/>
              </w:rPr>
              <w:t>4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1F1D7AA9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1733F3">
              <w:rPr>
                <w:rFonts w:cstheme="minorBidi"/>
                <w:lang w:val="en-US" w:bidi="th-TH"/>
              </w:rPr>
              <w:t>3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2B6957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2B6957" w:rsidRPr="006822E2" w:rsidRDefault="002B6957" w:rsidP="002B6957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2B6957" w:rsidRPr="00E90D88" w:rsidRDefault="002B6957" w:rsidP="002B6957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2B6957" w:rsidRPr="008F1515" w:rsidRDefault="002B6957" w:rsidP="002B695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2B6957" w:rsidRPr="008F1515" w:rsidRDefault="002B6957" w:rsidP="002B6957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475BE66D" w:rsidR="002B6957" w:rsidRPr="008F1515" w:rsidRDefault="00E66865" w:rsidP="002B69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2B6957" w:rsidRPr="008F1515" w:rsidRDefault="002B6957" w:rsidP="002B6957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2B6957" w:rsidRPr="008F1515" w:rsidRDefault="002B6957" w:rsidP="002B695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05A1C073" w14:textId="23B13371" w:rsidR="002E3B94" w:rsidRDefault="002E3B94">
      <w:pPr>
        <w:spacing w:line="240" w:lineRule="auto"/>
        <w:rPr>
          <w:rFonts w:cs="Times New Roman"/>
          <w:b/>
          <w:bCs/>
          <w:sz w:val="24"/>
          <w:szCs w:val="24"/>
          <w:lang w:val="en-US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020D1493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>statements. Accordingly, these interim financial statements should be read in conjunction with 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4E24F6">
        <w:rPr>
          <w:lang w:val="en-US" w:bidi="th-TH"/>
        </w:rPr>
        <w:t>3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080FD777" w14:textId="4FA74172" w:rsidR="001B4451" w:rsidRPr="00C00769" w:rsidRDefault="001B4451" w:rsidP="001B4451">
      <w:pPr>
        <w:ind w:left="540"/>
        <w:jc w:val="both"/>
        <w:rPr>
          <w:szCs w:val="22"/>
          <w:lang w:val="en-US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4E24F6">
        <w:rPr>
          <w:szCs w:val="22"/>
        </w:rPr>
        <w:t>3</w:t>
      </w:r>
      <w:r w:rsidRPr="00C00769">
        <w:rPr>
          <w:szCs w:val="22"/>
        </w:rPr>
        <w:t xml:space="preserve"> unless otherwise stated.</w:t>
      </w:r>
    </w:p>
    <w:p w14:paraId="7FAD0121" w14:textId="77777777" w:rsidR="009D4858" w:rsidRPr="00C00769" w:rsidRDefault="009D4858" w:rsidP="009D4858">
      <w:pPr>
        <w:spacing w:line="240" w:lineRule="auto"/>
        <w:ind w:left="540"/>
        <w:jc w:val="both"/>
        <w:rPr>
          <w:spacing w:val="4"/>
          <w:szCs w:val="22"/>
        </w:rPr>
      </w:pPr>
    </w:p>
    <w:p w14:paraId="5185BBD8" w14:textId="77777777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74FD3C37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 xml:space="preserve">Related parties which have no material changes in relationships with the Group during the </w:t>
      </w:r>
      <w:r w:rsidR="00C00769">
        <w:rPr>
          <w:szCs w:val="22"/>
        </w:rPr>
        <w:t>six</w:t>
      </w:r>
      <w:r w:rsidRPr="00C00769">
        <w:rPr>
          <w:szCs w:val="22"/>
        </w:rPr>
        <w:t>-month period ended 3</w:t>
      </w:r>
      <w:r w:rsidR="00C00769">
        <w:rPr>
          <w:szCs w:val="22"/>
        </w:rPr>
        <w:t>0</w:t>
      </w:r>
      <w:r w:rsidRPr="00C00769">
        <w:rPr>
          <w:szCs w:val="22"/>
        </w:rPr>
        <w:t xml:space="preserve"> </w:t>
      </w:r>
      <w:r w:rsidR="00C00769">
        <w:rPr>
          <w:szCs w:val="22"/>
        </w:rPr>
        <w:t xml:space="preserve">June </w:t>
      </w:r>
      <w:r w:rsidRPr="00C00769">
        <w:rPr>
          <w:szCs w:val="22"/>
        </w:rPr>
        <w:t>202</w:t>
      </w:r>
      <w:r w:rsidR="009E22A2">
        <w:rPr>
          <w:szCs w:val="22"/>
        </w:rPr>
        <w:t>4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8EB0902" w14:textId="7A24C341" w:rsidR="00091846" w:rsidRPr="00C00769" w:rsidRDefault="00091846" w:rsidP="002A3F17">
      <w:pPr>
        <w:ind w:left="540" w:right="-115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>Significant transactions with related parties for the</w:t>
      </w:r>
      <w:r w:rsidR="00865D20" w:rsidRPr="00C00769">
        <w:rPr>
          <w:rFonts w:cs="Times New Roman"/>
          <w:szCs w:val="22"/>
        </w:rPr>
        <w:t xml:space="preserve"> </w:t>
      </w:r>
      <w:r w:rsidR="002A3F17">
        <w:rPr>
          <w:rFonts w:cs="Times New Roman"/>
          <w:szCs w:val="22"/>
        </w:rPr>
        <w:t xml:space="preserve">three-month and </w:t>
      </w:r>
      <w:r w:rsidR="00C00769">
        <w:rPr>
          <w:rFonts w:cs="Times New Roman"/>
          <w:szCs w:val="22"/>
        </w:rPr>
        <w:t>six</w:t>
      </w:r>
      <w:r w:rsidR="00865D20" w:rsidRPr="00C00769">
        <w:rPr>
          <w:rFonts w:cs="Times New Roman"/>
          <w:szCs w:val="22"/>
        </w:rPr>
        <w:t xml:space="preserve">-month </w:t>
      </w:r>
      <w:r w:rsidRPr="00C00769">
        <w:rPr>
          <w:rFonts w:cs="Times New Roman"/>
          <w:szCs w:val="22"/>
        </w:rPr>
        <w:t>period</w:t>
      </w:r>
      <w:r w:rsidR="008F4A6E" w:rsidRPr="00C00769">
        <w:rPr>
          <w:rFonts w:cs="Times New Roman"/>
          <w:szCs w:val="22"/>
        </w:rPr>
        <w:t>s</w:t>
      </w:r>
      <w:r w:rsidRPr="00C00769">
        <w:rPr>
          <w:rFonts w:cs="Times New Roman"/>
          <w:szCs w:val="22"/>
        </w:rPr>
        <w:t xml:space="preserve"> ended </w:t>
      </w:r>
      <w:r w:rsidR="00C00769">
        <w:rPr>
          <w:rFonts w:cs="Times New Roman"/>
          <w:szCs w:val="22"/>
        </w:rPr>
        <w:t xml:space="preserve">30 June </w:t>
      </w:r>
      <w:r w:rsidR="001A19C5" w:rsidRPr="00C00769">
        <w:rPr>
          <w:rFonts w:cs="Times New Roman"/>
          <w:szCs w:val="22"/>
        </w:rPr>
        <w:t>are</w:t>
      </w:r>
      <w:r w:rsidRPr="00C00769">
        <w:rPr>
          <w:rFonts w:cs="Times New Roman"/>
          <w:szCs w:val="22"/>
        </w:rPr>
        <w:t xml:space="preserve"> summari</w:t>
      </w:r>
      <w:r w:rsidR="001B5786" w:rsidRPr="00C00769">
        <w:rPr>
          <w:rFonts w:cs="Times New Roman"/>
          <w:szCs w:val="22"/>
        </w:rPr>
        <w:t>z</w:t>
      </w:r>
      <w:r w:rsidRPr="00C00769">
        <w:rPr>
          <w:rFonts w:cs="Times New Roman"/>
          <w:szCs w:val="22"/>
        </w:rPr>
        <w:t>ed 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C00769" w:rsidRPr="003A4BC5" w14:paraId="1F9A4BD6" w14:textId="77777777" w:rsidTr="002A3F17">
        <w:trPr>
          <w:trHeight w:val="522"/>
          <w:tblHeader/>
        </w:trPr>
        <w:tc>
          <w:tcPr>
            <w:tcW w:w="3627" w:type="dxa"/>
          </w:tcPr>
          <w:p w14:paraId="11DCE68D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6285612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31EBE16B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413382B7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702A6CD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97174C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269E3D1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C00769" w:rsidRPr="003A4BC5" w14:paraId="392D51D4" w14:textId="77777777" w:rsidTr="002A3F17">
        <w:trPr>
          <w:trHeight w:val="261"/>
          <w:tblHeader/>
        </w:trPr>
        <w:tc>
          <w:tcPr>
            <w:tcW w:w="3627" w:type="dxa"/>
          </w:tcPr>
          <w:p w14:paraId="7D5C1838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511A277C" w14:textId="77777777" w:rsidR="00C00769" w:rsidRPr="008F4A6E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7369A5B9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370796B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E22A2" w:rsidRPr="003A4BC5" w14:paraId="2D216A5D" w14:textId="77777777" w:rsidTr="002A3F17">
        <w:trPr>
          <w:trHeight w:val="246"/>
          <w:tblHeader/>
        </w:trPr>
        <w:tc>
          <w:tcPr>
            <w:tcW w:w="3627" w:type="dxa"/>
          </w:tcPr>
          <w:p w14:paraId="1AA91513" w14:textId="77777777" w:rsidR="009E22A2" w:rsidRPr="0097174C" w:rsidRDefault="009E22A2" w:rsidP="009E22A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639A3252" w14:textId="29EC43C1" w:rsidR="009E22A2" w:rsidRPr="009D429A" w:rsidRDefault="009E22A2" w:rsidP="009E22A2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0" w:type="dxa"/>
          </w:tcPr>
          <w:p w14:paraId="2D896B60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E917D2" w14:textId="0162B084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23</w:t>
            </w:r>
          </w:p>
        </w:tc>
        <w:tc>
          <w:tcPr>
            <w:tcW w:w="272" w:type="dxa"/>
          </w:tcPr>
          <w:p w14:paraId="084393E2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38CE83F" w14:textId="7C3A146F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6FB673A1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457ED0EA" w14:textId="321AB1AF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23</w:t>
            </w:r>
          </w:p>
        </w:tc>
      </w:tr>
      <w:tr w:rsidR="009E22A2" w:rsidRPr="003A4BC5" w14:paraId="77143D4D" w14:textId="77777777" w:rsidTr="002A3F17">
        <w:trPr>
          <w:trHeight w:val="261"/>
          <w:tblHeader/>
        </w:trPr>
        <w:tc>
          <w:tcPr>
            <w:tcW w:w="3627" w:type="dxa"/>
          </w:tcPr>
          <w:p w14:paraId="75FA44F4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1D34364F" w14:textId="77777777" w:rsidR="009E22A2" w:rsidRPr="0097174C" w:rsidRDefault="009E22A2" w:rsidP="009E22A2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9E22A2" w:rsidRPr="002A3F17" w14:paraId="2BA4A875" w14:textId="77777777" w:rsidTr="002A3F17">
        <w:trPr>
          <w:trHeight w:val="261"/>
        </w:trPr>
        <w:tc>
          <w:tcPr>
            <w:tcW w:w="3627" w:type="dxa"/>
          </w:tcPr>
          <w:p w14:paraId="5E80B38C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U</w:t>
            </w:r>
            <w:r w:rsidRPr="002D428D">
              <w:rPr>
                <w:rFonts w:cs="Times New Roman"/>
                <w:b/>
                <w:bCs/>
                <w:szCs w:val="22"/>
              </w:rPr>
              <w:t>ultimate parent company</w:t>
            </w:r>
          </w:p>
        </w:tc>
        <w:tc>
          <w:tcPr>
            <w:tcW w:w="1190" w:type="dxa"/>
            <w:vAlign w:val="bottom"/>
          </w:tcPr>
          <w:p w14:paraId="0A74F66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41C85A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540747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C1E647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DAC303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1C1D86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9823DE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781FA0B2" w14:textId="77777777" w:rsidTr="00511051">
        <w:trPr>
          <w:trHeight w:val="261"/>
        </w:trPr>
        <w:tc>
          <w:tcPr>
            <w:tcW w:w="3627" w:type="dxa"/>
          </w:tcPr>
          <w:p w14:paraId="0966ACCD" w14:textId="4482E066" w:rsidR="00E66865" w:rsidRPr="00BB434F" w:rsidRDefault="00E66865" w:rsidP="00E66865">
            <w:pPr>
              <w:spacing w:line="240" w:lineRule="atLeast"/>
              <w:rPr>
                <w:szCs w:val="28"/>
                <w:lang w:val="en-US" w:bidi="th-TH"/>
              </w:rPr>
            </w:pPr>
            <w:r w:rsidRPr="00BB434F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90" w:type="dxa"/>
          </w:tcPr>
          <w:p w14:paraId="42FFF403" w14:textId="5356C453" w:rsidR="00E66865" w:rsidRPr="0097174C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57911">
              <w:t>-</w:t>
            </w:r>
          </w:p>
        </w:tc>
        <w:tc>
          <w:tcPr>
            <w:tcW w:w="260" w:type="dxa"/>
            <w:vAlign w:val="bottom"/>
          </w:tcPr>
          <w:p w14:paraId="7040F220" w14:textId="7777777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0695AA11" w14:textId="66240AA1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BB434F">
              <w:t>1</w:t>
            </w:r>
          </w:p>
        </w:tc>
        <w:tc>
          <w:tcPr>
            <w:tcW w:w="272" w:type="dxa"/>
            <w:vAlign w:val="bottom"/>
          </w:tcPr>
          <w:p w14:paraId="36AA0C24" w14:textId="7777777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4A0A33C" w14:textId="2241574E" w:rsidR="00E66865" w:rsidRPr="00E27178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479D4">
              <w:t>-</w:t>
            </w:r>
          </w:p>
        </w:tc>
        <w:tc>
          <w:tcPr>
            <w:tcW w:w="268" w:type="dxa"/>
            <w:vAlign w:val="bottom"/>
          </w:tcPr>
          <w:p w14:paraId="11A30CB1" w14:textId="7777777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72A9840" w14:textId="290D22FB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E27178">
              <w:t>1</w:t>
            </w:r>
          </w:p>
        </w:tc>
      </w:tr>
      <w:tr w:rsidR="00E66865" w:rsidRPr="003A4BC5" w14:paraId="4C7BA0DC" w14:textId="77777777" w:rsidTr="00511051">
        <w:trPr>
          <w:trHeight w:val="204"/>
        </w:trPr>
        <w:tc>
          <w:tcPr>
            <w:tcW w:w="3627" w:type="dxa"/>
          </w:tcPr>
          <w:p w14:paraId="66DF5BCE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21D1DCBB" w14:textId="42B68303" w:rsidR="00E66865" w:rsidRPr="0097174C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057911">
              <w:t>4,127</w:t>
            </w:r>
          </w:p>
        </w:tc>
        <w:tc>
          <w:tcPr>
            <w:tcW w:w="260" w:type="dxa"/>
            <w:vAlign w:val="bottom"/>
          </w:tcPr>
          <w:p w14:paraId="0B0DC52F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2A5247FC" w14:textId="3A5A5CC8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5,259</w:t>
            </w:r>
          </w:p>
        </w:tc>
        <w:tc>
          <w:tcPr>
            <w:tcW w:w="272" w:type="dxa"/>
            <w:vAlign w:val="bottom"/>
          </w:tcPr>
          <w:p w14:paraId="31A052F5" w14:textId="77777777" w:rsidR="00E66865" w:rsidRPr="0097174C" w:rsidRDefault="00E66865" w:rsidP="00E66865"/>
        </w:tc>
        <w:tc>
          <w:tcPr>
            <w:tcW w:w="1281" w:type="dxa"/>
          </w:tcPr>
          <w:p w14:paraId="6E9B549F" w14:textId="3FBF0F5F" w:rsidR="00E66865" w:rsidRPr="00E27178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479D4">
              <w:t>4,090</w:t>
            </w:r>
          </w:p>
        </w:tc>
        <w:tc>
          <w:tcPr>
            <w:tcW w:w="268" w:type="dxa"/>
            <w:vAlign w:val="bottom"/>
          </w:tcPr>
          <w:p w14:paraId="580A4CE0" w14:textId="77777777" w:rsidR="00E66865" w:rsidRPr="0097174C" w:rsidRDefault="00E66865" w:rsidP="00E66865"/>
        </w:tc>
        <w:tc>
          <w:tcPr>
            <w:tcW w:w="1206" w:type="dxa"/>
            <w:vAlign w:val="bottom"/>
          </w:tcPr>
          <w:p w14:paraId="1E34039F" w14:textId="41BC4FCA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E27178">
              <w:t>4,893</w:t>
            </w:r>
          </w:p>
        </w:tc>
      </w:tr>
      <w:tr w:rsidR="009E22A2" w:rsidRPr="003A4BC5" w14:paraId="2B410815" w14:textId="77777777" w:rsidTr="002A3F17">
        <w:trPr>
          <w:trHeight w:val="204"/>
        </w:trPr>
        <w:tc>
          <w:tcPr>
            <w:tcW w:w="3627" w:type="dxa"/>
          </w:tcPr>
          <w:p w14:paraId="3DD6F74E" w14:textId="77777777" w:rsidR="009E22A2" w:rsidRPr="002D428D" w:rsidRDefault="009E22A2" w:rsidP="009E22A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ADA4DF0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23ECF1E4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54087B7D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764512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844BB80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FD9EFEB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6D60315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E22A2" w:rsidRPr="002A3F17" w14:paraId="721FAA90" w14:textId="77777777" w:rsidTr="002A3F17">
        <w:trPr>
          <w:trHeight w:val="204"/>
        </w:trPr>
        <w:tc>
          <w:tcPr>
            <w:tcW w:w="3627" w:type="dxa"/>
          </w:tcPr>
          <w:p w14:paraId="7E92FB48" w14:textId="5ADD8F73" w:rsidR="009E22A2" w:rsidRPr="002D428D" w:rsidRDefault="009E22A2" w:rsidP="009E22A2">
            <w:pPr>
              <w:spacing w:line="240" w:lineRule="auto"/>
              <w:rPr>
                <w:rFonts w:cs="Times New Roman"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67BEEC65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227FC69E" w14:textId="77777777" w:rsidR="009E22A2" w:rsidRPr="002A3F17" w:rsidRDefault="009E22A2" w:rsidP="009E22A2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AF372C4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8869B1A" w14:textId="77777777" w:rsidR="009E22A2" w:rsidRPr="002A3F17" w:rsidRDefault="009E22A2" w:rsidP="009E22A2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EF8FC61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0F6D71A" w14:textId="77777777" w:rsidR="009E22A2" w:rsidRPr="002A3F17" w:rsidRDefault="009E22A2" w:rsidP="009E22A2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8A6CD53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2A3F17" w14:paraId="2E56025C" w14:textId="77777777" w:rsidTr="0052189A">
        <w:trPr>
          <w:trHeight w:val="204"/>
        </w:trPr>
        <w:tc>
          <w:tcPr>
            <w:tcW w:w="3627" w:type="dxa"/>
          </w:tcPr>
          <w:p w14:paraId="0CADD540" w14:textId="24890164" w:rsidR="00E66865" w:rsidRPr="00E66865" w:rsidRDefault="00E66865" w:rsidP="00E66865">
            <w:pPr>
              <w:spacing w:line="240" w:lineRule="auto"/>
              <w:rPr>
                <w:szCs w:val="28"/>
                <w:lang w:val="en-US" w:bidi="th-TH"/>
              </w:rPr>
            </w:pPr>
            <w:r w:rsidRPr="00E66865">
              <w:rPr>
                <w:szCs w:val="28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03DABFA9" w14:textId="355C28FD" w:rsidR="00E66865" w:rsidRPr="00E66865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66865">
              <w:t>42</w:t>
            </w:r>
          </w:p>
        </w:tc>
        <w:tc>
          <w:tcPr>
            <w:tcW w:w="260" w:type="dxa"/>
            <w:vAlign w:val="bottom"/>
          </w:tcPr>
          <w:p w14:paraId="79F76DD7" w14:textId="77777777" w:rsidR="00E66865" w:rsidRPr="00E66865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243DBAD5" w14:textId="04A5E37D" w:rsidR="00E66865" w:rsidRPr="00E66865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66865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6F353C3E" w14:textId="77777777" w:rsidR="00E66865" w:rsidRPr="00E66865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6854FF92" w14:textId="70B38F71" w:rsidR="00E66865" w:rsidRPr="00E66865" w:rsidRDefault="00E66865" w:rsidP="004E24F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66865">
              <w:t>42</w:t>
            </w:r>
          </w:p>
        </w:tc>
        <w:tc>
          <w:tcPr>
            <w:tcW w:w="268" w:type="dxa"/>
            <w:vAlign w:val="bottom"/>
          </w:tcPr>
          <w:p w14:paraId="1FDD775B" w14:textId="77777777" w:rsidR="00E66865" w:rsidRPr="00E66865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E38A671" w14:textId="7D2E504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66865">
              <w:rPr>
                <w:rFonts w:cs="Times New Roman"/>
                <w:szCs w:val="22"/>
              </w:rPr>
              <w:t>-</w:t>
            </w:r>
          </w:p>
        </w:tc>
      </w:tr>
      <w:tr w:rsidR="00E66865" w:rsidRPr="003A4BC5" w14:paraId="3D0C572E" w14:textId="77777777" w:rsidTr="0052189A">
        <w:trPr>
          <w:trHeight w:val="204"/>
        </w:trPr>
        <w:tc>
          <w:tcPr>
            <w:tcW w:w="3627" w:type="dxa"/>
          </w:tcPr>
          <w:p w14:paraId="46EAF7B7" w14:textId="6967F87A" w:rsidR="00E66865" w:rsidRPr="0097174C" w:rsidRDefault="00E66865" w:rsidP="00E66865">
            <w:pPr>
              <w:spacing w:line="240" w:lineRule="auto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3F2E0704" w14:textId="2B9D436F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FC1FD8">
              <w:t>-</w:t>
            </w:r>
          </w:p>
        </w:tc>
        <w:tc>
          <w:tcPr>
            <w:tcW w:w="260" w:type="dxa"/>
            <w:vAlign w:val="bottom"/>
          </w:tcPr>
          <w:p w14:paraId="63CFEEA1" w14:textId="77777777" w:rsidR="00E66865" w:rsidRPr="0097174C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B028FF3" w14:textId="7D1A9DF0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D7139">
              <w:rPr>
                <w:rFonts w:cs="Times New Roman"/>
                <w:szCs w:val="22"/>
              </w:rPr>
              <w:t>48</w:t>
            </w:r>
          </w:p>
        </w:tc>
        <w:tc>
          <w:tcPr>
            <w:tcW w:w="272" w:type="dxa"/>
            <w:vAlign w:val="bottom"/>
          </w:tcPr>
          <w:p w14:paraId="6C59219C" w14:textId="77777777" w:rsidR="00E66865" w:rsidRPr="0097174C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326B50B0" w14:textId="3392E600" w:rsidR="00E66865" w:rsidRPr="00E27178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94F94">
              <w:t>-</w:t>
            </w:r>
          </w:p>
        </w:tc>
        <w:tc>
          <w:tcPr>
            <w:tcW w:w="268" w:type="dxa"/>
            <w:vAlign w:val="bottom"/>
          </w:tcPr>
          <w:p w14:paraId="5A0342E2" w14:textId="77777777" w:rsidR="00E66865" w:rsidRPr="0097174C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A29B4DD" w14:textId="728CBD23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7178">
              <w:t>46</w:t>
            </w:r>
          </w:p>
        </w:tc>
      </w:tr>
      <w:tr w:rsidR="00E66865" w:rsidRPr="003A4BC5" w14:paraId="179ACE91" w14:textId="77777777" w:rsidTr="0052189A">
        <w:trPr>
          <w:trHeight w:val="204"/>
        </w:trPr>
        <w:tc>
          <w:tcPr>
            <w:tcW w:w="3627" w:type="dxa"/>
          </w:tcPr>
          <w:p w14:paraId="0A5E5EB8" w14:textId="260682FE" w:rsidR="00E66865" w:rsidRPr="0097174C" w:rsidRDefault="00E66865" w:rsidP="00E66865">
            <w:pPr>
              <w:spacing w:line="240" w:lineRule="auto"/>
              <w:rPr>
                <w:rFonts w:cs="Times New Roman"/>
                <w:szCs w:val="22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61647B01" w14:textId="4B30C4C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FC1FD8">
              <w:t>1,242</w:t>
            </w:r>
          </w:p>
        </w:tc>
        <w:tc>
          <w:tcPr>
            <w:tcW w:w="260" w:type="dxa"/>
            <w:vAlign w:val="bottom"/>
          </w:tcPr>
          <w:p w14:paraId="66CFBE1C" w14:textId="77777777" w:rsidR="00E66865" w:rsidRPr="0097174C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ABD35D4" w14:textId="4377ACD6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65FAB">
              <w:rPr>
                <w:rFonts w:cs="Times New Roman"/>
                <w:szCs w:val="22"/>
              </w:rPr>
              <w:t>1,</w:t>
            </w:r>
            <w:r>
              <w:rPr>
                <w:rFonts w:cs="Times New Roman"/>
                <w:szCs w:val="22"/>
              </w:rPr>
              <w:t>798</w:t>
            </w:r>
          </w:p>
        </w:tc>
        <w:tc>
          <w:tcPr>
            <w:tcW w:w="272" w:type="dxa"/>
            <w:vAlign w:val="bottom"/>
          </w:tcPr>
          <w:p w14:paraId="57C6D0F1" w14:textId="77777777" w:rsidR="00E66865" w:rsidRPr="0097174C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14A9FF8" w14:textId="258E62E5" w:rsidR="00E66865" w:rsidRPr="00E27178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94F94">
              <w:t>1,037</w:t>
            </w:r>
          </w:p>
        </w:tc>
        <w:tc>
          <w:tcPr>
            <w:tcW w:w="268" w:type="dxa"/>
            <w:vAlign w:val="bottom"/>
          </w:tcPr>
          <w:p w14:paraId="26E7AE95" w14:textId="77777777" w:rsidR="00E66865" w:rsidRPr="0097174C" w:rsidRDefault="00E66865" w:rsidP="00E66865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1215A88" w14:textId="00787AD9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7178">
              <w:t>1,411</w:t>
            </w:r>
          </w:p>
        </w:tc>
      </w:tr>
      <w:tr w:rsidR="009E22A2" w:rsidRPr="003A4BC5" w14:paraId="06BAA886" w14:textId="77777777" w:rsidTr="002A3F17">
        <w:trPr>
          <w:trHeight w:val="204"/>
        </w:trPr>
        <w:tc>
          <w:tcPr>
            <w:tcW w:w="3627" w:type="dxa"/>
          </w:tcPr>
          <w:p w14:paraId="66B3E81D" w14:textId="77777777" w:rsidR="009E22A2" w:rsidRPr="002D428D" w:rsidRDefault="009E22A2" w:rsidP="009E22A2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EDC8CA9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0E0CE6FF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20066F93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1F310F4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DE1D1B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80F850D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670214F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E22A2" w:rsidRPr="002A3F17" w14:paraId="14ED425A" w14:textId="77777777" w:rsidTr="002A3F17">
        <w:trPr>
          <w:trHeight w:val="261"/>
        </w:trPr>
        <w:tc>
          <w:tcPr>
            <w:tcW w:w="3627" w:type="dxa"/>
          </w:tcPr>
          <w:p w14:paraId="78DFE418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403E5E16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33AC4517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72E347B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4421DF5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783EC96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B181341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5A7798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572AD251" w14:textId="77777777" w:rsidTr="002A3F17">
        <w:trPr>
          <w:trHeight w:val="276"/>
        </w:trPr>
        <w:tc>
          <w:tcPr>
            <w:tcW w:w="3627" w:type="dxa"/>
          </w:tcPr>
          <w:p w14:paraId="6D172D2A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2D2CA67C" w14:textId="4BD99A38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86E54">
              <w:t>7,349</w:t>
            </w:r>
          </w:p>
        </w:tc>
        <w:tc>
          <w:tcPr>
            <w:tcW w:w="260" w:type="dxa"/>
            <w:vAlign w:val="bottom"/>
          </w:tcPr>
          <w:p w14:paraId="24FBB133" w14:textId="77777777" w:rsidR="00E66865" w:rsidRPr="0097174C" w:rsidRDefault="00E66865" w:rsidP="00E66865"/>
        </w:tc>
        <w:tc>
          <w:tcPr>
            <w:tcW w:w="1207" w:type="dxa"/>
          </w:tcPr>
          <w:p w14:paraId="66C9B64F" w14:textId="4C683AD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6,171</w:t>
            </w:r>
          </w:p>
        </w:tc>
        <w:tc>
          <w:tcPr>
            <w:tcW w:w="272" w:type="dxa"/>
            <w:vAlign w:val="bottom"/>
          </w:tcPr>
          <w:p w14:paraId="6363EB29" w14:textId="77777777" w:rsidR="00E66865" w:rsidRPr="0097174C" w:rsidRDefault="00E66865" w:rsidP="00E66865"/>
        </w:tc>
        <w:tc>
          <w:tcPr>
            <w:tcW w:w="1281" w:type="dxa"/>
          </w:tcPr>
          <w:p w14:paraId="0B416468" w14:textId="77B11C65" w:rsidR="00E66865" w:rsidRPr="006F1F34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44347">
              <w:t>7,349</w:t>
            </w:r>
          </w:p>
        </w:tc>
        <w:tc>
          <w:tcPr>
            <w:tcW w:w="268" w:type="dxa"/>
            <w:vAlign w:val="bottom"/>
          </w:tcPr>
          <w:p w14:paraId="66B59B75" w14:textId="77777777" w:rsidR="00E66865" w:rsidRPr="006F1F34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019C1C0" w14:textId="06187A8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6,171</w:t>
            </w:r>
          </w:p>
        </w:tc>
      </w:tr>
      <w:tr w:rsidR="00E66865" w:rsidRPr="003A4BC5" w14:paraId="55F71E2A" w14:textId="77777777" w:rsidTr="002A3F17">
        <w:trPr>
          <w:trHeight w:val="246"/>
        </w:trPr>
        <w:tc>
          <w:tcPr>
            <w:tcW w:w="3627" w:type="dxa"/>
          </w:tcPr>
          <w:p w14:paraId="20D35906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670B0EB9" w14:textId="75FE389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86E54">
              <w:t>110</w:t>
            </w:r>
          </w:p>
        </w:tc>
        <w:tc>
          <w:tcPr>
            <w:tcW w:w="260" w:type="dxa"/>
            <w:vAlign w:val="bottom"/>
          </w:tcPr>
          <w:p w14:paraId="2E40BD5A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04ACFFFD" w14:textId="652D6503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111</w:t>
            </w:r>
          </w:p>
        </w:tc>
        <w:tc>
          <w:tcPr>
            <w:tcW w:w="272" w:type="dxa"/>
            <w:vAlign w:val="bottom"/>
          </w:tcPr>
          <w:p w14:paraId="7BE53BA9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42ECFC9" w14:textId="609B56AF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44347">
              <w:t>110</w:t>
            </w:r>
          </w:p>
        </w:tc>
        <w:tc>
          <w:tcPr>
            <w:tcW w:w="268" w:type="dxa"/>
            <w:vAlign w:val="bottom"/>
          </w:tcPr>
          <w:p w14:paraId="32E62292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41C8F8A1" w14:textId="5011B9F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111</w:t>
            </w:r>
          </w:p>
        </w:tc>
      </w:tr>
      <w:tr w:rsidR="009E22A2" w:rsidRPr="003A4BC5" w14:paraId="38E85ACF" w14:textId="77777777" w:rsidTr="002A3F17">
        <w:trPr>
          <w:trHeight w:val="204"/>
        </w:trPr>
        <w:tc>
          <w:tcPr>
            <w:tcW w:w="3627" w:type="dxa"/>
          </w:tcPr>
          <w:p w14:paraId="044D1DC2" w14:textId="77777777" w:rsidR="009E22A2" w:rsidRPr="0097174C" w:rsidRDefault="009E22A2" w:rsidP="009E22A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D7B4F8E" w14:textId="77777777" w:rsidR="009E22A2" w:rsidRPr="00FE1AF6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</w:tc>
        <w:tc>
          <w:tcPr>
            <w:tcW w:w="260" w:type="dxa"/>
            <w:vAlign w:val="bottom"/>
          </w:tcPr>
          <w:p w14:paraId="1EA7B748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232EFD94" w14:textId="77777777" w:rsidR="009E22A2" w:rsidRPr="0097174C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CC2E7FD" w14:textId="77777777" w:rsidR="009E22A2" w:rsidRPr="0097174C" w:rsidRDefault="009E22A2" w:rsidP="009E22A2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C4AAADA" w14:textId="77777777" w:rsidR="009E22A2" w:rsidRPr="00FE1AF6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17895426" w14:textId="77777777" w:rsidR="009E22A2" w:rsidRPr="00FE1AF6" w:rsidRDefault="009E22A2" w:rsidP="009E22A2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206" w:type="dxa"/>
            <w:vAlign w:val="bottom"/>
          </w:tcPr>
          <w:p w14:paraId="0A6DFF50" w14:textId="77777777" w:rsidR="009E22A2" w:rsidRPr="00FE1AF6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E22A2" w:rsidRPr="002A3F17" w14:paraId="77E2690B" w14:textId="77777777" w:rsidTr="002A3F17">
        <w:trPr>
          <w:trHeight w:val="276"/>
        </w:trPr>
        <w:tc>
          <w:tcPr>
            <w:tcW w:w="3627" w:type="dxa"/>
          </w:tcPr>
          <w:p w14:paraId="44F07A43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588F259E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0" w:type="dxa"/>
            <w:vAlign w:val="bottom"/>
          </w:tcPr>
          <w:p w14:paraId="06A310F8" w14:textId="77777777" w:rsidR="009E22A2" w:rsidRPr="002A3F17" w:rsidRDefault="009E22A2" w:rsidP="009E22A2">
            <w:pPr>
              <w:rPr>
                <w:i/>
                <w:iCs/>
              </w:rPr>
            </w:pPr>
          </w:p>
        </w:tc>
        <w:tc>
          <w:tcPr>
            <w:tcW w:w="1207" w:type="dxa"/>
            <w:vAlign w:val="bottom"/>
          </w:tcPr>
          <w:p w14:paraId="38CEA328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A55FDAF" w14:textId="77777777" w:rsidR="009E22A2" w:rsidRPr="002A3F17" w:rsidRDefault="009E22A2" w:rsidP="009E22A2">
            <w:pPr>
              <w:rPr>
                <w:i/>
                <w:iCs/>
              </w:rPr>
            </w:pPr>
          </w:p>
        </w:tc>
        <w:tc>
          <w:tcPr>
            <w:tcW w:w="1281" w:type="dxa"/>
            <w:vAlign w:val="bottom"/>
          </w:tcPr>
          <w:p w14:paraId="7FF21FB3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06B72345" w14:textId="77777777" w:rsidR="009E22A2" w:rsidRPr="002A3F17" w:rsidRDefault="009E22A2" w:rsidP="009E22A2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6" w:type="dxa"/>
            <w:vAlign w:val="bottom"/>
          </w:tcPr>
          <w:p w14:paraId="3AD0D0AE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135BEFE8" w14:textId="77777777" w:rsidTr="001B5251">
        <w:trPr>
          <w:trHeight w:val="261"/>
        </w:trPr>
        <w:tc>
          <w:tcPr>
            <w:tcW w:w="3627" w:type="dxa"/>
          </w:tcPr>
          <w:p w14:paraId="43E4AFED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373DE459" w14:textId="31D4A4F3" w:rsidR="00E66865" w:rsidRPr="00547E32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04335D">
              <w:t>-</w:t>
            </w:r>
          </w:p>
        </w:tc>
        <w:tc>
          <w:tcPr>
            <w:tcW w:w="260" w:type="dxa"/>
            <w:vAlign w:val="bottom"/>
          </w:tcPr>
          <w:p w14:paraId="5C6E0E96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05326BAF" w14:textId="382EDD60" w:rsidR="00E66865" w:rsidRPr="0097174C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A59CE38" w14:textId="77777777" w:rsidR="00E66865" w:rsidRPr="0097174C" w:rsidRDefault="00E66865" w:rsidP="00E66865"/>
        </w:tc>
        <w:tc>
          <w:tcPr>
            <w:tcW w:w="1281" w:type="dxa"/>
          </w:tcPr>
          <w:p w14:paraId="62493CA4" w14:textId="7BB97429" w:rsidR="00E66865" w:rsidRPr="00BB434F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FB2389">
              <w:t>213</w:t>
            </w:r>
          </w:p>
        </w:tc>
        <w:tc>
          <w:tcPr>
            <w:tcW w:w="268" w:type="dxa"/>
            <w:vAlign w:val="bottom"/>
          </w:tcPr>
          <w:p w14:paraId="2EA85AFD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BB7559C" w14:textId="4180BFC4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lang w:val="en-US" w:bidi="th-TH"/>
              </w:rPr>
              <w:t>-</w:t>
            </w:r>
          </w:p>
        </w:tc>
      </w:tr>
      <w:tr w:rsidR="00E66865" w:rsidRPr="003A4BC5" w14:paraId="60090C22" w14:textId="77777777" w:rsidTr="001B5251">
        <w:trPr>
          <w:trHeight w:val="261"/>
        </w:trPr>
        <w:tc>
          <w:tcPr>
            <w:tcW w:w="3627" w:type="dxa"/>
          </w:tcPr>
          <w:p w14:paraId="490F4D87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6B1E215C" w14:textId="45C8DD49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04335D">
              <w:t>-</w:t>
            </w:r>
          </w:p>
        </w:tc>
        <w:tc>
          <w:tcPr>
            <w:tcW w:w="260" w:type="dxa"/>
            <w:vAlign w:val="bottom"/>
          </w:tcPr>
          <w:p w14:paraId="7DF2C725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65CED90A" w14:textId="1548ED6B" w:rsidR="00E66865" w:rsidRPr="00456C22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B69458D" w14:textId="77777777" w:rsidR="00E66865" w:rsidRPr="0097174C" w:rsidRDefault="00E66865" w:rsidP="00E66865"/>
        </w:tc>
        <w:tc>
          <w:tcPr>
            <w:tcW w:w="1281" w:type="dxa"/>
          </w:tcPr>
          <w:p w14:paraId="209E01CC" w14:textId="14AA443B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B2389">
              <w:t>1,031</w:t>
            </w:r>
          </w:p>
        </w:tc>
        <w:tc>
          <w:tcPr>
            <w:tcW w:w="268" w:type="dxa"/>
            <w:vAlign w:val="bottom"/>
          </w:tcPr>
          <w:p w14:paraId="68B7C533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D152A6A" w14:textId="3BD70DF1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25,778</w:t>
            </w:r>
          </w:p>
        </w:tc>
      </w:tr>
      <w:tr w:rsidR="00E66865" w:rsidRPr="003A4BC5" w14:paraId="49723B68" w14:textId="77777777" w:rsidTr="001B5251">
        <w:trPr>
          <w:trHeight w:val="276"/>
        </w:trPr>
        <w:tc>
          <w:tcPr>
            <w:tcW w:w="3627" w:type="dxa"/>
          </w:tcPr>
          <w:p w14:paraId="56235648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</w:tcPr>
          <w:p w14:paraId="24B1F182" w14:textId="45DE1FA6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04335D">
              <w:t>-</w:t>
            </w:r>
          </w:p>
        </w:tc>
        <w:tc>
          <w:tcPr>
            <w:tcW w:w="260" w:type="dxa"/>
            <w:vAlign w:val="bottom"/>
          </w:tcPr>
          <w:p w14:paraId="598ACA89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3C88E075" w14:textId="196580BB" w:rsidR="00E66865" w:rsidRPr="00456C22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A17B78D" w14:textId="77777777" w:rsidR="00E66865" w:rsidRPr="0097174C" w:rsidRDefault="00E66865" w:rsidP="00E66865"/>
        </w:tc>
        <w:tc>
          <w:tcPr>
            <w:tcW w:w="1281" w:type="dxa"/>
          </w:tcPr>
          <w:p w14:paraId="2AE98E44" w14:textId="63083E4F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B2389">
              <w:t>2,376</w:t>
            </w:r>
          </w:p>
        </w:tc>
        <w:tc>
          <w:tcPr>
            <w:tcW w:w="268" w:type="dxa"/>
            <w:vAlign w:val="bottom"/>
          </w:tcPr>
          <w:p w14:paraId="5D038BB6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C13AA1E" w14:textId="33AB98E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2,400</w:t>
            </w:r>
          </w:p>
        </w:tc>
      </w:tr>
      <w:tr w:rsidR="00E66865" w:rsidRPr="003A4BC5" w14:paraId="3E4C9FE9" w14:textId="77777777" w:rsidTr="001B5251">
        <w:trPr>
          <w:trHeight w:val="261"/>
        </w:trPr>
        <w:tc>
          <w:tcPr>
            <w:tcW w:w="3627" w:type="dxa"/>
          </w:tcPr>
          <w:p w14:paraId="3E5DDE05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</w:tcPr>
          <w:p w14:paraId="321B4C78" w14:textId="7570ECE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04335D">
              <w:t>-</w:t>
            </w:r>
          </w:p>
        </w:tc>
        <w:tc>
          <w:tcPr>
            <w:tcW w:w="260" w:type="dxa"/>
            <w:vAlign w:val="bottom"/>
          </w:tcPr>
          <w:p w14:paraId="5C516B96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3A994B16" w14:textId="6535FB50" w:rsidR="00E66865" w:rsidRPr="00456C22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5E24C8E" w14:textId="77777777" w:rsidR="00E66865" w:rsidRPr="0097174C" w:rsidRDefault="00E66865" w:rsidP="00E66865"/>
        </w:tc>
        <w:tc>
          <w:tcPr>
            <w:tcW w:w="1281" w:type="dxa"/>
          </w:tcPr>
          <w:p w14:paraId="759FBAF3" w14:textId="4E4B435A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FB2389">
              <w:t>2,142</w:t>
            </w:r>
          </w:p>
        </w:tc>
        <w:tc>
          <w:tcPr>
            <w:tcW w:w="268" w:type="dxa"/>
            <w:vAlign w:val="bottom"/>
          </w:tcPr>
          <w:p w14:paraId="0BD3F48A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5D591A23" w14:textId="132063E8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2,502</w:t>
            </w:r>
          </w:p>
        </w:tc>
      </w:tr>
      <w:tr w:rsidR="00E66865" w:rsidRPr="003A4BC5" w14:paraId="740EEF80" w14:textId="77777777" w:rsidTr="001B5251">
        <w:trPr>
          <w:trHeight w:val="261"/>
        </w:trPr>
        <w:tc>
          <w:tcPr>
            <w:tcW w:w="3627" w:type="dxa"/>
          </w:tcPr>
          <w:p w14:paraId="1C9F7667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2C8E0F35" w14:textId="083C822E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04335D">
              <w:t>-</w:t>
            </w:r>
          </w:p>
        </w:tc>
        <w:tc>
          <w:tcPr>
            <w:tcW w:w="260" w:type="dxa"/>
            <w:vAlign w:val="bottom"/>
          </w:tcPr>
          <w:p w14:paraId="60EA2A29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126052CB" w14:textId="3E058E69" w:rsidR="00E66865" w:rsidRPr="00456C22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454FECE" w14:textId="77777777" w:rsidR="00E66865" w:rsidRPr="0097174C" w:rsidRDefault="00E66865" w:rsidP="00E66865"/>
        </w:tc>
        <w:tc>
          <w:tcPr>
            <w:tcW w:w="1281" w:type="dxa"/>
          </w:tcPr>
          <w:p w14:paraId="1BBFDC23" w14:textId="3863A7B1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FB2389">
              <w:t>11</w:t>
            </w:r>
          </w:p>
        </w:tc>
        <w:tc>
          <w:tcPr>
            <w:tcW w:w="268" w:type="dxa"/>
            <w:vAlign w:val="bottom"/>
          </w:tcPr>
          <w:p w14:paraId="2A6CE024" w14:textId="77777777" w:rsidR="00E66865" w:rsidRPr="00FE1AF6" w:rsidRDefault="00E66865" w:rsidP="00E66865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2DDF8C1D" w14:textId="53CD20AC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35</w:t>
            </w:r>
          </w:p>
        </w:tc>
      </w:tr>
      <w:tr w:rsidR="00E66865" w:rsidRPr="003A4BC5" w14:paraId="35B5844F" w14:textId="77777777" w:rsidTr="001B5251">
        <w:trPr>
          <w:trHeight w:val="261"/>
        </w:trPr>
        <w:tc>
          <w:tcPr>
            <w:tcW w:w="3627" w:type="dxa"/>
          </w:tcPr>
          <w:p w14:paraId="5DB11911" w14:textId="647A0310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E319A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90" w:type="dxa"/>
          </w:tcPr>
          <w:p w14:paraId="6E1B9490" w14:textId="145ADDB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04335D">
              <w:t>-</w:t>
            </w:r>
          </w:p>
        </w:tc>
        <w:tc>
          <w:tcPr>
            <w:tcW w:w="260" w:type="dxa"/>
            <w:vAlign w:val="bottom"/>
          </w:tcPr>
          <w:p w14:paraId="331F4E07" w14:textId="77777777" w:rsidR="00E66865" w:rsidRPr="0097174C" w:rsidRDefault="00E66865" w:rsidP="00E66865"/>
        </w:tc>
        <w:tc>
          <w:tcPr>
            <w:tcW w:w="1207" w:type="dxa"/>
            <w:vAlign w:val="bottom"/>
          </w:tcPr>
          <w:p w14:paraId="530123CE" w14:textId="72AB5FC8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DC777B1" w14:textId="77777777" w:rsidR="00E66865" w:rsidRPr="0097174C" w:rsidRDefault="00E66865" w:rsidP="00E66865"/>
        </w:tc>
        <w:tc>
          <w:tcPr>
            <w:tcW w:w="1281" w:type="dxa"/>
          </w:tcPr>
          <w:p w14:paraId="1847A3AF" w14:textId="6224FC8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FB2389">
              <w:t>12,980</w:t>
            </w:r>
          </w:p>
        </w:tc>
        <w:tc>
          <w:tcPr>
            <w:tcW w:w="268" w:type="dxa"/>
            <w:vAlign w:val="bottom"/>
          </w:tcPr>
          <w:p w14:paraId="0F5F3716" w14:textId="77777777" w:rsidR="00E66865" w:rsidRPr="00FE1AF6" w:rsidRDefault="00E66865" w:rsidP="00E66865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52D0F78B" w14:textId="4F8FAD55" w:rsidR="00E66865" w:rsidRPr="00600E7A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10,030</w:t>
            </w:r>
          </w:p>
        </w:tc>
      </w:tr>
      <w:tr w:rsidR="009E22A2" w:rsidRPr="003A4BC5" w14:paraId="5E6A7767" w14:textId="77777777" w:rsidTr="002A3F17">
        <w:trPr>
          <w:trHeight w:val="73"/>
        </w:trPr>
        <w:tc>
          <w:tcPr>
            <w:tcW w:w="3627" w:type="dxa"/>
          </w:tcPr>
          <w:p w14:paraId="4F516EB0" w14:textId="77777777" w:rsidR="009E22A2" w:rsidRPr="002D428D" w:rsidRDefault="009E22A2" w:rsidP="009E22A2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21040F0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497F959" w14:textId="77777777" w:rsidR="009E22A2" w:rsidRPr="003A65D7" w:rsidRDefault="009E22A2" w:rsidP="009E22A2">
            <w:pPr>
              <w:rPr>
                <w:sz w:val="4"/>
                <w:szCs w:val="4"/>
              </w:rPr>
            </w:pPr>
          </w:p>
        </w:tc>
        <w:tc>
          <w:tcPr>
            <w:tcW w:w="1207" w:type="dxa"/>
            <w:vAlign w:val="bottom"/>
          </w:tcPr>
          <w:p w14:paraId="1545B416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E1A77ED" w14:textId="77777777" w:rsidR="009E22A2" w:rsidRPr="003A65D7" w:rsidRDefault="009E22A2" w:rsidP="009E22A2">
            <w:pPr>
              <w:rPr>
                <w:sz w:val="4"/>
                <w:szCs w:val="4"/>
              </w:rPr>
            </w:pPr>
          </w:p>
        </w:tc>
        <w:tc>
          <w:tcPr>
            <w:tcW w:w="1281" w:type="dxa"/>
          </w:tcPr>
          <w:p w14:paraId="487780F6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  <w:rPr>
                <w:sz w:val="4"/>
                <w:szCs w:val="4"/>
              </w:rPr>
            </w:pPr>
          </w:p>
        </w:tc>
        <w:tc>
          <w:tcPr>
            <w:tcW w:w="268" w:type="dxa"/>
            <w:vAlign w:val="bottom"/>
          </w:tcPr>
          <w:p w14:paraId="2B9B2A3F" w14:textId="77777777" w:rsidR="009E22A2" w:rsidRPr="003A65D7" w:rsidRDefault="009E22A2" w:rsidP="009E22A2">
            <w:pPr>
              <w:tabs>
                <w:tab w:val="decimal" w:pos="560"/>
                <w:tab w:val="decimal" w:pos="946"/>
              </w:tabs>
              <w:rPr>
                <w:sz w:val="4"/>
                <w:szCs w:val="4"/>
              </w:rPr>
            </w:pPr>
          </w:p>
        </w:tc>
        <w:tc>
          <w:tcPr>
            <w:tcW w:w="1206" w:type="dxa"/>
          </w:tcPr>
          <w:p w14:paraId="7AB0744C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 w:val="4"/>
                <w:szCs w:val="4"/>
              </w:rPr>
            </w:pPr>
          </w:p>
        </w:tc>
      </w:tr>
      <w:tr w:rsidR="009E22A2" w:rsidRPr="002A3F17" w14:paraId="51C7E5EF" w14:textId="77777777" w:rsidTr="002A3F17">
        <w:trPr>
          <w:trHeight w:val="261"/>
        </w:trPr>
        <w:tc>
          <w:tcPr>
            <w:tcW w:w="3627" w:type="dxa"/>
          </w:tcPr>
          <w:p w14:paraId="4F9B8A33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1D11A743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0" w:type="dxa"/>
            <w:vAlign w:val="bottom"/>
          </w:tcPr>
          <w:p w14:paraId="494A7BEC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980EA9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1B5A016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FCB7363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1B167F8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</w:rPr>
            </w:pPr>
          </w:p>
        </w:tc>
        <w:tc>
          <w:tcPr>
            <w:tcW w:w="1206" w:type="dxa"/>
            <w:vAlign w:val="bottom"/>
          </w:tcPr>
          <w:p w14:paraId="4925FF81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6BD50214" w14:textId="77777777" w:rsidTr="002A3F17">
        <w:trPr>
          <w:trHeight w:val="261"/>
        </w:trPr>
        <w:tc>
          <w:tcPr>
            <w:tcW w:w="3627" w:type="dxa"/>
          </w:tcPr>
          <w:p w14:paraId="7CCCD524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5919C5AE" w14:textId="77B6C061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341,968</w:t>
            </w:r>
          </w:p>
        </w:tc>
        <w:tc>
          <w:tcPr>
            <w:tcW w:w="260" w:type="dxa"/>
            <w:vAlign w:val="bottom"/>
          </w:tcPr>
          <w:p w14:paraId="4CC18AF0" w14:textId="77777777" w:rsidR="00E66865" w:rsidRPr="0097174C" w:rsidRDefault="00E66865" w:rsidP="00E66865"/>
        </w:tc>
        <w:tc>
          <w:tcPr>
            <w:tcW w:w="1207" w:type="dxa"/>
          </w:tcPr>
          <w:p w14:paraId="37FBF427" w14:textId="496177A2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423,544</w:t>
            </w:r>
          </w:p>
        </w:tc>
        <w:tc>
          <w:tcPr>
            <w:tcW w:w="272" w:type="dxa"/>
            <w:vAlign w:val="bottom"/>
          </w:tcPr>
          <w:p w14:paraId="57D24346" w14:textId="77777777" w:rsidR="00E66865" w:rsidRPr="0097174C" w:rsidRDefault="00E66865" w:rsidP="00E66865"/>
        </w:tc>
        <w:tc>
          <w:tcPr>
            <w:tcW w:w="1281" w:type="dxa"/>
          </w:tcPr>
          <w:p w14:paraId="386BBCBB" w14:textId="7AD30220" w:rsidR="00E66865" w:rsidRPr="006F1F34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268,402</w:t>
            </w:r>
          </w:p>
        </w:tc>
        <w:tc>
          <w:tcPr>
            <w:tcW w:w="268" w:type="dxa"/>
            <w:vAlign w:val="bottom"/>
          </w:tcPr>
          <w:p w14:paraId="183425C8" w14:textId="77777777" w:rsidR="00E66865" w:rsidRPr="006F1F34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239A26F3" w14:textId="606A530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330,522</w:t>
            </w:r>
          </w:p>
        </w:tc>
      </w:tr>
      <w:tr w:rsidR="00E66865" w:rsidRPr="003A4BC5" w14:paraId="73E4373B" w14:textId="77777777" w:rsidTr="002A3F17">
        <w:trPr>
          <w:trHeight w:val="276"/>
        </w:trPr>
        <w:tc>
          <w:tcPr>
            <w:tcW w:w="3627" w:type="dxa"/>
          </w:tcPr>
          <w:p w14:paraId="65BDB63E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A0567D4" w14:textId="38FF34FC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84,277</w:t>
            </w:r>
          </w:p>
        </w:tc>
        <w:tc>
          <w:tcPr>
            <w:tcW w:w="260" w:type="dxa"/>
            <w:vAlign w:val="bottom"/>
          </w:tcPr>
          <w:p w14:paraId="7C6CFACA" w14:textId="77777777" w:rsidR="00E66865" w:rsidRPr="000D0B93" w:rsidRDefault="00E66865" w:rsidP="00E66865">
            <w:pPr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7BDE2239" w14:textId="578E7269" w:rsidR="00E66865" w:rsidRPr="000D0B93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1</w:t>
            </w:r>
            <w:r>
              <w:t>23,602</w:t>
            </w:r>
          </w:p>
        </w:tc>
        <w:tc>
          <w:tcPr>
            <w:tcW w:w="272" w:type="dxa"/>
            <w:vAlign w:val="bottom"/>
          </w:tcPr>
          <w:p w14:paraId="13D3D4E1" w14:textId="77777777" w:rsidR="00E66865" w:rsidRPr="000D0B93" w:rsidRDefault="00E66865" w:rsidP="00E66865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09A6C11" w14:textId="0C057CD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68,412</w:t>
            </w:r>
          </w:p>
        </w:tc>
        <w:tc>
          <w:tcPr>
            <w:tcW w:w="268" w:type="dxa"/>
            <w:vAlign w:val="bottom"/>
          </w:tcPr>
          <w:p w14:paraId="7F30A815" w14:textId="77777777" w:rsidR="00E66865" w:rsidRPr="00FE1AF6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8AD1AA7" w14:textId="3A0C8360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100,544</w:t>
            </w:r>
          </w:p>
        </w:tc>
      </w:tr>
      <w:tr w:rsidR="00E66865" w:rsidRPr="003A4BC5" w14:paraId="3C8CE04E" w14:textId="77777777" w:rsidTr="002A3F17">
        <w:trPr>
          <w:trHeight w:val="261"/>
        </w:trPr>
        <w:tc>
          <w:tcPr>
            <w:tcW w:w="3627" w:type="dxa"/>
          </w:tcPr>
          <w:p w14:paraId="1527C5FA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  <w:r>
              <w:rPr>
                <w:rFonts w:cs="Times New Roman"/>
                <w:szCs w:val="22"/>
                <w:lang w:val="en-US" w:bidi="th-TH"/>
              </w:rPr>
              <w:t xml:space="preserve"> </w:t>
            </w:r>
            <w:r w:rsidRPr="0049752A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90" w:type="dxa"/>
          </w:tcPr>
          <w:p w14:paraId="31E2BEE5" w14:textId="31A0892E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29,800</w:t>
            </w:r>
          </w:p>
        </w:tc>
        <w:tc>
          <w:tcPr>
            <w:tcW w:w="260" w:type="dxa"/>
            <w:vAlign w:val="bottom"/>
          </w:tcPr>
          <w:p w14:paraId="62C21E12" w14:textId="77777777" w:rsidR="00E66865" w:rsidRPr="000D0B93" w:rsidRDefault="00E66865" w:rsidP="00E66865">
            <w:pPr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4C08924C" w14:textId="292D1E4C" w:rsidR="00E66865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108"/>
            </w:pPr>
            <w:r w:rsidRPr="008B539B">
              <w:t>4,402</w:t>
            </w:r>
          </w:p>
        </w:tc>
        <w:tc>
          <w:tcPr>
            <w:tcW w:w="272" w:type="dxa"/>
            <w:vAlign w:val="bottom"/>
          </w:tcPr>
          <w:p w14:paraId="7FE14DD0" w14:textId="77777777" w:rsidR="00E66865" w:rsidRPr="000D0B93" w:rsidRDefault="00E66865" w:rsidP="00E66865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1732D76" w14:textId="4992F748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29,800</w:t>
            </w:r>
          </w:p>
        </w:tc>
        <w:tc>
          <w:tcPr>
            <w:tcW w:w="268" w:type="dxa"/>
            <w:vAlign w:val="bottom"/>
          </w:tcPr>
          <w:p w14:paraId="3AA3B5F3" w14:textId="77777777" w:rsidR="00E66865" w:rsidRPr="00FE1AF6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3587F9F4" w14:textId="0B0935F8" w:rsidR="00E66865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8B539B">
              <w:t>2,340</w:t>
            </w:r>
          </w:p>
        </w:tc>
      </w:tr>
      <w:tr w:rsidR="00E66865" w:rsidRPr="00AD7F2B" w14:paraId="079624EA" w14:textId="77777777" w:rsidTr="002A3F17">
        <w:trPr>
          <w:trHeight w:val="261"/>
        </w:trPr>
        <w:tc>
          <w:tcPr>
            <w:tcW w:w="3627" w:type="dxa"/>
          </w:tcPr>
          <w:p w14:paraId="0385E1F0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4239603F" w14:textId="76BB772F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34</w:t>
            </w:r>
          </w:p>
        </w:tc>
        <w:tc>
          <w:tcPr>
            <w:tcW w:w="260" w:type="dxa"/>
            <w:vAlign w:val="bottom"/>
          </w:tcPr>
          <w:p w14:paraId="2E2E233C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3B0A802D" w14:textId="11C361FF" w:rsidR="00E66865" w:rsidRPr="000D0B93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76</w:t>
            </w:r>
          </w:p>
        </w:tc>
        <w:tc>
          <w:tcPr>
            <w:tcW w:w="272" w:type="dxa"/>
            <w:vAlign w:val="bottom"/>
          </w:tcPr>
          <w:p w14:paraId="1CE40DD9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3F40CF4" w14:textId="26256152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34</w:t>
            </w:r>
          </w:p>
        </w:tc>
        <w:tc>
          <w:tcPr>
            <w:tcW w:w="268" w:type="dxa"/>
            <w:vAlign w:val="bottom"/>
          </w:tcPr>
          <w:p w14:paraId="74A1E5A6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F3F8A3" w14:textId="64249BD0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76</w:t>
            </w:r>
          </w:p>
        </w:tc>
      </w:tr>
      <w:tr w:rsidR="00E66865" w:rsidRPr="003A4BC5" w14:paraId="2C6B1DF0" w14:textId="77777777" w:rsidTr="002A3F17">
        <w:trPr>
          <w:trHeight w:val="261"/>
        </w:trPr>
        <w:tc>
          <w:tcPr>
            <w:tcW w:w="3627" w:type="dxa"/>
          </w:tcPr>
          <w:p w14:paraId="2612D21E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3B13A0B5" w14:textId="10D83F3D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998</w:t>
            </w:r>
          </w:p>
        </w:tc>
        <w:tc>
          <w:tcPr>
            <w:tcW w:w="260" w:type="dxa"/>
            <w:vAlign w:val="bottom"/>
          </w:tcPr>
          <w:p w14:paraId="7B0905D9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24323FEF" w14:textId="1B02B8B4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715</w:t>
            </w:r>
          </w:p>
        </w:tc>
        <w:tc>
          <w:tcPr>
            <w:tcW w:w="272" w:type="dxa"/>
            <w:vAlign w:val="bottom"/>
          </w:tcPr>
          <w:p w14:paraId="36CB6F18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571B932" w14:textId="03134A4E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856</w:t>
            </w:r>
          </w:p>
        </w:tc>
        <w:tc>
          <w:tcPr>
            <w:tcW w:w="268" w:type="dxa"/>
            <w:vAlign w:val="bottom"/>
          </w:tcPr>
          <w:p w14:paraId="66DA85F5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6851FD31" w14:textId="524C1F53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580</w:t>
            </w:r>
          </w:p>
        </w:tc>
      </w:tr>
      <w:tr w:rsidR="00E66865" w:rsidRPr="003A4BC5" w14:paraId="440EDBAC" w14:textId="77777777" w:rsidTr="002A3F17">
        <w:trPr>
          <w:trHeight w:val="261"/>
        </w:trPr>
        <w:tc>
          <w:tcPr>
            <w:tcW w:w="3627" w:type="dxa"/>
          </w:tcPr>
          <w:p w14:paraId="24685190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510DBED4" w14:textId="52FEAFB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3,036</w:t>
            </w:r>
          </w:p>
        </w:tc>
        <w:tc>
          <w:tcPr>
            <w:tcW w:w="260" w:type="dxa"/>
            <w:vAlign w:val="bottom"/>
          </w:tcPr>
          <w:p w14:paraId="175EA9BA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25A20ED4" w14:textId="5A7631B1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3,447</w:t>
            </w:r>
          </w:p>
        </w:tc>
        <w:tc>
          <w:tcPr>
            <w:tcW w:w="272" w:type="dxa"/>
            <w:vAlign w:val="bottom"/>
          </w:tcPr>
          <w:p w14:paraId="551F8EB7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6B2E90F" w14:textId="161638B4" w:rsidR="00E66865" w:rsidRPr="00FE1AF6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2,214</w:t>
            </w:r>
          </w:p>
        </w:tc>
        <w:tc>
          <w:tcPr>
            <w:tcW w:w="268" w:type="dxa"/>
            <w:vAlign w:val="bottom"/>
          </w:tcPr>
          <w:p w14:paraId="08A3B17B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ADC64AC" w14:textId="29779490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2,074</w:t>
            </w:r>
          </w:p>
        </w:tc>
      </w:tr>
      <w:tr w:rsidR="00E66865" w:rsidRPr="00AD7F2B" w14:paraId="6675A7A3" w14:textId="77777777" w:rsidTr="002A3F17">
        <w:trPr>
          <w:trHeight w:val="261"/>
        </w:trPr>
        <w:tc>
          <w:tcPr>
            <w:tcW w:w="3627" w:type="dxa"/>
          </w:tcPr>
          <w:p w14:paraId="090E3060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00629305" w14:textId="0FA723C6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427F6D">
              <w:t>4,436</w:t>
            </w:r>
          </w:p>
        </w:tc>
        <w:tc>
          <w:tcPr>
            <w:tcW w:w="260" w:type="dxa"/>
            <w:vAlign w:val="bottom"/>
          </w:tcPr>
          <w:p w14:paraId="60AEC682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2C026310" w14:textId="293D6861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1,929</w:t>
            </w:r>
          </w:p>
        </w:tc>
        <w:tc>
          <w:tcPr>
            <w:tcW w:w="272" w:type="dxa"/>
            <w:vAlign w:val="bottom"/>
          </w:tcPr>
          <w:p w14:paraId="729F2C02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F6848B4" w14:textId="6D8A04DE" w:rsidR="00E66865" w:rsidRPr="008B539B" w:rsidRDefault="00E66865" w:rsidP="00E668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660FF6">
              <w:t>2,032</w:t>
            </w:r>
          </w:p>
        </w:tc>
        <w:tc>
          <w:tcPr>
            <w:tcW w:w="268" w:type="dxa"/>
            <w:vAlign w:val="bottom"/>
          </w:tcPr>
          <w:p w14:paraId="3EBA0485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4C4813" w14:textId="53D6AD7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605</w:t>
            </w:r>
          </w:p>
        </w:tc>
      </w:tr>
    </w:tbl>
    <w:p w14:paraId="4C872E27" w14:textId="600F3211" w:rsidR="002A3F17" w:rsidRDefault="002A3F17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4200A2F9" w14:textId="2D78FA68" w:rsidR="00E66865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52B3A5B" w14:textId="77777777" w:rsidR="00E66865" w:rsidRPr="002A3F17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tbl>
      <w:tblPr>
        <w:tblW w:w="94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49"/>
        <w:gridCol w:w="1188"/>
        <w:gridCol w:w="261"/>
        <w:gridCol w:w="1205"/>
        <w:gridCol w:w="272"/>
        <w:gridCol w:w="1280"/>
        <w:gridCol w:w="268"/>
        <w:gridCol w:w="1202"/>
      </w:tblGrid>
      <w:tr w:rsidR="00C00769" w:rsidRPr="003A4BC5" w14:paraId="16093383" w14:textId="77777777" w:rsidTr="00E66865">
        <w:trPr>
          <w:trHeight w:val="509"/>
        </w:trPr>
        <w:tc>
          <w:tcPr>
            <w:tcW w:w="3749" w:type="dxa"/>
          </w:tcPr>
          <w:p w14:paraId="5463133D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4" w:type="dxa"/>
            <w:gridSpan w:val="3"/>
          </w:tcPr>
          <w:p w14:paraId="77E5DD81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486F8F9B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7AE4FCF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0" w:type="dxa"/>
            <w:gridSpan w:val="3"/>
          </w:tcPr>
          <w:p w14:paraId="3DC92011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67DFF6BA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C00769" w:rsidRPr="003A4BC5" w14:paraId="1121BF48" w14:textId="77777777" w:rsidTr="00E66865">
        <w:trPr>
          <w:trHeight w:val="249"/>
        </w:trPr>
        <w:tc>
          <w:tcPr>
            <w:tcW w:w="3749" w:type="dxa"/>
          </w:tcPr>
          <w:p w14:paraId="7A09D851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4" w:type="dxa"/>
            <w:gridSpan w:val="3"/>
          </w:tcPr>
          <w:p w14:paraId="66BC9050" w14:textId="77777777" w:rsidR="00C00769" w:rsidRPr="008F4A6E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6AF934B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0" w:type="dxa"/>
            <w:gridSpan w:val="3"/>
          </w:tcPr>
          <w:p w14:paraId="756725CA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C00769" w:rsidRPr="003A4BC5" w14:paraId="189E550D" w14:textId="77777777" w:rsidTr="00E66865">
        <w:trPr>
          <w:trHeight w:val="249"/>
        </w:trPr>
        <w:tc>
          <w:tcPr>
            <w:tcW w:w="3749" w:type="dxa"/>
          </w:tcPr>
          <w:p w14:paraId="56B3DB3C" w14:textId="77777777" w:rsidR="00C00769" w:rsidRPr="0097174C" w:rsidRDefault="00C00769" w:rsidP="00B55705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88" w:type="dxa"/>
          </w:tcPr>
          <w:p w14:paraId="4CEE81D6" w14:textId="4E457CDE" w:rsidR="00C00769" w:rsidRPr="009D429A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9E22A2"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1" w:type="dxa"/>
          </w:tcPr>
          <w:p w14:paraId="74F7BDF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5" w:type="dxa"/>
          </w:tcPr>
          <w:p w14:paraId="5F3EA02A" w14:textId="18FE889E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9E22A2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2" w:type="dxa"/>
          </w:tcPr>
          <w:p w14:paraId="00934E6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0" w:type="dxa"/>
          </w:tcPr>
          <w:p w14:paraId="2E3311B8" w14:textId="6372622E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9E22A2">
              <w:rPr>
                <w:b w:val="0"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783B8CF1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2" w:type="dxa"/>
          </w:tcPr>
          <w:p w14:paraId="1F9B01BC" w14:textId="04EFE7CB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9E22A2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C00769" w:rsidRPr="003A4BC5" w14:paraId="7C869D29" w14:textId="77777777" w:rsidTr="00E66865">
        <w:trPr>
          <w:trHeight w:val="249"/>
        </w:trPr>
        <w:tc>
          <w:tcPr>
            <w:tcW w:w="3749" w:type="dxa"/>
          </w:tcPr>
          <w:p w14:paraId="0D319FB4" w14:textId="77777777" w:rsidR="00C00769" w:rsidRPr="002D428D" w:rsidRDefault="00C00769" w:rsidP="00B5570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76" w:type="dxa"/>
            <w:gridSpan w:val="7"/>
          </w:tcPr>
          <w:p w14:paraId="43C876E9" w14:textId="77777777" w:rsidR="00C00769" w:rsidRPr="0097174C" w:rsidRDefault="00C00769" w:rsidP="00B55705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C00769" w:rsidRPr="002A3F17" w14:paraId="39C34264" w14:textId="77777777" w:rsidTr="00E66865">
        <w:trPr>
          <w:trHeight w:val="259"/>
        </w:trPr>
        <w:tc>
          <w:tcPr>
            <w:tcW w:w="3749" w:type="dxa"/>
          </w:tcPr>
          <w:p w14:paraId="534829E6" w14:textId="77777777" w:rsidR="00C00769" w:rsidRPr="002D428D" w:rsidRDefault="00C00769" w:rsidP="00B5570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U</w:t>
            </w:r>
            <w:r w:rsidRPr="002D428D">
              <w:rPr>
                <w:rFonts w:cs="Times New Roman"/>
                <w:b/>
                <w:bCs/>
                <w:szCs w:val="22"/>
              </w:rPr>
              <w:t>ultimate parent company</w:t>
            </w:r>
          </w:p>
        </w:tc>
        <w:tc>
          <w:tcPr>
            <w:tcW w:w="1188" w:type="dxa"/>
            <w:vAlign w:val="bottom"/>
          </w:tcPr>
          <w:p w14:paraId="127C4E13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45CBE97F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3AC988A0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08B33A5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574932C2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E2D12F2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123C98EC" w14:textId="77777777" w:rsidR="00C00769" w:rsidRPr="002A3F17" w:rsidRDefault="00C00769" w:rsidP="00B5570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6F211575" w14:textId="77777777" w:rsidTr="00E66865">
        <w:trPr>
          <w:trHeight w:val="249"/>
        </w:trPr>
        <w:tc>
          <w:tcPr>
            <w:tcW w:w="3749" w:type="dxa"/>
          </w:tcPr>
          <w:p w14:paraId="15A85093" w14:textId="77777777" w:rsidR="00E66865" w:rsidRPr="00517C21" w:rsidRDefault="00E66865" w:rsidP="00E66865">
            <w:pPr>
              <w:spacing w:line="240" w:lineRule="atLeast"/>
              <w:rPr>
                <w:szCs w:val="28"/>
                <w:cs/>
                <w:lang w:val="en-US" w:bidi="th-TH"/>
              </w:rPr>
            </w:pPr>
            <w:r w:rsidRPr="00517C21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88" w:type="dxa"/>
          </w:tcPr>
          <w:p w14:paraId="7527E4CD" w14:textId="7693A4A1" w:rsidR="00E66865" w:rsidRPr="00617D40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2A466D">
              <w:t>5</w:t>
            </w:r>
          </w:p>
        </w:tc>
        <w:tc>
          <w:tcPr>
            <w:tcW w:w="261" w:type="dxa"/>
            <w:vAlign w:val="bottom"/>
          </w:tcPr>
          <w:p w14:paraId="16817EAB" w14:textId="7777777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00E512B5" w14:textId="354B2103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>
              <w:t>2</w:t>
            </w:r>
          </w:p>
        </w:tc>
        <w:tc>
          <w:tcPr>
            <w:tcW w:w="272" w:type="dxa"/>
            <w:vAlign w:val="bottom"/>
          </w:tcPr>
          <w:p w14:paraId="6F0B6026" w14:textId="7777777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22748D11" w14:textId="36516F8D" w:rsidR="00E66865" w:rsidRPr="00617D40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74D38">
              <w:t>5</w:t>
            </w:r>
          </w:p>
        </w:tc>
        <w:tc>
          <w:tcPr>
            <w:tcW w:w="268" w:type="dxa"/>
            <w:vAlign w:val="bottom"/>
          </w:tcPr>
          <w:p w14:paraId="6C547C8C" w14:textId="7777777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2" w:type="dxa"/>
          </w:tcPr>
          <w:p w14:paraId="003AE99E" w14:textId="2C55EE3B" w:rsidR="00E66865" w:rsidRPr="0097174C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>
              <w:t>2</w:t>
            </w:r>
          </w:p>
        </w:tc>
      </w:tr>
      <w:tr w:rsidR="00E66865" w:rsidRPr="003A4BC5" w14:paraId="03B3072D" w14:textId="77777777" w:rsidTr="00E66865">
        <w:trPr>
          <w:trHeight w:val="199"/>
        </w:trPr>
        <w:tc>
          <w:tcPr>
            <w:tcW w:w="3749" w:type="dxa"/>
          </w:tcPr>
          <w:p w14:paraId="63411926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88" w:type="dxa"/>
          </w:tcPr>
          <w:p w14:paraId="536EA164" w14:textId="191FB91D" w:rsidR="00E66865" w:rsidRPr="0097174C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2A466D">
              <w:t>8,681</w:t>
            </w:r>
          </w:p>
        </w:tc>
        <w:tc>
          <w:tcPr>
            <w:tcW w:w="261" w:type="dxa"/>
            <w:vAlign w:val="bottom"/>
          </w:tcPr>
          <w:p w14:paraId="56326A52" w14:textId="77777777" w:rsidR="00E66865" w:rsidRPr="0097174C" w:rsidRDefault="00E66865" w:rsidP="00E66865"/>
        </w:tc>
        <w:tc>
          <w:tcPr>
            <w:tcW w:w="1205" w:type="dxa"/>
          </w:tcPr>
          <w:p w14:paraId="6725A254" w14:textId="532069BE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11,041</w:t>
            </w:r>
          </w:p>
        </w:tc>
        <w:tc>
          <w:tcPr>
            <w:tcW w:w="272" w:type="dxa"/>
            <w:vAlign w:val="bottom"/>
          </w:tcPr>
          <w:p w14:paraId="29D168DA" w14:textId="77777777" w:rsidR="00E66865" w:rsidRPr="0097174C" w:rsidRDefault="00E66865" w:rsidP="00E66865"/>
        </w:tc>
        <w:tc>
          <w:tcPr>
            <w:tcW w:w="1280" w:type="dxa"/>
          </w:tcPr>
          <w:p w14:paraId="61B04218" w14:textId="6D3151E1" w:rsidR="00E66865" w:rsidRPr="0097174C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974D38">
              <w:t>8,218</w:t>
            </w:r>
          </w:p>
        </w:tc>
        <w:tc>
          <w:tcPr>
            <w:tcW w:w="268" w:type="dxa"/>
            <w:vAlign w:val="bottom"/>
          </w:tcPr>
          <w:p w14:paraId="41E476D3" w14:textId="77777777" w:rsidR="00E66865" w:rsidRPr="0097174C" w:rsidRDefault="00E66865" w:rsidP="00E66865"/>
        </w:tc>
        <w:tc>
          <w:tcPr>
            <w:tcW w:w="1202" w:type="dxa"/>
          </w:tcPr>
          <w:p w14:paraId="74AF49E7" w14:textId="795E9D46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>
              <w:t>9,893</w:t>
            </w:r>
          </w:p>
        </w:tc>
      </w:tr>
      <w:tr w:rsidR="009E22A2" w:rsidRPr="003A4BC5" w14:paraId="0ECB1149" w14:textId="77777777" w:rsidTr="00E66865">
        <w:trPr>
          <w:trHeight w:val="199"/>
        </w:trPr>
        <w:tc>
          <w:tcPr>
            <w:tcW w:w="3749" w:type="dxa"/>
          </w:tcPr>
          <w:p w14:paraId="0626FE53" w14:textId="77777777" w:rsidR="009E22A2" w:rsidRPr="003A65D7" w:rsidRDefault="009E22A2" w:rsidP="009E22A2">
            <w:pPr>
              <w:spacing w:line="240" w:lineRule="auto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20F779BD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" w:type="dxa"/>
            <w:vAlign w:val="bottom"/>
          </w:tcPr>
          <w:p w14:paraId="51061B5B" w14:textId="77777777" w:rsidR="009E22A2" w:rsidRPr="003A65D7" w:rsidRDefault="009E22A2" w:rsidP="009E22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05" w:type="dxa"/>
            <w:vAlign w:val="bottom"/>
          </w:tcPr>
          <w:p w14:paraId="725447C6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26526F57" w14:textId="77777777" w:rsidR="009E22A2" w:rsidRPr="003A65D7" w:rsidRDefault="009E22A2" w:rsidP="009E22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80" w:type="dxa"/>
            <w:vAlign w:val="bottom"/>
          </w:tcPr>
          <w:p w14:paraId="4386328C" w14:textId="77777777" w:rsidR="009E22A2" w:rsidRPr="00E27178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0E4E0BD0" w14:textId="77777777" w:rsidR="009E22A2" w:rsidRPr="003A65D7" w:rsidRDefault="009E22A2" w:rsidP="009E22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14:paraId="6327F411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</w:tr>
      <w:tr w:rsidR="009E22A2" w:rsidRPr="002A3F17" w14:paraId="0ED017E2" w14:textId="77777777" w:rsidTr="00E66865">
        <w:trPr>
          <w:trHeight w:val="199"/>
        </w:trPr>
        <w:tc>
          <w:tcPr>
            <w:tcW w:w="3749" w:type="dxa"/>
          </w:tcPr>
          <w:p w14:paraId="4BB03109" w14:textId="44C18726" w:rsidR="009E22A2" w:rsidRPr="002A3F17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Parent company</w:t>
            </w:r>
          </w:p>
        </w:tc>
        <w:tc>
          <w:tcPr>
            <w:tcW w:w="1188" w:type="dxa"/>
            <w:vAlign w:val="bottom"/>
          </w:tcPr>
          <w:p w14:paraId="4155FAF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1A88ACC5" w14:textId="77777777" w:rsidR="009E22A2" w:rsidRPr="002A3F17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0858C468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50737E28" w14:textId="77777777" w:rsidR="009E22A2" w:rsidRPr="002A3F17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79BB9D18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2D869662" w14:textId="77777777" w:rsidR="009E22A2" w:rsidRPr="002A3F17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1F440066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</w:tr>
      <w:tr w:rsidR="00E66865" w:rsidRPr="002A3F17" w14:paraId="7C968E91" w14:textId="77777777" w:rsidTr="00480785">
        <w:trPr>
          <w:trHeight w:val="199"/>
        </w:trPr>
        <w:tc>
          <w:tcPr>
            <w:tcW w:w="3749" w:type="dxa"/>
          </w:tcPr>
          <w:p w14:paraId="0D004D33" w14:textId="373C5DD0" w:rsidR="00E66865" w:rsidRPr="002D428D" w:rsidRDefault="00E66865" w:rsidP="00E66865">
            <w:pPr>
              <w:spacing w:line="240" w:lineRule="atLeast"/>
              <w:rPr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5F9E6874" w14:textId="36B12C54" w:rsidR="00E66865" w:rsidRPr="002A3F17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 w:rsidRPr="00A8123E">
              <w:t>42</w:t>
            </w:r>
          </w:p>
        </w:tc>
        <w:tc>
          <w:tcPr>
            <w:tcW w:w="261" w:type="dxa"/>
            <w:vAlign w:val="bottom"/>
          </w:tcPr>
          <w:p w14:paraId="5B1A1C8E" w14:textId="77777777" w:rsidR="00E66865" w:rsidRPr="002A3F17" w:rsidRDefault="00E66865" w:rsidP="00E66865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5" w:type="dxa"/>
          </w:tcPr>
          <w:p w14:paraId="13C65B71" w14:textId="36E5044C" w:rsidR="00E66865" w:rsidRPr="002A3F17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>
              <w:t>-</w:t>
            </w:r>
          </w:p>
        </w:tc>
        <w:tc>
          <w:tcPr>
            <w:tcW w:w="272" w:type="dxa"/>
            <w:vAlign w:val="bottom"/>
          </w:tcPr>
          <w:p w14:paraId="3BAEA816" w14:textId="77777777" w:rsidR="00E66865" w:rsidRPr="002A3F17" w:rsidRDefault="00E66865" w:rsidP="00E66865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36732A03" w14:textId="5298436B" w:rsidR="00E66865" w:rsidRPr="002A3F17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  <w:r w:rsidRPr="00EA3EBC">
              <w:t>42</w:t>
            </w:r>
          </w:p>
        </w:tc>
        <w:tc>
          <w:tcPr>
            <w:tcW w:w="268" w:type="dxa"/>
            <w:vAlign w:val="bottom"/>
          </w:tcPr>
          <w:p w14:paraId="7B1F7CA5" w14:textId="77777777" w:rsidR="00E66865" w:rsidRPr="002A3F17" w:rsidRDefault="00E66865" w:rsidP="00E66865">
            <w:pPr>
              <w:spacing w:line="240" w:lineRule="atLeast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01FDB1B1" w14:textId="374268FE" w:rsidR="00E66865" w:rsidRPr="002A3F17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lang w:val="en-US" w:bidi="th-TH"/>
              </w:rPr>
            </w:pPr>
            <w:r>
              <w:t>-</w:t>
            </w:r>
          </w:p>
        </w:tc>
      </w:tr>
      <w:tr w:rsidR="00E66865" w:rsidRPr="003A4BC5" w14:paraId="2511F03F" w14:textId="77777777" w:rsidTr="001E5D2A">
        <w:trPr>
          <w:trHeight w:val="199"/>
        </w:trPr>
        <w:tc>
          <w:tcPr>
            <w:tcW w:w="3749" w:type="dxa"/>
          </w:tcPr>
          <w:p w14:paraId="1DEB0578" w14:textId="59D960EB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88" w:type="dxa"/>
          </w:tcPr>
          <w:p w14:paraId="5C3D9187" w14:textId="45FE61E7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A8123E">
              <w:t>-</w:t>
            </w:r>
          </w:p>
        </w:tc>
        <w:tc>
          <w:tcPr>
            <w:tcW w:w="261" w:type="dxa"/>
            <w:vAlign w:val="bottom"/>
          </w:tcPr>
          <w:p w14:paraId="4104C614" w14:textId="77777777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6F2FC587" w14:textId="22B63D95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</w:rPr>
              <w:t>96</w:t>
            </w:r>
          </w:p>
        </w:tc>
        <w:tc>
          <w:tcPr>
            <w:tcW w:w="272" w:type="dxa"/>
            <w:vAlign w:val="bottom"/>
          </w:tcPr>
          <w:p w14:paraId="16B9CB33" w14:textId="77777777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70B52071" w14:textId="365F3E22" w:rsidR="00E66865" w:rsidRPr="008B539B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A3EBC">
              <w:t>-</w:t>
            </w:r>
          </w:p>
        </w:tc>
        <w:tc>
          <w:tcPr>
            <w:tcW w:w="268" w:type="dxa"/>
            <w:vAlign w:val="bottom"/>
          </w:tcPr>
          <w:p w14:paraId="6FAA82BD" w14:textId="77777777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7B6677E1" w14:textId="38A438A2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>
              <w:t>93</w:t>
            </w:r>
          </w:p>
        </w:tc>
      </w:tr>
      <w:tr w:rsidR="00E66865" w:rsidRPr="003A4BC5" w14:paraId="251C32A2" w14:textId="77777777" w:rsidTr="001E5D2A">
        <w:trPr>
          <w:trHeight w:val="199"/>
        </w:trPr>
        <w:tc>
          <w:tcPr>
            <w:tcW w:w="3749" w:type="dxa"/>
          </w:tcPr>
          <w:p w14:paraId="604E7D2B" w14:textId="719D8D53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F6655C">
              <w:rPr>
                <w:szCs w:val="22"/>
              </w:rPr>
              <w:t>Service fee and</w:t>
            </w:r>
            <w:r w:rsidRPr="00F6655C">
              <w:rPr>
                <w:szCs w:val="22"/>
                <w:lang w:val="en-US"/>
              </w:rPr>
              <w:t xml:space="preserve"> others</w:t>
            </w:r>
          </w:p>
        </w:tc>
        <w:tc>
          <w:tcPr>
            <w:tcW w:w="1188" w:type="dxa"/>
          </w:tcPr>
          <w:p w14:paraId="3E24CC4A" w14:textId="4AFEB2BC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A8123E">
              <w:t>2,509</w:t>
            </w:r>
          </w:p>
        </w:tc>
        <w:tc>
          <w:tcPr>
            <w:tcW w:w="261" w:type="dxa"/>
            <w:vAlign w:val="bottom"/>
          </w:tcPr>
          <w:p w14:paraId="24BDFB6A" w14:textId="77777777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5" w:type="dxa"/>
            <w:vAlign w:val="bottom"/>
          </w:tcPr>
          <w:p w14:paraId="2762E4C1" w14:textId="7BA71DB7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</w:rPr>
              <w:t>3,522</w:t>
            </w:r>
          </w:p>
        </w:tc>
        <w:tc>
          <w:tcPr>
            <w:tcW w:w="272" w:type="dxa"/>
            <w:vAlign w:val="bottom"/>
          </w:tcPr>
          <w:p w14:paraId="17EE9263" w14:textId="77777777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80" w:type="dxa"/>
          </w:tcPr>
          <w:p w14:paraId="3672A460" w14:textId="7EDF6528" w:rsidR="00E66865" w:rsidRPr="008B539B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EA3EBC">
              <w:t>2,144</w:t>
            </w:r>
          </w:p>
        </w:tc>
        <w:tc>
          <w:tcPr>
            <w:tcW w:w="268" w:type="dxa"/>
            <w:vAlign w:val="bottom"/>
          </w:tcPr>
          <w:p w14:paraId="6718CA7E" w14:textId="77777777" w:rsidR="00E66865" w:rsidRPr="008B539B" w:rsidRDefault="00E66865" w:rsidP="00E66865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3D1D38E3" w14:textId="7630AC8D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>
              <w:t>2,747</w:t>
            </w:r>
          </w:p>
        </w:tc>
      </w:tr>
      <w:tr w:rsidR="009E22A2" w:rsidRPr="003A4BC5" w14:paraId="1FBFA7D9" w14:textId="77777777" w:rsidTr="00E66865">
        <w:trPr>
          <w:trHeight w:val="199"/>
        </w:trPr>
        <w:tc>
          <w:tcPr>
            <w:tcW w:w="3749" w:type="dxa"/>
          </w:tcPr>
          <w:p w14:paraId="174ED403" w14:textId="77777777" w:rsidR="009E22A2" w:rsidRPr="002D428D" w:rsidRDefault="009E22A2" w:rsidP="009E22A2">
            <w:pPr>
              <w:spacing w:line="240" w:lineRule="auto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88" w:type="dxa"/>
            <w:vAlign w:val="bottom"/>
          </w:tcPr>
          <w:p w14:paraId="46284072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61" w:type="dxa"/>
            <w:vAlign w:val="bottom"/>
          </w:tcPr>
          <w:p w14:paraId="113D2896" w14:textId="77777777" w:rsidR="009E22A2" w:rsidRPr="003A65D7" w:rsidRDefault="009E22A2" w:rsidP="009E22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05" w:type="dxa"/>
            <w:vAlign w:val="bottom"/>
          </w:tcPr>
          <w:p w14:paraId="724ACDCB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  <w:tc>
          <w:tcPr>
            <w:tcW w:w="272" w:type="dxa"/>
            <w:vAlign w:val="bottom"/>
          </w:tcPr>
          <w:p w14:paraId="3AC5D3A4" w14:textId="77777777" w:rsidR="009E22A2" w:rsidRPr="003A65D7" w:rsidRDefault="009E22A2" w:rsidP="009E22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80" w:type="dxa"/>
            <w:vAlign w:val="bottom"/>
          </w:tcPr>
          <w:p w14:paraId="52550DD3" w14:textId="77777777" w:rsidR="009E22A2" w:rsidRPr="00E27178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240029ED" w14:textId="77777777" w:rsidR="009E22A2" w:rsidRPr="003A65D7" w:rsidRDefault="009E22A2" w:rsidP="009E22A2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02" w:type="dxa"/>
            <w:vAlign w:val="bottom"/>
          </w:tcPr>
          <w:p w14:paraId="35552D82" w14:textId="77777777" w:rsidR="009E22A2" w:rsidRPr="003A65D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4"/>
                <w:szCs w:val="14"/>
              </w:rPr>
            </w:pPr>
          </w:p>
        </w:tc>
      </w:tr>
      <w:tr w:rsidR="009E22A2" w:rsidRPr="002A3F17" w14:paraId="3D35E687" w14:textId="77777777" w:rsidTr="00E66865">
        <w:trPr>
          <w:trHeight w:val="259"/>
        </w:trPr>
        <w:tc>
          <w:tcPr>
            <w:tcW w:w="3749" w:type="dxa"/>
          </w:tcPr>
          <w:p w14:paraId="1F62E095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b/>
                <w:b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88" w:type="dxa"/>
            <w:vAlign w:val="bottom"/>
          </w:tcPr>
          <w:p w14:paraId="2F4E7D6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" w:type="dxa"/>
            <w:vAlign w:val="bottom"/>
          </w:tcPr>
          <w:p w14:paraId="712DF158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A90B2C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C2684A1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1CBB119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4F9FC16D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3ECC431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596A7F01" w14:textId="77777777" w:rsidTr="00E66865">
        <w:trPr>
          <w:trHeight w:val="259"/>
        </w:trPr>
        <w:tc>
          <w:tcPr>
            <w:tcW w:w="3749" w:type="dxa"/>
          </w:tcPr>
          <w:p w14:paraId="57D98C7A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4FEF1071" w14:textId="26771806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E352AA">
              <w:t>19,899</w:t>
            </w:r>
          </w:p>
        </w:tc>
        <w:tc>
          <w:tcPr>
            <w:tcW w:w="261" w:type="dxa"/>
            <w:vAlign w:val="bottom"/>
          </w:tcPr>
          <w:p w14:paraId="21569D03" w14:textId="77777777" w:rsidR="00E66865" w:rsidRPr="0097174C" w:rsidRDefault="00E66865" w:rsidP="00E66865"/>
        </w:tc>
        <w:tc>
          <w:tcPr>
            <w:tcW w:w="1205" w:type="dxa"/>
          </w:tcPr>
          <w:p w14:paraId="12D24D64" w14:textId="11A2962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17,195</w:t>
            </w:r>
          </w:p>
        </w:tc>
        <w:tc>
          <w:tcPr>
            <w:tcW w:w="272" w:type="dxa"/>
            <w:vAlign w:val="bottom"/>
          </w:tcPr>
          <w:p w14:paraId="28EFABE1" w14:textId="77777777" w:rsidR="00E66865" w:rsidRPr="0097174C" w:rsidRDefault="00E66865" w:rsidP="00E66865"/>
        </w:tc>
        <w:tc>
          <w:tcPr>
            <w:tcW w:w="1280" w:type="dxa"/>
          </w:tcPr>
          <w:p w14:paraId="0DA19335" w14:textId="388A3874" w:rsidR="00E66865" w:rsidRPr="006F1F34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D1F5E">
              <w:t>19,899</w:t>
            </w:r>
          </w:p>
        </w:tc>
        <w:tc>
          <w:tcPr>
            <w:tcW w:w="268" w:type="dxa"/>
            <w:vAlign w:val="bottom"/>
          </w:tcPr>
          <w:p w14:paraId="0A992223" w14:textId="77777777" w:rsidR="00E66865" w:rsidRPr="006F1F34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2FBF4FF0" w14:textId="150CA240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17,195</w:t>
            </w:r>
          </w:p>
        </w:tc>
      </w:tr>
      <w:tr w:rsidR="00E66865" w:rsidRPr="003A4BC5" w14:paraId="2A381D0A" w14:textId="77777777" w:rsidTr="00E66865">
        <w:trPr>
          <w:trHeight w:val="249"/>
        </w:trPr>
        <w:tc>
          <w:tcPr>
            <w:tcW w:w="3749" w:type="dxa"/>
          </w:tcPr>
          <w:p w14:paraId="65973AE1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75BAAAB1" w14:textId="41E1776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E352AA">
              <w:t>427</w:t>
            </w:r>
          </w:p>
        </w:tc>
        <w:tc>
          <w:tcPr>
            <w:tcW w:w="261" w:type="dxa"/>
            <w:vAlign w:val="bottom"/>
          </w:tcPr>
          <w:p w14:paraId="15334A28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6BB08BC3" w14:textId="7ED55A7F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t>90</w:t>
            </w:r>
          </w:p>
        </w:tc>
        <w:tc>
          <w:tcPr>
            <w:tcW w:w="272" w:type="dxa"/>
            <w:vAlign w:val="bottom"/>
          </w:tcPr>
          <w:p w14:paraId="6EEEB09F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5FABC78" w14:textId="29A48E70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D1F5E">
              <w:t>427</w:t>
            </w:r>
          </w:p>
        </w:tc>
        <w:tc>
          <w:tcPr>
            <w:tcW w:w="268" w:type="dxa"/>
            <w:vAlign w:val="bottom"/>
          </w:tcPr>
          <w:p w14:paraId="0F1D396A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6F30479C" w14:textId="794CEA8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90</w:t>
            </w:r>
          </w:p>
        </w:tc>
      </w:tr>
      <w:tr w:rsidR="009E22A2" w:rsidRPr="003A4BC5" w14:paraId="31112BF6" w14:textId="77777777" w:rsidTr="00E66865">
        <w:trPr>
          <w:trHeight w:val="71"/>
        </w:trPr>
        <w:tc>
          <w:tcPr>
            <w:tcW w:w="3749" w:type="dxa"/>
          </w:tcPr>
          <w:p w14:paraId="7A601E32" w14:textId="788155D9" w:rsidR="009E22A2" w:rsidRPr="002D428D" w:rsidRDefault="002D428D" w:rsidP="009E22A2">
            <w:pPr>
              <w:spacing w:line="240" w:lineRule="atLeast"/>
              <w:rPr>
                <w:rFonts w:cs="Times New Roman"/>
                <w:b/>
                <w:bCs/>
                <w:sz w:val="2"/>
                <w:szCs w:val="2"/>
              </w:rPr>
            </w:pPr>
            <w:r w:rsidRPr="002D428D">
              <w:rPr>
                <w:rFonts w:cs="Times New Roman"/>
                <w:b/>
                <w:bCs/>
                <w:sz w:val="2"/>
                <w:szCs w:val="2"/>
              </w:rPr>
              <w:t>B</w:t>
            </w:r>
          </w:p>
        </w:tc>
        <w:tc>
          <w:tcPr>
            <w:tcW w:w="1188" w:type="dxa"/>
            <w:vAlign w:val="bottom"/>
          </w:tcPr>
          <w:p w14:paraId="54734DBD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 w:val="2"/>
                <w:szCs w:val="2"/>
              </w:rPr>
            </w:pPr>
          </w:p>
        </w:tc>
        <w:tc>
          <w:tcPr>
            <w:tcW w:w="261" w:type="dxa"/>
            <w:vAlign w:val="bottom"/>
          </w:tcPr>
          <w:p w14:paraId="667A39E1" w14:textId="77777777" w:rsidR="009E22A2" w:rsidRPr="008B539B" w:rsidRDefault="009E22A2" w:rsidP="009E22A2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Align w:val="bottom"/>
          </w:tcPr>
          <w:p w14:paraId="7A0B4DFE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2" w:type="dxa"/>
            <w:vAlign w:val="bottom"/>
          </w:tcPr>
          <w:p w14:paraId="1EBC00A3" w14:textId="77777777" w:rsidR="009E22A2" w:rsidRPr="008B539B" w:rsidRDefault="009E22A2" w:rsidP="009E22A2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14:paraId="2D712E54" w14:textId="77777777" w:rsidR="009E22A2" w:rsidRPr="00E27178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6A0B206F" w14:textId="77777777" w:rsidR="009E22A2" w:rsidRPr="008B539B" w:rsidRDefault="009E22A2" w:rsidP="009E22A2">
            <w:pPr>
              <w:tabs>
                <w:tab w:val="decimal" w:pos="946"/>
              </w:tabs>
              <w:rPr>
                <w:sz w:val="2"/>
                <w:szCs w:val="2"/>
              </w:rPr>
            </w:pPr>
          </w:p>
        </w:tc>
        <w:tc>
          <w:tcPr>
            <w:tcW w:w="1202" w:type="dxa"/>
            <w:vAlign w:val="bottom"/>
          </w:tcPr>
          <w:p w14:paraId="47E82CF2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2"/>
                <w:szCs w:val="2"/>
              </w:rPr>
            </w:pPr>
          </w:p>
        </w:tc>
      </w:tr>
      <w:tr w:rsidR="009E22A2" w:rsidRPr="002A3F17" w14:paraId="13CC3724" w14:textId="77777777" w:rsidTr="00E66865">
        <w:trPr>
          <w:trHeight w:val="259"/>
        </w:trPr>
        <w:tc>
          <w:tcPr>
            <w:tcW w:w="3749" w:type="dxa"/>
          </w:tcPr>
          <w:p w14:paraId="5C21BC22" w14:textId="76685271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88" w:type="dxa"/>
            <w:vAlign w:val="bottom"/>
          </w:tcPr>
          <w:p w14:paraId="153B5798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1" w:type="dxa"/>
            <w:vAlign w:val="bottom"/>
          </w:tcPr>
          <w:p w14:paraId="209C23A2" w14:textId="77777777" w:rsidR="009E22A2" w:rsidRPr="002A3F17" w:rsidRDefault="009E22A2" w:rsidP="009E22A2">
            <w:pPr>
              <w:rPr>
                <w:i/>
                <w:iCs/>
              </w:rPr>
            </w:pPr>
          </w:p>
        </w:tc>
        <w:tc>
          <w:tcPr>
            <w:tcW w:w="1205" w:type="dxa"/>
            <w:vAlign w:val="bottom"/>
          </w:tcPr>
          <w:p w14:paraId="210FC74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55CEF4B" w14:textId="77777777" w:rsidR="009E22A2" w:rsidRPr="002A3F17" w:rsidRDefault="009E22A2" w:rsidP="009E22A2">
            <w:pPr>
              <w:rPr>
                <w:i/>
                <w:iCs/>
              </w:rPr>
            </w:pPr>
          </w:p>
        </w:tc>
        <w:tc>
          <w:tcPr>
            <w:tcW w:w="1280" w:type="dxa"/>
            <w:vAlign w:val="bottom"/>
          </w:tcPr>
          <w:p w14:paraId="0954FDCC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1C991DCE" w14:textId="77777777" w:rsidR="009E22A2" w:rsidRPr="002A3F17" w:rsidRDefault="009E22A2" w:rsidP="009E22A2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2" w:type="dxa"/>
            <w:vAlign w:val="bottom"/>
          </w:tcPr>
          <w:p w14:paraId="39191F2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39709771" w14:textId="77777777" w:rsidTr="00E66865">
        <w:trPr>
          <w:trHeight w:val="259"/>
        </w:trPr>
        <w:tc>
          <w:tcPr>
            <w:tcW w:w="3749" w:type="dxa"/>
          </w:tcPr>
          <w:p w14:paraId="7AD0535B" w14:textId="77777777" w:rsidR="00E66865" w:rsidRPr="00517C21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517C21">
              <w:rPr>
                <w:rFonts w:cs="Times New Roman"/>
                <w:szCs w:val="22"/>
              </w:rPr>
              <w:t>Sale of goods</w:t>
            </w:r>
          </w:p>
        </w:tc>
        <w:tc>
          <w:tcPr>
            <w:tcW w:w="1188" w:type="dxa"/>
            <w:vAlign w:val="bottom"/>
          </w:tcPr>
          <w:p w14:paraId="251AC5D8" w14:textId="19FDE783" w:rsidR="00E66865" w:rsidRPr="00617D40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0F24A5A5" w14:textId="77777777" w:rsidR="00E66865" w:rsidRPr="0097174C" w:rsidRDefault="00E66865" w:rsidP="00E66865"/>
        </w:tc>
        <w:tc>
          <w:tcPr>
            <w:tcW w:w="1205" w:type="dxa"/>
            <w:vAlign w:val="bottom"/>
          </w:tcPr>
          <w:p w14:paraId="0BF36AEF" w14:textId="73B1E67E" w:rsidR="00E66865" w:rsidRPr="006F469D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45A0AF3" w14:textId="77777777" w:rsidR="00E66865" w:rsidRPr="0097174C" w:rsidRDefault="00E66865" w:rsidP="00E66865"/>
        </w:tc>
        <w:tc>
          <w:tcPr>
            <w:tcW w:w="1280" w:type="dxa"/>
          </w:tcPr>
          <w:p w14:paraId="5D62C1A0" w14:textId="436F92D1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670E9">
              <w:t>213</w:t>
            </w:r>
          </w:p>
        </w:tc>
        <w:tc>
          <w:tcPr>
            <w:tcW w:w="268" w:type="dxa"/>
            <w:vAlign w:val="bottom"/>
          </w:tcPr>
          <w:p w14:paraId="30AAFD8E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2ACDEFAD" w14:textId="14916AEC" w:rsidR="00E66865" w:rsidRPr="00617D40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8B539B">
              <w:t>-</w:t>
            </w:r>
          </w:p>
        </w:tc>
      </w:tr>
      <w:tr w:rsidR="00E66865" w:rsidRPr="003A4BC5" w14:paraId="76CBA0AA" w14:textId="77777777" w:rsidTr="00E66865">
        <w:trPr>
          <w:trHeight w:val="259"/>
        </w:trPr>
        <w:tc>
          <w:tcPr>
            <w:tcW w:w="3749" w:type="dxa"/>
          </w:tcPr>
          <w:p w14:paraId="2F6E8A7E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88" w:type="dxa"/>
            <w:vAlign w:val="bottom"/>
          </w:tcPr>
          <w:p w14:paraId="3EC3BF58" w14:textId="3CA756E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69055F4" w14:textId="77777777" w:rsidR="00E66865" w:rsidRPr="0097174C" w:rsidRDefault="00E66865" w:rsidP="00E66865"/>
        </w:tc>
        <w:tc>
          <w:tcPr>
            <w:tcW w:w="1205" w:type="dxa"/>
            <w:vAlign w:val="bottom"/>
          </w:tcPr>
          <w:p w14:paraId="1A3E5A51" w14:textId="7849BFE8" w:rsidR="00E66865" w:rsidRPr="006F469D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51BA5D2" w14:textId="77777777" w:rsidR="00E66865" w:rsidRPr="0097174C" w:rsidRDefault="00E66865" w:rsidP="00E66865"/>
        </w:tc>
        <w:tc>
          <w:tcPr>
            <w:tcW w:w="1280" w:type="dxa"/>
          </w:tcPr>
          <w:p w14:paraId="70B565AB" w14:textId="2A6027C1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670E9">
              <w:t>13,098</w:t>
            </w:r>
          </w:p>
        </w:tc>
        <w:tc>
          <w:tcPr>
            <w:tcW w:w="268" w:type="dxa"/>
            <w:vAlign w:val="bottom"/>
          </w:tcPr>
          <w:p w14:paraId="7A0A3F0A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76214E74" w14:textId="37C6D609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49,582</w:t>
            </w:r>
          </w:p>
        </w:tc>
      </w:tr>
      <w:tr w:rsidR="00E66865" w:rsidRPr="003A4BC5" w14:paraId="0604844B" w14:textId="77777777" w:rsidTr="00E66865">
        <w:trPr>
          <w:trHeight w:val="259"/>
        </w:trPr>
        <w:tc>
          <w:tcPr>
            <w:tcW w:w="3749" w:type="dxa"/>
          </w:tcPr>
          <w:p w14:paraId="7CDF8294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88" w:type="dxa"/>
            <w:vAlign w:val="bottom"/>
          </w:tcPr>
          <w:p w14:paraId="25A16C77" w14:textId="7ABE5666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3CCADF15" w14:textId="77777777" w:rsidR="00E66865" w:rsidRPr="0097174C" w:rsidRDefault="00E66865" w:rsidP="00E66865"/>
        </w:tc>
        <w:tc>
          <w:tcPr>
            <w:tcW w:w="1205" w:type="dxa"/>
            <w:vAlign w:val="bottom"/>
          </w:tcPr>
          <w:p w14:paraId="4DDCF7E7" w14:textId="76E338B8" w:rsidR="00E66865" w:rsidRPr="006F469D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11F3980" w14:textId="77777777" w:rsidR="00E66865" w:rsidRPr="0097174C" w:rsidRDefault="00E66865" w:rsidP="00E66865"/>
        </w:tc>
        <w:tc>
          <w:tcPr>
            <w:tcW w:w="1280" w:type="dxa"/>
          </w:tcPr>
          <w:p w14:paraId="15EDC283" w14:textId="45E1EA0F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670E9">
              <w:t>4,752</w:t>
            </w:r>
          </w:p>
        </w:tc>
        <w:tc>
          <w:tcPr>
            <w:tcW w:w="268" w:type="dxa"/>
            <w:vAlign w:val="bottom"/>
          </w:tcPr>
          <w:p w14:paraId="5D4BDB5A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422AFBA3" w14:textId="4CF2E4D1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4,800</w:t>
            </w:r>
          </w:p>
        </w:tc>
      </w:tr>
      <w:tr w:rsidR="00E66865" w:rsidRPr="003A4BC5" w14:paraId="17B4CBFF" w14:textId="77777777" w:rsidTr="00E66865">
        <w:trPr>
          <w:trHeight w:val="259"/>
        </w:trPr>
        <w:tc>
          <w:tcPr>
            <w:tcW w:w="3749" w:type="dxa"/>
          </w:tcPr>
          <w:p w14:paraId="7653F02F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88" w:type="dxa"/>
            <w:vAlign w:val="bottom"/>
          </w:tcPr>
          <w:p w14:paraId="0D322B18" w14:textId="73058FDF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58AC0079" w14:textId="77777777" w:rsidR="00E66865" w:rsidRPr="0097174C" w:rsidRDefault="00E66865" w:rsidP="00E66865"/>
        </w:tc>
        <w:tc>
          <w:tcPr>
            <w:tcW w:w="1205" w:type="dxa"/>
            <w:vAlign w:val="bottom"/>
          </w:tcPr>
          <w:p w14:paraId="599B0A1B" w14:textId="5F9F1A34" w:rsidR="00E66865" w:rsidRPr="006F469D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BDF9A15" w14:textId="77777777" w:rsidR="00E66865" w:rsidRPr="0097174C" w:rsidRDefault="00E66865" w:rsidP="00E66865"/>
        </w:tc>
        <w:tc>
          <w:tcPr>
            <w:tcW w:w="1280" w:type="dxa"/>
          </w:tcPr>
          <w:p w14:paraId="3C26DD2A" w14:textId="06DD1E3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670E9">
              <w:t>4,557</w:t>
            </w:r>
          </w:p>
        </w:tc>
        <w:tc>
          <w:tcPr>
            <w:tcW w:w="268" w:type="dxa"/>
            <w:vAlign w:val="bottom"/>
          </w:tcPr>
          <w:p w14:paraId="39FF5D50" w14:textId="77777777" w:rsidR="00E66865" w:rsidRPr="0097174C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14ABA3BA" w14:textId="619DF401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4,916</w:t>
            </w:r>
          </w:p>
        </w:tc>
      </w:tr>
      <w:tr w:rsidR="00E66865" w:rsidRPr="003A4BC5" w14:paraId="27D3B844" w14:textId="77777777" w:rsidTr="00E66865">
        <w:trPr>
          <w:trHeight w:val="259"/>
        </w:trPr>
        <w:tc>
          <w:tcPr>
            <w:tcW w:w="3749" w:type="dxa"/>
          </w:tcPr>
          <w:p w14:paraId="0E02BCAC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88" w:type="dxa"/>
            <w:vAlign w:val="bottom"/>
          </w:tcPr>
          <w:p w14:paraId="1A0CCD75" w14:textId="376D51ED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7832B31A" w14:textId="77777777" w:rsidR="00E66865" w:rsidRPr="0097174C" w:rsidRDefault="00E66865" w:rsidP="00E66865"/>
        </w:tc>
        <w:tc>
          <w:tcPr>
            <w:tcW w:w="1205" w:type="dxa"/>
            <w:vAlign w:val="bottom"/>
          </w:tcPr>
          <w:p w14:paraId="4C0DF617" w14:textId="772E3B47" w:rsidR="00E66865" w:rsidRPr="006F469D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EA69DC1" w14:textId="77777777" w:rsidR="00E66865" w:rsidRPr="0097174C" w:rsidRDefault="00E66865" w:rsidP="00E66865"/>
        </w:tc>
        <w:tc>
          <w:tcPr>
            <w:tcW w:w="1280" w:type="dxa"/>
          </w:tcPr>
          <w:p w14:paraId="68FEE74D" w14:textId="6BDCD282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670E9">
              <w:t>47</w:t>
            </w:r>
          </w:p>
        </w:tc>
        <w:tc>
          <w:tcPr>
            <w:tcW w:w="268" w:type="dxa"/>
            <w:vAlign w:val="bottom"/>
          </w:tcPr>
          <w:p w14:paraId="15FC6E49" w14:textId="77777777" w:rsidR="00E66865" w:rsidRPr="00FE1AF6" w:rsidRDefault="00E66865" w:rsidP="00E66865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2" w:type="dxa"/>
          </w:tcPr>
          <w:p w14:paraId="101F9CEC" w14:textId="2B830A3A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50</w:t>
            </w:r>
          </w:p>
        </w:tc>
      </w:tr>
      <w:tr w:rsidR="00E66865" w:rsidRPr="003A4BC5" w14:paraId="76B33EB3" w14:textId="77777777" w:rsidTr="00E66865">
        <w:trPr>
          <w:trHeight w:val="259"/>
        </w:trPr>
        <w:tc>
          <w:tcPr>
            <w:tcW w:w="3749" w:type="dxa"/>
          </w:tcPr>
          <w:p w14:paraId="0050DAD4" w14:textId="77777777" w:rsidR="00E66865" w:rsidRPr="00517C21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highlight w:val="yellow"/>
                <w:lang w:val="en-US" w:bidi="th-TH"/>
              </w:rPr>
            </w:pPr>
            <w:r w:rsidRPr="009E319A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88" w:type="dxa"/>
            <w:vAlign w:val="bottom"/>
          </w:tcPr>
          <w:p w14:paraId="38E7AD7D" w14:textId="77ECCAEF" w:rsidR="00E66865" w:rsidRPr="00FE1AF6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2AF77046" w14:textId="77777777" w:rsidR="00E66865" w:rsidRPr="0097174C" w:rsidRDefault="00E66865" w:rsidP="00E66865"/>
        </w:tc>
        <w:tc>
          <w:tcPr>
            <w:tcW w:w="1205" w:type="dxa"/>
            <w:vAlign w:val="bottom"/>
          </w:tcPr>
          <w:p w14:paraId="719B09D0" w14:textId="2C35F0A6" w:rsidR="00E66865" w:rsidRPr="006F469D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theme="minorBidi"/>
                <w:szCs w:val="28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3D46F57" w14:textId="77777777" w:rsidR="00E66865" w:rsidRPr="0097174C" w:rsidRDefault="00E66865" w:rsidP="00E66865"/>
        </w:tc>
        <w:tc>
          <w:tcPr>
            <w:tcW w:w="1280" w:type="dxa"/>
          </w:tcPr>
          <w:p w14:paraId="67C04354" w14:textId="1184BDB7" w:rsidR="00E66865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1670E9">
              <w:t>12,980</w:t>
            </w:r>
          </w:p>
        </w:tc>
        <w:tc>
          <w:tcPr>
            <w:tcW w:w="268" w:type="dxa"/>
            <w:vAlign w:val="bottom"/>
          </w:tcPr>
          <w:p w14:paraId="55E3EED7" w14:textId="77777777" w:rsidR="00E66865" w:rsidRPr="00FE1AF6" w:rsidRDefault="00E66865" w:rsidP="00E66865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2" w:type="dxa"/>
          </w:tcPr>
          <w:p w14:paraId="244E9B94" w14:textId="012E6A8E" w:rsidR="00E66865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10,030</w:t>
            </w:r>
          </w:p>
        </w:tc>
      </w:tr>
      <w:tr w:rsidR="009E22A2" w:rsidRPr="003A4BC5" w14:paraId="15F07FBB" w14:textId="77777777" w:rsidTr="00E66865">
        <w:trPr>
          <w:trHeight w:val="128"/>
        </w:trPr>
        <w:tc>
          <w:tcPr>
            <w:tcW w:w="3749" w:type="dxa"/>
          </w:tcPr>
          <w:p w14:paraId="431C3E74" w14:textId="6FEE87C2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188" w:type="dxa"/>
            <w:vAlign w:val="bottom"/>
          </w:tcPr>
          <w:p w14:paraId="2D94B864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sz w:val="2"/>
                <w:szCs w:val="2"/>
              </w:rPr>
            </w:pPr>
          </w:p>
        </w:tc>
        <w:tc>
          <w:tcPr>
            <w:tcW w:w="261" w:type="dxa"/>
            <w:vAlign w:val="bottom"/>
          </w:tcPr>
          <w:p w14:paraId="3D729C69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05" w:type="dxa"/>
            <w:vAlign w:val="bottom"/>
          </w:tcPr>
          <w:p w14:paraId="70E737F1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72" w:type="dxa"/>
            <w:vAlign w:val="bottom"/>
          </w:tcPr>
          <w:p w14:paraId="715A038C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14:paraId="2546FA63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 w:val="2"/>
                <w:szCs w:val="2"/>
              </w:rPr>
            </w:pPr>
          </w:p>
        </w:tc>
        <w:tc>
          <w:tcPr>
            <w:tcW w:w="268" w:type="dxa"/>
            <w:vAlign w:val="bottom"/>
          </w:tcPr>
          <w:p w14:paraId="2F006A6D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sz w:val="2"/>
                <w:szCs w:val="2"/>
              </w:rPr>
            </w:pPr>
          </w:p>
        </w:tc>
        <w:tc>
          <w:tcPr>
            <w:tcW w:w="1202" w:type="dxa"/>
            <w:vAlign w:val="bottom"/>
          </w:tcPr>
          <w:p w14:paraId="3DFFB5DC" w14:textId="77777777" w:rsidR="009E22A2" w:rsidRPr="008B539B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 w:val="2"/>
                <w:szCs w:val="2"/>
              </w:rPr>
            </w:pPr>
          </w:p>
        </w:tc>
      </w:tr>
      <w:tr w:rsidR="009E22A2" w:rsidRPr="002A3F17" w14:paraId="103AD0A8" w14:textId="77777777" w:rsidTr="00E66865">
        <w:trPr>
          <w:trHeight w:val="249"/>
        </w:trPr>
        <w:tc>
          <w:tcPr>
            <w:tcW w:w="3749" w:type="dxa"/>
          </w:tcPr>
          <w:p w14:paraId="603B3336" w14:textId="2CDB1E21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2D428D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88" w:type="dxa"/>
            <w:vAlign w:val="bottom"/>
          </w:tcPr>
          <w:p w14:paraId="5A28900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1" w:type="dxa"/>
            <w:vAlign w:val="bottom"/>
          </w:tcPr>
          <w:p w14:paraId="612B697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5978CD4B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A68ADC3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0" w:type="dxa"/>
            <w:vAlign w:val="bottom"/>
          </w:tcPr>
          <w:p w14:paraId="6CDEBA73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37A3B8DA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</w:rPr>
            </w:pPr>
          </w:p>
        </w:tc>
        <w:tc>
          <w:tcPr>
            <w:tcW w:w="1202" w:type="dxa"/>
            <w:vAlign w:val="bottom"/>
          </w:tcPr>
          <w:p w14:paraId="1EF74C67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E66865" w:rsidRPr="003A4BC5" w14:paraId="7345E522" w14:textId="77777777" w:rsidTr="00E66865">
        <w:trPr>
          <w:trHeight w:val="259"/>
        </w:trPr>
        <w:tc>
          <w:tcPr>
            <w:tcW w:w="3749" w:type="dxa"/>
          </w:tcPr>
          <w:p w14:paraId="4660F55C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88" w:type="dxa"/>
          </w:tcPr>
          <w:p w14:paraId="10B1AEC1" w14:textId="1134342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748,897</w:t>
            </w:r>
          </w:p>
        </w:tc>
        <w:tc>
          <w:tcPr>
            <w:tcW w:w="261" w:type="dxa"/>
            <w:vAlign w:val="bottom"/>
          </w:tcPr>
          <w:p w14:paraId="0B89DDE9" w14:textId="77777777" w:rsidR="00E66865" w:rsidRPr="0097174C" w:rsidRDefault="00E66865" w:rsidP="00E66865"/>
        </w:tc>
        <w:tc>
          <w:tcPr>
            <w:tcW w:w="1205" w:type="dxa"/>
          </w:tcPr>
          <w:p w14:paraId="4312E52C" w14:textId="25EFED07" w:rsidR="00E66865" w:rsidRPr="0097174C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819,508</w:t>
            </w:r>
          </w:p>
        </w:tc>
        <w:tc>
          <w:tcPr>
            <w:tcW w:w="272" w:type="dxa"/>
            <w:vAlign w:val="bottom"/>
          </w:tcPr>
          <w:p w14:paraId="46EEA54C" w14:textId="77777777" w:rsidR="00E66865" w:rsidRPr="0097174C" w:rsidRDefault="00E66865" w:rsidP="00E66865"/>
        </w:tc>
        <w:tc>
          <w:tcPr>
            <w:tcW w:w="1280" w:type="dxa"/>
          </w:tcPr>
          <w:p w14:paraId="4C48260E" w14:textId="4D94C029" w:rsidR="00E66865" w:rsidRPr="006F1F34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596,049</w:t>
            </w:r>
          </w:p>
        </w:tc>
        <w:tc>
          <w:tcPr>
            <w:tcW w:w="268" w:type="dxa"/>
            <w:vAlign w:val="bottom"/>
          </w:tcPr>
          <w:p w14:paraId="06E8D1F0" w14:textId="77777777" w:rsidR="00E66865" w:rsidRPr="006F1F34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2CCA986A" w14:textId="4A22F790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643,351</w:t>
            </w:r>
          </w:p>
        </w:tc>
      </w:tr>
      <w:tr w:rsidR="00E66865" w:rsidRPr="003A4BC5" w14:paraId="6FB3048C" w14:textId="77777777" w:rsidTr="00E66865">
        <w:trPr>
          <w:trHeight w:val="259"/>
        </w:trPr>
        <w:tc>
          <w:tcPr>
            <w:tcW w:w="3749" w:type="dxa"/>
          </w:tcPr>
          <w:p w14:paraId="5B744641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88" w:type="dxa"/>
          </w:tcPr>
          <w:p w14:paraId="16B82407" w14:textId="1AC201E8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216,206</w:t>
            </w:r>
          </w:p>
        </w:tc>
        <w:tc>
          <w:tcPr>
            <w:tcW w:w="261" w:type="dxa"/>
            <w:vAlign w:val="bottom"/>
          </w:tcPr>
          <w:p w14:paraId="314AD00C" w14:textId="77777777" w:rsidR="00E66865" w:rsidRPr="000D0B93" w:rsidRDefault="00E66865" w:rsidP="00E66865">
            <w:pPr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1E1C3C58" w14:textId="389B7E5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251,362</w:t>
            </w:r>
          </w:p>
        </w:tc>
        <w:tc>
          <w:tcPr>
            <w:tcW w:w="272" w:type="dxa"/>
            <w:vAlign w:val="bottom"/>
          </w:tcPr>
          <w:p w14:paraId="3C43C998" w14:textId="77777777" w:rsidR="00E66865" w:rsidRPr="000D0B93" w:rsidRDefault="00E66865" w:rsidP="00E66865">
            <w:pPr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0F99ACF4" w14:textId="5E9CCC85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173,261</w:t>
            </w:r>
          </w:p>
        </w:tc>
        <w:tc>
          <w:tcPr>
            <w:tcW w:w="268" w:type="dxa"/>
            <w:vAlign w:val="bottom"/>
          </w:tcPr>
          <w:p w14:paraId="158CD33A" w14:textId="77777777" w:rsidR="00E66865" w:rsidRPr="00FE1AF6" w:rsidRDefault="00E66865" w:rsidP="00E66865">
            <w:pPr>
              <w:tabs>
                <w:tab w:val="decimal" w:pos="946"/>
              </w:tabs>
            </w:pPr>
          </w:p>
        </w:tc>
        <w:tc>
          <w:tcPr>
            <w:tcW w:w="1202" w:type="dxa"/>
          </w:tcPr>
          <w:p w14:paraId="56900F97" w14:textId="610556D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205,159</w:t>
            </w:r>
          </w:p>
        </w:tc>
      </w:tr>
      <w:tr w:rsidR="00E66865" w:rsidRPr="00AD7F2B" w14:paraId="1E5615C1" w14:textId="77777777" w:rsidTr="00E66865">
        <w:trPr>
          <w:trHeight w:val="249"/>
        </w:trPr>
        <w:tc>
          <w:tcPr>
            <w:tcW w:w="3749" w:type="dxa"/>
          </w:tcPr>
          <w:p w14:paraId="41C24FE4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  <w:r>
              <w:rPr>
                <w:rFonts w:cs="Times New Roman"/>
                <w:szCs w:val="22"/>
                <w:lang w:val="en-US" w:bidi="th-TH"/>
              </w:rPr>
              <w:t xml:space="preserve"> </w:t>
            </w:r>
            <w:r w:rsidRPr="0049752A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88" w:type="dxa"/>
          </w:tcPr>
          <w:p w14:paraId="567FC05C" w14:textId="1FCFE22C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29,800</w:t>
            </w:r>
          </w:p>
        </w:tc>
        <w:tc>
          <w:tcPr>
            <w:tcW w:w="261" w:type="dxa"/>
            <w:vAlign w:val="bottom"/>
          </w:tcPr>
          <w:p w14:paraId="7E035DCA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6231FC73" w14:textId="0C982BDD" w:rsidR="00E66865" w:rsidRPr="000D0B93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4,402</w:t>
            </w:r>
          </w:p>
        </w:tc>
        <w:tc>
          <w:tcPr>
            <w:tcW w:w="272" w:type="dxa"/>
            <w:vAlign w:val="bottom"/>
          </w:tcPr>
          <w:p w14:paraId="32AEC189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754384F9" w14:textId="405EEC2C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29,800</w:t>
            </w:r>
          </w:p>
        </w:tc>
        <w:tc>
          <w:tcPr>
            <w:tcW w:w="268" w:type="dxa"/>
            <w:vAlign w:val="bottom"/>
          </w:tcPr>
          <w:p w14:paraId="3A514D5A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5C114A23" w14:textId="0D7E14CB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2,340</w:t>
            </w:r>
          </w:p>
        </w:tc>
      </w:tr>
      <w:tr w:rsidR="00E66865" w:rsidRPr="003A4BC5" w14:paraId="3D649B53" w14:textId="77777777" w:rsidTr="00E66865">
        <w:trPr>
          <w:trHeight w:val="249"/>
        </w:trPr>
        <w:tc>
          <w:tcPr>
            <w:tcW w:w="3749" w:type="dxa"/>
          </w:tcPr>
          <w:p w14:paraId="678D5C4F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88" w:type="dxa"/>
          </w:tcPr>
          <w:p w14:paraId="351B42AD" w14:textId="05247101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160</w:t>
            </w:r>
          </w:p>
        </w:tc>
        <w:tc>
          <w:tcPr>
            <w:tcW w:w="261" w:type="dxa"/>
            <w:vAlign w:val="bottom"/>
          </w:tcPr>
          <w:p w14:paraId="71D9C9FA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4B266193" w14:textId="16786CC0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87</w:t>
            </w:r>
          </w:p>
        </w:tc>
        <w:tc>
          <w:tcPr>
            <w:tcW w:w="272" w:type="dxa"/>
            <w:vAlign w:val="bottom"/>
          </w:tcPr>
          <w:p w14:paraId="1A7A11A8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80417EC" w14:textId="1497365E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160</w:t>
            </w:r>
          </w:p>
        </w:tc>
        <w:tc>
          <w:tcPr>
            <w:tcW w:w="268" w:type="dxa"/>
            <w:vAlign w:val="bottom"/>
          </w:tcPr>
          <w:p w14:paraId="301693EC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6D35A0BE" w14:textId="7AF87DE8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87</w:t>
            </w:r>
          </w:p>
        </w:tc>
      </w:tr>
      <w:tr w:rsidR="00E66865" w:rsidRPr="003A4BC5" w14:paraId="529FB8FA" w14:textId="77777777" w:rsidTr="00E66865">
        <w:trPr>
          <w:trHeight w:val="259"/>
        </w:trPr>
        <w:tc>
          <w:tcPr>
            <w:tcW w:w="3749" w:type="dxa"/>
          </w:tcPr>
          <w:p w14:paraId="57A79432" w14:textId="77777777" w:rsidR="00E66865" w:rsidRPr="0097174C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88" w:type="dxa"/>
          </w:tcPr>
          <w:p w14:paraId="52ED2239" w14:textId="620FDD9F" w:rsidR="00E66865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1,793</w:t>
            </w:r>
          </w:p>
        </w:tc>
        <w:tc>
          <w:tcPr>
            <w:tcW w:w="261" w:type="dxa"/>
            <w:vAlign w:val="bottom"/>
          </w:tcPr>
          <w:p w14:paraId="6E46B94C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2A3F9B96" w14:textId="422B9AD2" w:rsidR="00E66865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1,259</w:t>
            </w:r>
          </w:p>
        </w:tc>
        <w:tc>
          <w:tcPr>
            <w:tcW w:w="272" w:type="dxa"/>
            <w:vAlign w:val="bottom"/>
          </w:tcPr>
          <w:p w14:paraId="65409073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78F26623" w14:textId="080D7A96" w:rsidR="00E66865" w:rsidRPr="0034027E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1,526</w:t>
            </w:r>
          </w:p>
        </w:tc>
        <w:tc>
          <w:tcPr>
            <w:tcW w:w="268" w:type="dxa"/>
            <w:vAlign w:val="bottom"/>
          </w:tcPr>
          <w:p w14:paraId="06454F2B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2BFAE13D" w14:textId="57DAB572" w:rsidR="00E66865" w:rsidRDefault="00E66865" w:rsidP="00E66865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8B539B">
              <w:t>1,012</w:t>
            </w:r>
          </w:p>
        </w:tc>
      </w:tr>
      <w:tr w:rsidR="00E66865" w:rsidRPr="003A4BC5" w14:paraId="5DF612D7" w14:textId="77777777" w:rsidTr="00E66865">
        <w:trPr>
          <w:trHeight w:val="249"/>
        </w:trPr>
        <w:tc>
          <w:tcPr>
            <w:tcW w:w="3749" w:type="dxa"/>
          </w:tcPr>
          <w:p w14:paraId="5488242A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88" w:type="dxa"/>
          </w:tcPr>
          <w:p w14:paraId="05E034D4" w14:textId="15B607B0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7,284</w:t>
            </w:r>
          </w:p>
        </w:tc>
        <w:tc>
          <w:tcPr>
            <w:tcW w:w="261" w:type="dxa"/>
            <w:vAlign w:val="bottom"/>
          </w:tcPr>
          <w:p w14:paraId="05576D21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060242BD" w14:textId="16D5B3BA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6,248</w:t>
            </w:r>
          </w:p>
        </w:tc>
        <w:tc>
          <w:tcPr>
            <w:tcW w:w="272" w:type="dxa"/>
            <w:vAlign w:val="bottom"/>
          </w:tcPr>
          <w:p w14:paraId="1FC70588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312C0714" w14:textId="08247615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5,399</w:t>
            </w:r>
          </w:p>
        </w:tc>
        <w:tc>
          <w:tcPr>
            <w:tcW w:w="268" w:type="dxa"/>
            <w:vAlign w:val="bottom"/>
          </w:tcPr>
          <w:p w14:paraId="0118477C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1B7B22E3" w14:textId="67197922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3,984</w:t>
            </w:r>
          </w:p>
        </w:tc>
      </w:tr>
      <w:tr w:rsidR="00E66865" w:rsidRPr="00AD7F2B" w14:paraId="74CD08C3" w14:textId="77777777" w:rsidTr="00E66865">
        <w:trPr>
          <w:trHeight w:val="249"/>
        </w:trPr>
        <w:tc>
          <w:tcPr>
            <w:tcW w:w="3749" w:type="dxa"/>
          </w:tcPr>
          <w:p w14:paraId="443DA62C" w14:textId="77777777" w:rsidR="00E66865" w:rsidRPr="0097174C" w:rsidRDefault="00E66865" w:rsidP="00E66865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88" w:type="dxa"/>
          </w:tcPr>
          <w:p w14:paraId="0C1CC2E6" w14:textId="0351A623" w:rsidR="00E66865" w:rsidRPr="00FE1AF6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344616">
              <w:t>10,325</w:t>
            </w:r>
          </w:p>
        </w:tc>
        <w:tc>
          <w:tcPr>
            <w:tcW w:w="261" w:type="dxa"/>
            <w:vAlign w:val="bottom"/>
          </w:tcPr>
          <w:p w14:paraId="466DAE06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5" w:type="dxa"/>
          </w:tcPr>
          <w:p w14:paraId="78B9E60E" w14:textId="40465C3F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3,328</w:t>
            </w:r>
          </w:p>
        </w:tc>
        <w:tc>
          <w:tcPr>
            <w:tcW w:w="272" w:type="dxa"/>
            <w:vAlign w:val="bottom"/>
          </w:tcPr>
          <w:p w14:paraId="0EBBAB0A" w14:textId="77777777" w:rsidR="00E66865" w:rsidRPr="000D0B93" w:rsidRDefault="00E66865" w:rsidP="00E668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0" w:type="dxa"/>
          </w:tcPr>
          <w:p w14:paraId="509D4D2A" w14:textId="79D2AFD5" w:rsidR="00E66865" w:rsidRPr="008B539B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5,568</w:t>
            </w:r>
          </w:p>
        </w:tc>
        <w:tc>
          <w:tcPr>
            <w:tcW w:w="268" w:type="dxa"/>
            <w:vAlign w:val="bottom"/>
          </w:tcPr>
          <w:p w14:paraId="3DA61661" w14:textId="77777777" w:rsidR="00E66865" w:rsidRPr="00FE1AF6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2" w:type="dxa"/>
          </w:tcPr>
          <w:p w14:paraId="27B56414" w14:textId="2494C08F" w:rsidR="00E66865" w:rsidRPr="00FE1AF6" w:rsidRDefault="00E66865" w:rsidP="00E668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B539B">
              <w:t>1,257</w:t>
            </w:r>
          </w:p>
        </w:tc>
      </w:tr>
    </w:tbl>
    <w:p w14:paraId="6A93EE1C" w14:textId="77777777" w:rsidR="00675B9A" w:rsidRPr="00784CA4" w:rsidRDefault="00675B9A" w:rsidP="00EC5F87">
      <w:pPr>
        <w:spacing w:line="240" w:lineRule="atLeast"/>
        <w:ind w:firstLine="562"/>
        <w:rPr>
          <w:rFonts w:cs="Times New Roman"/>
          <w:sz w:val="14"/>
          <w:szCs w:val="14"/>
          <w:vertAlign w:val="superscript"/>
        </w:rPr>
      </w:pPr>
    </w:p>
    <w:p w14:paraId="70B1F572" w14:textId="3892FD37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4C1153">
        <w:rPr>
          <w:rFonts w:cstheme="minorBidi"/>
          <w:szCs w:val="28"/>
          <w:lang w:val="en-US" w:bidi="th-TH"/>
        </w:rPr>
        <w:t>3</w:t>
      </w:r>
      <w:r w:rsidR="00C00769">
        <w:rPr>
          <w:rFonts w:cstheme="minorBidi"/>
          <w:szCs w:val="28"/>
          <w:lang w:val="en-US" w:bidi="th-TH"/>
        </w:rPr>
        <w:t xml:space="preserve">0 June </w:t>
      </w:r>
      <w:r w:rsidR="004C1153">
        <w:rPr>
          <w:rFonts w:cstheme="minorBidi"/>
          <w:szCs w:val="28"/>
          <w:lang w:val="en-US" w:bidi="th-TH"/>
        </w:rPr>
        <w:t>202</w:t>
      </w:r>
      <w:r w:rsidR="004D2440">
        <w:rPr>
          <w:rFonts w:cstheme="minorBidi"/>
          <w:szCs w:val="28"/>
          <w:lang w:val="en-US" w:bidi="th-TH"/>
        </w:rPr>
        <w:t>4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4D2440">
        <w:rPr>
          <w:rFonts w:cs="Times New Roman"/>
          <w:szCs w:val="22"/>
          <w:lang w:val="en-US"/>
        </w:rPr>
        <w:t>3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7"/>
        <w:gridCol w:w="1183"/>
        <w:gridCol w:w="270"/>
        <w:gridCol w:w="1260"/>
        <w:gridCol w:w="270"/>
        <w:gridCol w:w="1171"/>
      </w:tblGrid>
      <w:tr w:rsidR="002D428D" w:rsidRPr="008F1515" w14:paraId="7F80E430" w14:textId="77777777" w:rsidTr="00E66865">
        <w:trPr>
          <w:tblHeader/>
        </w:trPr>
        <w:tc>
          <w:tcPr>
            <w:tcW w:w="369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01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D428D" w:rsidRPr="009C020D" w14:paraId="660DE944" w14:textId="77777777" w:rsidTr="00E66865">
        <w:trPr>
          <w:tblHeader/>
        </w:trPr>
        <w:tc>
          <w:tcPr>
            <w:tcW w:w="3690" w:type="dxa"/>
          </w:tcPr>
          <w:p w14:paraId="0EBEF4C9" w14:textId="77777777" w:rsidR="002D428D" w:rsidRPr="008F1515" w:rsidRDefault="002D428D" w:rsidP="00D67F28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77777777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57" w:type="dxa"/>
          </w:tcPr>
          <w:p w14:paraId="6E78BCFB" w14:textId="77777777" w:rsidR="002D428D" w:rsidRPr="009C020D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83" w:type="dxa"/>
          </w:tcPr>
          <w:p w14:paraId="28F6CDF7" w14:textId="77777777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2D428D" w:rsidRPr="009C020D" w:rsidRDefault="002D428D" w:rsidP="00D67F28">
            <w:pPr>
              <w:rPr>
                <w:spacing w:val="-4"/>
              </w:rPr>
            </w:pPr>
          </w:p>
        </w:tc>
        <w:tc>
          <w:tcPr>
            <w:tcW w:w="1260" w:type="dxa"/>
          </w:tcPr>
          <w:p w14:paraId="31345E7E" w14:textId="77777777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70" w:type="dxa"/>
          </w:tcPr>
          <w:p w14:paraId="4119E236" w14:textId="77777777" w:rsidR="002D428D" w:rsidRPr="009C020D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1" w:type="dxa"/>
          </w:tcPr>
          <w:p w14:paraId="190814AD" w14:textId="77777777" w:rsidR="002D428D" w:rsidRPr="009C020D" w:rsidRDefault="002D428D" w:rsidP="00D67F2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D428D" w:rsidRPr="008F1515" w14:paraId="783D1A57" w14:textId="77777777" w:rsidTr="00E66865">
        <w:trPr>
          <w:tblHeader/>
        </w:trPr>
        <w:tc>
          <w:tcPr>
            <w:tcW w:w="3690" w:type="dxa"/>
          </w:tcPr>
          <w:p w14:paraId="3EBACD4A" w14:textId="77777777" w:rsidR="002D428D" w:rsidRPr="008F1515" w:rsidRDefault="002D428D" w:rsidP="00D67F28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57" w:type="dxa"/>
          </w:tcPr>
          <w:p w14:paraId="1CE9369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3" w:type="dxa"/>
          </w:tcPr>
          <w:p w14:paraId="39E0A1D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  <w:tc>
          <w:tcPr>
            <w:tcW w:w="270" w:type="dxa"/>
          </w:tcPr>
          <w:p w14:paraId="79AC89A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0" w:type="dxa"/>
          </w:tcPr>
          <w:p w14:paraId="6B2A4E8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0" w:type="dxa"/>
          </w:tcPr>
          <w:p w14:paraId="51141A37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1" w:type="dxa"/>
          </w:tcPr>
          <w:p w14:paraId="0B3E833B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</w:tr>
      <w:tr w:rsidR="002D428D" w:rsidRPr="008F1515" w14:paraId="03CF288C" w14:textId="77777777" w:rsidTr="00E66865">
        <w:trPr>
          <w:tblHeader/>
        </w:trPr>
        <w:tc>
          <w:tcPr>
            <w:tcW w:w="3690" w:type="dxa"/>
          </w:tcPr>
          <w:p w14:paraId="5B286661" w14:textId="77777777" w:rsidR="002D428D" w:rsidRPr="008F1515" w:rsidRDefault="002D428D" w:rsidP="00D67F28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581" w:type="dxa"/>
            <w:gridSpan w:val="7"/>
          </w:tcPr>
          <w:p w14:paraId="37EC6AEF" w14:textId="77777777" w:rsidR="002D428D" w:rsidRPr="008F1515" w:rsidRDefault="002D428D" w:rsidP="00D67F28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2D428D" w14:paraId="52225972" w14:textId="77777777" w:rsidTr="00D67F28">
        <w:tc>
          <w:tcPr>
            <w:tcW w:w="3690" w:type="dxa"/>
          </w:tcPr>
          <w:p w14:paraId="3D532E8B" w14:textId="77777777" w:rsidR="002D428D" w:rsidRDefault="002D428D" w:rsidP="00D67F28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Investment in short-term debt </w:t>
            </w:r>
          </w:p>
          <w:p w14:paraId="3B2D605D" w14:textId="77777777" w:rsidR="002D428D" w:rsidRPr="0030556D" w:rsidRDefault="002D428D" w:rsidP="00D67F28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 xml:space="preserve">    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>instruments</w:t>
            </w:r>
          </w:p>
        </w:tc>
        <w:tc>
          <w:tcPr>
            <w:tcW w:w="1170" w:type="dxa"/>
            <w:vAlign w:val="bottom"/>
          </w:tcPr>
          <w:p w14:paraId="56D6AFC4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0521E632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0088C68A" w14:textId="77777777" w:rsidR="002D428D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07592696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29F7F7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1F1A61B0" w14:textId="77777777" w:rsidR="002D428D" w:rsidRDefault="002D428D" w:rsidP="00D67F28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2D428D" w:rsidRPr="00670880" w14:paraId="79820530" w14:textId="77777777" w:rsidTr="00D67F28">
        <w:tc>
          <w:tcPr>
            <w:tcW w:w="3690" w:type="dxa"/>
          </w:tcPr>
          <w:p w14:paraId="0ACE3B9A" w14:textId="77777777" w:rsidR="002D428D" w:rsidRPr="00612C6E" w:rsidRDefault="002D428D" w:rsidP="00D67F28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D14230" w14:textId="1B4A2A7C" w:rsidR="002D428D" w:rsidRPr="00670880" w:rsidRDefault="00E66865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530,000</w:t>
            </w:r>
          </w:p>
        </w:tc>
        <w:tc>
          <w:tcPr>
            <w:tcW w:w="257" w:type="dxa"/>
            <w:vAlign w:val="bottom"/>
          </w:tcPr>
          <w:p w14:paraId="0AE4EA9B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0B08F482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</w:rPr>
              <w:t>710,000</w:t>
            </w:r>
          </w:p>
        </w:tc>
        <w:tc>
          <w:tcPr>
            <w:tcW w:w="270" w:type="dxa"/>
            <w:vAlign w:val="bottom"/>
          </w:tcPr>
          <w:p w14:paraId="7198DB8B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02B45CE" w14:textId="72806DFE" w:rsidR="002D428D" w:rsidRPr="00670880" w:rsidRDefault="00E66865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66865">
              <w:rPr>
                <w:rFonts w:cs="Times New Roman"/>
                <w:b/>
                <w:bCs/>
                <w:szCs w:val="22"/>
              </w:rPr>
              <w:t>100,000</w:t>
            </w:r>
          </w:p>
        </w:tc>
        <w:tc>
          <w:tcPr>
            <w:tcW w:w="270" w:type="dxa"/>
            <w:vAlign w:val="bottom"/>
          </w:tcPr>
          <w:p w14:paraId="6721AF4C" w14:textId="77777777" w:rsidR="002D428D" w:rsidRPr="00670880" w:rsidRDefault="002D428D" w:rsidP="00D67F28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124EF10C" w14:textId="77777777" w:rsidR="002D428D" w:rsidRPr="00670880" w:rsidRDefault="002D428D" w:rsidP="00D67F2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280,000</w:t>
            </w:r>
          </w:p>
        </w:tc>
      </w:tr>
      <w:tr w:rsidR="002D428D" w:rsidRPr="0002589C" w14:paraId="445C30AD" w14:textId="77777777" w:rsidTr="00D67F28">
        <w:tc>
          <w:tcPr>
            <w:tcW w:w="3690" w:type="dxa"/>
          </w:tcPr>
          <w:p w14:paraId="0C0E0C9C" w14:textId="77777777" w:rsidR="002D428D" w:rsidRPr="004F513F" w:rsidRDefault="002D428D" w:rsidP="00D67F28">
            <w:pPr>
              <w:spacing w:line="240" w:lineRule="atLeast"/>
              <w:rPr>
                <w:rFonts w:cs="Times New Roman"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1BB8B71A" w14:textId="77777777" w:rsidR="002D428D" w:rsidRPr="0002589C" w:rsidRDefault="002D428D" w:rsidP="00D67F28"/>
        </w:tc>
        <w:tc>
          <w:tcPr>
            <w:tcW w:w="1183" w:type="dxa"/>
            <w:vAlign w:val="bottom"/>
          </w:tcPr>
          <w:p w14:paraId="185513C6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12E456AB" w14:textId="77777777" w:rsidR="002D428D" w:rsidRPr="0002589C" w:rsidRDefault="002D428D" w:rsidP="00D67F28"/>
        </w:tc>
        <w:tc>
          <w:tcPr>
            <w:tcW w:w="1260" w:type="dxa"/>
            <w:vAlign w:val="bottom"/>
          </w:tcPr>
          <w:p w14:paraId="5CDD9963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3C525ECE" w14:textId="77777777" w:rsidR="002D428D" w:rsidRPr="0002589C" w:rsidRDefault="002D428D" w:rsidP="00D67F28"/>
        </w:tc>
        <w:tc>
          <w:tcPr>
            <w:tcW w:w="1171" w:type="dxa"/>
            <w:vAlign w:val="bottom"/>
          </w:tcPr>
          <w:p w14:paraId="3F0BD7A2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2D428D" w:rsidRPr="0002589C" w14:paraId="79BD2837" w14:textId="77777777" w:rsidTr="00D67F28">
        <w:tc>
          <w:tcPr>
            <w:tcW w:w="3690" w:type="dxa"/>
          </w:tcPr>
          <w:p w14:paraId="1FC439FC" w14:textId="77777777" w:rsidR="002D428D" w:rsidRPr="004F513F" w:rsidRDefault="002D428D" w:rsidP="00D67F28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54ADA040" w14:textId="77777777" w:rsidR="002D428D" w:rsidRPr="0002589C" w:rsidRDefault="002D428D" w:rsidP="00D67F28"/>
        </w:tc>
        <w:tc>
          <w:tcPr>
            <w:tcW w:w="1183" w:type="dxa"/>
            <w:vAlign w:val="bottom"/>
          </w:tcPr>
          <w:p w14:paraId="23E995F6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32AC89F" w14:textId="77777777" w:rsidR="002D428D" w:rsidRPr="0002589C" w:rsidRDefault="002D428D" w:rsidP="00D67F28"/>
        </w:tc>
        <w:tc>
          <w:tcPr>
            <w:tcW w:w="1260" w:type="dxa"/>
            <w:vAlign w:val="bottom"/>
          </w:tcPr>
          <w:p w14:paraId="2B5F55D4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36C663C" w14:textId="77777777" w:rsidR="002D428D" w:rsidRPr="0002589C" w:rsidRDefault="002D428D" w:rsidP="00D67F28"/>
        </w:tc>
        <w:tc>
          <w:tcPr>
            <w:tcW w:w="1171" w:type="dxa"/>
            <w:vAlign w:val="bottom"/>
          </w:tcPr>
          <w:p w14:paraId="709AB275" w14:textId="77777777" w:rsidR="002D428D" w:rsidRPr="0002589C" w:rsidRDefault="002D428D" w:rsidP="00D67F2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E66865" w:rsidRPr="0002589C" w14:paraId="2C99A567" w14:textId="77777777" w:rsidTr="00181E84">
        <w:tc>
          <w:tcPr>
            <w:tcW w:w="3690" w:type="dxa"/>
          </w:tcPr>
          <w:p w14:paraId="0C1B6FC0" w14:textId="406C34F1" w:rsidR="00E66865" w:rsidRPr="00E66865" w:rsidRDefault="00E66865" w:rsidP="00E66865">
            <w:pPr>
              <w:spacing w:line="240" w:lineRule="atLeast"/>
              <w:rPr>
                <w:rFonts w:cs="Times New Roman"/>
              </w:rPr>
            </w:pPr>
            <w:r w:rsidRPr="00E66865">
              <w:rPr>
                <w:rFonts w:cs="Times New Roman"/>
              </w:rPr>
              <w:t>Parent company</w:t>
            </w:r>
          </w:p>
        </w:tc>
        <w:tc>
          <w:tcPr>
            <w:tcW w:w="1170" w:type="dxa"/>
          </w:tcPr>
          <w:p w14:paraId="139ADE83" w14:textId="42116B58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EA7E54">
              <w:t>47</w:t>
            </w:r>
          </w:p>
        </w:tc>
        <w:tc>
          <w:tcPr>
            <w:tcW w:w="257" w:type="dxa"/>
            <w:vAlign w:val="bottom"/>
          </w:tcPr>
          <w:p w14:paraId="3756FF30" w14:textId="77777777" w:rsidR="00E66865" w:rsidRPr="00E66865" w:rsidRDefault="00E66865" w:rsidP="00E66865">
            <w:pPr>
              <w:rPr>
                <w:rFonts w:cs="Times New Roman"/>
              </w:rPr>
            </w:pPr>
          </w:p>
        </w:tc>
        <w:tc>
          <w:tcPr>
            <w:tcW w:w="1183" w:type="dxa"/>
            <w:vAlign w:val="bottom"/>
          </w:tcPr>
          <w:p w14:paraId="1F88A5BD" w14:textId="74687A30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84AFA35" w14:textId="77777777" w:rsidR="00E66865" w:rsidRPr="00E66865" w:rsidRDefault="00E66865" w:rsidP="00E66865">
            <w:pPr>
              <w:rPr>
                <w:rFonts w:cs="Times New Roman"/>
              </w:rPr>
            </w:pPr>
          </w:p>
        </w:tc>
        <w:tc>
          <w:tcPr>
            <w:tcW w:w="1260" w:type="dxa"/>
          </w:tcPr>
          <w:p w14:paraId="4F6DA615" w14:textId="647074FF" w:rsidR="00E66865" w:rsidRPr="00E66865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</w:rPr>
            </w:pPr>
            <w:r w:rsidRPr="00062654">
              <w:t>47</w:t>
            </w:r>
          </w:p>
        </w:tc>
        <w:tc>
          <w:tcPr>
            <w:tcW w:w="270" w:type="dxa"/>
            <w:vAlign w:val="bottom"/>
          </w:tcPr>
          <w:p w14:paraId="3C8963DF" w14:textId="77777777" w:rsidR="00E66865" w:rsidRPr="00E66865" w:rsidRDefault="00E66865" w:rsidP="00E66865">
            <w:pPr>
              <w:rPr>
                <w:rFonts w:cs="Times New Roman"/>
              </w:rPr>
            </w:pPr>
          </w:p>
        </w:tc>
        <w:tc>
          <w:tcPr>
            <w:tcW w:w="1171" w:type="dxa"/>
            <w:vAlign w:val="bottom"/>
          </w:tcPr>
          <w:p w14:paraId="7DC93F98" w14:textId="73B080CA" w:rsidR="00E66865" w:rsidRP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</w:rPr>
            </w:pPr>
            <w:r>
              <w:t>-</w:t>
            </w:r>
          </w:p>
        </w:tc>
      </w:tr>
      <w:tr w:rsidR="00E66865" w:rsidRPr="0002589C" w14:paraId="45FC2696" w14:textId="77777777" w:rsidTr="00D67F28">
        <w:tc>
          <w:tcPr>
            <w:tcW w:w="3690" w:type="dxa"/>
          </w:tcPr>
          <w:p w14:paraId="68BCAD9B" w14:textId="77777777" w:rsidR="00E66865" w:rsidRPr="008F1515" w:rsidRDefault="00E66865" w:rsidP="00E66865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314FEC68" w:rsidR="00E66865" w:rsidRPr="0002589C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EA7E54">
              <w:t>5,921</w:t>
            </w:r>
          </w:p>
        </w:tc>
        <w:tc>
          <w:tcPr>
            <w:tcW w:w="257" w:type="dxa"/>
            <w:vAlign w:val="bottom"/>
          </w:tcPr>
          <w:p w14:paraId="6E390E82" w14:textId="77777777" w:rsidR="00E66865" w:rsidRPr="0002589C" w:rsidRDefault="00E66865" w:rsidP="00E66865"/>
        </w:tc>
        <w:tc>
          <w:tcPr>
            <w:tcW w:w="1183" w:type="dxa"/>
            <w:vAlign w:val="bottom"/>
          </w:tcPr>
          <w:p w14:paraId="1DEE79E7" w14:textId="77777777" w:rsidR="00E66865" w:rsidRPr="0002589C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6</w:t>
            </w:r>
            <w:r w:rsidRPr="00DF7760">
              <w:t>,</w:t>
            </w:r>
            <w:r>
              <w:t>370</w:t>
            </w:r>
          </w:p>
        </w:tc>
        <w:tc>
          <w:tcPr>
            <w:tcW w:w="270" w:type="dxa"/>
            <w:vAlign w:val="bottom"/>
          </w:tcPr>
          <w:p w14:paraId="60C76350" w14:textId="77777777" w:rsidR="00E66865" w:rsidRPr="0002589C" w:rsidRDefault="00E66865" w:rsidP="00E66865"/>
        </w:tc>
        <w:tc>
          <w:tcPr>
            <w:tcW w:w="1260" w:type="dxa"/>
          </w:tcPr>
          <w:p w14:paraId="5C39F071" w14:textId="494548B5" w:rsidR="00E66865" w:rsidRPr="0002589C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062654">
              <w:t>5,921</w:t>
            </w:r>
          </w:p>
        </w:tc>
        <w:tc>
          <w:tcPr>
            <w:tcW w:w="270" w:type="dxa"/>
            <w:vAlign w:val="bottom"/>
          </w:tcPr>
          <w:p w14:paraId="35CA0CF9" w14:textId="77777777" w:rsidR="00E66865" w:rsidRPr="0002589C" w:rsidRDefault="00E66865" w:rsidP="00E66865"/>
        </w:tc>
        <w:tc>
          <w:tcPr>
            <w:tcW w:w="1171" w:type="dxa"/>
            <w:vAlign w:val="bottom"/>
          </w:tcPr>
          <w:p w14:paraId="236071D8" w14:textId="77777777" w:rsidR="00E66865" w:rsidRPr="0002589C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6</w:t>
            </w:r>
            <w:r w:rsidRPr="00DF7760">
              <w:t>,</w:t>
            </w:r>
            <w:r>
              <w:t>370</w:t>
            </w:r>
          </w:p>
        </w:tc>
      </w:tr>
      <w:tr w:rsidR="00E66865" w:rsidRPr="00DF7760" w14:paraId="3D27597D" w14:textId="77777777" w:rsidTr="00D67F28">
        <w:tc>
          <w:tcPr>
            <w:tcW w:w="3690" w:type="dxa"/>
          </w:tcPr>
          <w:p w14:paraId="75612E64" w14:textId="77777777" w:rsidR="00E66865" w:rsidRPr="0002589C" w:rsidRDefault="00E66865" w:rsidP="00E66865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622D18A9" w:rsidR="00E66865" w:rsidRPr="0002589C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EA7E54">
              <w:t>-</w:t>
            </w:r>
          </w:p>
        </w:tc>
        <w:tc>
          <w:tcPr>
            <w:tcW w:w="257" w:type="dxa"/>
            <w:vAlign w:val="bottom"/>
          </w:tcPr>
          <w:p w14:paraId="5624DB15" w14:textId="77777777" w:rsidR="00E66865" w:rsidRPr="0002589C" w:rsidRDefault="00E66865" w:rsidP="00E66865"/>
        </w:tc>
        <w:tc>
          <w:tcPr>
            <w:tcW w:w="1183" w:type="dxa"/>
            <w:vAlign w:val="bottom"/>
          </w:tcPr>
          <w:p w14:paraId="5EF59FC6" w14:textId="77777777" w:rsid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FFF6565" w14:textId="77777777" w:rsidR="00E66865" w:rsidRPr="0002589C" w:rsidRDefault="00E66865" w:rsidP="00E66865"/>
        </w:tc>
        <w:tc>
          <w:tcPr>
            <w:tcW w:w="1260" w:type="dxa"/>
          </w:tcPr>
          <w:p w14:paraId="53E18DD6" w14:textId="02031B14" w:rsidR="00E66865" w:rsidRPr="0002589C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</w:pPr>
            <w:r w:rsidRPr="00062654">
              <w:t>-</w:t>
            </w:r>
          </w:p>
        </w:tc>
        <w:tc>
          <w:tcPr>
            <w:tcW w:w="270" w:type="dxa"/>
            <w:vAlign w:val="bottom"/>
          </w:tcPr>
          <w:p w14:paraId="0F0B22C9" w14:textId="77777777" w:rsidR="00E66865" w:rsidRPr="0002589C" w:rsidRDefault="00E66865" w:rsidP="00E66865"/>
        </w:tc>
        <w:tc>
          <w:tcPr>
            <w:tcW w:w="1171" w:type="dxa"/>
            <w:vAlign w:val="bottom"/>
          </w:tcPr>
          <w:p w14:paraId="39423CE8" w14:textId="77777777" w:rsidR="00E66865" w:rsidRPr="00DF7760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68</w:t>
            </w:r>
          </w:p>
        </w:tc>
      </w:tr>
      <w:tr w:rsidR="00E66865" w:rsidRPr="0002589C" w14:paraId="66593C58" w14:textId="77777777" w:rsidTr="00E66865">
        <w:tc>
          <w:tcPr>
            <w:tcW w:w="3690" w:type="dxa"/>
          </w:tcPr>
          <w:p w14:paraId="29A0D5A5" w14:textId="77777777" w:rsidR="00E66865" w:rsidRPr="00612C6E" w:rsidRDefault="00E66865" w:rsidP="00E66865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77180526" w:rsidR="00E66865" w:rsidRPr="0002589C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 w:rsidRPr="00EA7E54">
              <w:t>97,434</w:t>
            </w:r>
          </w:p>
        </w:tc>
        <w:tc>
          <w:tcPr>
            <w:tcW w:w="257" w:type="dxa"/>
            <w:vAlign w:val="bottom"/>
          </w:tcPr>
          <w:p w14:paraId="6239F931" w14:textId="77777777" w:rsidR="00E66865" w:rsidRPr="0002589C" w:rsidRDefault="00E66865" w:rsidP="00E66865"/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519A716" w14:textId="77777777" w:rsidR="00E66865" w:rsidRPr="0002589C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78</w:t>
            </w:r>
            <w:r w:rsidRPr="00DF7760">
              <w:t>,</w:t>
            </w:r>
            <w:r>
              <w:t>536</w:t>
            </w:r>
          </w:p>
        </w:tc>
        <w:tc>
          <w:tcPr>
            <w:tcW w:w="270" w:type="dxa"/>
            <w:vAlign w:val="bottom"/>
          </w:tcPr>
          <w:p w14:paraId="242BF27A" w14:textId="77777777" w:rsidR="00E66865" w:rsidRPr="0002589C" w:rsidRDefault="00E66865" w:rsidP="00E66865"/>
        </w:tc>
        <w:tc>
          <w:tcPr>
            <w:tcW w:w="1260" w:type="dxa"/>
            <w:tcBorders>
              <w:bottom w:val="single" w:sz="4" w:space="0" w:color="auto"/>
            </w:tcBorders>
          </w:tcPr>
          <w:p w14:paraId="4501F2FC" w14:textId="4C328124" w:rsidR="00E66865" w:rsidRPr="0002589C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062654">
              <w:t>76,615</w:t>
            </w:r>
          </w:p>
        </w:tc>
        <w:tc>
          <w:tcPr>
            <w:tcW w:w="270" w:type="dxa"/>
            <w:vAlign w:val="bottom"/>
          </w:tcPr>
          <w:p w14:paraId="76D37E04" w14:textId="77777777" w:rsidR="00E66865" w:rsidRPr="0002589C" w:rsidRDefault="00E66865" w:rsidP="00E66865"/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A9662CE" w14:textId="77777777" w:rsidR="00E66865" w:rsidRPr="0002589C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 w:rsidRPr="00DF7760">
              <w:t>6</w:t>
            </w:r>
            <w:r>
              <w:t>1</w:t>
            </w:r>
            <w:r w:rsidRPr="00DF7760">
              <w:t>,</w:t>
            </w:r>
            <w:r>
              <w:t>211</w:t>
            </w:r>
          </w:p>
        </w:tc>
      </w:tr>
      <w:tr w:rsidR="00E66865" w:rsidRPr="00826E93" w14:paraId="0725658E" w14:textId="77777777" w:rsidTr="00E66865">
        <w:tc>
          <w:tcPr>
            <w:tcW w:w="3690" w:type="dxa"/>
          </w:tcPr>
          <w:p w14:paraId="086CEF10" w14:textId="77777777" w:rsidR="00E66865" w:rsidRPr="00727BAC" w:rsidRDefault="00E66865" w:rsidP="00E66865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6F8A8960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103,402</w:t>
            </w:r>
          </w:p>
        </w:tc>
        <w:tc>
          <w:tcPr>
            <w:tcW w:w="257" w:type="dxa"/>
            <w:vAlign w:val="bottom"/>
          </w:tcPr>
          <w:p w14:paraId="0844A48F" w14:textId="77777777" w:rsidR="00E66865" w:rsidRPr="00E66865" w:rsidRDefault="00E66865" w:rsidP="00E66865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9B4FA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lang w:val="en-US" w:bidi="th-TH"/>
              </w:rPr>
            </w:pPr>
            <w:r w:rsidRPr="00E66865">
              <w:rPr>
                <w:b/>
                <w:bCs/>
              </w:rPr>
              <w:t>84,</w:t>
            </w:r>
            <w:r w:rsidRPr="00E66865">
              <w:rPr>
                <w:b/>
                <w:bCs/>
                <w:lang w:val="en-US" w:bidi="th-TH"/>
              </w:rPr>
              <w:t>906</w:t>
            </w:r>
          </w:p>
        </w:tc>
        <w:tc>
          <w:tcPr>
            <w:tcW w:w="270" w:type="dxa"/>
            <w:vAlign w:val="bottom"/>
          </w:tcPr>
          <w:p w14:paraId="0E50A90C" w14:textId="77777777" w:rsidR="00E66865" w:rsidRPr="00E66865" w:rsidRDefault="00E66865" w:rsidP="00E66865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489128BB" w:rsidR="00E66865" w:rsidRPr="00E66865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82,583</w:t>
            </w:r>
          </w:p>
        </w:tc>
        <w:tc>
          <w:tcPr>
            <w:tcW w:w="270" w:type="dxa"/>
            <w:vAlign w:val="bottom"/>
          </w:tcPr>
          <w:p w14:paraId="7B080D82" w14:textId="77777777" w:rsidR="00E66865" w:rsidRPr="00E66865" w:rsidRDefault="00E66865" w:rsidP="00E66865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B3B78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67,649</w:t>
            </w:r>
          </w:p>
        </w:tc>
      </w:tr>
      <w:tr w:rsidR="00E66865" w:rsidRPr="00826E93" w14:paraId="59E0457B" w14:textId="77777777" w:rsidTr="00E66865">
        <w:tc>
          <w:tcPr>
            <w:tcW w:w="3690" w:type="dxa"/>
          </w:tcPr>
          <w:p w14:paraId="06041E2D" w14:textId="77777777" w:rsidR="00E66865" w:rsidRPr="00727BAC" w:rsidRDefault="00E66865" w:rsidP="00E66865">
            <w:pPr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065041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7841B862" w14:textId="77777777" w:rsidR="00E66865" w:rsidRPr="00E66865" w:rsidRDefault="00E66865" w:rsidP="00E66865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0C4B8197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7B7263E" w14:textId="77777777" w:rsidR="00E66865" w:rsidRPr="00E66865" w:rsidRDefault="00E66865" w:rsidP="00E66865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42EEB1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ACBD1CC" w14:textId="77777777" w:rsidR="00E66865" w:rsidRPr="00E66865" w:rsidRDefault="00E66865" w:rsidP="00E66865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83C3C41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805688" w14:paraId="7A2541D1" w14:textId="77777777" w:rsidTr="00E66865">
        <w:tc>
          <w:tcPr>
            <w:tcW w:w="3690" w:type="dxa"/>
          </w:tcPr>
          <w:p w14:paraId="6693B385" w14:textId="77777777" w:rsidR="00E66865" w:rsidRPr="004F513F" w:rsidRDefault="00E66865" w:rsidP="00E66865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A1CB169" w14:textId="77777777" w:rsidR="00E66865" w:rsidRPr="00CB736D" w:rsidRDefault="00E66865" w:rsidP="00E66865"/>
        </w:tc>
        <w:tc>
          <w:tcPr>
            <w:tcW w:w="1183" w:type="dxa"/>
            <w:vAlign w:val="bottom"/>
          </w:tcPr>
          <w:p w14:paraId="39CEFB30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54872598" w14:textId="77777777" w:rsidR="00E66865" w:rsidRPr="00CB736D" w:rsidRDefault="00E66865" w:rsidP="00E66865"/>
        </w:tc>
        <w:tc>
          <w:tcPr>
            <w:tcW w:w="1260" w:type="dxa"/>
            <w:vAlign w:val="bottom"/>
          </w:tcPr>
          <w:p w14:paraId="5FBA2B28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04168FCD" w14:textId="77777777" w:rsidR="00E66865" w:rsidRPr="00CB736D" w:rsidRDefault="00E66865" w:rsidP="00E66865"/>
        </w:tc>
        <w:tc>
          <w:tcPr>
            <w:tcW w:w="1171" w:type="dxa"/>
            <w:vAlign w:val="bottom"/>
          </w:tcPr>
          <w:p w14:paraId="70975F05" w14:textId="77777777" w:rsidR="00E66865" w:rsidRPr="00805688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E66865" w:rsidRPr="00CB736D" w14:paraId="74D01027" w14:textId="77777777" w:rsidTr="00D67F28">
        <w:tc>
          <w:tcPr>
            <w:tcW w:w="3690" w:type="dxa"/>
          </w:tcPr>
          <w:p w14:paraId="025AEAA3" w14:textId="77777777" w:rsidR="00E66865" w:rsidRPr="00520A07" w:rsidRDefault="00E66865" w:rsidP="00E66865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18F5FCD7" w:rsidR="00E66865" w:rsidRPr="00CB736D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56524F">
              <w:t>609</w:t>
            </w:r>
          </w:p>
        </w:tc>
        <w:tc>
          <w:tcPr>
            <w:tcW w:w="257" w:type="dxa"/>
            <w:vAlign w:val="bottom"/>
          </w:tcPr>
          <w:p w14:paraId="07E6B939" w14:textId="77777777" w:rsidR="00E66865" w:rsidRPr="00CB736D" w:rsidRDefault="00E66865" w:rsidP="00E66865"/>
        </w:tc>
        <w:tc>
          <w:tcPr>
            <w:tcW w:w="1183" w:type="dxa"/>
            <w:vAlign w:val="bottom"/>
          </w:tcPr>
          <w:p w14:paraId="395C640C" w14:textId="77777777" w:rsidR="00E66865" w:rsidRPr="00CB736D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609</w:t>
            </w:r>
          </w:p>
        </w:tc>
        <w:tc>
          <w:tcPr>
            <w:tcW w:w="270" w:type="dxa"/>
            <w:vAlign w:val="bottom"/>
          </w:tcPr>
          <w:p w14:paraId="2876FDDF" w14:textId="77777777" w:rsidR="00E66865" w:rsidRPr="00CB736D" w:rsidRDefault="00E66865" w:rsidP="00E66865"/>
        </w:tc>
        <w:tc>
          <w:tcPr>
            <w:tcW w:w="1260" w:type="dxa"/>
          </w:tcPr>
          <w:p w14:paraId="77F621DC" w14:textId="6535DDA7" w:rsidR="00E66865" w:rsidRPr="00CB736D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D08E9">
              <w:t>511</w:t>
            </w:r>
          </w:p>
        </w:tc>
        <w:tc>
          <w:tcPr>
            <w:tcW w:w="270" w:type="dxa"/>
            <w:vAlign w:val="bottom"/>
          </w:tcPr>
          <w:p w14:paraId="387DEA8F" w14:textId="77777777" w:rsidR="00E66865" w:rsidRPr="00CB736D" w:rsidRDefault="00E66865" w:rsidP="00E66865"/>
        </w:tc>
        <w:tc>
          <w:tcPr>
            <w:tcW w:w="1171" w:type="dxa"/>
            <w:vAlign w:val="bottom"/>
          </w:tcPr>
          <w:p w14:paraId="519C50AE" w14:textId="77777777" w:rsidR="00E66865" w:rsidRPr="00CB736D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511</w:t>
            </w:r>
          </w:p>
        </w:tc>
      </w:tr>
      <w:tr w:rsidR="00E66865" w:rsidRPr="002930DE" w14:paraId="3BC1D982" w14:textId="77777777" w:rsidTr="00D67F28">
        <w:tc>
          <w:tcPr>
            <w:tcW w:w="3690" w:type="dxa"/>
          </w:tcPr>
          <w:p w14:paraId="6D08AC6A" w14:textId="77777777" w:rsidR="00E66865" w:rsidRPr="00520A07" w:rsidRDefault="00E66865" w:rsidP="00E66865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2FF17E7A" w:rsidR="00E66865" w:rsidRPr="00CB736D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56524F">
              <w:t>-</w:t>
            </w:r>
          </w:p>
        </w:tc>
        <w:tc>
          <w:tcPr>
            <w:tcW w:w="257" w:type="dxa"/>
            <w:vAlign w:val="bottom"/>
          </w:tcPr>
          <w:p w14:paraId="12AD1882" w14:textId="77777777" w:rsidR="00E66865" w:rsidRPr="00CB736D" w:rsidRDefault="00E66865" w:rsidP="00E66865"/>
        </w:tc>
        <w:tc>
          <w:tcPr>
            <w:tcW w:w="1183" w:type="dxa"/>
            <w:vAlign w:val="bottom"/>
          </w:tcPr>
          <w:p w14:paraId="1591F22C" w14:textId="77777777" w:rsidR="00E66865" w:rsidRPr="00CB736D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0430C8" w14:textId="77777777" w:rsidR="00E66865" w:rsidRPr="00CB736D" w:rsidRDefault="00E66865" w:rsidP="00E66865"/>
        </w:tc>
        <w:tc>
          <w:tcPr>
            <w:tcW w:w="1260" w:type="dxa"/>
          </w:tcPr>
          <w:p w14:paraId="0AD019A0" w14:textId="5E85488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3D08E9">
              <w:t>750</w:t>
            </w:r>
          </w:p>
        </w:tc>
        <w:tc>
          <w:tcPr>
            <w:tcW w:w="270" w:type="dxa"/>
            <w:vAlign w:val="bottom"/>
          </w:tcPr>
          <w:p w14:paraId="6C73CA5A" w14:textId="77777777" w:rsidR="00E66865" w:rsidRPr="00CB736D" w:rsidRDefault="00E66865" w:rsidP="00E66865"/>
        </w:tc>
        <w:tc>
          <w:tcPr>
            <w:tcW w:w="1171" w:type="dxa"/>
            <w:vAlign w:val="bottom"/>
          </w:tcPr>
          <w:p w14:paraId="3126E23C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1</w:t>
            </w:r>
            <w:r>
              <w:rPr>
                <w:lang w:val="en-US"/>
              </w:rPr>
              <w:t>,</w:t>
            </w:r>
            <w:r>
              <w:t>125</w:t>
            </w:r>
          </w:p>
        </w:tc>
      </w:tr>
      <w:tr w:rsidR="00E66865" w14:paraId="5013E82F" w14:textId="77777777" w:rsidTr="00D67F28">
        <w:tc>
          <w:tcPr>
            <w:tcW w:w="3690" w:type="dxa"/>
          </w:tcPr>
          <w:p w14:paraId="16C23588" w14:textId="77777777" w:rsidR="00E66865" w:rsidRPr="00520A07" w:rsidRDefault="00E66865" w:rsidP="00E66865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38C6C10" w14:textId="5E8DD4E7" w:rsidR="00E66865" w:rsidRPr="00CB736D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56524F">
              <w:t>402</w:t>
            </w:r>
          </w:p>
        </w:tc>
        <w:tc>
          <w:tcPr>
            <w:tcW w:w="257" w:type="dxa"/>
            <w:vAlign w:val="bottom"/>
          </w:tcPr>
          <w:p w14:paraId="2D1A6A7F" w14:textId="77777777" w:rsidR="00E66865" w:rsidRPr="00CB736D" w:rsidRDefault="00E66865" w:rsidP="00E66865"/>
        </w:tc>
        <w:tc>
          <w:tcPr>
            <w:tcW w:w="1183" w:type="dxa"/>
            <w:vAlign w:val="bottom"/>
          </w:tcPr>
          <w:p w14:paraId="697444F4" w14:textId="77777777" w:rsidR="00E66865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433</w:t>
            </w:r>
          </w:p>
        </w:tc>
        <w:tc>
          <w:tcPr>
            <w:tcW w:w="270" w:type="dxa"/>
            <w:vAlign w:val="bottom"/>
          </w:tcPr>
          <w:p w14:paraId="2C863509" w14:textId="77777777" w:rsidR="00E66865" w:rsidRPr="00CB736D" w:rsidRDefault="00E66865" w:rsidP="00E66865"/>
        </w:tc>
        <w:tc>
          <w:tcPr>
            <w:tcW w:w="1260" w:type="dxa"/>
          </w:tcPr>
          <w:p w14:paraId="33AD5F6E" w14:textId="3A3C535C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</w:pPr>
            <w:r w:rsidRPr="003D08E9">
              <w:t>402</w:t>
            </w:r>
          </w:p>
        </w:tc>
        <w:tc>
          <w:tcPr>
            <w:tcW w:w="270" w:type="dxa"/>
            <w:vAlign w:val="bottom"/>
          </w:tcPr>
          <w:p w14:paraId="1D32CB8A" w14:textId="77777777" w:rsidR="00E66865" w:rsidRPr="00CB736D" w:rsidRDefault="00E66865" w:rsidP="00E66865"/>
        </w:tc>
        <w:tc>
          <w:tcPr>
            <w:tcW w:w="1171" w:type="dxa"/>
            <w:vAlign w:val="bottom"/>
          </w:tcPr>
          <w:p w14:paraId="40B73909" w14:textId="77777777" w:rsid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433</w:t>
            </w:r>
          </w:p>
        </w:tc>
      </w:tr>
      <w:tr w:rsidR="00E66865" w:rsidRPr="00826E93" w14:paraId="07B716D4" w14:textId="77777777" w:rsidTr="00D67F28">
        <w:tc>
          <w:tcPr>
            <w:tcW w:w="3690" w:type="dxa"/>
          </w:tcPr>
          <w:p w14:paraId="26BF2BB7" w14:textId="77777777" w:rsidR="00E66865" w:rsidRPr="00520A07" w:rsidRDefault="00E66865" w:rsidP="00E66865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022D7FCF" w:rsidR="00E66865" w:rsidRPr="00E66865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E66865">
              <w:rPr>
                <w:b/>
                <w:bCs/>
              </w:rPr>
              <w:t>1,011</w:t>
            </w:r>
          </w:p>
        </w:tc>
        <w:tc>
          <w:tcPr>
            <w:tcW w:w="257" w:type="dxa"/>
            <w:vAlign w:val="bottom"/>
          </w:tcPr>
          <w:p w14:paraId="1646F45A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8E8ED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66865">
              <w:rPr>
                <w:rFonts w:cs="Times New Roman"/>
                <w:b/>
                <w:bCs/>
                <w:szCs w:val="22"/>
              </w:rPr>
              <w:t>1,042</w:t>
            </w:r>
          </w:p>
        </w:tc>
        <w:tc>
          <w:tcPr>
            <w:tcW w:w="270" w:type="dxa"/>
            <w:vAlign w:val="bottom"/>
          </w:tcPr>
          <w:p w14:paraId="45ACA9D5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3756D4FA" w:rsidR="00E66865" w:rsidRPr="00E66865" w:rsidRDefault="00E66865" w:rsidP="00E6686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1,663</w:t>
            </w:r>
          </w:p>
        </w:tc>
        <w:tc>
          <w:tcPr>
            <w:tcW w:w="270" w:type="dxa"/>
            <w:vAlign w:val="bottom"/>
          </w:tcPr>
          <w:p w14:paraId="654288A0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43D5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2,069</w:t>
            </w:r>
          </w:p>
        </w:tc>
      </w:tr>
      <w:tr w:rsidR="00E66865" w:rsidRPr="002930DE" w14:paraId="747FB128" w14:textId="77777777" w:rsidTr="00D67F28">
        <w:tc>
          <w:tcPr>
            <w:tcW w:w="3690" w:type="dxa"/>
          </w:tcPr>
          <w:p w14:paraId="15F36B54" w14:textId="77777777" w:rsidR="00E66865" w:rsidRPr="006F067C" w:rsidRDefault="00E66865" w:rsidP="00E6686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7F7DFA17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1EF04DDA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E763AA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5EE71E76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3888D6D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08A67268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2930DE" w14:paraId="6453086F" w14:textId="77777777" w:rsidTr="00D67F28">
        <w:tc>
          <w:tcPr>
            <w:tcW w:w="3690" w:type="dxa"/>
          </w:tcPr>
          <w:p w14:paraId="61BC4045" w14:textId="77777777" w:rsidR="00E66865" w:rsidRPr="008F1515" w:rsidRDefault="00E66865" w:rsidP="00E6686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5BCA45F4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79EA7B07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337EB022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E37D41B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ED0DBC9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0D8C8EE8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2930DE" w14:paraId="23B786A6" w14:textId="77777777" w:rsidTr="00D67F28">
        <w:tc>
          <w:tcPr>
            <w:tcW w:w="3690" w:type="dxa"/>
          </w:tcPr>
          <w:p w14:paraId="60778654" w14:textId="77777777" w:rsidR="00E66865" w:rsidRPr="004F513F" w:rsidRDefault="00E66865" w:rsidP="00E66865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6935F5" w14:textId="144BE3B1" w:rsidR="00E66865" w:rsidRPr="002930DE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2,212</w:t>
            </w:r>
          </w:p>
        </w:tc>
        <w:tc>
          <w:tcPr>
            <w:tcW w:w="257" w:type="dxa"/>
            <w:vAlign w:val="bottom"/>
          </w:tcPr>
          <w:p w14:paraId="3347D1FE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654FDCE1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2,517</w:t>
            </w:r>
          </w:p>
        </w:tc>
        <w:tc>
          <w:tcPr>
            <w:tcW w:w="270" w:type="dxa"/>
            <w:vAlign w:val="bottom"/>
          </w:tcPr>
          <w:p w14:paraId="43D99B40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25B53A" w14:textId="6A5C9686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1,855</w:t>
            </w:r>
          </w:p>
        </w:tc>
        <w:tc>
          <w:tcPr>
            <w:tcW w:w="270" w:type="dxa"/>
            <w:vAlign w:val="bottom"/>
          </w:tcPr>
          <w:p w14:paraId="57A636C7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1E905FCA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>
              <w:rPr>
                <w:rFonts w:cs="Times New Roman"/>
                <w:b/>
                <w:bCs/>
                <w:szCs w:val="22"/>
              </w:rPr>
              <w:t>2,111</w:t>
            </w:r>
          </w:p>
        </w:tc>
      </w:tr>
      <w:tr w:rsidR="00E66865" w:rsidRPr="002930DE" w14:paraId="5D9DDD72" w14:textId="77777777" w:rsidTr="00D67F28">
        <w:tc>
          <w:tcPr>
            <w:tcW w:w="3690" w:type="dxa"/>
          </w:tcPr>
          <w:p w14:paraId="52B565F8" w14:textId="77777777" w:rsidR="00E66865" w:rsidRPr="00520A07" w:rsidRDefault="00E66865" w:rsidP="00E66865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2C7A419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5FEF1671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3CD234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2258F6F9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077F74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1CB16C8B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E66865" w:rsidRPr="004A68F5" w14:paraId="6B0F1A0C" w14:textId="77777777" w:rsidTr="00D67F28">
        <w:tc>
          <w:tcPr>
            <w:tcW w:w="3690" w:type="dxa"/>
          </w:tcPr>
          <w:p w14:paraId="0C454D29" w14:textId="77777777" w:rsidR="00E66865" w:rsidRPr="008F1515" w:rsidRDefault="00E66865" w:rsidP="00E6686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EF21C67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29388571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78641AC9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33648FF3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</w:pPr>
          </w:p>
        </w:tc>
        <w:tc>
          <w:tcPr>
            <w:tcW w:w="270" w:type="dxa"/>
            <w:vAlign w:val="bottom"/>
          </w:tcPr>
          <w:p w14:paraId="33F32BBA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2E15F3B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E66865" w:rsidRPr="004A68F5" w14:paraId="6CDB465A" w14:textId="77777777" w:rsidTr="00D67F28">
        <w:tc>
          <w:tcPr>
            <w:tcW w:w="3690" w:type="dxa"/>
          </w:tcPr>
          <w:p w14:paraId="3D67205E" w14:textId="77777777" w:rsidR="00E66865" w:rsidRPr="004F513F" w:rsidRDefault="00E66865" w:rsidP="00E66865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0CAFCDA6" w:rsidR="00E66865" w:rsidRPr="004A68F5" w:rsidRDefault="00E66865" w:rsidP="00E6686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 w:rsidRPr="008276D8">
              <w:t>-</w:t>
            </w:r>
          </w:p>
        </w:tc>
        <w:tc>
          <w:tcPr>
            <w:tcW w:w="257" w:type="dxa"/>
            <w:vAlign w:val="bottom"/>
          </w:tcPr>
          <w:p w14:paraId="29AC4A00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519FB2B2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7697488D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260" w:type="dxa"/>
          </w:tcPr>
          <w:p w14:paraId="24C74D06" w14:textId="7D223E5E" w:rsidR="00E66865" w:rsidRPr="004A68F5" w:rsidRDefault="00E66865" w:rsidP="00E6686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</w:pPr>
            <w:r w:rsidRPr="00E61F66">
              <w:t>165</w:t>
            </w:r>
          </w:p>
        </w:tc>
        <w:tc>
          <w:tcPr>
            <w:tcW w:w="270" w:type="dxa"/>
            <w:vAlign w:val="bottom"/>
          </w:tcPr>
          <w:p w14:paraId="0CE2A624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6E0C6713" w14:textId="77777777" w:rsidR="00E66865" w:rsidRPr="004A68F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</w:pPr>
            <w:r>
              <w:rPr>
                <w:rFonts w:cs="Times New Roman"/>
                <w:szCs w:val="22"/>
              </w:rPr>
              <w:t>7,455</w:t>
            </w:r>
          </w:p>
        </w:tc>
      </w:tr>
      <w:tr w:rsidR="00E66865" w:rsidRPr="002930DE" w14:paraId="27D6FE37" w14:textId="77777777" w:rsidTr="00D67F28">
        <w:tc>
          <w:tcPr>
            <w:tcW w:w="3690" w:type="dxa"/>
          </w:tcPr>
          <w:p w14:paraId="3326CDAD" w14:textId="77777777" w:rsidR="00E66865" w:rsidRPr="00520A07" w:rsidRDefault="00E66865" w:rsidP="00E66865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4F711672" w:rsidR="00E66865" w:rsidRPr="002930DE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 w:rsidRPr="008276D8">
              <w:t>24,633</w:t>
            </w:r>
          </w:p>
        </w:tc>
        <w:tc>
          <w:tcPr>
            <w:tcW w:w="257" w:type="dxa"/>
            <w:vAlign w:val="bottom"/>
          </w:tcPr>
          <w:p w14:paraId="7B2657F8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0909BCE8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</w:pPr>
            <w:r>
              <w:t>21,732</w:t>
            </w:r>
          </w:p>
        </w:tc>
        <w:tc>
          <w:tcPr>
            <w:tcW w:w="270" w:type="dxa"/>
            <w:vAlign w:val="bottom"/>
          </w:tcPr>
          <w:p w14:paraId="55A0D4D7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260" w:type="dxa"/>
          </w:tcPr>
          <w:p w14:paraId="16121DAA" w14:textId="25BFA5A5" w:rsidR="00E66865" w:rsidRPr="00CB736D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61F66">
              <w:t>20,050</w:t>
            </w:r>
          </w:p>
        </w:tc>
        <w:tc>
          <w:tcPr>
            <w:tcW w:w="270" w:type="dxa"/>
            <w:vAlign w:val="bottom"/>
          </w:tcPr>
          <w:p w14:paraId="5008C944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C1E0C9E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18,645</w:t>
            </w:r>
          </w:p>
        </w:tc>
      </w:tr>
      <w:tr w:rsidR="00E66865" w:rsidRPr="00826E93" w14:paraId="7AF472B6" w14:textId="77777777" w:rsidTr="00D67F28">
        <w:tc>
          <w:tcPr>
            <w:tcW w:w="3690" w:type="dxa"/>
          </w:tcPr>
          <w:p w14:paraId="7DE33E59" w14:textId="77777777" w:rsidR="00E66865" w:rsidRPr="00520A07" w:rsidRDefault="00E66865" w:rsidP="00E66865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4076F5A5" w:rsidR="00E66865" w:rsidRPr="00E66865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24,633</w:t>
            </w:r>
          </w:p>
        </w:tc>
        <w:tc>
          <w:tcPr>
            <w:tcW w:w="257" w:type="dxa"/>
            <w:vAlign w:val="bottom"/>
          </w:tcPr>
          <w:p w14:paraId="37C586D4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24B48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21,732</w:t>
            </w:r>
          </w:p>
        </w:tc>
        <w:tc>
          <w:tcPr>
            <w:tcW w:w="270" w:type="dxa"/>
            <w:vAlign w:val="bottom"/>
          </w:tcPr>
          <w:p w14:paraId="319EE1F3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44426A68" w:rsidR="00E66865" w:rsidRPr="00E66865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20,215</w:t>
            </w:r>
          </w:p>
        </w:tc>
        <w:tc>
          <w:tcPr>
            <w:tcW w:w="270" w:type="dxa"/>
            <w:vAlign w:val="bottom"/>
          </w:tcPr>
          <w:p w14:paraId="68923F9E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F7FBE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26,100</w:t>
            </w:r>
          </w:p>
        </w:tc>
      </w:tr>
      <w:tr w:rsidR="00E66865" w:rsidRPr="002930DE" w14:paraId="26AC4D5D" w14:textId="77777777" w:rsidTr="00D67F28">
        <w:tc>
          <w:tcPr>
            <w:tcW w:w="3690" w:type="dxa"/>
          </w:tcPr>
          <w:p w14:paraId="0EE1B664" w14:textId="77777777" w:rsidR="00E66865" w:rsidRPr="006F067C" w:rsidRDefault="00E66865" w:rsidP="00E6686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2FAA0867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29111DA1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0AA6489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73DF9456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34AACC3" w14:textId="77777777" w:rsidR="00E66865" w:rsidRPr="002930DE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42D2A90E" w14:textId="77777777" w:rsidR="00E66865" w:rsidRPr="002930DE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  <w:tr w:rsidR="00E66865" w:rsidRPr="00CE716D" w14:paraId="716076A3" w14:textId="77777777" w:rsidTr="00D67F28">
        <w:tc>
          <w:tcPr>
            <w:tcW w:w="3690" w:type="dxa"/>
          </w:tcPr>
          <w:p w14:paraId="3B20A301" w14:textId="77777777" w:rsidR="00E66865" w:rsidRPr="008F1515" w:rsidRDefault="00E66865" w:rsidP="00E6686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</w:p>
        </w:tc>
        <w:tc>
          <w:tcPr>
            <w:tcW w:w="257" w:type="dxa"/>
            <w:vAlign w:val="bottom"/>
          </w:tcPr>
          <w:p w14:paraId="7F8AEEA3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0FF1D33C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4B416D8D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260" w:type="dxa"/>
            <w:vAlign w:val="bottom"/>
          </w:tcPr>
          <w:p w14:paraId="2814A260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</w:p>
        </w:tc>
        <w:tc>
          <w:tcPr>
            <w:tcW w:w="270" w:type="dxa"/>
            <w:vAlign w:val="bottom"/>
          </w:tcPr>
          <w:p w14:paraId="3AA602C9" w14:textId="77777777" w:rsidR="00E66865" w:rsidRPr="00CB736D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0DC59E8E" w14:textId="77777777" w:rsidR="00E66865" w:rsidRPr="00CE716D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</w:p>
        </w:tc>
      </w:tr>
      <w:tr w:rsidR="00E66865" w:rsidRPr="00FB55CA" w14:paraId="38E49C54" w14:textId="77777777" w:rsidTr="00D67F28">
        <w:tc>
          <w:tcPr>
            <w:tcW w:w="3690" w:type="dxa"/>
          </w:tcPr>
          <w:p w14:paraId="1CB44F3E" w14:textId="77777777" w:rsidR="00E66865" w:rsidRPr="00FB55CA" w:rsidRDefault="00E66865" w:rsidP="00E66865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31DF6306" w:rsidR="00E66865" w:rsidRPr="00FB55CA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BA77F5">
              <w:t>831</w:t>
            </w:r>
          </w:p>
        </w:tc>
        <w:tc>
          <w:tcPr>
            <w:tcW w:w="257" w:type="dxa"/>
            <w:vAlign w:val="bottom"/>
          </w:tcPr>
          <w:p w14:paraId="4EF39B0D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72901ACF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2</w:t>
            </w:r>
            <w:r w:rsidRPr="00FB55CA">
              <w:t>,</w:t>
            </w:r>
            <w:r>
              <w:t>829</w:t>
            </w:r>
          </w:p>
        </w:tc>
        <w:tc>
          <w:tcPr>
            <w:tcW w:w="270" w:type="dxa"/>
            <w:vAlign w:val="bottom"/>
          </w:tcPr>
          <w:p w14:paraId="1D617648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260" w:type="dxa"/>
          </w:tcPr>
          <w:p w14:paraId="3F035E08" w14:textId="20866308" w:rsidR="00E66865" w:rsidRPr="00FB55CA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CF47BE">
              <w:t>784</w:t>
            </w:r>
          </w:p>
        </w:tc>
        <w:tc>
          <w:tcPr>
            <w:tcW w:w="270" w:type="dxa"/>
            <w:vAlign w:val="bottom"/>
          </w:tcPr>
          <w:p w14:paraId="7F3B2362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AC95593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2</w:t>
            </w:r>
            <w:r w:rsidRPr="00FB55CA">
              <w:t>,</w:t>
            </w:r>
            <w:r>
              <w:t>605</w:t>
            </w:r>
          </w:p>
        </w:tc>
      </w:tr>
      <w:tr w:rsidR="00E66865" w:rsidRPr="00FB55CA" w14:paraId="3DDDD464" w14:textId="77777777" w:rsidTr="00D67F28">
        <w:tc>
          <w:tcPr>
            <w:tcW w:w="3690" w:type="dxa"/>
          </w:tcPr>
          <w:p w14:paraId="354E17A3" w14:textId="77777777" w:rsidR="00E66865" w:rsidRPr="00FB55CA" w:rsidRDefault="00E66865" w:rsidP="00E66865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61E6B4B2" w:rsidR="00E66865" w:rsidRPr="00FB55CA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BA77F5">
              <w:t>313</w:t>
            </w:r>
          </w:p>
        </w:tc>
        <w:tc>
          <w:tcPr>
            <w:tcW w:w="257" w:type="dxa"/>
            <w:vAlign w:val="bottom"/>
          </w:tcPr>
          <w:p w14:paraId="26A8F037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3A14249B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427</w:t>
            </w:r>
          </w:p>
        </w:tc>
        <w:tc>
          <w:tcPr>
            <w:tcW w:w="270" w:type="dxa"/>
            <w:vAlign w:val="bottom"/>
          </w:tcPr>
          <w:p w14:paraId="31CD11BF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260" w:type="dxa"/>
          </w:tcPr>
          <w:p w14:paraId="232E9226" w14:textId="5E91F62F" w:rsidR="00E66865" w:rsidRPr="00FB55CA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CF47BE">
              <w:t>256</w:t>
            </w:r>
          </w:p>
        </w:tc>
        <w:tc>
          <w:tcPr>
            <w:tcW w:w="270" w:type="dxa"/>
            <w:vAlign w:val="bottom"/>
          </w:tcPr>
          <w:p w14:paraId="4CA97367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1BBD07B8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307</w:t>
            </w:r>
          </w:p>
        </w:tc>
      </w:tr>
      <w:tr w:rsidR="00E66865" w:rsidRPr="00FB55CA" w14:paraId="0AABD92C" w14:textId="77777777" w:rsidTr="00D67F28">
        <w:tc>
          <w:tcPr>
            <w:tcW w:w="3690" w:type="dxa"/>
          </w:tcPr>
          <w:p w14:paraId="7BE92EA8" w14:textId="77777777" w:rsidR="00E66865" w:rsidRPr="00FB55CA" w:rsidRDefault="00E66865" w:rsidP="00E66865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6AAEF07F" w:rsidR="00E66865" w:rsidRPr="00FB55CA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</w:pPr>
            <w:r w:rsidRPr="00BA77F5">
              <w:t>33,746</w:t>
            </w:r>
          </w:p>
        </w:tc>
        <w:tc>
          <w:tcPr>
            <w:tcW w:w="257" w:type="dxa"/>
            <w:vAlign w:val="bottom"/>
          </w:tcPr>
          <w:p w14:paraId="63AD9D90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183" w:type="dxa"/>
            <w:vAlign w:val="bottom"/>
          </w:tcPr>
          <w:p w14:paraId="16828252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</w:pPr>
            <w:r>
              <w:t>5</w:t>
            </w:r>
            <w:r w:rsidRPr="00FB55CA">
              <w:t>,</w:t>
            </w:r>
            <w:r>
              <w:t>933</w:t>
            </w:r>
          </w:p>
        </w:tc>
        <w:tc>
          <w:tcPr>
            <w:tcW w:w="270" w:type="dxa"/>
            <w:vAlign w:val="bottom"/>
          </w:tcPr>
          <w:p w14:paraId="27CE3192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260" w:type="dxa"/>
          </w:tcPr>
          <w:p w14:paraId="2C508735" w14:textId="209E3F78" w:rsidR="00E66865" w:rsidRPr="00FB55CA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</w:pPr>
            <w:r w:rsidRPr="00CF47BE">
              <w:t>33,326</w:t>
            </w:r>
          </w:p>
        </w:tc>
        <w:tc>
          <w:tcPr>
            <w:tcW w:w="270" w:type="dxa"/>
            <w:vAlign w:val="bottom"/>
          </w:tcPr>
          <w:p w14:paraId="285FB593" w14:textId="77777777" w:rsidR="00E66865" w:rsidRPr="00FB55CA" w:rsidRDefault="00E66865" w:rsidP="00E66865">
            <w:pPr>
              <w:spacing w:line="240" w:lineRule="auto"/>
            </w:pPr>
          </w:p>
        </w:tc>
        <w:tc>
          <w:tcPr>
            <w:tcW w:w="1171" w:type="dxa"/>
            <w:vAlign w:val="bottom"/>
          </w:tcPr>
          <w:p w14:paraId="7AC5A084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</w:pPr>
            <w:r>
              <w:t>3</w:t>
            </w:r>
            <w:r w:rsidRPr="00FB55CA">
              <w:t>,</w:t>
            </w:r>
            <w:r>
              <w:t>278</w:t>
            </w:r>
          </w:p>
        </w:tc>
      </w:tr>
      <w:tr w:rsidR="00E66865" w:rsidRPr="00826E93" w14:paraId="4F771161" w14:textId="77777777" w:rsidTr="00D67F28">
        <w:tc>
          <w:tcPr>
            <w:tcW w:w="3690" w:type="dxa"/>
          </w:tcPr>
          <w:p w14:paraId="7DB73224" w14:textId="77777777" w:rsidR="00E66865" w:rsidRPr="00FB55CA" w:rsidRDefault="00E66865" w:rsidP="00E66865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544D1E30" w:rsidR="00E66865" w:rsidRPr="00E66865" w:rsidRDefault="00E66865" w:rsidP="00E6686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34,890</w:t>
            </w:r>
          </w:p>
        </w:tc>
        <w:tc>
          <w:tcPr>
            <w:tcW w:w="257" w:type="dxa"/>
            <w:vAlign w:val="bottom"/>
          </w:tcPr>
          <w:p w14:paraId="6C87C5DE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EBD93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9,189</w:t>
            </w:r>
          </w:p>
        </w:tc>
        <w:tc>
          <w:tcPr>
            <w:tcW w:w="270" w:type="dxa"/>
            <w:vAlign w:val="bottom"/>
          </w:tcPr>
          <w:p w14:paraId="437B87D8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71F5A2A0" w:rsidR="00E66865" w:rsidRPr="00E66865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34,366</w:t>
            </w:r>
          </w:p>
        </w:tc>
        <w:tc>
          <w:tcPr>
            <w:tcW w:w="270" w:type="dxa"/>
            <w:vAlign w:val="bottom"/>
          </w:tcPr>
          <w:p w14:paraId="1858A10E" w14:textId="77777777" w:rsidR="00E66865" w:rsidRPr="00E66865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5866" w14:textId="77777777" w:rsidR="00E66865" w:rsidRPr="00E66865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E66865">
              <w:rPr>
                <w:b/>
                <w:bCs/>
              </w:rPr>
              <w:t>6,190</w:t>
            </w:r>
          </w:p>
        </w:tc>
      </w:tr>
      <w:tr w:rsidR="00E66865" w:rsidRPr="00FB55CA" w14:paraId="02314107" w14:textId="77777777" w:rsidTr="00D67F28">
        <w:tc>
          <w:tcPr>
            <w:tcW w:w="3690" w:type="dxa"/>
          </w:tcPr>
          <w:p w14:paraId="25E2854A" w14:textId="77777777" w:rsidR="00E66865" w:rsidRPr="00FB55CA" w:rsidRDefault="00E66865" w:rsidP="00E66865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57" w:type="dxa"/>
            <w:vAlign w:val="bottom"/>
          </w:tcPr>
          <w:p w14:paraId="3466E053" w14:textId="77777777" w:rsidR="00E66865" w:rsidRPr="00FB55CA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3" w:type="dxa"/>
            <w:vAlign w:val="bottom"/>
          </w:tcPr>
          <w:p w14:paraId="69B88EDD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E66865" w:rsidRPr="00FB55CA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</w:tcPr>
          <w:p w14:paraId="0842CEE3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607942A" w14:textId="77777777" w:rsidR="00E66865" w:rsidRPr="00FB55CA" w:rsidRDefault="00E66865" w:rsidP="00E66865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1" w:type="dxa"/>
            <w:vAlign w:val="bottom"/>
          </w:tcPr>
          <w:p w14:paraId="6BCBBD7C" w14:textId="77777777" w:rsidR="00E66865" w:rsidRPr="00FB55CA" w:rsidRDefault="00E66865" w:rsidP="00E6686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</w:rPr>
            </w:pPr>
          </w:p>
        </w:tc>
      </w:tr>
    </w:tbl>
    <w:p w14:paraId="36AD7B61" w14:textId="77777777" w:rsidR="002D428D" w:rsidRPr="00C33DD1" w:rsidRDefault="002D428D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7075B4E6" w14:textId="02FCFC96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370746" w:rsidRPr="008F1515" w14:paraId="71420503" w14:textId="77777777" w:rsidTr="00B55705">
        <w:tc>
          <w:tcPr>
            <w:tcW w:w="3690" w:type="dxa"/>
          </w:tcPr>
          <w:p w14:paraId="0B8A3549" w14:textId="77777777" w:rsidR="00370746" w:rsidRPr="00B17AC6" w:rsidRDefault="00370746" w:rsidP="00B55705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502AD8EE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16D11122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D8B03B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09197BF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31B4698D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370746" w:rsidRPr="008F1515" w14:paraId="753DD1C9" w14:textId="77777777" w:rsidTr="00B55705">
        <w:tc>
          <w:tcPr>
            <w:tcW w:w="3690" w:type="dxa"/>
          </w:tcPr>
          <w:p w14:paraId="0CC7262D" w14:textId="77777777" w:rsidR="00370746" w:rsidRPr="00972D1E" w:rsidRDefault="00370746" w:rsidP="00B55705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F1036FB" w14:textId="5D6E4FB9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61" w:type="dxa"/>
          </w:tcPr>
          <w:p w14:paraId="3C1A2296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51ADA171" w14:textId="3DA693D9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3</w:t>
            </w:r>
          </w:p>
        </w:tc>
        <w:tc>
          <w:tcPr>
            <w:tcW w:w="270" w:type="dxa"/>
          </w:tcPr>
          <w:p w14:paraId="0D175ACC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5403096B" w14:textId="45566F9F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52" w:type="dxa"/>
          </w:tcPr>
          <w:p w14:paraId="138D2863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295321A0" w14:textId="7D05CDD1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4D2440">
              <w:rPr>
                <w:rFonts w:cs="Times New Roman"/>
                <w:b w:val="0"/>
                <w:bCs/>
                <w:szCs w:val="22"/>
              </w:rPr>
              <w:t>3</w:t>
            </w:r>
          </w:p>
        </w:tc>
      </w:tr>
      <w:tr w:rsidR="00370746" w:rsidRPr="008F1515" w14:paraId="5F829A86" w14:textId="77777777" w:rsidTr="00B55705">
        <w:tc>
          <w:tcPr>
            <w:tcW w:w="3690" w:type="dxa"/>
          </w:tcPr>
          <w:p w14:paraId="5FA603FA" w14:textId="77777777" w:rsidR="00370746" w:rsidRPr="00454B75" w:rsidRDefault="00370746" w:rsidP="00B5570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7EF386AD" w14:textId="77777777" w:rsidR="00370746" w:rsidRPr="008F1515" w:rsidRDefault="00370746" w:rsidP="00B5570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F84C39" w:rsidRPr="008F1515" w14:paraId="18113BBB" w14:textId="77777777" w:rsidTr="00D67F28">
        <w:tc>
          <w:tcPr>
            <w:tcW w:w="9279" w:type="dxa"/>
            <w:gridSpan w:val="8"/>
          </w:tcPr>
          <w:p w14:paraId="0D7D3970" w14:textId="5C656154" w:rsidR="00F84C39" w:rsidRPr="008F1515" w:rsidRDefault="00F84C39" w:rsidP="00F84C39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>For the three-month period ended 3</w:t>
            </w:r>
            <w:r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lang w:val="en-US" w:bidi="th-TH"/>
              </w:rPr>
              <w:t>June</w:t>
            </w:r>
          </w:p>
        </w:tc>
      </w:tr>
      <w:tr w:rsidR="00A066F2" w:rsidRPr="0024424D" w14:paraId="7882E1A6" w14:textId="77777777" w:rsidTr="00B55705">
        <w:trPr>
          <w:trHeight w:val="110"/>
        </w:trPr>
        <w:tc>
          <w:tcPr>
            <w:tcW w:w="3690" w:type="dxa"/>
          </w:tcPr>
          <w:p w14:paraId="682D37B1" w14:textId="77777777" w:rsidR="00A066F2" w:rsidRPr="00B17AC6" w:rsidRDefault="00A066F2" w:rsidP="00A066F2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29BE7B70" w14:textId="29F313F0" w:rsidR="00A066F2" w:rsidRPr="0024424D" w:rsidRDefault="00A066F2" w:rsidP="00A066F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4A756D">
              <w:t>6,143</w:t>
            </w:r>
          </w:p>
        </w:tc>
        <w:tc>
          <w:tcPr>
            <w:tcW w:w="261" w:type="dxa"/>
          </w:tcPr>
          <w:p w14:paraId="0B922E04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79" w:type="dxa"/>
          </w:tcPr>
          <w:p w14:paraId="01FBF705" w14:textId="0CD5AF34" w:rsidR="00A066F2" w:rsidRPr="0024424D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5,984</w:t>
            </w:r>
          </w:p>
        </w:tc>
        <w:tc>
          <w:tcPr>
            <w:tcW w:w="270" w:type="dxa"/>
          </w:tcPr>
          <w:p w14:paraId="3A402AB2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269" w:type="dxa"/>
          </w:tcPr>
          <w:p w14:paraId="4AB2CB21" w14:textId="5D374C82" w:rsidR="00A066F2" w:rsidRPr="0024424D" w:rsidRDefault="00A066F2" w:rsidP="00A066F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B41235">
              <w:t>6,143</w:t>
            </w:r>
          </w:p>
        </w:tc>
        <w:tc>
          <w:tcPr>
            <w:tcW w:w="252" w:type="dxa"/>
          </w:tcPr>
          <w:p w14:paraId="48278103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88" w:type="dxa"/>
          </w:tcPr>
          <w:p w14:paraId="2E8D29A1" w14:textId="740A1EDD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>
              <w:t>5,984</w:t>
            </w:r>
          </w:p>
        </w:tc>
      </w:tr>
      <w:tr w:rsidR="00A066F2" w:rsidRPr="0024424D" w14:paraId="172F1A3F" w14:textId="77777777" w:rsidTr="00B55705">
        <w:tc>
          <w:tcPr>
            <w:tcW w:w="3690" w:type="dxa"/>
          </w:tcPr>
          <w:p w14:paraId="5017872D" w14:textId="77777777" w:rsidR="00A066F2" w:rsidRPr="00B17AC6" w:rsidRDefault="00A066F2" w:rsidP="00A066F2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9BC83" w14:textId="6D50B46D" w:rsidR="00A066F2" w:rsidRPr="0024424D" w:rsidRDefault="00A066F2" w:rsidP="00A066F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4A756D">
              <w:t>656</w:t>
            </w:r>
          </w:p>
        </w:tc>
        <w:tc>
          <w:tcPr>
            <w:tcW w:w="261" w:type="dxa"/>
          </w:tcPr>
          <w:p w14:paraId="57B1CE65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47EC9B" w14:textId="62A1BBAC" w:rsidR="00A066F2" w:rsidRPr="0024424D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606</w:t>
            </w:r>
          </w:p>
        </w:tc>
        <w:tc>
          <w:tcPr>
            <w:tcW w:w="270" w:type="dxa"/>
          </w:tcPr>
          <w:p w14:paraId="714CD012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AD7339C" w14:textId="2D7EEDC5" w:rsidR="00A066F2" w:rsidRPr="0024424D" w:rsidRDefault="00A066F2" w:rsidP="00A066F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B41235">
              <w:t>656</w:t>
            </w:r>
          </w:p>
        </w:tc>
        <w:tc>
          <w:tcPr>
            <w:tcW w:w="252" w:type="dxa"/>
          </w:tcPr>
          <w:p w14:paraId="1CE39EE6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538C02" w14:textId="474419FD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>
              <w:t>606</w:t>
            </w:r>
          </w:p>
        </w:tc>
      </w:tr>
      <w:tr w:rsidR="00A066F2" w:rsidRPr="00617D40" w14:paraId="0587CAF3" w14:textId="77777777" w:rsidTr="00B55705">
        <w:tc>
          <w:tcPr>
            <w:tcW w:w="3690" w:type="dxa"/>
          </w:tcPr>
          <w:p w14:paraId="050E9D7C" w14:textId="77777777" w:rsidR="00A066F2" w:rsidRPr="00B17AC6" w:rsidRDefault="00A066F2" w:rsidP="00A066F2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BC532C" w14:textId="4C26BC6C" w:rsidR="00A066F2" w:rsidRPr="004E24F6" w:rsidRDefault="00A066F2" w:rsidP="00A066F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6,799</w:t>
            </w:r>
          </w:p>
        </w:tc>
        <w:tc>
          <w:tcPr>
            <w:tcW w:w="261" w:type="dxa"/>
          </w:tcPr>
          <w:p w14:paraId="7FCF9081" w14:textId="77777777" w:rsidR="00A066F2" w:rsidRPr="004E24F6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8E796AE" w14:textId="14DA4790" w:rsidR="00A066F2" w:rsidRPr="004E24F6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6,590</w:t>
            </w:r>
          </w:p>
        </w:tc>
        <w:tc>
          <w:tcPr>
            <w:tcW w:w="270" w:type="dxa"/>
          </w:tcPr>
          <w:p w14:paraId="478C67C1" w14:textId="77777777" w:rsidR="00A066F2" w:rsidRPr="004E24F6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0752915" w14:textId="79747089" w:rsidR="00A066F2" w:rsidRPr="004E24F6" w:rsidRDefault="00A066F2" w:rsidP="00A066F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6,799</w:t>
            </w:r>
          </w:p>
        </w:tc>
        <w:tc>
          <w:tcPr>
            <w:tcW w:w="252" w:type="dxa"/>
          </w:tcPr>
          <w:p w14:paraId="59B5FFE4" w14:textId="77777777" w:rsidR="00A066F2" w:rsidRPr="004E24F6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626B202" w14:textId="664B3D00" w:rsidR="00A066F2" w:rsidRPr="004E24F6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cs/>
                <w:lang w:bidi="th-TH"/>
              </w:rPr>
            </w:pPr>
            <w:r w:rsidRPr="004E24F6">
              <w:rPr>
                <w:b/>
                <w:bCs/>
              </w:rPr>
              <w:t>6,590</w:t>
            </w:r>
          </w:p>
        </w:tc>
      </w:tr>
      <w:tr w:rsidR="004D2440" w:rsidRPr="00B17AC6" w14:paraId="2FDB5BD2" w14:textId="77777777" w:rsidTr="00B55705">
        <w:tc>
          <w:tcPr>
            <w:tcW w:w="3690" w:type="dxa"/>
          </w:tcPr>
          <w:p w14:paraId="4581860C" w14:textId="77777777" w:rsidR="004D2440" w:rsidRPr="00B17AC6" w:rsidRDefault="004D2440" w:rsidP="004D2440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0055ED" w14:textId="77777777" w:rsidR="004D2440" w:rsidRDefault="004D2440" w:rsidP="004D244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48ED1739" w14:textId="77777777" w:rsidR="004D2440" w:rsidRPr="0024424D" w:rsidRDefault="004D2440" w:rsidP="004D2440">
            <w:pPr>
              <w:spacing w:line="240" w:lineRule="auto"/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AA0D367" w14:textId="77777777" w:rsidR="004D2440" w:rsidRPr="00B17AC6" w:rsidRDefault="004D2440" w:rsidP="004D244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16DAED43" w14:textId="77777777" w:rsidR="004D2440" w:rsidRPr="0024424D" w:rsidRDefault="004D2440" w:rsidP="004D2440">
            <w:pPr>
              <w:spacing w:line="240" w:lineRule="auto"/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7CCEAD2" w14:textId="77777777" w:rsidR="004D2440" w:rsidRDefault="004D2440" w:rsidP="004D244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2" w:type="dxa"/>
          </w:tcPr>
          <w:p w14:paraId="3B595F11" w14:textId="77777777" w:rsidR="004D2440" w:rsidRPr="0024424D" w:rsidRDefault="004D2440" w:rsidP="004D2440">
            <w:pPr>
              <w:spacing w:line="240" w:lineRule="auto"/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EA0F4C7" w14:textId="77777777" w:rsidR="004D2440" w:rsidRPr="00B17AC6" w:rsidRDefault="004D2440" w:rsidP="004D244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4D2440" w:rsidRPr="00B17AC6" w14:paraId="00A4F278" w14:textId="77777777" w:rsidTr="00D67F28">
        <w:tc>
          <w:tcPr>
            <w:tcW w:w="9279" w:type="dxa"/>
            <w:gridSpan w:val="8"/>
          </w:tcPr>
          <w:p w14:paraId="09BBB1E9" w14:textId="6B35D2C7" w:rsidR="004D2440" w:rsidRPr="00B17AC6" w:rsidRDefault="004D2440" w:rsidP="004D2440">
            <w:pPr>
              <w:spacing w:line="240" w:lineRule="auto"/>
              <w:ind w:left="102" w:hanging="102"/>
              <w:rPr>
                <w:b/>
                <w:bCs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 xml:space="preserve">For the </w:t>
            </w:r>
            <w:r>
              <w:rPr>
                <w:b/>
                <w:bCs/>
                <w:i/>
                <w:iCs/>
                <w:lang w:val="en-US" w:bidi="th-TH"/>
              </w:rPr>
              <w:t>six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-month period ended 3</w:t>
            </w:r>
            <w:r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lang w:val="en-US" w:bidi="th-TH"/>
              </w:rPr>
              <w:t>June</w:t>
            </w:r>
          </w:p>
        </w:tc>
      </w:tr>
      <w:tr w:rsidR="00A066F2" w:rsidRPr="005F0BDE" w14:paraId="0C5FA90A" w14:textId="77777777" w:rsidTr="00B55705">
        <w:tc>
          <w:tcPr>
            <w:tcW w:w="3690" w:type="dxa"/>
          </w:tcPr>
          <w:p w14:paraId="52F68942" w14:textId="77777777" w:rsidR="00A066F2" w:rsidRPr="00B17AC6" w:rsidRDefault="00A066F2" w:rsidP="00A066F2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56FC9480" w14:textId="73F99CE3" w:rsidR="00A066F2" w:rsidRPr="005F0BDE" w:rsidRDefault="00A066F2" w:rsidP="00A066F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906117">
              <w:t>13,806</w:t>
            </w:r>
          </w:p>
        </w:tc>
        <w:tc>
          <w:tcPr>
            <w:tcW w:w="261" w:type="dxa"/>
          </w:tcPr>
          <w:p w14:paraId="32D9CA8B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79" w:type="dxa"/>
          </w:tcPr>
          <w:p w14:paraId="683BFA61" w14:textId="14D1AC62" w:rsidR="00A066F2" w:rsidRPr="005F0BDE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>
              <w:t>13,146</w:t>
            </w:r>
          </w:p>
        </w:tc>
        <w:tc>
          <w:tcPr>
            <w:tcW w:w="270" w:type="dxa"/>
          </w:tcPr>
          <w:p w14:paraId="60014ACE" w14:textId="77777777" w:rsidR="00A066F2" w:rsidRPr="005F0BDE" w:rsidRDefault="00A066F2" w:rsidP="00A066F2">
            <w:pPr>
              <w:spacing w:line="240" w:lineRule="auto"/>
            </w:pPr>
          </w:p>
        </w:tc>
        <w:tc>
          <w:tcPr>
            <w:tcW w:w="1269" w:type="dxa"/>
          </w:tcPr>
          <w:p w14:paraId="2C9FAC6F" w14:textId="0A41FFE9" w:rsidR="00A066F2" w:rsidRPr="005F0BDE" w:rsidRDefault="00A066F2" w:rsidP="00A066F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A50A4F">
              <w:t>13,806</w:t>
            </w:r>
          </w:p>
        </w:tc>
        <w:tc>
          <w:tcPr>
            <w:tcW w:w="252" w:type="dxa"/>
          </w:tcPr>
          <w:p w14:paraId="04A6F1E0" w14:textId="77777777" w:rsidR="00A066F2" w:rsidRPr="005F0BDE" w:rsidRDefault="00A066F2" w:rsidP="00A066F2">
            <w:pPr>
              <w:spacing w:line="240" w:lineRule="auto"/>
            </w:pPr>
          </w:p>
        </w:tc>
        <w:tc>
          <w:tcPr>
            <w:tcW w:w="1188" w:type="dxa"/>
          </w:tcPr>
          <w:p w14:paraId="1399BFCC" w14:textId="370677C2" w:rsidR="00A066F2" w:rsidRPr="005F0BDE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>
              <w:t>13,146</w:t>
            </w:r>
          </w:p>
        </w:tc>
      </w:tr>
      <w:tr w:rsidR="00A066F2" w:rsidRPr="005F0BDE" w14:paraId="701B506B" w14:textId="77777777" w:rsidTr="00B55705">
        <w:tc>
          <w:tcPr>
            <w:tcW w:w="3690" w:type="dxa"/>
          </w:tcPr>
          <w:p w14:paraId="4CE49363" w14:textId="77777777" w:rsidR="00A066F2" w:rsidRPr="00B17AC6" w:rsidRDefault="00A066F2" w:rsidP="00A066F2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723FD" w14:textId="4A04B0F7" w:rsidR="00A066F2" w:rsidRPr="005F0BDE" w:rsidRDefault="00A066F2" w:rsidP="00A066F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906117">
              <w:t>1,312</w:t>
            </w:r>
          </w:p>
        </w:tc>
        <w:tc>
          <w:tcPr>
            <w:tcW w:w="261" w:type="dxa"/>
          </w:tcPr>
          <w:p w14:paraId="5F2C97BF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CC65786" w14:textId="7D791220" w:rsidR="00A066F2" w:rsidRPr="005F0BDE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</w:pPr>
            <w:r>
              <w:t>1,212</w:t>
            </w:r>
          </w:p>
        </w:tc>
        <w:tc>
          <w:tcPr>
            <w:tcW w:w="270" w:type="dxa"/>
          </w:tcPr>
          <w:p w14:paraId="7018810D" w14:textId="77777777" w:rsidR="00A066F2" w:rsidRPr="005F0BDE" w:rsidRDefault="00A066F2" w:rsidP="00A066F2">
            <w:pPr>
              <w:spacing w:line="240" w:lineRule="auto"/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71BB399" w14:textId="21033A9B" w:rsidR="00A066F2" w:rsidRPr="005F0BDE" w:rsidRDefault="00A066F2" w:rsidP="00A066F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A50A4F">
              <w:t>1,312</w:t>
            </w:r>
          </w:p>
        </w:tc>
        <w:tc>
          <w:tcPr>
            <w:tcW w:w="252" w:type="dxa"/>
          </w:tcPr>
          <w:p w14:paraId="7CC5F9BA" w14:textId="77777777" w:rsidR="00A066F2" w:rsidRPr="005F0BDE" w:rsidRDefault="00A066F2" w:rsidP="00A066F2">
            <w:pPr>
              <w:spacing w:line="240" w:lineRule="auto"/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20A4C3B" w14:textId="7161CD1A" w:rsidR="00A066F2" w:rsidRPr="005F0BDE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</w:pPr>
            <w:r>
              <w:t>1,212</w:t>
            </w:r>
          </w:p>
        </w:tc>
      </w:tr>
      <w:tr w:rsidR="00A066F2" w:rsidRPr="00617D40" w14:paraId="5FEBEB90" w14:textId="77777777" w:rsidTr="00B55705">
        <w:tc>
          <w:tcPr>
            <w:tcW w:w="3690" w:type="dxa"/>
          </w:tcPr>
          <w:p w14:paraId="62E902AB" w14:textId="77777777" w:rsidR="00A066F2" w:rsidRPr="00B17AC6" w:rsidRDefault="00A066F2" w:rsidP="00A066F2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18463F" w14:textId="3105E15A" w:rsidR="00A066F2" w:rsidRPr="004E24F6" w:rsidRDefault="00A066F2" w:rsidP="00A066F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15,118</w:t>
            </w:r>
          </w:p>
        </w:tc>
        <w:tc>
          <w:tcPr>
            <w:tcW w:w="261" w:type="dxa"/>
          </w:tcPr>
          <w:p w14:paraId="5E4B967B" w14:textId="77777777" w:rsidR="00A066F2" w:rsidRPr="004E24F6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4D8E459" w14:textId="662799E7" w:rsidR="00A066F2" w:rsidRPr="004E24F6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14,358</w:t>
            </w:r>
          </w:p>
        </w:tc>
        <w:tc>
          <w:tcPr>
            <w:tcW w:w="270" w:type="dxa"/>
          </w:tcPr>
          <w:p w14:paraId="5FBCE0E1" w14:textId="77777777" w:rsidR="00A066F2" w:rsidRPr="004E24F6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C0BFA91" w14:textId="13EBFF30" w:rsidR="00A066F2" w:rsidRPr="004E24F6" w:rsidRDefault="00A066F2" w:rsidP="00A066F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15,118</w:t>
            </w:r>
          </w:p>
        </w:tc>
        <w:tc>
          <w:tcPr>
            <w:tcW w:w="252" w:type="dxa"/>
          </w:tcPr>
          <w:p w14:paraId="22987CEC" w14:textId="77777777" w:rsidR="00A066F2" w:rsidRPr="004E24F6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EFD211B" w14:textId="1BCC41B2" w:rsidR="00A066F2" w:rsidRPr="004E24F6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4E24F6">
              <w:rPr>
                <w:b/>
                <w:bCs/>
              </w:rPr>
              <w:t>14,358</w:t>
            </w:r>
          </w:p>
        </w:tc>
      </w:tr>
    </w:tbl>
    <w:p w14:paraId="0BC1AD01" w14:textId="445D81E3" w:rsidR="00EE05E1" w:rsidRDefault="00EE05E1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24CB60F" w14:textId="63F13A0F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84D3EC5" w14:textId="066DE5EF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411AB78C" w14:textId="390058C4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D5A280D" w14:textId="66BF542F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50D8AA1" w14:textId="5FA994B9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07BB7792" w14:textId="77777777" w:rsidR="00A066F2" w:rsidRDefault="00A066F2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42CD166" w14:textId="366A136B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E77AFCA" w14:textId="709F8988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336C2C9B" w14:textId="57F7F612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A8007B" w14:textId="6E2756C2" w:rsidR="00E66865" w:rsidRDefault="00E66865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77777777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8F1515" w14:paraId="4D7F037B" w14:textId="77777777" w:rsidTr="00D67F28">
        <w:tc>
          <w:tcPr>
            <w:tcW w:w="3060" w:type="dxa"/>
          </w:tcPr>
          <w:p w14:paraId="14F9FBBE" w14:textId="77777777" w:rsidR="006E014C" w:rsidRPr="008F1515" w:rsidRDefault="006E014C" w:rsidP="00D67F28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</w:tr>
      <w:tr w:rsidR="006E014C" w:rsidRPr="003E3A0A" w14:paraId="4E9AD332" w14:textId="77777777" w:rsidTr="00D67F28">
        <w:tc>
          <w:tcPr>
            <w:tcW w:w="3060" w:type="dxa"/>
          </w:tcPr>
          <w:p w14:paraId="1CB56EF6" w14:textId="77777777" w:rsidR="006E014C" w:rsidRPr="008F1515" w:rsidRDefault="006E014C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6765B08F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54" w:type="dxa"/>
          </w:tcPr>
          <w:p w14:paraId="43335310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40" w:type="dxa"/>
          </w:tcPr>
          <w:p w14:paraId="53895AED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77777777" w:rsidR="006E014C" w:rsidRPr="003E3A0A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6E014C" w:rsidRPr="008F1515" w14:paraId="7C03F94B" w14:textId="77777777" w:rsidTr="00D67F28">
        <w:tc>
          <w:tcPr>
            <w:tcW w:w="3060" w:type="dxa"/>
          </w:tcPr>
          <w:p w14:paraId="24A4F6FD" w14:textId="77777777" w:rsidR="006E014C" w:rsidRPr="008F1515" w:rsidRDefault="006E014C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7777777" w:rsidR="006E014C" w:rsidRPr="002C50D7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1AF53F5C" w14:textId="77777777" w:rsidR="006E014C" w:rsidRPr="008C5F74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54" w:type="dxa"/>
          </w:tcPr>
          <w:p w14:paraId="4D8C78EC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</w:p>
        </w:tc>
        <w:tc>
          <w:tcPr>
            <w:tcW w:w="275" w:type="dxa"/>
          </w:tcPr>
          <w:p w14:paraId="4650CDF1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40" w:type="dxa"/>
          </w:tcPr>
          <w:p w14:paraId="101D20B8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3</w:t>
            </w:r>
          </w:p>
        </w:tc>
      </w:tr>
      <w:tr w:rsidR="006E014C" w:rsidRPr="008F1515" w14:paraId="4658E601" w14:textId="77777777" w:rsidTr="00D67F28">
        <w:tc>
          <w:tcPr>
            <w:tcW w:w="3060" w:type="dxa"/>
          </w:tcPr>
          <w:p w14:paraId="3F7FA197" w14:textId="77777777" w:rsidR="006E014C" w:rsidRPr="008F1515" w:rsidRDefault="006E014C" w:rsidP="00D67F28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6E014C" w:rsidRPr="00454B75" w:rsidRDefault="006E014C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6E014C" w:rsidRPr="008F1515" w:rsidRDefault="006E014C" w:rsidP="00D67F28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E014C" w:rsidRPr="0024424D" w14:paraId="4742D72E" w14:textId="77777777" w:rsidTr="00D67F28">
        <w:tc>
          <w:tcPr>
            <w:tcW w:w="3060" w:type="dxa"/>
          </w:tcPr>
          <w:p w14:paraId="5B7C9A0A" w14:textId="77777777" w:rsidR="006E014C" w:rsidRPr="00D8319E" w:rsidRDefault="006E014C" w:rsidP="00D67F28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596085">
              <w:rPr>
                <w:rFonts w:cs="Times New Roman"/>
                <w:b/>
                <w:bCs/>
                <w:i/>
                <w:iCs/>
                <w:szCs w:val="22"/>
              </w:rPr>
              <w:t>Trade receivables</w:t>
            </w:r>
          </w:p>
        </w:tc>
        <w:tc>
          <w:tcPr>
            <w:tcW w:w="720" w:type="dxa"/>
          </w:tcPr>
          <w:p w14:paraId="562E5E21" w14:textId="77777777" w:rsidR="006E014C" w:rsidRPr="0024424D" w:rsidRDefault="006E014C" w:rsidP="00D67F28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4BDDF26D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CAA22A8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6003F74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28F165E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1659C3BB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0CB69D86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54C5E72F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6E014C" w:rsidRPr="0024424D" w14:paraId="08ACAFB2" w14:textId="77777777" w:rsidTr="00D67F28">
        <w:tc>
          <w:tcPr>
            <w:tcW w:w="3060" w:type="dxa"/>
          </w:tcPr>
          <w:p w14:paraId="6A45E922" w14:textId="77777777" w:rsidR="006E014C" w:rsidRPr="002C50D7" w:rsidRDefault="006E014C" w:rsidP="00D67F28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6E014C" w:rsidRPr="0024424D" w:rsidRDefault="006E014C" w:rsidP="00D67F28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02B27ED8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4B8CD88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0B1A291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3F76F71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367B056A" w14:textId="77777777" w:rsidR="006E014C" w:rsidRPr="0024424D" w:rsidRDefault="006E014C" w:rsidP="00D67F28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288B724D" w14:textId="77777777" w:rsidR="006E014C" w:rsidRPr="0024424D" w:rsidRDefault="006E014C" w:rsidP="00D67F2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A066F2" w:rsidRPr="0024424D" w14:paraId="47BE60AE" w14:textId="77777777" w:rsidTr="00D67F28">
        <w:tc>
          <w:tcPr>
            <w:tcW w:w="3060" w:type="dxa"/>
          </w:tcPr>
          <w:p w14:paraId="63DCEA39" w14:textId="77777777" w:rsidR="00A066F2" w:rsidRPr="0010354B" w:rsidRDefault="00A066F2" w:rsidP="00A066F2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A066F2" w:rsidRPr="0024424D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6F1CF27" w14:textId="60C7E521" w:rsidR="00A066F2" w:rsidRPr="0024424D" w:rsidRDefault="00A066F2" w:rsidP="00A066F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7A1087">
              <w:t>103,346</w:t>
            </w:r>
          </w:p>
        </w:tc>
        <w:tc>
          <w:tcPr>
            <w:tcW w:w="254" w:type="dxa"/>
            <w:vAlign w:val="bottom"/>
          </w:tcPr>
          <w:p w14:paraId="75A4D32C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F462E2D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84</w:t>
            </w:r>
            <w:r w:rsidRPr="00FB55CA">
              <w:t>,</w:t>
            </w:r>
            <w:r>
              <w:t>855</w:t>
            </w:r>
          </w:p>
        </w:tc>
        <w:tc>
          <w:tcPr>
            <w:tcW w:w="275" w:type="dxa"/>
            <w:vAlign w:val="bottom"/>
          </w:tcPr>
          <w:p w14:paraId="52666377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93" w:type="dxa"/>
          </w:tcPr>
          <w:p w14:paraId="3D02B462" w14:textId="75DC65DA" w:rsidR="00A066F2" w:rsidRPr="0024424D" w:rsidRDefault="00A066F2" w:rsidP="00A066F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220CCA">
              <w:t>82,527</w:t>
            </w:r>
          </w:p>
        </w:tc>
        <w:tc>
          <w:tcPr>
            <w:tcW w:w="240" w:type="dxa"/>
            <w:vAlign w:val="bottom"/>
          </w:tcPr>
          <w:p w14:paraId="2BCED983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97B3C20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6</w:t>
            </w:r>
            <w:r w:rsidRPr="00B66946">
              <w:t>7,</w:t>
            </w:r>
            <w:r>
              <w:t>598</w:t>
            </w:r>
          </w:p>
        </w:tc>
      </w:tr>
      <w:tr w:rsidR="00A066F2" w:rsidRPr="0024424D" w14:paraId="7EF6D156" w14:textId="77777777" w:rsidTr="00D67F28">
        <w:tc>
          <w:tcPr>
            <w:tcW w:w="3060" w:type="dxa"/>
          </w:tcPr>
          <w:p w14:paraId="6D8FD0DE" w14:textId="77777777" w:rsidR="00A066F2" w:rsidRPr="00CB18F5" w:rsidRDefault="00A066F2" w:rsidP="00A066F2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A066F2" w:rsidRPr="0024424D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BD93D95" w14:textId="77777777" w:rsidR="00A066F2" w:rsidRPr="00086868" w:rsidRDefault="00A066F2" w:rsidP="00A066F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4" w:type="dxa"/>
            <w:vAlign w:val="bottom"/>
          </w:tcPr>
          <w:p w14:paraId="181C3F12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0EAC4306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193FA7A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93" w:type="dxa"/>
          </w:tcPr>
          <w:p w14:paraId="24FCBDC3" w14:textId="77777777" w:rsidR="00A066F2" w:rsidRPr="00086868" w:rsidRDefault="00A066F2" w:rsidP="00A066F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40" w:type="dxa"/>
            <w:vAlign w:val="bottom"/>
          </w:tcPr>
          <w:p w14:paraId="0F08B876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5C9944F2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A066F2" w:rsidRPr="0024424D" w14:paraId="41C301D2" w14:textId="77777777" w:rsidTr="00A066F2">
        <w:tc>
          <w:tcPr>
            <w:tcW w:w="3060" w:type="dxa"/>
          </w:tcPr>
          <w:p w14:paraId="5DC9DB75" w14:textId="77777777" w:rsidR="00A066F2" w:rsidRPr="006133D5" w:rsidRDefault="00A066F2" w:rsidP="00A066F2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A066F2" w:rsidRPr="0024424D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6FAE0FA2" w:rsidR="00A066F2" w:rsidRPr="00EC66ED" w:rsidRDefault="00A066F2" w:rsidP="00A066F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lang w:val="en-US"/>
              </w:rPr>
            </w:pPr>
            <w:r w:rsidRPr="007A1087">
              <w:t>56</w:t>
            </w:r>
          </w:p>
        </w:tc>
        <w:tc>
          <w:tcPr>
            <w:tcW w:w="254" w:type="dxa"/>
            <w:vAlign w:val="bottom"/>
          </w:tcPr>
          <w:p w14:paraId="3D4C3F6A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29A56B" w14:textId="77777777" w:rsidR="00A066F2" w:rsidRPr="003B1857" w:rsidRDefault="00A066F2" w:rsidP="00A066F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FB55CA">
              <w:t>5</w:t>
            </w:r>
            <w:r>
              <w:t>1</w:t>
            </w:r>
          </w:p>
        </w:tc>
        <w:tc>
          <w:tcPr>
            <w:tcW w:w="275" w:type="dxa"/>
            <w:vAlign w:val="bottom"/>
          </w:tcPr>
          <w:p w14:paraId="25BBC088" w14:textId="77777777" w:rsidR="00A066F2" w:rsidRPr="003B1857" w:rsidRDefault="00A066F2" w:rsidP="00A066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233C4000" w:rsidR="00A066F2" w:rsidRPr="0024424D" w:rsidRDefault="00A066F2" w:rsidP="00A06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</w:pPr>
            <w:r w:rsidRPr="00220CCA">
              <w:t>56</w:t>
            </w:r>
          </w:p>
        </w:tc>
        <w:tc>
          <w:tcPr>
            <w:tcW w:w="240" w:type="dxa"/>
            <w:vAlign w:val="bottom"/>
          </w:tcPr>
          <w:p w14:paraId="5DFB40C3" w14:textId="77777777" w:rsidR="00A066F2" w:rsidRPr="003B1857" w:rsidRDefault="00A066F2" w:rsidP="00A066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AF05A40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B66946">
              <w:t>5</w:t>
            </w:r>
            <w:r>
              <w:t>1</w:t>
            </w:r>
          </w:p>
        </w:tc>
      </w:tr>
      <w:tr w:rsidR="00A066F2" w:rsidRPr="00826E93" w14:paraId="798672EB" w14:textId="77777777" w:rsidTr="00A066F2">
        <w:tc>
          <w:tcPr>
            <w:tcW w:w="3060" w:type="dxa"/>
          </w:tcPr>
          <w:p w14:paraId="2A914A83" w14:textId="77777777" w:rsidR="00A066F2" w:rsidRPr="002C50D7" w:rsidRDefault="00A066F2" w:rsidP="00A066F2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A066F2" w:rsidRPr="002C7DDA" w:rsidRDefault="00A066F2" w:rsidP="00A066F2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039AA23B" w:rsidR="00A066F2" w:rsidRPr="00A066F2" w:rsidRDefault="00A066F2" w:rsidP="00A066F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b/>
                <w:bCs/>
              </w:rPr>
              <w:t>103,402</w:t>
            </w:r>
          </w:p>
        </w:tc>
        <w:tc>
          <w:tcPr>
            <w:tcW w:w="254" w:type="dxa"/>
            <w:vAlign w:val="bottom"/>
          </w:tcPr>
          <w:p w14:paraId="0DA1D617" w14:textId="77777777" w:rsidR="00A066F2" w:rsidRPr="00A066F2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EE675" w14:textId="77777777" w:rsidR="00A066F2" w:rsidRPr="00A066F2" w:rsidRDefault="00A066F2" w:rsidP="00A066F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84,906</w:t>
            </w:r>
          </w:p>
        </w:tc>
        <w:tc>
          <w:tcPr>
            <w:tcW w:w="275" w:type="dxa"/>
            <w:vAlign w:val="bottom"/>
          </w:tcPr>
          <w:p w14:paraId="2EFBCF87" w14:textId="77777777" w:rsidR="00A066F2" w:rsidRPr="00A066F2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597017BD" w:rsidR="00A066F2" w:rsidRPr="00A066F2" w:rsidRDefault="00A066F2" w:rsidP="00A066F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b/>
                <w:bCs/>
              </w:rPr>
              <w:t>82,583</w:t>
            </w:r>
          </w:p>
        </w:tc>
        <w:tc>
          <w:tcPr>
            <w:tcW w:w="240" w:type="dxa"/>
            <w:vAlign w:val="bottom"/>
          </w:tcPr>
          <w:p w14:paraId="17440DDC" w14:textId="77777777" w:rsidR="00A066F2" w:rsidRPr="00A066F2" w:rsidRDefault="00A066F2" w:rsidP="00A066F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47482" w14:textId="77777777" w:rsidR="00A066F2" w:rsidRPr="00A066F2" w:rsidRDefault="00A066F2" w:rsidP="00A066F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67,649</w:t>
            </w:r>
          </w:p>
        </w:tc>
      </w:tr>
      <w:tr w:rsidR="006E014C" w:rsidRPr="00E378C0" w14:paraId="545B934E" w14:textId="77777777" w:rsidTr="00D67F28">
        <w:tc>
          <w:tcPr>
            <w:tcW w:w="3060" w:type="dxa"/>
          </w:tcPr>
          <w:p w14:paraId="35F39D74" w14:textId="77777777" w:rsidR="006E014C" w:rsidRPr="00CB18F5" w:rsidRDefault="006E014C" w:rsidP="00D67F28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6E014C" w:rsidRPr="002C7DDA" w:rsidRDefault="006E014C" w:rsidP="00D67F28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4AF4304E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098F176B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1821E3D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07CEF71C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29EAA4B2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BD0AFF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6E014C" w:rsidRPr="00E378C0" w14:paraId="7EF4FA85" w14:textId="77777777" w:rsidTr="00D67F28">
        <w:tc>
          <w:tcPr>
            <w:tcW w:w="3060" w:type="dxa"/>
          </w:tcPr>
          <w:p w14:paraId="582EF9CA" w14:textId="77777777" w:rsidR="006E014C" w:rsidRPr="002C50D7" w:rsidRDefault="006E014C" w:rsidP="00D67F28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6E014C" w:rsidRPr="002C7DDA" w:rsidRDefault="006E014C" w:rsidP="00D67F28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15F2B3A3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70110EDE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97455E7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5F10777A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5C46721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B50E5E" w14:textId="77777777" w:rsidR="006E014C" w:rsidRPr="00E378C0" w:rsidRDefault="006E014C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A066F2" w:rsidRPr="008C67C1" w14:paraId="17B69A78" w14:textId="77777777" w:rsidTr="00D67F28">
        <w:tc>
          <w:tcPr>
            <w:tcW w:w="3060" w:type="dxa"/>
          </w:tcPr>
          <w:p w14:paraId="173BC05F" w14:textId="77777777" w:rsidR="00A066F2" w:rsidRPr="00D8319E" w:rsidRDefault="00A066F2" w:rsidP="00A066F2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A066F2" w:rsidRPr="002C7DDA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091F264" w14:textId="57D375BC" w:rsidR="00A066F2" w:rsidRPr="0024424D" w:rsidRDefault="00A066F2" w:rsidP="00A066F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E1201">
              <w:t>101,494</w:t>
            </w:r>
          </w:p>
        </w:tc>
        <w:tc>
          <w:tcPr>
            <w:tcW w:w="254" w:type="dxa"/>
            <w:vAlign w:val="bottom"/>
          </w:tcPr>
          <w:p w14:paraId="4A0CAFAF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3BC9FBE" w14:textId="77777777" w:rsidR="00A066F2" w:rsidRPr="008C67C1" w:rsidRDefault="00A066F2" w:rsidP="00A066F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8C67C1">
              <w:t>1</w:t>
            </w:r>
            <w:r>
              <w:t>89</w:t>
            </w:r>
            <w:r w:rsidRPr="008C67C1">
              <w:t>,</w:t>
            </w:r>
            <w:r>
              <w:t>294</w:t>
            </w:r>
          </w:p>
        </w:tc>
        <w:tc>
          <w:tcPr>
            <w:tcW w:w="275" w:type="dxa"/>
            <w:vAlign w:val="bottom"/>
          </w:tcPr>
          <w:p w14:paraId="56492DB0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93" w:type="dxa"/>
          </w:tcPr>
          <w:p w14:paraId="506AA7D5" w14:textId="18669695" w:rsidR="00A066F2" w:rsidRPr="0024424D" w:rsidRDefault="00A066F2" w:rsidP="00A06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34617">
              <w:t>100,362</w:t>
            </w:r>
          </w:p>
        </w:tc>
        <w:tc>
          <w:tcPr>
            <w:tcW w:w="240" w:type="dxa"/>
            <w:vAlign w:val="bottom"/>
          </w:tcPr>
          <w:p w14:paraId="26B569A0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18A1F166" w14:textId="77777777" w:rsidR="00A066F2" w:rsidRPr="008C67C1" w:rsidRDefault="00A066F2" w:rsidP="00A066F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8C67C1">
              <w:t>18</w:t>
            </w:r>
            <w:r>
              <w:t>1</w:t>
            </w:r>
            <w:r w:rsidRPr="008C67C1">
              <w:t>,</w:t>
            </w:r>
            <w:r>
              <w:t>476</w:t>
            </w:r>
          </w:p>
        </w:tc>
      </w:tr>
      <w:tr w:rsidR="00A066F2" w:rsidRPr="00B66946" w14:paraId="57253EE0" w14:textId="77777777" w:rsidTr="00D67F28">
        <w:tc>
          <w:tcPr>
            <w:tcW w:w="3060" w:type="dxa"/>
          </w:tcPr>
          <w:p w14:paraId="53509AD9" w14:textId="77777777" w:rsidR="00A066F2" w:rsidRPr="00D8319E" w:rsidRDefault="00A066F2" w:rsidP="00A066F2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A066F2" w:rsidRPr="002C7DDA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0CA6F916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7CAE701E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B1038C4" w14:textId="77777777" w:rsidR="00A066F2" w:rsidRPr="00B66946" w:rsidRDefault="00A066F2" w:rsidP="00A066F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  <w:vAlign w:val="bottom"/>
          </w:tcPr>
          <w:p w14:paraId="485E996F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93" w:type="dxa"/>
          </w:tcPr>
          <w:p w14:paraId="7031162E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62CE144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22CABF9A" w14:textId="77777777" w:rsidR="00A066F2" w:rsidRPr="00B66946" w:rsidRDefault="00A066F2" w:rsidP="00A066F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</w:tr>
      <w:tr w:rsidR="00A066F2" w:rsidRPr="0024424D" w14:paraId="1AA8F72F" w14:textId="77777777" w:rsidTr="00D67F28">
        <w:tc>
          <w:tcPr>
            <w:tcW w:w="3060" w:type="dxa"/>
          </w:tcPr>
          <w:p w14:paraId="4AE9FF9A" w14:textId="77777777" w:rsidR="00A066F2" w:rsidRPr="002C50D7" w:rsidRDefault="00A066F2" w:rsidP="00A066F2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A066F2" w:rsidRPr="002C7DDA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E70F711" w14:textId="66588A95" w:rsidR="00A066F2" w:rsidRPr="0024424D" w:rsidRDefault="00A066F2" w:rsidP="00A066F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E1201">
              <w:t>5,300</w:t>
            </w:r>
          </w:p>
        </w:tc>
        <w:tc>
          <w:tcPr>
            <w:tcW w:w="254" w:type="dxa"/>
            <w:vAlign w:val="bottom"/>
          </w:tcPr>
          <w:p w14:paraId="6EC3109A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4C60E472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2</w:t>
            </w:r>
            <w:r w:rsidRPr="00B66946">
              <w:t>,</w:t>
            </w:r>
            <w:r>
              <w:t>031</w:t>
            </w:r>
          </w:p>
        </w:tc>
        <w:tc>
          <w:tcPr>
            <w:tcW w:w="275" w:type="dxa"/>
            <w:vAlign w:val="bottom"/>
          </w:tcPr>
          <w:p w14:paraId="3C28D709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93" w:type="dxa"/>
          </w:tcPr>
          <w:p w14:paraId="05CE4426" w14:textId="32AB7F03" w:rsidR="00A066F2" w:rsidRPr="0024424D" w:rsidRDefault="00A066F2" w:rsidP="00A06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34617">
              <w:t>5,300</w:t>
            </w:r>
          </w:p>
        </w:tc>
        <w:tc>
          <w:tcPr>
            <w:tcW w:w="240" w:type="dxa"/>
            <w:vAlign w:val="bottom"/>
          </w:tcPr>
          <w:p w14:paraId="55190B0B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3CC98967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66946">
              <w:t>1,</w:t>
            </w:r>
            <w:r>
              <w:t>950</w:t>
            </w:r>
          </w:p>
        </w:tc>
      </w:tr>
      <w:tr w:rsidR="00A066F2" w:rsidRPr="0024424D" w14:paraId="3FEBB42A" w14:textId="77777777" w:rsidTr="00D67F28">
        <w:trPr>
          <w:trHeight w:val="60"/>
        </w:trPr>
        <w:tc>
          <w:tcPr>
            <w:tcW w:w="3060" w:type="dxa"/>
          </w:tcPr>
          <w:p w14:paraId="5F1F737B" w14:textId="77777777" w:rsidR="00A066F2" w:rsidRPr="002C50D7" w:rsidRDefault="00A066F2" w:rsidP="00A066F2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 w:hint="cs"/>
                <w:cs/>
                <w:lang w:val="en-US" w:bidi="th-TH"/>
              </w:rPr>
              <w:t xml:space="preserve">      </w:t>
            </w:r>
            <w:r w:rsidRPr="00B66946">
              <w:rPr>
                <w:rFonts w:cs="Times New Roman"/>
                <w:sz w:val="24"/>
                <w:szCs w:val="22"/>
                <w:cs/>
                <w:lang w:val="en-US" w:bidi="th-TH"/>
              </w:rPr>
              <w:t>1</w:t>
            </w:r>
            <w:r>
              <w:rPr>
                <w:rFonts w:cs="Cordia New"/>
                <w:lang w:val="en-US" w:bidi="th-TH"/>
              </w:rPr>
              <w:t>- 3</w:t>
            </w:r>
            <w:r w:rsidRPr="00B66946">
              <w:rPr>
                <w:rFonts w:cs="Cordia New"/>
                <w:cs/>
                <w:lang w:val="en-US" w:bidi="th-TH"/>
              </w:rPr>
              <w:t xml:space="preserve"> </w:t>
            </w:r>
            <w:r w:rsidRPr="00B66946">
              <w:rPr>
                <w:rFonts w:cstheme="minorBidi"/>
                <w:lang w:val="en-US" w:bidi="th-TH"/>
              </w:rPr>
              <w:t>month</w:t>
            </w:r>
            <w:r>
              <w:rPr>
                <w:rFonts w:cstheme="minorBidi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549E125E" w14:textId="77777777" w:rsidR="00A066F2" w:rsidRPr="002C7DDA" w:rsidRDefault="00A066F2" w:rsidP="00A066F2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4F339470" w14:textId="6DC9556F" w:rsidR="00A066F2" w:rsidRPr="0024424D" w:rsidRDefault="00A066F2" w:rsidP="00A066F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E1201">
              <w:t>1,975</w:t>
            </w:r>
          </w:p>
        </w:tc>
        <w:tc>
          <w:tcPr>
            <w:tcW w:w="254" w:type="dxa"/>
            <w:vAlign w:val="bottom"/>
          </w:tcPr>
          <w:p w14:paraId="08D262EF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0A2A20ED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>
              <w:t>87</w:t>
            </w:r>
          </w:p>
        </w:tc>
        <w:tc>
          <w:tcPr>
            <w:tcW w:w="275" w:type="dxa"/>
            <w:vAlign w:val="bottom"/>
          </w:tcPr>
          <w:p w14:paraId="0D3DDD1F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93" w:type="dxa"/>
          </w:tcPr>
          <w:p w14:paraId="1958AA82" w14:textId="7834685C" w:rsidR="00A066F2" w:rsidRPr="0024424D" w:rsidRDefault="00A066F2" w:rsidP="00A066F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34617">
              <w:t>1,975</w:t>
            </w:r>
          </w:p>
        </w:tc>
        <w:tc>
          <w:tcPr>
            <w:tcW w:w="240" w:type="dxa"/>
            <w:vAlign w:val="bottom"/>
          </w:tcPr>
          <w:p w14:paraId="7991F233" w14:textId="77777777" w:rsidR="00A066F2" w:rsidRPr="0024424D" w:rsidRDefault="00A066F2" w:rsidP="00A066F2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6F057879" w14:textId="77777777" w:rsidR="00A066F2" w:rsidRPr="0024424D" w:rsidRDefault="00A066F2" w:rsidP="00A066F2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66946">
              <w:t>5</w:t>
            </w:r>
            <w:r>
              <w:t>4</w:t>
            </w:r>
          </w:p>
        </w:tc>
      </w:tr>
      <w:tr w:rsidR="004E24F6" w:rsidRPr="0024424D" w14:paraId="473A8095" w14:textId="77777777" w:rsidTr="00D67F28">
        <w:trPr>
          <w:trHeight w:val="60"/>
        </w:trPr>
        <w:tc>
          <w:tcPr>
            <w:tcW w:w="3060" w:type="dxa"/>
          </w:tcPr>
          <w:p w14:paraId="4DBD9CB7" w14:textId="6D2F1C63" w:rsidR="004E24F6" w:rsidRDefault="004E24F6" w:rsidP="004E24F6">
            <w:pPr>
              <w:spacing w:line="240" w:lineRule="auto"/>
              <w:ind w:left="102" w:hanging="102"/>
              <w:rPr>
                <w:rFonts w:cstheme="minorBidi"/>
                <w: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More than 3 months</w:t>
            </w:r>
          </w:p>
        </w:tc>
        <w:tc>
          <w:tcPr>
            <w:tcW w:w="720" w:type="dxa"/>
          </w:tcPr>
          <w:p w14:paraId="7E31E6A1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5B6999A2" w14:textId="5FDF8553" w:rsidR="004E24F6" w:rsidRPr="0024424D" w:rsidRDefault="004E24F6" w:rsidP="004E24F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E1201">
              <w:t>1,788</w:t>
            </w:r>
          </w:p>
        </w:tc>
        <w:tc>
          <w:tcPr>
            <w:tcW w:w="254" w:type="dxa"/>
            <w:vAlign w:val="bottom"/>
          </w:tcPr>
          <w:p w14:paraId="7D37D276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6191E74F" w14:textId="4360F175" w:rsidR="004E24F6" w:rsidRDefault="004E24F6" w:rsidP="004E24F6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5" w:type="dxa"/>
            <w:vAlign w:val="bottom"/>
          </w:tcPr>
          <w:p w14:paraId="3563B803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93" w:type="dxa"/>
          </w:tcPr>
          <w:p w14:paraId="4D971DA9" w14:textId="0D947C33" w:rsidR="004E24F6" w:rsidRPr="0024424D" w:rsidRDefault="004E24F6" w:rsidP="004E24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B34617">
              <w:t>1,788</w:t>
            </w:r>
          </w:p>
        </w:tc>
        <w:tc>
          <w:tcPr>
            <w:tcW w:w="240" w:type="dxa"/>
            <w:vAlign w:val="bottom"/>
          </w:tcPr>
          <w:p w14:paraId="3959BCAE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42A82259" w14:textId="791BFA21" w:rsidR="004E24F6" w:rsidRPr="00B66946" w:rsidRDefault="004E24F6" w:rsidP="004E24F6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4E24F6" w:rsidRPr="00826E93" w14:paraId="0A9C944D" w14:textId="77777777" w:rsidTr="00D67F28">
        <w:tc>
          <w:tcPr>
            <w:tcW w:w="3060" w:type="dxa"/>
          </w:tcPr>
          <w:p w14:paraId="506B92FD" w14:textId="77777777" w:rsidR="004E24F6" w:rsidRPr="00D8319E" w:rsidRDefault="004E24F6" w:rsidP="004E24F6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49F2C4AF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1D0AA0B0" w:rsidR="004E24F6" w:rsidRPr="00A066F2" w:rsidRDefault="004E24F6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110,557</w:t>
            </w:r>
          </w:p>
        </w:tc>
        <w:tc>
          <w:tcPr>
            <w:tcW w:w="254" w:type="dxa"/>
            <w:vAlign w:val="bottom"/>
          </w:tcPr>
          <w:p w14:paraId="4A56CBDA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7ED757D0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191,412</w:t>
            </w:r>
          </w:p>
        </w:tc>
        <w:tc>
          <w:tcPr>
            <w:tcW w:w="275" w:type="dxa"/>
            <w:vAlign w:val="bottom"/>
          </w:tcPr>
          <w:p w14:paraId="2650C844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146D5DDD" w:rsidR="004E24F6" w:rsidRPr="00A066F2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109,425</w:t>
            </w:r>
          </w:p>
        </w:tc>
        <w:tc>
          <w:tcPr>
            <w:tcW w:w="240" w:type="dxa"/>
            <w:vAlign w:val="bottom"/>
          </w:tcPr>
          <w:p w14:paraId="4BBE7673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4D2EB5F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183,480</w:t>
            </w:r>
          </w:p>
        </w:tc>
      </w:tr>
      <w:tr w:rsidR="004E24F6" w:rsidRPr="0024424D" w14:paraId="1AB2F082" w14:textId="77777777" w:rsidTr="00D67F28">
        <w:tc>
          <w:tcPr>
            <w:tcW w:w="3060" w:type="dxa"/>
          </w:tcPr>
          <w:p w14:paraId="33F1F9F5" w14:textId="77777777" w:rsidR="004E24F6" w:rsidRPr="002C50D7" w:rsidRDefault="004E24F6" w:rsidP="004E24F6">
            <w:pPr>
              <w:spacing w:line="240" w:lineRule="auto"/>
              <w:ind w:left="453" w:hanging="453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</w:r>
            <w:r w:rsidRPr="00DC4CE3">
              <w:t>credit loss</w:t>
            </w:r>
          </w:p>
        </w:tc>
        <w:tc>
          <w:tcPr>
            <w:tcW w:w="720" w:type="dxa"/>
          </w:tcPr>
          <w:p w14:paraId="650EF761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2DB59B9" w14:textId="77777777" w:rsidR="004E24F6" w:rsidRDefault="004E24F6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  <w:p w14:paraId="0A353A1B" w14:textId="5C73D5BB" w:rsidR="004E24F6" w:rsidRPr="0024424D" w:rsidRDefault="004E24F6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BB4835">
              <w:t>(133)</w:t>
            </w:r>
          </w:p>
        </w:tc>
        <w:tc>
          <w:tcPr>
            <w:tcW w:w="254" w:type="dxa"/>
            <w:vAlign w:val="bottom"/>
          </w:tcPr>
          <w:p w14:paraId="3702C692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088A1B0" w14:textId="77777777" w:rsidR="004E24F6" w:rsidRPr="0024424D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>
              <w:t>-</w:t>
            </w:r>
          </w:p>
        </w:tc>
        <w:tc>
          <w:tcPr>
            <w:tcW w:w="275" w:type="dxa"/>
            <w:vAlign w:val="bottom"/>
          </w:tcPr>
          <w:p w14:paraId="14AF9DD4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02DCB71E" w14:textId="77777777" w:rsidR="004E24F6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  <w:p w14:paraId="30468D08" w14:textId="4879C739" w:rsidR="004E24F6" w:rsidRPr="0024424D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E92757">
              <w:t>(133)</w:t>
            </w:r>
          </w:p>
        </w:tc>
        <w:tc>
          <w:tcPr>
            <w:tcW w:w="240" w:type="dxa"/>
            <w:vAlign w:val="bottom"/>
          </w:tcPr>
          <w:p w14:paraId="1D9D4808" w14:textId="77777777" w:rsidR="004E24F6" w:rsidRPr="0024424D" w:rsidRDefault="004E24F6" w:rsidP="004E24F6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35E12E1D" w14:textId="77777777" w:rsidR="004E24F6" w:rsidRPr="0024424D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4E24F6" w:rsidRPr="00826E93" w14:paraId="0A395D59" w14:textId="77777777" w:rsidTr="00D67F28">
        <w:tc>
          <w:tcPr>
            <w:tcW w:w="3060" w:type="dxa"/>
          </w:tcPr>
          <w:p w14:paraId="5DC15E7A" w14:textId="77777777" w:rsidR="004E24F6" w:rsidRPr="00D8319E" w:rsidRDefault="004E24F6" w:rsidP="004E24F6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764D0BF6" w:rsidR="004E24F6" w:rsidRPr="00A066F2" w:rsidRDefault="004E24F6" w:rsidP="004E24F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110,424</w:t>
            </w:r>
          </w:p>
        </w:tc>
        <w:tc>
          <w:tcPr>
            <w:tcW w:w="254" w:type="dxa"/>
            <w:vAlign w:val="bottom"/>
          </w:tcPr>
          <w:p w14:paraId="3167C482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858B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191,412</w:t>
            </w:r>
          </w:p>
        </w:tc>
        <w:tc>
          <w:tcPr>
            <w:tcW w:w="275" w:type="dxa"/>
            <w:vAlign w:val="bottom"/>
          </w:tcPr>
          <w:p w14:paraId="641208ED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7EDB7222" w:rsidR="004E24F6" w:rsidRPr="00A066F2" w:rsidRDefault="004E24F6" w:rsidP="004E24F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109,292</w:t>
            </w:r>
          </w:p>
        </w:tc>
        <w:tc>
          <w:tcPr>
            <w:tcW w:w="240" w:type="dxa"/>
            <w:vAlign w:val="bottom"/>
          </w:tcPr>
          <w:p w14:paraId="03DA5747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2EC1F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66F2">
              <w:rPr>
                <w:b/>
                <w:bCs/>
              </w:rPr>
              <w:t>183,480</w:t>
            </w:r>
          </w:p>
        </w:tc>
      </w:tr>
      <w:tr w:rsidR="004E24F6" w:rsidRPr="00B66946" w14:paraId="09501A50" w14:textId="77777777" w:rsidTr="00D67F28">
        <w:tc>
          <w:tcPr>
            <w:tcW w:w="3060" w:type="dxa"/>
          </w:tcPr>
          <w:p w14:paraId="55BECB04" w14:textId="77777777" w:rsidR="004E24F6" w:rsidRDefault="004E24F6" w:rsidP="004E24F6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4E24F6" w:rsidRPr="002C7DDA" w:rsidRDefault="004E24F6" w:rsidP="004E24F6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4E24F6" w:rsidRPr="00386539" w:rsidRDefault="004E24F6" w:rsidP="004E24F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35357C8E" w14:textId="77777777" w:rsidR="004E24F6" w:rsidRPr="0024424D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FF83451" w14:textId="77777777" w:rsidR="004E24F6" w:rsidRPr="00B66946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4FFBF45F" w14:textId="77777777" w:rsidR="004E24F6" w:rsidRPr="0024424D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4E24F6" w:rsidRPr="0024424D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5C71962" w14:textId="77777777" w:rsidR="004E24F6" w:rsidRPr="0024424D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225A5A2" w14:textId="77777777" w:rsidR="004E24F6" w:rsidRPr="00B66946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</w:tr>
      <w:tr w:rsidR="004E24F6" w:rsidRPr="00826E93" w14:paraId="16E98E34" w14:textId="77777777" w:rsidTr="00D67F28">
        <w:tc>
          <w:tcPr>
            <w:tcW w:w="3060" w:type="dxa"/>
          </w:tcPr>
          <w:p w14:paraId="610E1619" w14:textId="77777777" w:rsidR="004E24F6" w:rsidRPr="002C50D7" w:rsidRDefault="004E24F6" w:rsidP="004E24F6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7472AF45" w14:textId="77777777" w:rsidR="004E24F6" w:rsidRPr="002C7DDA" w:rsidRDefault="004E24F6" w:rsidP="004E24F6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EBAE35F" w14:textId="04D0E1D2" w:rsidR="004E24F6" w:rsidRPr="00A066F2" w:rsidRDefault="004E24F6" w:rsidP="004E24F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b/>
                <w:bCs/>
              </w:rPr>
              <w:t>213,826</w:t>
            </w:r>
          </w:p>
        </w:tc>
        <w:tc>
          <w:tcPr>
            <w:tcW w:w="254" w:type="dxa"/>
            <w:vAlign w:val="bottom"/>
          </w:tcPr>
          <w:p w14:paraId="12B1B6B7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46BB400E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276,318</w:t>
            </w:r>
          </w:p>
        </w:tc>
        <w:tc>
          <w:tcPr>
            <w:tcW w:w="275" w:type="dxa"/>
            <w:vAlign w:val="bottom"/>
          </w:tcPr>
          <w:p w14:paraId="18952E0F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2E14A82D" w14:textId="43B66CD4" w:rsidR="004E24F6" w:rsidRPr="00A066F2" w:rsidRDefault="004E24F6" w:rsidP="004E24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066F2">
              <w:rPr>
                <w:b/>
                <w:bCs/>
              </w:rPr>
              <w:t>191,875</w:t>
            </w:r>
          </w:p>
        </w:tc>
        <w:tc>
          <w:tcPr>
            <w:tcW w:w="240" w:type="dxa"/>
            <w:vAlign w:val="bottom"/>
          </w:tcPr>
          <w:p w14:paraId="69849F0F" w14:textId="77777777" w:rsidR="004E24F6" w:rsidRPr="00A066F2" w:rsidRDefault="004E24F6" w:rsidP="004E24F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FD7050D" w14:textId="77777777" w:rsidR="004E24F6" w:rsidRPr="00A066F2" w:rsidRDefault="004E24F6" w:rsidP="004E24F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A066F2">
              <w:rPr>
                <w:rFonts w:cs="Times New Roman"/>
                <w:b/>
                <w:bCs/>
                <w:szCs w:val="28"/>
                <w:lang w:val="en-US" w:bidi="th-TH"/>
              </w:rPr>
              <w:t>251,129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C0076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7255D7F8" w:rsidR="0082741A" w:rsidRPr="002635D3" w:rsidRDefault="00DF102C" w:rsidP="00E11C6C">
      <w:pPr>
        <w:ind w:left="547" w:right="43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at </w:t>
      </w:r>
      <w:r w:rsidR="004C1153" w:rsidRPr="002635D3">
        <w:rPr>
          <w:lang w:val="en-US"/>
        </w:rPr>
        <w:t>3</w:t>
      </w:r>
      <w:r w:rsidR="00370746">
        <w:rPr>
          <w:lang w:val="en-US"/>
        </w:rPr>
        <w:t xml:space="preserve">0 June </w:t>
      </w:r>
      <w:r w:rsidR="004C1153" w:rsidRPr="002635D3">
        <w:rPr>
          <w:lang w:val="en-US"/>
        </w:rPr>
        <w:t>202</w:t>
      </w:r>
      <w:r w:rsidR="004B187A">
        <w:rPr>
          <w:lang w:val="en-US"/>
        </w:rPr>
        <w:t>4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4B187A">
        <w:rPr>
          <w:lang w:val="en-US"/>
        </w:rPr>
        <w:t>3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370746">
        <w:rPr>
          <w:lang w:val="en-US"/>
        </w:rPr>
        <w:t>six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B36969" w:rsidRPr="002635D3">
        <w:rPr>
          <w:lang w:val="en-US"/>
        </w:rPr>
        <w:t>3</w:t>
      </w:r>
      <w:r w:rsidR="00370746">
        <w:rPr>
          <w:lang w:val="en-US"/>
        </w:rPr>
        <w:t xml:space="preserve">0 June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tbl>
      <w:tblPr>
        <w:tblW w:w="1454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350"/>
        <w:gridCol w:w="270"/>
        <w:gridCol w:w="1260"/>
        <w:gridCol w:w="270"/>
        <w:gridCol w:w="1350"/>
        <w:gridCol w:w="241"/>
        <w:gridCol w:w="1260"/>
        <w:gridCol w:w="254"/>
        <w:gridCol w:w="1305"/>
        <w:gridCol w:w="270"/>
        <w:gridCol w:w="1260"/>
        <w:gridCol w:w="270"/>
        <w:gridCol w:w="1350"/>
        <w:gridCol w:w="270"/>
        <w:gridCol w:w="1350"/>
      </w:tblGrid>
      <w:tr w:rsidR="00A511FE" w:rsidRPr="008F1515" w14:paraId="5D830687" w14:textId="77777777" w:rsidTr="00D67F28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330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D67F28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51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A511FE" w:rsidRPr="008F1515" w14:paraId="42C05AE0" w14:textId="77777777" w:rsidTr="00D67F28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6C912F" w14:textId="77777777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4A0A9C2E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65DF7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A511FE" w:rsidRPr="008F0DC6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A15D0F4" w14:textId="77777777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41" w:type="dxa"/>
            <w:vAlign w:val="bottom"/>
          </w:tcPr>
          <w:p w14:paraId="01FDD64B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12B0D3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A511FE" w:rsidRPr="008F0DC6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A38FD10" w14:textId="77777777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07513D30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A4FCE7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A511FE" w:rsidRPr="008F0DC6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FD8566C" w14:textId="77777777" w:rsidR="00A511FE" w:rsidRPr="008F0DC6" w:rsidRDefault="00A511FE" w:rsidP="00D67F28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69783324" w14:textId="77777777" w:rsidR="00A511FE" w:rsidRPr="008F0DC6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4ED7FA" w14:textId="77777777" w:rsidR="00A511FE" w:rsidRPr="008F0DC6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</w:tr>
      <w:tr w:rsidR="00A511FE" w:rsidRPr="008F1515" w14:paraId="582D9A36" w14:textId="77777777" w:rsidTr="00D67F28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0DF320E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3D90307B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0C004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  <w:tc>
          <w:tcPr>
            <w:tcW w:w="270" w:type="dxa"/>
            <w:vAlign w:val="bottom"/>
          </w:tcPr>
          <w:p w14:paraId="34F3316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0BBB926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41" w:type="dxa"/>
            <w:vAlign w:val="bottom"/>
          </w:tcPr>
          <w:p w14:paraId="6CBADA7E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5CFEFF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  <w:tc>
          <w:tcPr>
            <w:tcW w:w="254" w:type="dxa"/>
            <w:vAlign w:val="bottom"/>
          </w:tcPr>
          <w:p w14:paraId="25AF53C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22DDCA6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4476A099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FBF4B0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  <w:tc>
          <w:tcPr>
            <w:tcW w:w="270" w:type="dxa"/>
            <w:vAlign w:val="bottom"/>
          </w:tcPr>
          <w:p w14:paraId="7DE6B503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6BB3352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26AC94C0" w14:textId="77777777" w:rsidR="00A511FE" w:rsidRPr="008F1515" w:rsidRDefault="00A511FE" w:rsidP="00D67F28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D359EC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2023</w:t>
            </w:r>
          </w:p>
        </w:tc>
      </w:tr>
      <w:tr w:rsidR="00A511FE" w:rsidRPr="008F1515" w14:paraId="4B4C54DE" w14:textId="77777777" w:rsidTr="00D67F28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A511FE" w:rsidRPr="008F1515" w:rsidRDefault="00A511FE" w:rsidP="00D67F28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91CBB64" w14:textId="77777777" w:rsidR="00A511FE" w:rsidRPr="008F1515" w:rsidRDefault="00A511FE" w:rsidP="00D67F28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450" w:type="dxa"/>
            <w:gridSpan w:val="12"/>
            <w:vAlign w:val="bottom"/>
          </w:tcPr>
          <w:p w14:paraId="3E4DD760" w14:textId="77777777" w:rsidR="00A511FE" w:rsidRPr="008F1515" w:rsidRDefault="00A511FE" w:rsidP="00D67F28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A511FE" w:rsidRPr="008F1515" w14:paraId="424B4813" w14:textId="77777777" w:rsidTr="00D67F28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A511FE" w:rsidRPr="008F1515" w:rsidRDefault="00A511FE" w:rsidP="00D67F28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9CCEB6" w14:textId="77777777" w:rsidR="00A511FE" w:rsidRPr="008F1515" w:rsidRDefault="00A511FE" w:rsidP="00D67F28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A511FE" w:rsidRPr="008F1515" w:rsidRDefault="00A511FE" w:rsidP="00D67F28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A511FE" w:rsidRPr="008F1515" w:rsidRDefault="00A511FE" w:rsidP="00D67F28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A511FE" w:rsidRPr="008F1515" w:rsidRDefault="00A511FE" w:rsidP="00D67F2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179708" w14:textId="77777777" w:rsidR="00A511FE" w:rsidRPr="008F1515" w:rsidRDefault="00A511FE" w:rsidP="00D67F28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309CDD2" w14:textId="77777777" w:rsidR="00A511FE" w:rsidRPr="008F1515" w:rsidRDefault="00A511FE" w:rsidP="00D67F28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29C8CE" w14:textId="77777777" w:rsidR="00A511FE" w:rsidRPr="008F1515" w:rsidRDefault="00A511FE" w:rsidP="00D67F28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A511FE" w:rsidRPr="008F1515" w:rsidRDefault="00A511FE" w:rsidP="00D67F2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3B4942C" w14:textId="77777777" w:rsidR="00A511FE" w:rsidRPr="008F1515" w:rsidRDefault="00A511FE" w:rsidP="00D67F28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A511FE" w:rsidRPr="008F1515" w:rsidRDefault="00A511FE" w:rsidP="00D67F28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A511FE" w:rsidRPr="008F1515" w:rsidRDefault="00A511FE" w:rsidP="00D67F28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A511FE" w:rsidRPr="008F1515" w:rsidRDefault="00A511FE" w:rsidP="00D67F28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947525" w14:textId="77777777" w:rsidR="00A511FE" w:rsidRPr="008F1515" w:rsidRDefault="00A511FE" w:rsidP="00D67F28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A511FE" w:rsidRPr="008F1515" w:rsidRDefault="00A511FE" w:rsidP="00D67F28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A511FE" w:rsidRPr="008F1515" w:rsidRDefault="00A511FE" w:rsidP="00D67F28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A066F2" w:rsidRPr="008F1515" w14:paraId="59821984" w14:textId="77777777" w:rsidTr="005155A2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A066F2" w:rsidRPr="008F0DC6" w:rsidRDefault="00A066F2" w:rsidP="00A066F2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350" w:type="dxa"/>
            <w:vAlign w:val="bottom"/>
          </w:tcPr>
          <w:p w14:paraId="1E21F5F9" w14:textId="5B21C4D1" w:rsidR="00A066F2" w:rsidRPr="008F1515" w:rsidRDefault="00A066F2" w:rsidP="00A066F2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A066F2" w:rsidRPr="008F1515" w:rsidRDefault="00A066F2" w:rsidP="00A066F2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77777777" w:rsidR="00A066F2" w:rsidRPr="008F1515" w:rsidRDefault="00A066F2" w:rsidP="00A066F2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A066F2" w:rsidRPr="008F1515" w:rsidRDefault="00A066F2" w:rsidP="00A066F2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DEB961C" w14:textId="4DFA8C24" w:rsidR="00A066F2" w:rsidRPr="008F1515" w:rsidRDefault="00A066F2" w:rsidP="00A066F2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41" w:type="dxa"/>
            <w:vAlign w:val="bottom"/>
          </w:tcPr>
          <w:p w14:paraId="01EAACB5" w14:textId="77777777" w:rsidR="00A066F2" w:rsidRPr="008F1515" w:rsidRDefault="00A066F2" w:rsidP="00A066F2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F0566D" w14:textId="77777777" w:rsidR="00A066F2" w:rsidRPr="008F1515" w:rsidRDefault="00A066F2" w:rsidP="00A066F2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A066F2" w:rsidRPr="008F1515" w:rsidRDefault="00A066F2" w:rsidP="00A066F2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D6E1DB4" w14:textId="2B8A1C53" w:rsidR="00A066F2" w:rsidRPr="00AC314E" w:rsidRDefault="00A066F2" w:rsidP="00A066F2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A066F2" w:rsidRPr="008F1515" w:rsidRDefault="00A066F2" w:rsidP="00A066F2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A066F2" w:rsidRPr="00AC314E" w:rsidRDefault="00A066F2" w:rsidP="00A066F2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A066F2" w:rsidRPr="008F1515" w:rsidRDefault="00A066F2" w:rsidP="00A066F2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FC0A1F" w14:textId="6CD28DF1" w:rsidR="00A066F2" w:rsidRPr="00FA21F7" w:rsidRDefault="00A066F2" w:rsidP="00A066F2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78618F">
              <w:t>12,980</w:t>
            </w:r>
          </w:p>
        </w:tc>
        <w:tc>
          <w:tcPr>
            <w:tcW w:w="270" w:type="dxa"/>
          </w:tcPr>
          <w:p w14:paraId="691CF724" w14:textId="77777777" w:rsidR="00A066F2" w:rsidRPr="00FA21F7" w:rsidRDefault="00A066F2" w:rsidP="00A066F2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41FC8B" w14:textId="699D95C6" w:rsidR="00A066F2" w:rsidRPr="00FA21F7" w:rsidRDefault="00A066F2" w:rsidP="00A066F2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10,030</w:t>
            </w:r>
          </w:p>
        </w:tc>
      </w:tr>
      <w:tr w:rsidR="00A066F2" w:rsidRPr="008F1515" w14:paraId="7A665161" w14:textId="77777777" w:rsidTr="005155A2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A066F2" w:rsidRPr="008F1515" w:rsidRDefault="00A066F2" w:rsidP="00A066F2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350" w:type="dxa"/>
            <w:vAlign w:val="bottom"/>
          </w:tcPr>
          <w:p w14:paraId="49D6AC49" w14:textId="77777777" w:rsidR="00A066F2" w:rsidRPr="008F1515" w:rsidRDefault="00A066F2" w:rsidP="00A066F2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A066F2" w:rsidRPr="008F1515" w:rsidRDefault="00A066F2" w:rsidP="00A066F2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A066F2" w:rsidRPr="008F1515" w:rsidRDefault="00A066F2" w:rsidP="00A066F2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A066F2" w:rsidRPr="008F1515" w:rsidRDefault="00A066F2" w:rsidP="00A066F2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D6A2731" w14:textId="77777777" w:rsidR="00A066F2" w:rsidRPr="008F1515" w:rsidRDefault="00A066F2" w:rsidP="00A066F2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6C6E7B82" w14:textId="77777777" w:rsidR="00A066F2" w:rsidRPr="008F1515" w:rsidRDefault="00A066F2" w:rsidP="00A066F2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851C0A" w14:textId="77777777" w:rsidR="00A066F2" w:rsidRPr="008F1515" w:rsidRDefault="00A066F2" w:rsidP="00A066F2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A066F2" w:rsidRPr="008F1515" w:rsidRDefault="00A066F2" w:rsidP="00A066F2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6C6D6F05" w:rsidR="00A066F2" w:rsidRPr="007D0957" w:rsidRDefault="00A066F2" w:rsidP="00A066F2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A066F2" w:rsidRPr="008F1515" w:rsidRDefault="00A066F2" w:rsidP="00A066F2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A066F2" w:rsidRPr="007D0957" w:rsidRDefault="00A066F2" w:rsidP="00A066F2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A066F2" w:rsidRPr="008F1515" w:rsidRDefault="00A066F2" w:rsidP="00A066F2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92FC13" w14:textId="649C400C" w:rsidR="00A066F2" w:rsidRPr="00A066F2" w:rsidRDefault="00A066F2" w:rsidP="00A066F2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A066F2">
              <w:rPr>
                <w:b/>
                <w:bCs/>
              </w:rPr>
              <w:t>12,980</w:t>
            </w:r>
          </w:p>
        </w:tc>
        <w:tc>
          <w:tcPr>
            <w:tcW w:w="270" w:type="dxa"/>
          </w:tcPr>
          <w:p w14:paraId="3BDD4350" w14:textId="77777777" w:rsidR="00A066F2" w:rsidRPr="0079072D" w:rsidRDefault="00A066F2" w:rsidP="00A066F2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C28CF" w14:textId="219D5374" w:rsidR="00A066F2" w:rsidRPr="004E66A8" w:rsidRDefault="00A066F2" w:rsidP="00A066F2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10,030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5B540A72" w:rsidR="008E35BF" w:rsidRPr="00FA1ED7" w:rsidRDefault="008E35BF" w:rsidP="00BF0082">
      <w:pPr>
        <w:pStyle w:val="BodyText"/>
        <w:tabs>
          <w:tab w:val="left" w:pos="630"/>
        </w:tabs>
        <w:spacing w:after="0" w:line="240" w:lineRule="auto"/>
        <w:ind w:left="540" w:right="-124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 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</w:p>
    <w:p w14:paraId="6B0D82DC" w14:textId="77777777" w:rsidR="006726A8" w:rsidRPr="004B2DC4" w:rsidRDefault="006726A8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00622B29" w14:textId="77777777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4B388F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4B388F">
              <w:rPr>
                <w:lang w:eastAsia="en-GB"/>
              </w:rPr>
              <w:t>Dividend rate per share</w:t>
            </w:r>
            <w:r w:rsidRPr="004B388F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4B388F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4B388F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4B388F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4B388F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220F89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220F89">
              <w:rPr>
                <w:i/>
                <w:iCs/>
                <w:spacing w:val="-8"/>
                <w:lang w:eastAsia="en-GB"/>
              </w:rPr>
              <w:t xml:space="preserve">(in </w:t>
            </w:r>
            <w:r>
              <w:rPr>
                <w:i/>
                <w:iCs/>
                <w:spacing w:val="-8"/>
                <w:lang w:eastAsia="en-GB"/>
              </w:rPr>
              <w:t>thousand</w:t>
            </w:r>
            <w:r w:rsidRPr="00220F89">
              <w:rPr>
                <w:i/>
                <w:iCs/>
                <w:spacing w:val="-8"/>
                <w:lang w:eastAsia="en-GB"/>
              </w:rPr>
              <w:t xml:space="preserve">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59688C3D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>
              <w:rPr>
                <w:rFonts w:cstheme="minorBidi"/>
                <w:i/>
                <w:iCs/>
                <w:lang w:val="en-US" w:eastAsia="en-GB" w:bidi="th-TH"/>
              </w:rPr>
              <w:t>2</w:t>
            </w:r>
            <w:r w:rsidR="004D2440">
              <w:rPr>
                <w:rFonts w:cstheme="minorBidi"/>
                <w:i/>
                <w:iCs/>
                <w:lang w:val="en-US" w:eastAsia="en-GB" w:bidi="th-TH"/>
              </w:rPr>
              <w:t>4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4B388F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4B388F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4B388F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4B388F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A066F2" w:rsidRPr="00432FEE" w14:paraId="08E8C4D6" w14:textId="77777777" w:rsidTr="00C75B3A">
        <w:tc>
          <w:tcPr>
            <w:tcW w:w="2794" w:type="dxa"/>
          </w:tcPr>
          <w:p w14:paraId="35D81BCF" w14:textId="5D4A9D1E" w:rsidR="00A066F2" w:rsidRPr="00E76EEC" w:rsidRDefault="00A066F2" w:rsidP="00A066F2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E76EEC">
              <w:rPr>
                <w:lang w:eastAsia="en-GB"/>
              </w:rPr>
              <w:t>Annual dividend</w:t>
            </w:r>
            <w:r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 xml:space="preserve">23 </w:t>
            </w:r>
          </w:p>
        </w:tc>
        <w:tc>
          <w:tcPr>
            <w:tcW w:w="1627" w:type="dxa"/>
            <w:vAlign w:val="bottom"/>
          </w:tcPr>
          <w:p w14:paraId="3EAFAA4B" w14:textId="2EB4A73B" w:rsidR="00A066F2" w:rsidRPr="008558FB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>
              <w:rPr>
                <w:lang w:eastAsia="en-GB"/>
              </w:rPr>
              <w:t>22 March 202</w:t>
            </w:r>
            <w:r>
              <w:rPr>
                <w:lang w:val="en-US" w:eastAsia="en-GB" w:bidi="th-TH"/>
              </w:rPr>
              <w:t>4</w:t>
            </w:r>
          </w:p>
        </w:tc>
        <w:tc>
          <w:tcPr>
            <w:tcW w:w="1602" w:type="dxa"/>
            <w:vAlign w:val="bottom"/>
          </w:tcPr>
          <w:p w14:paraId="7424CDC5" w14:textId="3FB80A5F" w:rsidR="00A066F2" w:rsidRPr="004B388F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19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1B633F61" w:rsidR="00A066F2" w:rsidRPr="00A066F2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A066F2">
              <w:rPr>
                <w:b/>
                <w:bCs/>
              </w:rPr>
              <w:t>1.00</w:t>
            </w:r>
          </w:p>
        </w:tc>
        <w:tc>
          <w:tcPr>
            <w:tcW w:w="247" w:type="dxa"/>
          </w:tcPr>
          <w:p w14:paraId="14E9C7BC" w14:textId="77777777" w:rsidR="00A066F2" w:rsidRPr="00A066F2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49831C58" w:rsidR="00A066F2" w:rsidRPr="00A066F2" w:rsidRDefault="00A066F2" w:rsidP="00A066F2">
            <w:pPr>
              <w:tabs>
                <w:tab w:val="decimal" w:pos="1099"/>
              </w:tabs>
              <w:spacing w:line="240" w:lineRule="auto"/>
              <w:rPr>
                <w:b/>
                <w:bCs/>
              </w:rPr>
            </w:pPr>
            <w:r w:rsidRPr="00A066F2">
              <w:rPr>
                <w:b/>
                <w:bCs/>
              </w:rPr>
              <w:t>400,000</w:t>
            </w:r>
          </w:p>
        </w:tc>
      </w:tr>
      <w:tr w:rsidR="00A066F2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A066F2" w:rsidRPr="004B2DC4" w:rsidRDefault="00A066F2" w:rsidP="00A066F2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A066F2" w:rsidRPr="004B2DC4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A066F2" w:rsidRPr="004B2DC4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A066F2" w:rsidRPr="004B2DC4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A066F2" w:rsidRPr="004B2DC4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A066F2" w:rsidRPr="004B2DC4" w:rsidRDefault="00A066F2" w:rsidP="00A066F2">
            <w:pPr>
              <w:tabs>
                <w:tab w:val="decimal" w:pos="985"/>
                <w:tab w:val="decimal" w:pos="1118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A066F2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558444FC" w:rsidR="00A066F2" w:rsidRPr="004B388F" w:rsidRDefault="00A066F2" w:rsidP="00A066F2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4B388F">
              <w:rPr>
                <w:rFonts w:cstheme="minorBidi"/>
                <w:i/>
                <w:iCs/>
                <w:lang w:val="en-US" w:eastAsia="en-GB" w:bidi="th-TH"/>
              </w:rPr>
              <w:t>20</w:t>
            </w:r>
            <w:r>
              <w:rPr>
                <w:rFonts w:cstheme="minorBidi"/>
                <w:i/>
                <w:iCs/>
                <w:lang w:val="en-US" w:eastAsia="en-GB" w:bidi="th-TH"/>
              </w:rPr>
              <w:t>23</w:t>
            </w:r>
          </w:p>
        </w:tc>
        <w:tc>
          <w:tcPr>
            <w:tcW w:w="1627" w:type="dxa"/>
            <w:vAlign w:val="bottom"/>
          </w:tcPr>
          <w:p w14:paraId="764A2A35" w14:textId="77777777" w:rsidR="00A066F2" w:rsidRPr="004B388F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A066F2" w:rsidRPr="004B388F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A066F2" w:rsidRPr="00432FEE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A066F2" w:rsidRPr="00432FEE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A066F2" w:rsidRPr="00432FEE" w:rsidRDefault="00A066F2" w:rsidP="00A066F2">
            <w:pPr>
              <w:tabs>
                <w:tab w:val="decimal" w:pos="985"/>
                <w:tab w:val="decimal" w:pos="1118"/>
              </w:tabs>
              <w:spacing w:line="240" w:lineRule="auto"/>
              <w:rPr>
                <w:b/>
                <w:bCs/>
              </w:rPr>
            </w:pPr>
          </w:p>
        </w:tc>
      </w:tr>
      <w:tr w:rsidR="00A066F2" w:rsidRPr="004B2DC4" w14:paraId="2A0750CA" w14:textId="77777777" w:rsidTr="00B55705">
        <w:tc>
          <w:tcPr>
            <w:tcW w:w="2794" w:type="dxa"/>
            <w:hideMark/>
          </w:tcPr>
          <w:p w14:paraId="228305DD" w14:textId="06CE9528" w:rsidR="00A066F2" w:rsidRPr="00247293" w:rsidRDefault="00A066F2" w:rsidP="00A066F2">
            <w:pPr>
              <w:pStyle w:val="block"/>
              <w:spacing w:after="0" w:line="240" w:lineRule="auto"/>
              <w:ind w:left="-18" w:right="-146"/>
              <w:rPr>
                <w:highlight w:val="yellow"/>
                <w:lang w:eastAsia="en-GB"/>
              </w:rPr>
            </w:pPr>
            <w:r w:rsidRPr="00E76EEC">
              <w:rPr>
                <w:lang w:eastAsia="en-GB"/>
              </w:rPr>
              <w:t>Annual dividend</w:t>
            </w:r>
            <w:r w:rsidRPr="00E76EEC">
              <w:rPr>
                <w:rFonts w:hint="cs"/>
                <w:cs/>
                <w:lang w:eastAsia="en-GB" w:bidi="th-TH"/>
              </w:rPr>
              <w:t xml:space="preserve"> </w:t>
            </w:r>
            <w:r w:rsidRPr="00E76EEC">
              <w:rPr>
                <w:lang w:val="en-US" w:eastAsia="en-GB" w:bidi="th-TH"/>
              </w:rPr>
              <w:t>20</w:t>
            </w:r>
            <w:r>
              <w:rPr>
                <w:lang w:val="en-US" w:eastAsia="en-GB" w:bidi="th-TH"/>
              </w:rPr>
              <w:t xml:space="preserve">22 </w:t>
            </w:r>
          </w:p>
        </w:tc>
        <w:tc>
          <w:tcPr>
            <w:tcW w:w="1627" w:type="dxa"/>
            <w:vAlign w:val="bottom"/>
          </w:tcPr>
          <w:p w14:paraId="1784BCFD" w14:textId="40DEE9B9" w:rsidR="00A066F2" w:rsidRPr="004B388F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24 March 202</w:t>
            </w:r>
            <w:r>
              <w:rPr>
                <w:lang w:val="en-US" w:eastAsia="en-GB" w:bidi="th-TH"/>
              </w:rPr>
              <w:t>3</w:t>
            </w:r>
          </w:p>
        </w:tc>
        <w:tc>
          <w:tcPr>
            <w:tcW w:w="1602" w:type="dxa"/>
            <w:vAlign w:val="bottom"/>
          </w:tcPr>
          <w:p w14:paraId="5A52F73F" w14:textId="56A7F608" w:rsidR="00A066F2" w:rsidRPr="004B388F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  <w:r w:rsidRPr="00E2754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April</w:t>
            </w:r>
            <w:r w:rsidRPr="00E2754D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3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3BE414B6" w14:textId="1978B3D6" w:rsidR="00A066F2" w:rsidRPr="00432FEE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0.75</w:t>
            </w:r>
          </w:p>
        </w:tc>
        <w:tc>
          <w:tcPr>
            <w:tcW w:w="247" w:type="dxa"/>
            <w:vAlign w:val="bottom"/>
          </w:tcPr>
          <w:p w14:paraId="37FB6861" w14:textId="77777777" w:rsidR="00A066F2" w:rsidRPr="00432FEE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14:paraId="42E0180C" w14:textId="4C25A81D" w:rsidR="00A066F2" w:rsidRPr="004B2DC4" w:rsidRDefault="00A066F2" w:rsidP="00A066F2">
            <w:pPr>
              <w:tabs>
                <w:tab w:val="decimal" w:pos="1118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300,000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C70A94" w:rsidRPr="008F1515" w14:paraId="6DD44B20" w14:textId="77777777" w:rsidTr="00D67F28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C70A94" w:rsidRPr="008F1515" w14:paraId="340EB3DD" w14:textId="77777777" w:rsidTr="00D67F28">
        <w:tc>
          <w:tcPr>
            <w:tcW w:w="3816" w:type="dxa"/>
          </w:tcPr>
          <w:p w14:paraId="045309B5" w14:textId="77777777" w:rsidR="00C70A94" w:rsidRPr="008F1515" w:rsidRDefault="00C70A94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00A81AA2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54" w:type="dxa"/>
          </w:tcPr>
          <w:p w14:paraId="4C125CF7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7855EB3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E028BF6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1373" w:type="dxa"/>
            <w:gridSpan w:val="2"/>
          </w:tcPr>
          <w:p w14:paraId="52C03DC6" w14:textId="77777777" w:rsidR="00C70A94" w:rsidRPr="003E3A0A" w:rsidRDefault="00C70A94" w:rsidP="00D67F28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C70A94" w:rsidRPr="008F1515" w14:paraId="54951AD7" w14:textId="77777777" w:rsidTr="00D67F28">
        <w:tc>
          <w:tcPr>
            <w:tcW w:w="3816" w:type="dxa"/>
          </w:tcPr>
          <w:p w14:paraId="33170472" w14:textId="77777777" w:rsidR="00C70A94" w:rsidRPr="008F1515" w:rsidRDefault="00C70A94" w:rsidP="00D67F28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1512571E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54" w:type="dxa"/>
          </w:tcPr>
          <w:p w14:paraId="7BA4DB3C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7E7B759E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  <w:tc>
          <w:tcPr>
            <w:tcW w:w="275" w:type="dxa"/>
          </w:tcPr>
          <w:p w14:paraId="615C3318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92113EF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40" w:type="dxa"/>
          </w:tcPr>
          <w:p w14:paraId="75068718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1679AAAB" w14:textId="77777777" w:rsidR="00C70A94" w:rsidRPr="001C0075" w:rsidRDefault="00C70A94" w:rsidP="00D67F28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2023</w:t>
            </w:r>
          </w:p>
        </w:tc>
      </w:tr>
      <w:tr w:rsidR="00C70A94" w:rsidRPr="008F1515" w14:paraId="55EF1DDB" w14:textId="77777777" w:rsidTr="00D67F28">
        <w:tc>
          <w:tcPr>
            <w:tcW w:w="3816" w:type="dxa"/>
          </w:tcPr>
          <w:p w14:paraId="77339733" w14:textId="77777777" w:rsidR="00C70A94" w:rsidRPr="008F1515" w:rsidRDefault="00C70A94" w:rsidP="00D67F28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113C6B5A" w14:textId="77777777" w:rsidR="00C70A94" w:rsidRPr="008F1515" w:rsidRDefault="00C70A94" w:rsidP="00D67F28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C70A94" w:rsidRPr="00EA0218" w14:paraId="5D076A57" w14:textId="77777777" w:rsidTr="00D67F28">
        <w:tc>
          <w:tcPr>
            <w:tcW w:w="3816" w:type="dxa"/>
          </w:tcPr>
          <w:p w14:paraId="5159434F" w14:textId="77777777" w:rsidR="00C70A94" w:rsidRPr="0097789D" w:rsidRDefault="00C70A94" w:rsidP="00D67F2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687804FD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C70A94" w:rsidRPr="0097789D" w:rsidRDefault="00C70A94" w:rsidP="00D67F28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263F49F2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C70A94" w:rsidRPr="0097789D" w:rsidRDefault="00C70A94" w:rsidP="00D67F28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A3E61D0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C70A94" w:rsidRPr="0097789D" w:rsidRDefault="00C70A94" w:rsidP="00D67F28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F9C5F78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A066F2" w:rsidRPr="00EA0218" w14:paraId="48344EBD" w14:textId="77777777" w:rsidTr="00D67F28">
        <w:tc>
          <w:tcPr>
            <w:tcW w:w="3816" w:type="dxa"/>
          </w:tcPr>
          <w:p w14:paraId="00876D3E" w14:textId="77777777" w:rsidR="00A066F2" w:rsidRPr="0097789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6768AA2" w14:textId="74105564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56AAA">
              <w:t>11,357</w:t>
            </w:r>
          </w:p>
        </w:tc>
        <w:tc>
          <w:tcPr>
            <w:tcW w:w="254" w:type="dxa"/>
          </w:tcPr>
          <w:p w14:paraId="6CB16202" w14:textId="77777777" w:rsidR="00A066F2" w:rsidRPr="00ED27C9" w:rsidRDefault="00A066F2" w:rsidP="00A066F2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C09E760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11,357</w:t>
            </w:r>
          </w:p>
        </w:tc>
        <w:tc>
          <w:tcPr>
            <w:tcW w:w="275" w:type="dxa"/>
          </w:tcPr>
          <w:p w14:paraId="52FE496E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053EF09" w14:textId="38F9FBFA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7D437F">
              <w:t>2,250</w:t>
            </w:r>
          </w:p>
        </w:tc>
        <w:tc>
          <w:tcPr>
            <w:tcW w:w="240" w:type="dxa"/>
          </w:tcPr>
          <w:p w14:paraId="2F05D93A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E6B5F51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2,250</w:t>
            </w:r>
          </w:p>
        </w:tc>
      </w:tr>
      <w:tr w:rsidR="00A066F2" w:rsidRPr="00EA0218" w14:paraId="5F4E5FA2" w14:textId="77777777" w:rsidTr="00D67F28">
        <w:trPr>
          <w:trHeight w:val="68"/>
        </w:trPr>
        <w:tc>
          <w:tcPr>
            <w:tcW w:w="3816" w:type="dxa"/>
          </w:tcPr>
          <w:p w14:paraId="19BD77DD" w14:textId="77777777" w:rsidR="00A066F2" w:rsidRPr="00B013E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14AC0C8A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A066F2" w:rsidRPr="00B013ED" w:rsidRDefault="00A066F2" w:rsidP="00A066F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0004B4F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A066F2" w:rsidRPr="00B013ED" w:rsidRDefault="00A066F2" w:rsidP="00A066F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67EAA8CA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A066F2" w:rsidRPr="00B013ED" w:rsidRDefault="00A066F2" w:rsidP="00A066F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0F0F76D4" w14:textId="77777777" w:rsidR="00A066F2" w:rsidRPr="00B013E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A066F2" w:rsidRPr="00EA0218" w14:paraId="7562D232" w14:textId="77777777" w:rsidTr="00D67F28">
        <w:tc>
          <w:tcPr>
            <w:tcW w:w="3816" w:type="dxa"/>
          </w:tcPr>
          <w:p w14:paraId="5CB7A1AB" w14:textId="77777777" w:rsidR="00A066F2" w:rsidRPr="0097789D" w:rsidRDefault="00A066F2" w:rsidP="00A066F2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0BC1F278" w14:textId="31A8E14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56AAA">
              <w:t>10,304</w:t>
            </w:r>
          </w:p>
        </w:tc>
        <w:tc>
          <w:tcPr>
            <w:tcW w:w="254" w:type="dxa"/>
          </w:tcPr>
          <w:p w14:paraId="2A7F94CD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B7C4094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10,398</w:t>
            </w:r>
          </w:p>
        </w:tc>
        <w:tc>
          <w:tcPr>
            <w:tcW w:w="275" w:type="dxa"/>
          </w:tcPr>
          <w:p w14:paraId="68C6723D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0196D65" w14:textId="69448859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7D437F">
              <w:t>6,869</w:t>
            </w:r>
          </w:p>
        </w:tc>
        <w:tc>
          <w:tcPr>
            <w:tcW w:w="240" w:type="dxa"/>
          </w:tcPr>
          <w:p w14:paraId="0A86905D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75CFD00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866EA">
              <w:rPr>
                <w:rFonts w:cs="Times New Roman"/>
                <w:szCs w:val="22"/>
              </w:rPr>
              <w:t>10,398</w:t>
            </w:r>
          </w:p>
        </w:tc>
      </w:tr>
      <w:tr w:rsidR="00C70A94" w:rsidRPr="004B2DC4" w14:paraId="0164864F" w14:textId="77777777" w:rsidTr="00D67F28">
        <w:trPr>
          <w:trHeight w:val="68"/>
        </w:trPr>
        <w:tc>
          <w:tcPr>
            <w:tcW w:w="3816" w:type="dxa"/>
          </w:tcPr>
          <w:p w14:paraId="6B26C943" w14:textId="77777777" w:rsidR="00C70A94" w:rsidRPr="004B2DC4" w:rsidRDefault="00C70A94" w:rsidP="00D67F2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4A040E58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C70A94" w:rsidRPr="004B2DC4" w:rsidRDefault="00C70A94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DCFA1A1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C70A94" w:rsidRPr="004B2DC4" w:rsidRDefault="00C70A94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804C67B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C70A94" w:rsidRPr="004B2DC4" w:rsidRDefault="00C70A94" w:rsidP="00D67F2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12AC8C2" w14:textId="77777777" w:rsidR="00C70A94" w:rsidRPr="004B2DC4" w:rsidRDefault="00C70A94" w:rsidP="00D67F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70A94" w:rsidRPr="00EA0218" w14:paraId="791BD47C" w14:textId="77777777" w:rsidTr="00D67F28">
        <w:tc>
          <w:tcPr>
            <w:tcW w:w="3816" w:type="dxa"/>
          </w:tcPr>
          <w:p w14:paraId="08813149" w14:textId="77777777" w:rsidR="00C70A94" w:rsidRPr="0097789D" w:rsidRDefault="00C70A94" w:rsidP="00D67F2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5F4C73EB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FF9E603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A794358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2B5F10FF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C70A94" w:rsidRPr="00EA0218" w14:paraId="464D73D7" w14:textId="77777777" w:rsidTr="00D67F28">
        <w:tc>
          <w:tcPr>
            <w:tcW w:w="3816" w:type="dxa"/>
            <w:vAlign w:val="center"/>
          </w:tcPr>
          <w:p w14:paraId="3BB38EAF" w14:textId="77777777" w:rsidR="00C70A94" w:rsidRPr="0097789D" w:rsidRDefault="00C70A94" w:rsidP="00D67F28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7275B04E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BADE131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7A277DF6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C70A94" w:rsidRPr="0097789D" w:rsidRDefault="00C70A94" w:rsidP="00D67F2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7BF708C" w14:textId="77777777" w:rsidR="00C70A94" w:rsidRPr="0097789D" w:rsidRDefault="00C70A94" w:rsidP="00D67F2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A066F2" w:rsidRPr="00EA0218" w14:paraId="198790FC" w14:textId="77777777" w:rsidTr="00D67F28">
        <w:tc>
          <w:tcPr>
            <w:tcW w:w="3816" w:type="dxa"/>
            <w:vAlign w:val="center"/>
          </w:tcPr>
          <w:p w14:paraId="2461D5CD" w14:textId="77777777" w:rsidR="00A066F2" w:rsidRPr="0097789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5853D304" w14:textId="72F92D26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A1AFF">
              <w:t>469,447</w:t>
            </w:r>
          </w:p>
        </w:tc>
        <w:tc>
          <w:tcPr>
            <w:tcW w:w="254" w:type="dxa"/>
          </w:tcPr>
          <w:p w14:paraId="22D32D7A" w14:textId="77777777" w:rsidR="00A066F2" w:rsidRPr="0097789D" w:rsidRDefault="00A066F2" w:rsidP="00A066F2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1A845FD0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26,918</w:t>
            </w:r>
          </w:p>
        </w:tc>
        <w:tc>
          <w:tcPr>
            <w:tcW w:w="275" w:type="dxa"/>
          </w:tcPr>
          <w:p w14:paraId="635C74C5" w14:textId="77777777" w:rsidR="00A066F2" w:rsidRPr="0097789D" w:rsidRDefault="00A066F2" w:rsidP="00A066F2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CF88AF9" w14:textId="2DCE1D4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64696">
              <w:t>468,661</w:t>
            </w:r>
          </w:p>
        </w:tc>
        <w:tc>
          <w:tcPr>
            <w:tcW w:w="240" w:type="dxa"/>
          </w:tcPr>
          <w:p w14:paraId="15F85165" w14:textId="77777777" w:rsidR="00A066F2" w:rsidRPr="0097789D" w:rsidRDefault="00A066F2" w:rsidP="00A066F2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7257488F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D6B07">
              <w:t>25,189</w:t>
            </w:r>
          </w:p>
        </w:tc>
      </w:tr>
      <w:tr w:rsidR="00A066F2" w:rsidRPr="00EA0218" w14:paraId="52E32EF7" w14:textId="77777777" w:rsidTr="00D67F28">
        <w:tc>
          <w:tcPr>
            <w:tcW w:w="3816" w:type="dxa"/>
          </w:tcPr>
          <w:p w14:paraId="00D1D0EB" w14:textId="77777777" w:rsidR="00A066F2" w:rsidRPr="00162694" w:rsidRDefault="00A066F2" w:rsidP="00A066F2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0C4871C9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430E34FC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DBF2B7D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A066F2" w:rsidRPr="0097789D" w:rsidRDefault="00A066F2" w:rsidP="00A066F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C707FCA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A066F2" w:rsidRPr="00EA0218" w14:paraId="447559FA" w14:textId="77777777" w:rsidTr="00D67F28">
        <w:tc>
          <w:tcPr>
            <w:tcW w:w="3816" w:type="dxa"/>
          </w:tcPr>
          <w:p w14:paraId="708D979D" w14:textId="77777777" w:rsidR="00A066F2" w:rsidRPr="0097789D" w:rsidRDefault="00A066F2" w:rsidP="00A066F2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propose of flood protection</w:t>
            </w:r>
          </w:p>
        </w:tc>
        <w:tc>
          <w:tcPr>
            <w:tcW w:w="1208" w:type="dxa"/>
          </w:tcPr>
          <w:p w14:paraId="02FE52BB" w14:textId="5C45F37A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A1AFF">
              <w:t>4,854</w:t>
            </w:r>
          </w:p>
        </w:tc>
        <w:tc>
          <w:tcPr>
            <w:tcW w:w="254" w:type="dxa"/>
          </w:tcPr>
          <w:p w14:paraId="71B88A9A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AA1867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5,505</w:t>
            </w:r>
          </w:p>
        </w:tc>
        <w:tc>
          <w:tcPr>
            <w:tcW w:w="275" w:type="dxa"/>
          </w:tcPr>
          <w:p w14:paraId="4B770BE5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1104049" w14:textId="5745EB35" w:rsidR="00A066F2" w:rsidRPr="0097789D" w:rsidRDefault="00A066F2" w:rsidP="00A066F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164696">
              <w:t>4,854</w:t>
            </w:r>
          </w:p>
        </w:tc>
        <w:tc>
          <w:tcPr>
            <w:tcW w:w="240" w:type="dxa"/>
          </w:tcPr>
          <w:p w14:paraId="577F002B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E364EAF" w14:textId="77777777" w:rsidR="00A066F2" w:rsidRPr="0097789D" w:rsidRDefault="00A066F2" w:rsidP="00A066F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30B7E">
              <w:t>5,505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820CA3D" w14:textId="54FF6377" w:rsidR="00DE09EB" w:rsidRDefault="002635D3" w:rsidP="002635D3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2635D3">
        <w:rPr>
          <w:rFonts w:cs="Times New Roman"/>
          <w:szCs w:val="22"/>
        </w:rPr>
        <w:t xml:space="preserve">The Company entered into long-term agreements with several local companies to purchase </w:t>
      </w:r>
      <w:r w:rsidR="00F142D9">
        <w:rPr>
          <w:rFonts w:cs="Times New Roman"/>
          <w:szCs w:val="22"/>
        </w:rPr>
        <w:t>energy</w:t>
      </w:r>
      <w:r w:rsidRPr="002635D3">
        <w:rPr>
          <w:rFonts w:cs="Times New Roman"/>
          <w:szCs w:val="22"/>
        </w:rPr>
        <w:t xml:space="preserve"> </w:t>
      </w:r>
      <w:r w:rsidRPr="00F142D9">
        <w:rPr>
          <w:rFonts w:cs="Times New Roman"/>
          <w:szCs w:val="22"/>
        </w:rPr>
        <w:t xml:space="preserve">for </w:t>
      </w:r>
      <w:r w:rsidR="00F142D9" w:rsidRPr="00F142D9">
        <w:rPr>
          <w:rFonts w:cs="Times New Roman"/>
          <w:szCs w:val="22"/>
        </w:rPr>
        <w:t xml:space="preserve">5 - </w:t>
      </w:r>
      <w:r w:rsidRPr="00F142D9">
        <w:rPr>
          <w:rFonts w:cs="Times New Roman"/>
          <w:szCs w:val="22"/>
        </w:rPr>
        <w:t>15 years</w:t>
      </w:r>
      <w:r w:rsidRPr="002635D3">
        <w:rPr>
          <w:rFonts w:cs="Times New Roman"/>
          <w:szCs w:val="22"/>
        </w:rPr>
        <w:t>. The prices in agreements are agreed based on market price.</w:t>
      </w:r>
    </w:p>
    <w:p w14:paraId="49219880" w14:textId="77777777" w:rsidR="00A57098" w:rsidRPr="00082921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 w:val="24"/>
          <w:szCs w:val="24"/>
        </w:rPr>
      </w:pPr>
    </w:p>
    <w:p w14:paraId="5848927B" w14:textId="77777777" w:rsidR="00A57098" w:rsidRPr="00BF0082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RPr="00BF0082" w:rsidSect="004E24F6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35D67" w14:textId="77777777" w:rsidR="00430D42" w:rsidRDefault="00430D42">
      <w:r>
        <w:separator/>
      </w:r>
    </w:p>
  </w:endnote>
  <w:endnote w:type="continuationSeparator" w:id="0">
    <w:p w14:paraId="3112DF35" w14:textId="77777777" w:rsidR="00430D42" w:rsidRDefault="0043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FEC" w14:textId="77777777" w:rsidR="00D67F28" w:rsidRDefault="00D67F28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5FE2" w14:textId="77777777" w:rsidR="00D67F28" w:rsidRDefault="00D67F28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D67F28" w:rsidRDefault="00D67F28" w:rsidP="008C45BE">
    <w:pPr>
      <w:pStyle w:val="Footer"/>
      <w:ind w:right="360"/>
    </w:pPr>
  </w:p>
  <w:p w14:paraId="04B818F7" w14:textId="77777777" w:rsidR="00D67F28" w:rsidRDefault="00D67F28"/>
  <w:p w14:paraId="25A27A39" w14:textId="77777777" w:rsidR="00D67F28" w:rsidRDefault="00D67F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C8B2" w14:textId="77777777" w:rsidR="00D67F28" w:rsidRPr="00E40049" w:rsidRDefault="00D67F28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1762" w14:textId="6E426DA8" w:rsidR="00D67F28" w:rsidRPr="005744FF" w:rsidRDefault="00D67F28" w:rsidP="00766A77">
    <w:pPr>
      <w:pStyle w:val="Footer"/>
      <w:jc w:val="center"/>
      <w:rPr>
        <w:rFonts w:ascii="Angsana New"/>
        <w:sz w:val="26"/>
        <w:szCs w:val="26"/>
        <w:lang w:val="en-US" w:bidi="th-TH"/>
      </w:rPr>
    </w:pPr>
    <w:r>
      <w:rPr>
        <w:sz w:val="22"/>
        <w:szCs w:val="24"/>
        <w:lang w:val="en-US"/>
      </w:rPr>
      <w:t>2</w:t>
    </w:r>
    <w:r w:rsidR="004E24F6">
      <w:rPr>
        <w:sz w:val="22"/>
        <w:szCs w:val="24"/>
        <w:lang w:val="en-US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6E299" w14:textId="77777777" w:rsidR="00430D42" w:rsidRDefault="00430D42">
      <w:r>
        <w:separator/>
      </w:r>
    </w:p>
  </w:footnote>
  <w:footnote w:type="continuationSeparator" w:id="0">
    <w:p w14:paraId="56C6D5B3" w14:textId="77777777" w:rsidR="00430D42" w:rsidRDefault="00430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79C2" w14:textId="77777777" w:rsidR="00D67F28" w:rsidRPr="00494920" w:rsidRDefault="00D67F28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D67F28" w:rsidRPr="005516ED" w:rsidRDefault="00D67F28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E09816A" w14:textId="42897B79" w:rsidR="00D67F28" w:rsidRDefault="00D67F28" w:rsidP="003A089A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</w:t>
    </w:r>
    <w:r>
      <w:rPr>
        <w:b/>
        <w:bCs/>
        <w:sz w:val="24"/>
        <w:szCs w:val="24"/>
        <w:lang w:bidi="th-TH"/>
      </w:rPr>
      <w:t>4</w:t>
    </w:r>
    <w:r>
      <w:rPr>
        <w:b/>
        <w:bCs/>
        <w:sz w:val="24"/>
        <w:szCs w:val="24"/>
      </w:rPr>
      <w:t xml:space="preserve"> (Unaudited)</w:t>
    </w:r>
  </w:p>
  <w:p w14:paraId="2DB69E5E" w14:textId="77777777" w:rsidR="00D67F28" w:rsidRDefault="00D67F28">
    <w:pPr>
      <w:rPr>
        <w:sz w:val="24"/>
        <w:szCs w:val="24"/>
      </w:rPr>
    </w:pPr>
  </w:p>
  <w:p w14:paraId="51E65457" w14:textId="77777777" w:rsidR="00D67F28" w:rsidRPr="00E93CE0" w:rsidRDefault="00D67F28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1079" w14:textId="77777777" w:rsidR="00D67F28" w:rsidRDefault="00D67F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C6B" w14:textId="77777777" w:rsidR="00D67F28" w:rsidRPr="00E40049" w:rsidRDefault="00D67F2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D67F28" w:rsidRPr="00494920" w:rsidRDefault="00D67F28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D67F28" w:rsidRPr="005516ED" w:rsidRDefault="00D67F28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18367F30" w:rsidR="00D67F28" w:rsidRPr="002F7386" w:rsidRDefault="00D67F28" w:rsidP="00EE4243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2024 (Unaudited)</w:t>
    </w:r>
  </w:p>
  <w:p w14:paraId="027E6222" w14:textId="77777777" w:rsidR="00D67F28" w:rsidRDefault="00D67F28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D67F28" w:rsidRPr="008C45BE" w:rsidRDefault="00D67F28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D67F28" w:rsidRPr="00E40049" w:rsidRDefault="00D67F2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D67F28" w:rsidRPr="00494920" w:rsidRDefault="00D67F28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D67F28" w:rsidRPr="005516ED" w:rsidRDefault="00D67F28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35D2076" w14:textId="659A847F" w:rsidR="00D67F28" w:rsidRPr="002F7386" w:rsidRDefault="00D67F28" w:rsidP="007B7FAC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2024 (Unaudited)</w:t>
    </w:r>
  </w:p>
  <w:p w14:paraId="5FC44B1B" w14:textId="77777777" w:rsidR="00D67F28" w:rsidRPr="008C45BE" w:rsidRDefault="00D67F28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D67F28" w:rsidRPr="008C45BE" w:rsidRDefault="00D67F28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253053124">
    <w:abstractNumId w:val="1"/>
  </w:num>
  <w:num w:numId="2" w16cid:durableId="1425539956">
    <w:abstractNumId w:val="0"/>
  </w:num>
  <w:num w:numId="3" w16cid:durableId="325520246">
    <w:abstractNumId w:val="15"/>
  </w:num>
  <w:num w:numId="4" w16cid:durableId="1935282100">
    <w:abstractNumId w:val="40"/>
  </w:num>
  <w:num w:numId="5" w16cid:durableId="747963223">
    <w:abstractNumId w:val="12"/>
  </w:num>
  <w:num w:numId="6" w16cid:durableId="548150773">
    <w:abstractNumId w:val="43"/>
  </w:num>
  <w:num w:numId="7" w16cid:durableId="442726934">
    <w:abstractNumId w:val="39"/>
  </w:num>
  <w:num w:numId="8" w16cid:durableId="405764882">
    <w:abstractNumId w:val="44"/>
  </w:num>
  <w:num w:numId="9" w16cid:durableId="724530206">
    <w:abstractNumId w:val="7"/>
  </w:num>
  <w:num w:numId="10" w16cid:durableId="217329268">
    <w:abstractNumId w:val="16"/>
  </w:num>
  <w:num w:numId="11" w16cid:durableId="294408500">
    <w:abstractNumId w:val="24"/>
  </w:num>
  <w:num w:numId="12" w16cid:durableId="1738942074">
    <w:abstractNumId w:val="32"/>
  </w:num>
  <w:num w:numId="13" w16cid:durableId="555437477">
    <w:abstractNumId w:val="4"/>
  </w:num>
  <w:num w:numId="14" w16cid:durableId="372119759">
    <w:abstractNumId w:val="6"/>
  </w:num>
  <w:num w:numId="15" w16cid:durableId="1988778347">
    <w:abstractNumId w:val="3"/>
  </w:num>
  <w:num w:numId="16" w16cid:durableId="1531840189">
    <w:abstractNumId w:val="23"/>
  </w:num>
  <w:num w:numId="17" w16cid:durableId="1037465110">
    <w:abstractNumId w:val="37"/>
  </w:num>
  <w:num w:numId="18" w16cid:durableId="171187870">
    <w:abstractNumId w:val="45"/>
  </w:num>
  <w:num w:numId="19" w16cid:durableId="1510869590">
    <w:abstractNumId w:val="5"/>
  </w:num>
  <w:num w:numId="20" w16cid:durableId="1225600152">
    <w:abstractNumId w:val="9"/>
  </w:num>
  <w:num w:numId="21" w16cid:durableId="207838036">
    <w:abstractNumId w:val="20"/>
  </w:num>
  <w:num w:numId="22" w16cid:durableId="97454098">
    <w:abstractNumId w:val="18"/>
  </w:num>
  <w:num w:numId="23" w16cid:durableId="1615987468">
    <w:abstractNumId w:val="21"/>
  </w:num>
  <w:num w:numId="24" w16cid:durableId="1304502320">
    <w:abstractNumId w:val="36"/>
  </w:num>
  <w:num w:numId="25" w16cid:durableId="1542090559">
    <w:abstractNumId w:val="26"/>
  </w:num>
  <w:num w:numId="26" w16cid:durableId="472717934">
    <w:abstractNumId w:val="13"/>
  </w:num>
  <w:num w:numId="27" w16cid:durableId="489635794">
    <w:abstractNumId w:val="30"/>
  </w:num>
  <w:num w:numId="28" w16cid:durableId="1139109391">
    <w:abstractNumId w:val="29"/>
  </w:num>
  <w:num w:numId="29" w16cid:durableId="1155486995">
    <w:abstractNumId w:val="11"/>
  </w:num>
  <w:num w:numId="30" w16cid:durableId="865027201">
    <w:abstractNumId w:val="41"/>
  </w:num>
  <w:num w:numId="31" w16cid:durableId="587661503">
    <w:abstractNumId w:val="34"/>
  </w:num>
  <w:num w:numId="32" w16cid:durableId="849680916">
    <w:abstractNumId w:val="8"/>
  </w:num>
  <w:num w:numId="33" w16cid:durableId="1309942024">
    <w:abstractNumId w:val="22"/>
  </w:num>
  <w:num w:numId="34" w16cid:durableId="333068130">
    <w:abstractNumId w:val="2"/>
  </w:num>
  <w:num w:numId="35" w16cid:durableId="8901158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0897637">
    <w:abstractNumId w:val="17"/>
  </w:num>
  <w:num w:numId="37" w16cid:durableId="286543498">
    <w:abstractNumId w:val="10"/>
  </w:num>
  <w:num w:numId="38" w16cid:durableId="1650016492">
    <w:abstractNumId w:val="42"/>
  </w:num>
  <w:num w:numId="39" w16cid:durableId="346178844">
    <w:abstractNumId w:val="19"/>
  </w:num>
  <w:num w:numId="40" w16cid:durableId="974990724">
    <w:abstractNumId w:val="25"/>
  </w:num>
  <w:num w:numId="41" w16cid:durableId="2075198111">
    <w:abstractNumId w:val="14"/>
  </w:num>
  <w:num w:numId="42" w16cid:durableId="997266452">
    <w:abstractNumId w:val="27"/>
  </w:num>
  <w:num w:numId="43" w16cid:durableId="1415273777">
    <w:abstractNumId w:val="38"/>
  </w:num>
  <w:num w:numId="44" w16cid:durableId="1961568428">
    <w:abstractNumId w:val="35"/>
  </w:num>
  <w:num w:numId="45" w16cid:durableId="288779623">
    <w:abstractNumId w:val="28"/>
  </w:num>
  <w:num w:numId="46" w16cid:durableId="102124910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7195448">
    <w:abstractNumId w:val="31"/>
  </w:num>
  <w:num w:numId="48" w16cid:durableId="1742825705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174"/>
    <w:rsid w:val="000F7335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858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46B0"/>
    <w:rsid w:val="00385288"/>
    <w:rsid w:val="00385B82"/>
    <w:rsid w:val="00385FE4"/>
    <w:rsid w:val="00386539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6F67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CA4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0A6B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6AA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4C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6C7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B9810-B208-4E62-8609-C79AADBD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38</TotalTime>
  <Pages>1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10</cp:revision>
  <cp:lastPrinted>2024-07-31T03:40:00Z</cp:lastPrinted>
  <dcterms:created xsi:type="dcterms:W3CDTF">2024-07-08T11:12:00Z</dcterms:created>
  <dcterms:modified xsi:type="dcterms:W3CDTF">2024-08-08T06:19:00Z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