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086C2" w14:textId="77777777" w:rsidR="00A674A1" w:rsidRPr="00530B2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530B2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0467F686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3692290" w14:textId="0A6F0864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530B28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2FF539A0" w14:textId="1CCBA80C" w:rsidR="00A674A1" w:rsidRPr="00530B28" w:rsidRDefault="0077665F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4BFA8729" w14:textId="4CDA7C5F" w:rsidR="003B32D8" w:rsidRPr="00530B28" w:rsidRDefault="003B32D8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</w:t>
      </w:r>
      <w:r w:rsidR="00CA0955" w:rsidRPr="00530B28">
        <w:rPr>
          <w:rFonts w:asciiTheme="majorBidi" w:hAnsiTheme="majorBidi" w:cstheme="majorBidi" w:hint="cs"/>
          <w:sz w:val="30"/>
          <w:szCs w:val="30"/>
          <w:cs/>
        </w:rPr>
        <w:t>ร่วม</w:t>
      </w:r>
    </w:p>
    <w:p w14:paraId="6DB06C1D" w14:textId="5D4E53C0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B17B90" w:rsidRPr="00530B28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75F231F9" w14:textId="51B3DA9C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9219035" w14:textId="77777777" w:rsidR="00505FE7" w:rsidRPr="00530B28" w:rsidRDefault="00505FE7" w:rsidP="00505FE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774223A" w14:textId="77777777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D52062D" w14:textId="0EA40D81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E8C1B3B" w14:textId="77777777" w:rsidR="00A674A1" w:rsidRPr="00530B28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92364" w14:textId="4D6FF2D2" w:rsidR="00982385" w:rsidRPr="00530B28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22"/>
          <w:szCs w:val="22"/>
        </w:rPr>
        <w:br w:type="page"/>
      </w:r>
      <w:r w:rsidR="00982385" w:rsidRPr="00530B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5931FC" w:rsidRPr="00530B28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530B28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530B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530B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530B28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564CDF40" w:rsidR="00982385" w:rsidRPr="00530B28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530B28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530B28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530B28">
        <w:rPr>
          <w:rFonts w:asciiTheme="majorBidi" w:hAnsiTheme="majorBidi" w:cstheme="majorBidi"/>
          <w:sz w:val="30"/>
          <w:szCs w:val="30"/>
          <w:cs/>
        </w:rPr>
        <w:t>คณะ</w:t>
      </w:r>
      <w:r w:rsidRPr="00530B28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530B2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964C8"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="007A0542" w:rsidRPr="00530B28">
        <w:rPr>
          <w:rFonts w:asciiTheme="majorBidi" w:hAnsiTheme="majorBidi" w:cstheme="majorBidi"/>
          <w:sz w:val="30"/>
          <w:szCs w:val="30"/>
        </w:rPr>
        <w:t>8</w:t>
      </w:r>
      <w:r w:rsidR="00D035B6" w:rsidRPr="00530B28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05FE7" w:rsidRPr="00530B28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D035B6" w:rsidRPr="00530B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A5B6B" w:rsidRPr="00530B28">
        <w:rPr>
          <w:rFonts w:asciiTheme="majorBidi" w:hAnsiTheme="majorBidi" w:cstheme="majorBidi"/>
          <w:sz w:val="30"/>
          <w:szCs w:val="30"/>
        </w:rPr>
        <w:t>256</w:t>
      </w:r>
      <w:r w:rsidR="00F10608" w:rsidRPr="00530B28">
        <w:rPr>
          <w:rFonts w:asciiTheme="majorBidi" w:hAnsiTheme="majorBidi" w:cstheme="majorBidi"/>
          <w:sz w:val="30"/>
          <w:szCs w:val="30"/>
        </w:rPr>
        <w:t>7</w:t>
      </w:r>
    </w:p>
    <w:p w14:paraId="300B8C95" w14:textId="77777777" w:rsidR="00C31E08" w:rsidRPr="00530B28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530B28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530B28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530B28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6D2D2AD4" w:rsidR="009C7481" w:rsidRPr="00530B28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530B28">
        <w:rPr>
          <w:rFonts w:asciiTheme="majorBidi" w:hAnsiTheme="majorBidi" w:cstheme="majorBidi"/>
          <w:sz w:val="30"/>
          <w:szCs w:val="30"/>
          <w:cs/>
        </w:rPr>
        <w:br/>
      </w: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530B28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530B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530B28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530B28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530B28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530B28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530B28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530B28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530B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530B28">
        <w:rPr>
          <w:rFonts w:asciiTheme="majorBidi" w:hAnsiTheme="majorBidi" w:cstheme="majorBidi"/>
          <w:sz w:val="30"/>
          <w:szCs w:val="30"/>
        </w:rPr>
        <w:t>256</w:t>
      </w:r>
      <w:r w:rsidR="00D443B1" w:rsidRPr="00530B28">
        <w:rPr>
          <w:rFonts w:asciiTheme="majorBidi" w:hAnsiTheme="majorBidi" w:cstheme="majorBidi"/>
          <w:sz w:val="30"/>
          <w:szCs w:val="30"/>
        </w:rPr>
        <w:t>6</w:t>
      </w:r>
    </w:p>
    <w:p w14:paraId="406EBDC4" w14:textId="7372D993" w:rsidR="00C904F0" w:rsidRPr="00530B28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7188B943" w:rsidR="005F0C7C" w:rsidRPr="00530B28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0B28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530B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530B28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530B28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530B28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530B28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530B28">
        <w:rPr>
          <w:rFonts w:asciiTheme="majorBidi" w:hAnsiTheme="majorBidi" w:cstheme="majorBidi"/>
          <w:bCs/>
          <w:sz w:val="30"/>
          <w:szCs w:val="30"/>
        </w:rPr>
        <w:t>256</w:t>
      </w:r>
      <w:r w:rsidR="00D443B1" w:rsidRPr="00530B28">
        <w:rPr>
          <w:rFonts w:asciiTheme="majorBidi" w:hAnsiTheme="majorBidi" w:cstheme="majorBidi"/>
          <w:bCs/>
          <w:sz w:val="30"/>
          <w:szCs w:val="30"/>
        </w:rPr>
        <w:t>6</w:t>
      </w:r>
    </w:p>
    <w:p w14:paraId="77E69D31" w14:textId="77777777" w:rsidR="00024D7C" w:rsidRPr="00530B28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530B28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530B28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CA4A8FB" w:rsidR="00773B1F" w:rsidRPr="00530B28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  <w:r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530B28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530B28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530B28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DF39DB" w:rsidRPr="00530B28">
        <w:rPr>
          <w:rFonts w:asciiTheme="majorBidi" w:hAnsiTheme="majorBidi" w:cs="Angsana New"/>
          <w:bCs/>
          <w:sz w:val="30"/>
          <w:szCs w:val="30"/>
          <w:lang w:val="en-US" w:bidi="th-TH"/>
        </w:rPr>
        <w:t>6</w:t>
      </w:r>
    </w:p>
    <w:p w14:paraId="68D871D1" w14:textId="77777777" w:rsidR="006E0308" w:rsidRPr="00530B28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530B28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530B28" w:rsidRDefault="00DD6EBA">
      <w:r w:rsidRPr="00530B28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530B28" w:rsidRPr="00530B28" w14:paraId="1B80721E" w14:textId="77777777">
        <w:trPr>
          <w:tblHeader/>
        </w:trPr>
        <w:tc>
          <w:tcPr>
            <w:tcW w:w="2279" w:type="pct"/>
            <w:shd w:val="clear" w:color="auto" w:fill="auto"/>
          </w:tcPr>
          <w:p w14:paraId="0D0AB8E7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F6430F6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71B7434B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1E9D8192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65C68601" w14:textId="77777777">
        <w:trPr>
          <w:tblHeader/>
        </w:trPr>
        <w:tc>
          <w:tcPr>
            <w:tcW w:w="2279" w:type="pct"/>
            <w:shd w:val="clear" w:color="auto" w:fill="auto"/>
          </w:tcPr>
          <w:p w14:paraId="29A6A59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shd w:val="clear" w:color="auto" w:fill="auto"/>
          </w:tcPr>
          <w:p w14:paraId="792B70A3" w14:textId="08D97A60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128D14CE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63D26A" w14:textId="03E7F544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158C1376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D35F5F" w14:textId="5FD68A1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7CFEA09E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F64B6D2" w14:textId="78B576A1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530B28" w:rsidRPr="00530B28" w14:paraId="14E5AF75" w14:textId="77777777">
        <w:trPr>
          <w:tblHeader/>
        </w:trPr>
        <w:tc>
          <w:tcPr>
            <w:tcW w:w="2279" w:type="pct"/>
          </w:tcPr>
          <w:p w14:paraId="0C0FCDE7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555ABBDB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7F72FCF9" w14:textId="77777777">
        <w:tc>
          <w:tcPr>
            <w:tcW w:w="2279" w:type="pct"/>
          </w:tcPr>
          <w:p w14:paraId="4A88C863" w14:textId="77777777" w:rsidR="00505FE7" w:rsidRPr="00530B28" w:rsidRDefault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C7C503C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1EF892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32CCBB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2E51E04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BD5180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C715E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C60322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684352E6" w14:textId="77777777">
        <w:tc>
          <w:tcPr>
            <w:tcW w:w="2279" w:type="pct"/>
          </w:tcPr>
          <w:p w14:paraId="795FE38D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6EA9853E" w14:textId="323F8C80" w:rsidR="00505FE7" w:rsidRPr="00530B28" w:rsidRDefault="00E47481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698073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71AF65" w14:textId="440F8619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6273A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BD632" w14:textId="443FFEB2" w:rsidR="00505FE7" w:rsidRPr="00530B28" w:rsidRDefault="000A3248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320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</w:p>
        </w:tc>
        <w:tc>
          <w:tcPr>
            <w:tcW w:w="145" w:type="pct"/>
          </w:tcPr>
          <w:p w14:paraId="3554DE5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3E23621" w14:textId="34768C7E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 xml:space="preserve"> 1,058,479</w:t>
            </w:r>
          </w:p>
        </w:tc>
      </w:tr>
      <w:tr w:rsidR="00530B28" w:rsidRPr="00530B28" w14:paraId="5EA18812" w14:textId="77777777">
        <w:tc>
          <w:tcPr>
            <w:tcW w:w="2279" w:type="pct"/>
          </w:tcPr>
          <w:p w14:paraId="79D02342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0E595C9" w14:textId="4AFDE517" w:rsidR="00505FE7" w:rsidRPr="00530B28" w:rsidRDefault="00E47481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2B00EC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73371BB" w14:textId="47D152CD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9F0ECB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0073EF6" w14:textId="269A5E6E" w:rsidR="00505FE7" w:rsidRPr="00530B28" w:rsidRDefault="00E8749C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149</w:t>
            </w:r>
          </w:p>
        </w:tc>
        <w:tc>
          <w:tcPr>
            <w:tcW w:w="145" w:type="pct"/>
          </w:tcPr>
          <w:p w14:paraId="61074C91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113169" w14:textId="5322B322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5,248</w:t>
            </w:r>
          </w:p>
        </w:tc>
      </w:tr>
      <w:tr w:rsidR="00530B28" w:rsidRPr="00530B28" w14:paraId="4C68F51B" w14:textId="77777777">
        <w:tc>
          <w:tcPr>
            <w:tcW w:w="2279" w:type="pct"/>
          </w:tcPr>
          <w:p w14:paraId="75EE0F59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48CFD05A" w14:textId="094A6DFD" w:rsidR="00505FE7" w:rsidRPr="00530B28" w:rsidRDefault="00E47481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78F2D2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608523C" w14:textId="0D84AED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8478983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B732587" w14:textId="78AD8C21" w:rsidR="00505FE7" w:rsidRPr="00530B28" w:rsidRDefault="004646B1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632</w:t>
            </w:r>
          </w:p>
        </w:tc>
        <w:tc>
          <w:tcPr>
            <w:tcW w:w="145" w:type="pct"/>
          </w:tcPr>
          <w:p w14:paraId="6B739C0F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36DA7E" w14:textId="0C71B866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27DF3209" w14:textId="77777777">
        <w:tc>
          <w:tcPr>
            <w:tcW w:w="2279" w:type="pct"/>
          </w:tcPr>
          <w:p w14:paraId="718FE4C6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38486336" w14:textId="076A3318" w:rsidR="00505FE7" w:rsidRPr="00530B28" w:rsidRDefault="00E47481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12DC0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A8F77A6" w14:textId="09945BD2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CEDC7E3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91A2C3B" w14:textId="2B63FBF0" w:rsidR="00505FE7" w:rsidRPr="00530B28" w:rsidRDefault="00FD490A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</w:p>
        </w:tc>
        <w:tc>
          <w:tcPr>
            <w:tcW w:w="145" w:type="pct"/>
          </w:tcPr>
          <w:p w14:paraId="4C1F81F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FC9B2D9" w14:textId="1D7EFAF6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29DD7CE3" w14:textId="77777777">
        <w:tc>
          <w:tcPr>
            <w:tcW w:w="2279" w:type="pct"/>
          </w:tcPr>
          <w:p w14:paraId="388F38D8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848B6F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E620C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3844B02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3E67F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627393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CA9539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BCB85EB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5601B24A" w14:textId="77777777">
        <w:tc>
          <w:tcPr>
            <w:tcW w:w="2279" w:type="pct"/>
          </w:tcPr>
          <w:p w14:paraId="310CD540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45DC859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DBDED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A00B626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5893B0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26B681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45E76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18A86A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7B378D8E" w14:textId="77777777">
        <w:tc>
          <w:tcPr>
            <w:tcW w:w="2279" w:type="pct"/>
          </w:tcPr>
          <w:p w14:paraId="1A219B2D" w14:textId="130C9F4C" w:rsidR="00200767" w:rsidRPr="00530B28" w:rsidRDefault="00200767" w:rsidP="0020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64ABC1B" w14:textId="1AF9069B" w:rsidR="00200767" w:rsidRPr="00530B28" w:rsidRDefault="00E47481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983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  <w:tc>
          <w:tcPr>
            <w:tcW w:w="129" w:type="pct"/>
          </w:tcPr>
          <w:p w14:paraId="4C1F1879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FAAA6E" w14:textId="7B563675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691AF3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3B9FB7" w14:textId="3084510A" w:rsidR="00200767" w:rsidRPr="00530B28" w:rsidRDefault="00F82C08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983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124</w:t>
            </w:r>
          </w:p>
        </w:tc>
        <w:tc>
          <w:tcPr>
            <w:tcW w:w="145" w:type="pct"/>
          </w:tcPr>
          <w:p w14:paraId="376AF53D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4F031F" w14:textId="4609532D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2C342927" w14:textId="77777777">
        <w:tc>
          <w:tcPr>
            <w:tcW w:w="2279" w:type="pct"/>
          </w:tcPr>
          <w:p w14:paraId="2BC568CA" w14:textId="6647E40C" w:rsidR="00200767" w:rsidRPr="00530B28" w:rsidRDefault="00200767" w:rsidP="0020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F51DF81" w14:textId="5E7F39C1" w:rsidR="00200767" w:rsidRPr="00530B28" w:rsidRDefault="00E47481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460</w:t>
            </w:r>
          </w:p>
        </w:tc>
        <w:tc>
          <w:tcPr>
            <w:tcW w:w="129" w:type="pct"/>
          </w:tcPr>
          <w:p w14:paraId="12F834B4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0A92E3" w14:textId="1CAA99DD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B202D4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235C3B" w14:textId="68360521" w:rsidR="00200767" w:rsidRPr="00530B28" w:rsidRDefault="00290EA5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460</w:t>
            </w:r>
          </w:p>
        </w:tc>
        <w:tc>
          <w:tcPr>
            <w:tcW w:w="145" w:type="pct"/>
          </w:tcPr>
          <w:p w14:paraId="7295F568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DF49CE6" w14:textId="57DD6915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25014775" w14:textId="77777777">
        <w:tc>
          <w:tcPr>
            <w:tcW w:w="2279" w:type="pct"/>
          </w:tcPr>
          <w:p w14:paraId="1D3E83DD" w14:textId="1F40099C" w:rsidR="00200767" w:rsidRPr="00530B28" w:rsidRDefault="00200767" w:rsidP="0020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  <w:shd w:val="clear" w:color="auto" w:fill="auto"/>
          </w:tcPr>
          <w:p w14:paraId="025571C2" w14:textId="51D78BF6" w:rsidR="00200767" w:rsidRPr="00530B28" w:rsidRDefault="00E47481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29" w:type="pct"/>
          </w:tcPr>
          <w:p w14:paraId="22F9C2FF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2BA67DC" w14:textId="422094F8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42F4EBF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ECB779" w14:textId="16B2F768" w:rsidR="00200767" w:rsidRPr="00530B28" w:rsidRDefault="00D057E1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275</w:t>
            </w:r>
          </w:p>
        </w:tc>
        <w:tc>
          <w:tcPr>
            <w:tcW w:w="145" w:type="pct"/>
            <w:shd w:val="clear" w:color="auto" w:fill="auto"/>
          </w:tcPr>
          <w:p w14:paraId="25477EBE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2D5F413" w14:textId="2738BC2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0EC98E78" w14:textId="77777777">
        <w:tc>
          <w:tcPr>
            <w:tcW w:w="2279" w:type="pct"/>
          </w:tcPr>
          <w:p w14:paraId="3D1F2314" w14:textId="5911D87A" w:rsidR="00200767" w:rsidRPr="00530B28" w:rsidRDefault="00200767" w:rsidP="0020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ค่าจ้างผลิตสินค้า</w:t>
            </w:r>
          </w:p>
        </w:tc>
        <w:tc>
          <w:tcPr>
            <w:tcW w:w="581" w:type="pct"/>
            <w:shd w:val="clear" w:color="auto" w:fill="auto"/>
          </w:tcPr>
          <w:p w14:paraId="6E918C5B" w14:textId="552136F4" w:rsidR="00200767" w:rsidRPr="00530B28" w:rsidRDefault="00E47481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</w:p>
        </w:tc>
        <w:tc>
          <w:tcPr>
            <w:tcW w:w="129" w:type="pct"/>
          </w:tcPr>
          <w:p w14:paraId="60C273F2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E6F28B" w14:textId="4DA8CD5E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460,750</w:t>
            </w:r>
          </w:p>
        </w:tc>
        <w:tc>
          <w:tcPr>
            <w:tcW w:w="128" w:type="pct"/>
            <w:shd w:val="clear" w:color="auto" w:fill="auto"/>
          </w:tcPr>
          <w:p w14:paraId="1CF379FE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9BC14B" w14:textId="78DFCAB6" w:rsidR="00200767" w:rsidRPr="00530B28" w:rsidRDefault="00E47481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</w:p>
        </w:tc>
        <w:tc>
          <w:tcPr>
            <w:tcW w:w="145" w:type="pct"/>
            <w:shd w:val="clear" w:color="auto" w:fill="auto"/>
          </w:tcPr>
          <w:p w14:paraId="495320AE" w14:textId="77777777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519832A" w14:textId="27FD7706" w:rsidR="00200767" w:rsidRPr="00530B28" w:rsidRDefault="00200767" w:rsidP="00200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460,750</w:t>
            </w:r>
          </w:p>
        </w:tc>
      </w:tr>
      <w:tr w:rsidR="00530B28" w:rsidRPr="00530B28" w14:paraId="38798583" w14:textId="77777777">
        <w:trPr>
          <w:trHeight w:val="245"/>
        </w:trPr>
        <w:tc>
          <w:tcPr>
            <w:tcW w:w="2279" w:type="pct"/>
          </w:tcPr>
          <w:p w14:paraId="656B4B83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03CCA16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721A49B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0B4966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AFA4A21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FA989F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EBDFFCA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0AB974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0B28" w:rsidRPr="00530B28" w14:paraId="37C96193" w14:textId="77777777">
        <w:tc>
          <w:tcPr>
            <w:tcW w:w="2279" w:type="pct"/>
          </w:tcPr>
          <w:p w14:paraId="2903BB6C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F39E6FE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9" w:type="pct"/>
          </w:tcPr>
          <w:p w14:paraId="3B5F6010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" w:type="pct"/>
          </w:tcPr>
          <w:p w14:paraId="54F50BB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" w:type="pct"/>
          </w:tcPr>
          <w:p w14:paraId="57CF7DBD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8" w:type="pct"/>
          </w:tcPr>
          <w:p w14:paraId="4E17AB14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5" w:type="pct"/>
          </w:tcPr>
          <w:p w14:paraId="7D0AFBEC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6" w:type="pct"/>
          </w:tcPr>
          <w:p w14:paraId="296F8EE3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530B28" w:rsidRPr="00530B28" w14:paraId="2C8B45CC" w14:textId="77777777">
        <w:tc>
          <w:tcPr>
            <w:tcW w:w="2279" w:type="pct"/>
          </w:tcPr>
          <w:p w14:paraId="43B10657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794D0B72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BD1E6F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45524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725259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CDF109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48B6E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5FEC3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0B28" w:rsidRPr="00530B28" w14:paraId="6418870F" w14:textId="77777777">
        <w:tc>
          <w:tcPr>
            <w:tcW w:w="2279" w:type="pct"/>
          </w:tcPr>
          <w:p w14:paraId="76017D78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37670C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14:paraId="7079A37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453495A3" w14:textId="4FED1610" w:rsidR="00AC2EC9" w:rsidRPr="00530B28" w:rsidRDefault="00E304B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5,322</w:t>
            </w:r>
          </w:p>
        </w:tc>
        <w:tc>
          <w:tcPr>
            <w:tcW w:w="129" w:type="pct"/>
          </w:tcPr>
          <w:p w14:paraId="0D5D6390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EAB0B5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59EEC46D" w14:textId="02DEF315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6,592</w:t>
            </w:r>
          </w:p>
        </w:tc>
        <w:tc>
          <w:tcPr>
            <w:tcW w:w="128" w:type="pct"/>
            <w:shd w:val="clear" w:color="auto" w:fill="auto"/>
          </w:tcPr>
          <w:p w14:paraId="37F267B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D068682" w14:textId="77777777" w:rsidR="00E304B3" w:rsidRPr="00530B28" w:rsidRDefault="00E304B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CBE395" w14:textId="51A90A8C" w:rsidR="00505FE7" w:rsidRPr="00530B28" w:rsidRDefault="00E304B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5,322</w:t>
            </w:r>
          </w:p>
        </w:tc>
        <w:tc>
          <w:tcPr>
            <w:tcW w:w="145" w:type="pct"/>
            <w:shd w:val="clear" w:color="auto" w:fill="auto"/>
          </w:tcPr>
          <w:p w14:paraId="3CE68859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64AA471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D295C" w14:textId="38935732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6,592</w:t>
            </w:r>
          </w:p>
        </w:tc>
      </w:tr>
      <w:tr w:rsidR="00530B28" w:rsidRPr="00530B28" w14:paraId="5964DDC8" w14:textId="77777777">
        <w:tc>
          <w:tcPr>
            <w:tcW w:w="2279" w:type="pct"/>
          </w:tcPr>
          <w:p w14:paraId="1C024615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E47623B" w14:textId="49A9EE25" w:rsidR="00505FE7" w:rsidRPr="00530B28" w:rsidRDefault="0089443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29" w:type="pct"/>
          </w:tcPr>
          <w:p w14:paraId="339039AA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F010C7E" w14:textId="722335FB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28" w:type="pct"/>
            <w:shd w:val="clear" w:color="auto" w:fill="auto"/>
          </w:tcPr>
          <w:p w14:paraId="2649208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E71C451" w14:textId="4A7BFC68" w:rsidR="00505FE7" w:rsidRPr="00530B28" w:rsidRDefault="0089443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5" w:type="pct"/>
            <w:shd w:val="clear" w:color="auto" w:fill="auto"/>
          </w:tcPr>
          <w:p w14:paraId="4D853922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AEDA1CD" w14:textId="12516034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530B28" w:rsidRPr="00530B28" w14:paraId="337A385D" w14:textId="77777777">
        <w:tc>
          <w:tcPr>
            <w:tcW w:w="2279" w:type="pct"/>
          </w:tcPr>
          <w:p w14:paraId="0D9D3739" w14:textId="77777777" w:rsidR="00505FE7" w:rsidRPr="00530B28" w:rsidRDefault="00505FE7" w:rsidP="00505FE7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35C38F5" w14:textId="03B7DE47" w:rsidR="00505FE7" w:rsidRPr="00530B28" w:rsidRDefault="0080709D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red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29" w:type="pct"/>
          </w:tcPr>
          <w:p w14:paraId="6401F222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2E81B" w14:textId="22E09856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6,663</w:t>
            </w:r>
          </w:p>
        </w:tc>
        <w:tc>
          <w:tcPr>
            <w:tcW w:w="128" w:type="pct"/>
            <w:shd w:val="clear" w:color="auto" w:fill="auto"/>
          </w:tcPr>
          <w:p w14:paraId="1F7F20EA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60F6" w14:textId="0ED0A0FE" w:rsidR="00505FE7" w:rsidRPr="00530B28" w:rsidRDefault="0080709D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5,396</w:t>
            </w:r>
          </w:p>
        </w:tc>
        <w:tc>
          <w:tcPr>
            <w:tcW w:w="145" w:type="pct"/>
            <w:shd w:val="clear" w:color="auto" w:fill="auto"/>
          </w:tcPr>
          <w:p w14:paraId="077AA0CD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78D73" w14:textId="11C2F0CC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6,663</w:t>
            </w:r>
          </w:p>
        </w:tc>
      </w:tr>
      <w:tr w:rsidR="00530B28" w:rsidRPr="00530B28" w14:paraId="5ACE4EA0" w14:textId="77777777">
        <w:trPr>
          <w:trHeight w:hRule="exact" w:val="392"/>
        </w:trPr>
        <w:tc>
          <w:tcPr>
            <w:tcW w:w="2279" w:type="pct"/>
          </w:tcPr>
          <w:p w14:paraId="72D11B7A" w14:textId="77777777" w:rsidR="00505FE7" w:rsidRPr="00530B28" w:rsidRDefault="00505FE7" w:rsidP="00505FE7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B181366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5AD2877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EF6331A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6132610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7A827CE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90BC434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372EBD6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B28" w:rsidRPr="00530B28" w14:paraId="69463078" w14:textId="77777777">
        <w:tc>
          <w:tcPr>
            <w:tcW w:w="2279" w:type="pct"/>
          </w:tcPr>
          <w:p w14:paraId="37AB40D1" w14:textId="77777777" w:rsidR="00505FE7" w:rsidRPr="00530B28" w:rsidRDefault="00505FE7" w:rsidP="0050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3FE272F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61037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DCE9345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489F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85DC903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0F52A5D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8672D6B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B28" w:rsidRPr="00530B28" w14:paraId="735ADA6B" w14:textId="77777777">
        <w:tc>
          <w:tcPr>
            <w:tcW w:w="2279" w:type="pct"/>
          </w:tcPr>
          <w:p w14:paraId="117DDC39" w14:textId="14C45BE8" w:rsidR="00200767" w:rsidRPr="00530B28" w:rsidRDefault="00200767" w:rsidP="00505FE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24763B91" w14:textId="59AE21AE" w:rsidR="00200767" w:rsidRPr="00530B28" w:rsidRDefault="0091128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129" w:type="pct"/>
          </w:tcPr>
          <w:p w14:paraId="66D800BE" w14:textId="77777777" w:rsidR="00200767" w:rsidRPr="00530B28" w:rsidRDefault="0020076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7A1556A" w14:textId="082C1BE8" w:rsidR="00200767" w:rsidRPr="00530B28" w:rsidRDefault="0020076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56758F" w14:textId="77777777" w:rsidR="00200767" w:rsidRPr="00530B28" w:rsidRDefault="0020076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6E8D5AD" w14:textId="7378F386" w:rsidR="00200767" w:rsidRPr="00530B28" w:rsidRDefault="00E667F8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228</w:t>
            </w:r>
          </w:p>
        </w:tc>
        <w:tc>
          <w:tcPr>
            <w:tcW w:w="145" w:type="pct"/>
          </w:tcPr>
          <w:p w14:paraId="1D5A28D0" w14:textId="77777777" w:rsidR="00200767" w:rsidRPr="00530B28" w:rsidRDefault="0020076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DC7AAC" w14:textId="5F6B4733" w:rsidR="00200767" w:rsidRPr="00530B28" w:rsidRDefault="0020076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256B7CFA" w14:textId="77777777">
        <w:tc>
          <w:tcPr>
            <w:tcW w:w="2279" w:type="pct"/>
          </w:tcPr>
          <w:p w14:paraId="44BE5A30" w14:textId="77777777" w:rsidR="00505FE7" w:rsidRPr="00530B28" w:rsidRDefault="00505FE7" w:rsidP="0050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5596C12C" w14:textId="084EEC27" w:rsidR="00505FE7" w:rsidRPr="00530B28" w:rsidRDefault="0091128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872</w:t>
            </w:r>
          </w:p>
        </w:tc>
        <w:tc>
          <w:tcPr>
            <w:tcW w:w="129" w:type="pct"/>
          </w:tcPr>
          <w:p w14:paraId="137D97BE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43316EF" w14:textId="5E43AC9A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1,192</w:t>
            </w:r>
          </w:p>
        </w:tc>
        <w:tc>
          <w:tcPr>
            <w:tcW w:w="128" w:type="pct"/>
          </w:tcPr>
          <w:p w14:paraId="4703B088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9825D9" w14:textId="00B1125E" w:rsidR="00505FE7" w:rsidRPr="00530B28" w:rsidRDefault="00911283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872</w:t>
            </w:r>
          </w:p>
        </w:tc>
        <w:tc>
          <w:tcPr>
            <w:tcW w:w="145" w:type="pct"/>
          </w:tcPr>
          <w:p w14:paraId="2EF0EADF" w14:textId="77777777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6F3C5C" w14:textId="55FB4EC5" w:rsidR="00505FE7" w:rsidRPr="00530B28" w:rsidRDefault="00505FE7" w:rsidP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1,192</w:t>
            </w:r>
          </w:p>
        </w:tc>
      </w:tr>
    </w:tbl>
    <w:p w14:paraId="2E3F0154" w14:textId="77777777" w:rsidR="00DD6EBA" w:rsidRPr="00530B28" w:rsidRDefault="00DD6EBA" w:rsidP="00DD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</w:rPr>
        <w:br w:type="page"/>
      </w:r>
    </w:p>
    <w:p w14:paraId="78DA4077" w14:textId="7EE82D25" w:rsidR="00B45520" w:rsidRPr="00530B28" w:rsidRDefault="00B45520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FA4ED3" w:rsidRPr="00530B28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530B28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05FE7" w:rsidRPr="00530B28">
        <w:rPr>
          <w:rFonts w:asciiTheme="majorBidi" w:hAnsiTheme="majorBidi" w:cstheme="majorBidi"/>
          <w:sz w:val="30"/>
          <w:szCs w:val="30"/>
        </w:rPr>
        <w:t xml:space="preserve">30 </w:t>
      </w:r>
      <w:r w:rsidR="00505FE7" w:rsidRPr="00530B2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05FE7"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A46" w:rsidRPr="00530B28">
        <w:rPr>
          <w:rFonts w:asciiTheme="majorBidi" w:hAnsiTheme="majorBidi" w:cstheme="majorBidi"/>
          <w:sz w:val="30"/>
          <w:szCs w:val="30"/>
        </w:rPr>
        <w:t>2567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44612" w:rsidRPr="00530B28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530B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3FBE" w:rsidRPr="00530B28">
        <w:rPr>
          <w:rFonts w:asciiTheme="majorBidi" w:hAnsiTheme="majorBidi" w:cstheme="majorBidi"/>
          <w:sz w:val="30"/>
          <w:szCs w:val="30"/>
        </w:rPr>
        <w:t>256</w:t>
      </w:r>
      <w:r w:rsidR="00C36A46" w:rsidRPr="00530B28">
        <w:rPr>
          <w:rFonts w:asciiTheme="majorBidi" w:hAnsiTheme="majorBidi" w:cstheme="majorBidi"/>
          <w:sz w:val="30"/>
          <w:szCs w:val="30"/>
        </w:rPr>
        <w:t>6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F2A46A" w14:textId="77777777" w:rsidR="00C23546" w:rsidRPr="00530B28" w:rsidRDefault="00C23546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530B28" w14:paraId="113A576B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4A4C5A85" w14:textId="77777777" w:rsidR="00B45520" w:rsidRPr="00530B2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6E39895D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3057A7F4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2DD2F629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3517D6FF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06385328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DACA3F" w14:textId="13AC92E0" w:rsidR="00C36A46" w:rsidRPr="00530B28" w:rsidRDefault="00505FE7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198DACE1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B2DECFB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BE950B1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C98BB7" w14:textId="2B7A35B8" w:rsidR="00C36A46" w:rsidRPr="00530B28" w:rsidRDefault="00505FE7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6F01B728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FDC64E8" w14:textId="3B70A4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0EFA90D0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6E9FCFBF" w14:textId="3A857C0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F1CDCC" w14:textId="231AA659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14:paraId="6E70C4E0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73DC74C" w14:textId="4E38B3BE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813AD9E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5F83561" w14:textId="5E3740A8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E249FCE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3E138C4F" w14:textId="7092133D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6899A5DA" w14:textId="77777777" w:rsidTr="00C97E48">
        <w:trPr>
          <w:tblHeader/>
        </w:trPr>
        <w:tc>
          <w:tcPr>
            <w:tcW w:w="2267" w:type="pct"/>
          </w:tcPr>
          <w:p w14:paraId="3D92346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CF25AF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04BA5EFD" w14:textId="77777777" w:rsidTr="00DB356A">
        <w:tc>
          <w:tcPr>
            <w:tcW w:w="2267" w:type="pct"/>
          </w:tcPr>
          <w:p w14:paraId="3EA7B52F" w14:textId="2DF3F84E" w:rsidR="00DD6EBA" w:rsidRPr="00530B28" w:rsidRDefault="00DD6EBA" w:rsidP="00D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42DE9DB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5681C6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BD7D85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852311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9F3585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D4E9D6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1B8B43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6B6D9CA3" w14:textId="77777777" w:rsidTr="00DB356A">
        <w:tc>
          <w:tcPr>
            <w:tcW w:w="2267" w:type="pct"/>
          </w:tcPr>
          <w:p w14:paraId="697C8564" w14:textId="43F11511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69164E6D" w14:textId="40A46D3A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CBAA87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59CB57" w14:textId="49B348FD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DAC1B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56B28" w14:textId="2FB3D5C0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33,237</w:t>
            </w:r>
          </w:p>
        </w:tc>
        <w:tc>
          <w:tcPr>
            <w:tcW w:w="146" w:type="pct"/>
          </w:tcPr>
          <w:p w14:paraId="272CBEC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01C61" w14:textId="5472642F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142,461</w:t>
            </w:r>
          </w:p>
        </w:tc>
      </w:tr>
      <w:tr w:rsidR="00530B28" w:rsidRPr="00530B28" w14:paraId="3DEA1028" w14:textId="77777777" w:rsidTr="00DB356A">
        <w:trPr>
          <w:trHeight w:hRule="exact" w:val="371"/>
        </w:trPr>
        <w:tc>
          <w:tcPr>
            <w:tcW w:w="2267" w:type="pct"/>
          </w:tcPr>
          <w:p w14:paraId="671F0C87" w14:textId="77777777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D3085DD" w14:textId="37A9FD24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244,997</w:t>
            </w:r>
          </w:p>
        </w:tc>
        <w:tc>
          <w:tcPr>
            <w:tcW w:w="144" w:type="pct"/>
            <w:gridSpan w:val="2"/>
          </w:tcPr>
          <w:p w14:paraId="398C3B90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5D9B4" w14:textId="7A9152BA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4" w:type="pct"/>
          </w:tcPr>
          <w:p w14:paraId="4E0DB8C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6F485" w14:textId="211C0443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244,997</w:t>
            </w:r>
          </w:p>
        </w:tc>
        <w:tc>
          <w:tcPr>
            <w:tcW w:w="146" w:type="pct"/>
          </w:tcPr>
          <w:p w14:paraId="118F9C0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61D9B7" w14:textId="45DA38AB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</w:tr>
      <w:tr w:rsidR="00530B28" w:rsidRPr="00530B28" w14:paraId="2FDF5EDE" w14:textId="77777777" w:rsidTr="00DB356A">
        <w:trPr>
          <w:trHeight w:hRule="exact" w:val="371"/>
        </w:trPr>
        <w:tc>
          <w:tcPr>
            <w:tcW w:w="2267" w:type="pct"/>
          </w:tcPr>
          <w:p w14:paraId="09D1DD82" w14:textId="219BC5B4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532B7BE6" w14:textId="4A95F292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63CFED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089715" w14:textId="38219D8A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4" w:type="pct"/>
          </w:tcPr>
          <w:p w14:paraId="3D98BD7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A99151" w14:textId="4ADC4C31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389968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962017A" w14:textId="2B79455C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530B28" w:rsidRPr="00530B28" w14:paraId="5DE3A619" w14:textId="77777777" w:rsidTr="009537D5">
        <w:tc>
          <w:tcPr>
            <w:tcW w:w="2267" w:type="pct"/>
          </w:tcPr>
          <w:p w14:paraId="348EB945" w14:textId="47BD33C2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50AAFC18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244,997</w:t>
            </w:r>
          </w:p>
        </w:tc>
        <w:tc>
          <w:tcPr>
            <w:tcW w:w="144" w:type="pct"/>
            <w:gridSpan w:val="2"/>
          </w:tcPr>
          <w:p w14:paraId="0CA84F3C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5D02F9C8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118,938</w:t>
            </w:r>
          </w:p>
        </w:tc>
        <w:tc>
          <w:tcPr>
            <w:tcW w:w="144" w:type="pct"/>
          </w:tcPr>
          <w:p w14:paraId="4CEE6C27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0063C314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278,234</w:t>
            </w:r>
          </w:p>
        </w:tc>
        <w:tc>
          <w:tcPr>
            <w:tcW w:w="146" w:type="pct"/>
          </w:tcPr>
          <w:p w14:paraId="3B1DF2C6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0B97519B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261,399</w:t>
            </w:r>
          </w:p>
        </w:tc>
      </w:tr>
      <w:tr w:rsidR="00530B28" w:rsidRPr="00530B28" w14:paraId="128DD321" w14:textId="77777777" w:rsidTr="00103A75">
        <w:trPr>
          <w:trHeight w:val="332"/>
        </w:trPr>
        <w:tc>
          <w:tcPr>
            <w:tcW w:w="2267" w:type="pct"/>
          </w:tcPr>
          <w:p w14:paraId="6C24FF0B" w14:textId="77777777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259420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4607B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A1D74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CCD805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88231D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B7ED93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21D24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6D03D4E0" w14:textId="77777777" w:rsidTr="001F2730">
        <w:tc>
          <w:tcPr>
            <w:tcW w:w="2267" w:type="pct"/>
          </w:tcPr>
          <w:p w14:paraId="599326F2" w14:textId="64D72FC0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</w:tcPr>
          <w:p w14:paraId="7D49F830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9C3475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93CE4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5CA008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15A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014E4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DE4B83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40CCD2F1" w14:textId="77777777" w:rsidTr="001F2730">
        <w:tc>
          <w:tcPr>
            <w:tcW w:w="2267" w:type="pct"/>
          </w:tcPr>
          <w:p w14:paraId="470A91FB" w14:textId="77777777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7B8F26B7" w14:textId="5FE88104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DCD473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3127CD" w14:textId="338B82CE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D0A6C3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9A3EA9" w14:textId="7F544BAF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46" w:type="pct"/>
          </w:tcPr>
          <w:p w14:paraId="1662BF9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55D2121" w14:textId="0E5EB906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18,010</w:t>
            </w:r>
          </w:p>
        </w:tc>
      </w:tr>
      <w:tr w:rsidR="00530B28" w:rsidRPr="00530B28" w14:paraId="2B24E3D8" w14:textId="77777777" w:rsidTr="001F2730">
        <w:tc>
          <w:tcPr>
            <w:tcW w:w="2267" w:type="pct"/>
          </w:tcPr>
          <w:p w14:paraId="553FA4B9" w14:textId="6A0E98C0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59F2CBF" w14:textId="75AA6DD0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6843F34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7980FC" w14:textId="6A35470A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144" w:type="pct"/>
          </w:tcPr>
          <w:p w14:paraId="02562E40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F38F38A" w14:textId="2643ABF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E3C80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B7CBB28" w14:textId="2FC40B98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3,390</w:t>
            </w:r>
          </w:p>
        </w:tc>
      </w:tr>
      <w:tr w:rsidR="00530B28" w:rsidRPr="00530B28" w14:paraId="375CDFEB" w14:textId="77777777" w:rsidTr="001F2730">
        <w:tc>
          <w:tcPr>
            <w:tcW w:w="2267" w:type="pct"/>
          </w:tcPr>
          <w:p w14:paraId="3C288FA3" w14:textId="3D990240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B1B2EE3" w14:textId="1A883419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5CE2B007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7D63B" w14:textId="44BF3120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9327F8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53660A" w14:textId="1EF113D1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377E5B1C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7A13F9" w14:textId="32F510FE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530B28" w:rsidRPr="00530B28" w14:paraId="59728E3D" w14:textId="77777777">
        <w:tc>
          <w:tcPr>
            <w:tcW w:w="2267" w:type="pct"/>
          </w:tcPr>
          <w:p w14:paraId="4BF1E8B3" w14:textId="4D5C330E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7909B3" w14:textId="1039FF2D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075D65E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ADB2C9" w14:textId="4104FD3F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B08C4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5036A85" w14:textId="764355A8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1A5685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075FCDD" w14:textId="69D66418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(437)</w:t>
            </w:r>
          </w:p>
        </w:tc>
      </w:tr>
      <w:tr w:rsidR="00530B28" w:rsidRPr="00530B28" w14:paraId="7625491C" w14:textId="77777777">
        <w:tc>
          <w:tcPr>
            <w:tcW w:w="2267" w:type="pct"/>
          </w:tcPr>
          <w:p w14:paraId="1699D485" w14:textId="4AB4473F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7AB5C1" w14:textId="691337E9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4C9B72D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292B2FA" w14:textId="39CA03C2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3,400</w:t>
            </w:r>
          </w:p>
        </w:tc>
        <w:tc>
          <w:tcPr>
            <w:tcW w:w="144" w:type="pct"/>
          </w:tcPr>
          <w:p w14:paraId="50E8CBC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DD8808" w14:textId="41A52803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2,010</w:t>
            </w:r>
          </w:p>
        </w:tc>
        <w:tc>
          <w:tcPr>
            <w:tcW w:w="146" w:type="pct"/>
          </w:tcPr>
          <w:p w14:paraId="06B84804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6AF8244" w14:textId="78B1C4E2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20,973</w:t>
            </w:r>
          </w:p>
        </w:tc>
      </w:tr>
      <w:tr w:rsidR="00530B28" w:rsidRPr="00530B28" w14:paraId="60EBFAEB" w14:textId="77777777">
        <w:tc>
          <w:tcPr>
            <w:tcW w:w="2267" w:type="pct"/>
          </w:tcPr>
          <w:p w14:paraId="311D7406" w14:textId="255C58C3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1F8C945" w14:textId="62C5FB64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04E33A8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3209AD5" w14:textId="604A2143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0BF4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D18230C" w14:textId="16EB03CC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056C2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</w:tcPr>
          <w:p w14:paraId="35142569" w14:textId="50FD77A2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530B28" w14:paraId="5D211586" w14:textId="77777777" w:rsidTr="001450E6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530B28" w14:paraId="321B503F" w14:textId="77777777" w:rsidTr="001450E6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59438E65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6EE5EBE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00D3C034" w:rsidR="00A4422F" w:rsidRPr="00530B28" w:rsidRDefault="000239C4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DE9D9FF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C4C7B9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31F453C3" w:rsidR="00A4422F" w:rsidRPr="00530B28" w:rsidRDefault="000239C4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30B28" w:rsidRPr="00530B28" w14:paraId="4940395B" w14:textId="77777777">
        <w:trPr>
          <w:tblHeader/>
        </w:trPr>
        <w:tc>
          <w:tcPr>
            <w:tcW w:w="2112" w:type="dxa"/>
            <w:vAlign w:val="bottom"/>
          </w:tcPr>
          <w:p w14:paraId="5CE25781" w14:textId="55412E92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530B28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7BD496D0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2D7B519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1FC6AFF3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0EE2C96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4EA2B286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vAlign w:val="bottom"/>
          </w:tcPr>
          <w:p w14:paraId="5C691DEA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1934D85E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0B28" w:rsidRPr="00530B28" w14:paraId="3D6E94E9" w14:textId="77777777" w:rsidTr="00A53490">
        <w:trPr>
          <w:tblHeader/>
        </w:trPr>
        <w:tc>
          <w:tcPr>
            <w:tcW w:w="2112" w:type="dxa"/>
            <w:vAlign w:val="bottom"/>
          </w:tcPr>
          <w:p w14:paraId="7069DBBF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01B232AA" w14:textId="77777777" w:rsidTr="00712A0C">
        <w:trPr>
          <w:tblHeader/>
        </w:trPr>
        <w:tc>
          <w:tcPr>
            <w:tcW w:w="2112" w:type="dxa"/>
            <w:vAlign w:val="bottom"/>
          </w:tcPr>
          <w:p w14:paraId="3FE53831" w14:textId="69FED4DE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0B882C98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53FD4A4C" w:rsidR="00A4422F" w:rsidRPr="00530B28" w:rsidRDefault="00735A59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3D985313" w:rsidR="00A4422F" w:rsidRPr="00530B28" w:rsidRDefault="00DC2D43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1,980</w:t>
            </w:r>
          </w:p>
        </w:tc>
        <w:tc>
          <w:tcPr>
            <w:tcW w:w="235" w:type="dxa"/>
            <w:vAlign w:val="bottom"/>
          </w:tcPr>
          <w:p w14:paraId="390CD4D5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2B73DD2E" w:rsidR="00A4422F" w:rsidRPr="00530B28" w:rsidRDefault="00190107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5" w:type="dxa"/>
            <w:vAlign w:val="bottom"/>
          </w:tcPr>
          <w:p w14:paraId="0D4770E0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2EE62B0E" w:rsidR="00A4422F" w:rsidRPr="00530B28" w:rsidRDefault="00190107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(118)</w:t>
            </w:r>
          </w:p>
        </w:tc>
        <w:tc>
          <w:tcPr>
            <w:tcW w:w="270" w:type="dxa"/>
            <w:vAlign w:val="bottom"/>
          </w:tcPr>
          <w:p w14:paraId="14ACF76E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66BD2FFB" w:rsidR="00A4422F" w:rsidRPr="00530B28" w:rsidRDefault="00190107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2,057</w:t>
            </w:r>
          </w:p>
        </w:tc>
      </w:tr>
      <w:bookmarkEnd w:id="0"/>
    </w:tbl>
    <w:p w14:paraId="0B856BFF" w14:textId="77777777" w:rsidR="004E7381" w:rsidRPr="00530B28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0"/>
        <w:gridCol w:w="238"/>
        <w:gridCol w:w="1028"/>
        <w:gridCol w:w="270"/>
        <w:gridCol w:w="1080"/>
      </w:tblGrid>
      <w:tr w:rsidR="00530B28" w:rsidRPr="00530B28" w14:paraId="3F2FC45B" w14:textId="77777777" w:rsidTr="001450E6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30B28" w:rsidRPr="00530B28" w14:paraId="29B8FF96" w14:textId="77777777" w:rsidTr="001450E6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268C9E2B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B939308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377C5181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2C0D79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2CD68CF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4D9C04C7" w:rsidR="00CA57FC" w:rsidRPr="00530B28" w:rsidRDefault="000239C4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FD1D84C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44DE83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0BD3318C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3E2E0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40EEF58A" w:rsidR="00CA57FC" w:rsidRPr="00530B28" w:rsidRDefault="000239C4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30B28" w:rsidRPr="00530B28" w14:paraId="7AE0AD5E" w14:textId="77777777">
        <w:trPr>
          <w:tblHeader/>
        </w:trPr>
        <w:tc>
          <w:tcPr>
            <w:tcW w:w="2112" w:type="dxa"/>
            <w:vAlign w:val="bottom"/>
          </w:tcPr>
          <w:p w14:paraId="3931F263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530B28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7B3F39BC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64ED32D4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AC3CAE0" w14:textId="104706CD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444AE7B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3A4D96B9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vAlign w:val="bottom"/>
          </w:tcPr>
          <w:p w14:paraId="5A7B9539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740C8D45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0B28" w:rsidRPr="00530B28" w14:paraId="094E4C75" w14:textId="77777777" w:rsidTr="00A53490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300CF432" w14:textId="77777777" w:rsidTr="001450E6">
        <w:trPr>
          <w:tblHeader/>
        </w:trPr>
        <w:tc>
          <w:tcPr>
            <w:tcW w:w="2112" w:type="dxa"/>
            <w:vAlign w:val="bottom"/>
          </w:tcPr>
          <w:p w14:paraId="1867D6A1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6A894C7D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0483F56" w14:textId="37182D63" w:rsidR="00A4422F" w:rsidRPr="00530B28" w:rsidRDefault="00735A59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223E7EB3" w:rsidR="00A4422F" w:rsidRPr="00530B28" w:rsidRDefault="00DC2D43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1,85</w:t>
            </w:r>
            <w:r w:rsidR="00A942F0" w:rsidRPr="00530B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vAlign w:val="bottom"/>
          </w:tcPr>
          <w:p w14:paraId="31DB17F9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69C8E14F" w:rsidR="00A4422F" w:rsidRPr="00530B28" w:rsidRDefault="00190107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8" w:type="dxa"/>
            <w:vAlign w:val="bottom"/>
          </w:tcPr>
          <w:p w14:paraId="78F5AFAA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3616A65D" w:rsidR="00A4422F" w:rsidRPr="00530B28" w:rsidRDefault="00190107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  <w:vAlign w:val="bottom"/>
          </w:tcPr>
          <w:p w14:paraId="1691F547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49A9773A" w:rsidR="00A4422F" w:rsidRPr="00530B28" w:rsidRDefault="00190107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1,872</w:t>
            </w:r>
          </w:p>
        </w:tc>
      </w:tr>
    </w:tbl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530B28" w14:paraId="28A567C9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4F61CCDF" w14:textId="071F1062" w:rsidR="00920082" w:rsidRPr="00530B28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75FD69B0" w14:textId="77777777" w:rsidR="00920082" w:rsidRPr="00530B2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5CC8D9C" w14:textId="77777777" w:rsidR="00920082" w:rsidRPr="00530B2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63615922" w14:textId="77777777" w:rsidR="00920082" w:rsidRPr="00530B2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746EA267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6C8B5C37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5D8DC9" w14:textId="6D6C00DA" w:rsidR="00DC2D43" w:rsidRPr="00530B28" w:rsidRDefault="000239C4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55152FC2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8D61A37" w14:textId="35714FF2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8B889AC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864F39" w14:textId="722A98EA" w:rsidR="00DC2D43" w:rsidRPr="00530B28" w:rsidRDefault="000239C4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2D99F8FA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6F15C4D" w14:textId="25C8E0E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0B4504E2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53593E9B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C39D72" w14:textId="3CE27524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43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687BEFC9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AAD5E5" w14:textId="33EDE03E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43" w:rsidRPr="00530B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5DCB744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6F75F4" w14:textId="2EA65F3A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43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220D1212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A7AFCE6" w14:textId="43F3AC38" w:rsidR="00DD6EBA" w:rsidRPr="00530B28" w:rsidRDefault="00DC2D43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7342E286" w14:textId="77777777" w:rsidTr="000830CE">
        <w:trPr>
          <w:tblHeader/>
        </w:trPr>
        <w:tc>
          <w:tcPr>
            <w:tcW w:w="2267" w:type="pct"/>
          </w:tcPr>
          <w:p w14:paraId="23D494FA" w14:textId="0C4353C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2733" w:type="pct"/>
            <w:gridSpan w:val="8"/>
          </w:tcPr>
          <w:p w14:paraId="2D64133D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30B28" w:rsidRPr="00530B28" w14:paraId="2A1F9267" w14:textId="77777777" w:rsidTr="00393C06">
        <w:tc>
          <w:tcPr>
            <w:tcW w:w="2267" w:type="pct"/>
          </w:tcPr>
          <w:p w14:paraId="6929A6D3" w14:textId="0DF2EAD8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                                </w:t>
            </w:r>
          </w:p>
        </w:tc>
        <w:tc>
          <w:tcPr>
            <w:tcW w:w="577" w:type="pct"/>
          </w:tcPr>
          <w:p w14:paraId="7DF1E4AF" w14:textId="6198C61A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DF0D5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F1DD0" w14:textId="5C9690E2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  <w:tc>
          <w:tcPr>
            <w:tcW w:w="144" w:type="pct"/>
          </w:tcPr>
          <w:p w14:paraId="61F7ADA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CD8128" w14:textId="4EA9C288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E0E32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772051" w14:textId="4D42A83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</w:tr>
      <w:tr w:rsidR="00530B28" w:rsidRPr="00530B28" w14:paraId="1907F41C" w14:textId="77777777" w:rsidTr="00393C06">
        <w:tc>
          <w:tcPr>
            <w:tcW w:w="2267" w:type="pct"/>
          </w:tcPr>
          <w:p w14:paraId="741F7363" w14:textId="7777777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59A806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33C7E0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BBBC9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DE15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FA983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ADEC5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FA8B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70125724" w14:textId="77777777" w:rsidTr="00393C06">
        <w:tc>
          <w:tcPr>
            <w:tcW w:w="2267" w:type="pct"/>
          </w:tcPr>
          <w:p w14:paraId="7425D4D6" w14:textId="053090E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28F04F60" w14:textId="77777777" w:rsidTr="00393C06">
        <w:tc>
          <w:tcPr>
            <w:tcW w:w="2267" w:type="pct"/>
          </w:tcPr>
          <w:p w14:paraId="56C1F0DA" w14:textId="1FBE4ADD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4ABEB418" w:rsidR="008E7286" w:rsidRPr="00530B28" w:rsidRDefault="009F64A8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3423C55C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14127BCE" w:rsidR="008E7286" w:rsidRPr="00530B28" w:rsidRDefault="00D5094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914</w:t>
            </w:r>
          </w:p>
        </w:tc>
        <w:tc>
          <w:tcPr>
            <w:tcW w:w="146" w:type="pct"/>
          </w:tcPr>
          <w:p w14:paraId="4FB4992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562D1BB3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530B28" w:rsidRPr="00530B28" w14:paraId="54173932" w14:textId="77777777" w:rsidTr="00393C06">
        <w:tc>
          <w:tcPr>
            <w:tcW w:w="2267" w:type="pct"/>
          </w:tcPr>
          <w:p w14:paraId="46F90CC6" w14:textId="7777777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28" w:rsidRPr="00530B28" w14:paraId="2BB4F026" w14:textId="77777777" w:rsidTr="00393C06">
        <w:tc>
          <w:tcPr>
            <w:tcW w:w="2267" w:type="pct"/>
          </w:tcPr>
          <w:p w14:paraId="53029E96" w14:textId="767B954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18612BD2" w14:textId="77777777" w:rsidTr="00393C06">
        <w:tc>
          <w:tcPr>
            <w:tcW w:w="2267" w:type="pct"/>
          </w:tcPr>
          <w:p w14:paraId="5BBB1158" w14:textId="09ACBD04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12FE798D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1B3DFD1B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43E3BE0B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6" w:type="pct"/>
          </w:tcPr>
          <w:p w14:paraId="7D13DF58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246CA02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530B28" w:rsidRPr="00530B28" w14:paraId="1550E50A" w14:textId="77777777" w:rsidTr="00393C06">
        <w:tc>
          <w:tcPr>
            <w:tcW w:w="2267" w:type="pct"/>
          </w:tcPr>
          <w:p w14:paraId="3FCB716C" w14:textId="6BBA9090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13979A79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67,583</w:t>
            </w:r>
          </w:p>
        </w:tc>
        <w:tc>
          <w:tcPr>
            <w:tcW w:w="144" w:type="pct"/>
            <w:gridSpan w:val="2"/>
          </w:tcPr>
          <w:p w14:paraId="599C854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1287A635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405,965</w:t>
            </w:r>
          </w:p>
        </w:tc>
        <w:tc>
          <w:tcPr>
            <w:tcW w:w="144" w:type="pct"/>
          </w:tcPr>
          <w:p w14:paraId="1EDEF4F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49D50979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67,583</w:t>
            </w:r>
          </w:p>
        </w:tc>
        <w:tc>
          <w:tcPr>
            <w:tcW w:w="146" w:type="pct"/>
          </w:tcPr>
          <w:p w14:paraId="3AD1535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0BD74E4B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405,965</w:t>
            </w:r>
          </w:p>
        </w:tc>
      </w:tr>
      <w:tr w:rsidR="00530B28" w:rsidRPr="00530B28" w14:paraId="2A050AAD" w14:textId="77777777" w:rsidTr="00393C06">
        <w:tc>
          <w:tcPr>
            <w:tcW w:w="2267" w:type="pct"/>
          </w:tcPr>
          <w:p w14:paraId="6BBCD53F" w14:textId="5F725160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64DC14E" w14:textId="4891B07F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44" w:type="pct"/>
            <w:gridSpan w:val="2"/>
          </w:tcPr>
          <w:p w14:paraId="2FFDAB13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198B44C" w14:textId="78FFF7F9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4A498A8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53F207" w14:textId="021C21E6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46" w:type="pct"/>
          </w:tcPr>
          <w:p w14:paraId="6978A49F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4505CCD" w14:textId="5DE34D9D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30B28" w:rsidRPr="00530B28" w14:paraId="7A58893A" w14:textId="77777777">
        <w:tc>
          <w:tcPr>
            <w:tcW w:w="2267" w:type="pct"/>
          </w:tcPr>
          <w:p w14:paraId="17F5374D" w14:textId="7BE97853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35376EB0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68,507</w:t>
            </w:r>
          </w:p>
        </w:tc>
        <w:tc>
          <w:tcPr>
            <w:tcW w:w="144" w:type="pct"/>
            <w:gridSpan w:val="2"/>
          </w:tcPr>
          <w:p w14:paraId="6D822C6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34C4250C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405,975</w:t>
            </w:r>
          </w:p>
        </w:tc>
        <w:tc>
          <w:tcPr>
            <w:tcW w:w="144" w:type="pct"/>
          </w:tcPr>
          <w:p w14:paraId="3DAB42F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49F88C75" w:rsidR="008E7286" w:rsidRPr="00530B28" w:rsidRDefault="00190107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68,860</w:t>
            </w:r>
          </w:p>
        </w:tc>
        <w:tc>
          <w:tcPr>
            <w:tcW w:w="146" w:type="pct"/>
          </w:tcPr>
          <w:p w14:paraId="066DF86B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5AD2B711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406,534</w:t>
            </w:r>
          </w:p>
        </w:tc>
      </w:tr>
      <w:tr w:rsidR="00530B28" w:rsidRPr="00530B28" w14:paraId="5C9637B0" w14:textId="77777777">
        <w:tc>
          <w:tcPr>
            <w:tcW w:w="2267" w:type="pct"/>
          </w:tcPr>
          <w:p w14:paraId="0D94F7E1" w14:textId="1BA52726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0B28" w:rsidRPr="00530B28" w14:paraId="7E4A886E" w14:textId="77777777" w:rsidTr="00393C06">
        <w:tc>
          <w:tcPr>
            <w:tcW w:w="2267" w:type="pct"/>
          </w:tcPr>
          <w:p w14:paraId="5FF6EDF5" w14:textId="4E0CD168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4AFC9464" w14:textId="77777777" w:rsidTr="00393C06">
        <w:tc>
          <w:tcPr>
            <w:tcW w:w="2267" w:type="pct"/>
          </w:tcPr>
          <w:p w14:paraId="169DE04C" w14:textId="5B6F8480" w:rsidR="000706A9" w:rsidRPr="00530B28" w:rsidRDefault="000706A9" w:rsidP="0007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1B29222" w14:textId="432F044D" w:rsidR="000706A9" w:rsidRPr="00530B28" w:rsidRDefault="00190107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A9D09F9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6C92A71C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1D86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054E1BC9" w:rsidR="000706A9" w:rsidRPr="00530B28" w:rsidRDefault="00190107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14:paraId="3AC0694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3FB384F1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30B28" w:rsidRPr="00530B28" w14:paraId="7DAF1818" w14:textId="77777777" w:rsidTr="00393C06">
        <w:tc>
          <w:tcPr>
            <w:tcW w:w="2267" w:type="pct"/>
          </w:tcPr>
          <w:p w14:paraId="128890E3" w14:textId="2E879678" w:rsidR="000706A9" w:rsidRPr="00530B28" w:rsidRDefault="000706A9" w:rsidP="0007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C2B070B" w14:textId="72081A8D" w:rsidR="000706A9" w:rsidRPr="00530B28" w:rsidRDefault="00190107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  <w:gridSpan w:val="2"/>
          </w:tcPr>
          <w:p w14:paraId="39B9FBC6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CBF69" w14:textId="24600F01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3147E8E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DA906" w14:textId="5EC79B44" w:rsidR="000706A9" w:rsidRPr="00530B28" w:rsidRDefault="00190107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3D0A283E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B69CED" w14:textId="4A7632E0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30B28" w:rsidRPr="00530B28" w14:paraId="72E41365" w14:textId="77777777">
        <w:tc>
          <w:tcPr>
            <w:tcW w:w="2267" w:type="pct"/>
          </w:tcPr>
          <w:p w14:paraId="4E7476A3" w14:textId="55789AE2" w:rsidR="000706A9" w:rsidRPr="00530B28" w:rsidRDefault="000706A9" w:rsidP="0007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0CD69AE9" w:rsidR="000706A9" w:rsidRPr="00530B28" w:rsidRDefault="00190107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  <w:gridSpan w:val="2"/>
          </w:tcPr>
          <w:p w14:paraId="1D426C5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04ABED5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385ACAEC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2C25DA28" w:rsidR="000706A9" w:rsidRPr="00530B28" w:rsidRDefault="00190107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6" w:type="pct"/>
          </w:tcPr>
          <w:p w14:paraId="1CAF16F2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67404881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530B28" w:rsidRPr="00530B28" w14:paraId="75295546" w14:textId="77777777">
        <w:tc>
          <w:tcPr>
            <w:tcW w:w="2267" w:type="pct"/>
          </w:tcPr>
          <w:p w14:paraId="523DF24E" w14:textId="2624F324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D858E54" w14:textId="72906745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B28" w:rsidRPr="00530B28" w14:paraId="03AD21CD" w14:textId="77777777" w:rsidTr="00C07C7D">
        <w:tc>
          <w:tcPr>
            <w:tcW w:w="2267" w:type="pct"/>
          </w:tcPr>
          <w:p w14:paraId="6A33DA42" w14:textId="60618486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6249188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93DD06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1650C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F55FB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770BEE77" w14:textId="77777777" w:rsidTr="00C07C7D">
        <w:tc>
          <w:tcPr>
            <w:tcW w:w="2267" w:type="pct"/>
          </w:tcPr>
          <w:p w14:paraId="1FAED724" w14:textId="024FE465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1804EAE" w14:textId="374EBE5D" w:rsidR="008E7286" w:rsidRPr="00530B28" w:rsidRDefault="009C5835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57317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1099C9" w14:textId="7E49E20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44" w:type="pct"/>
          </w:tcPr>
          <w:p w14:paraId="25E896C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D2A34" w14:textId="097F2FF1" w:rsidR="008E7286" w:rsidRPr="00530B28" w:rsidRDefault="00A37C2E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8,195</w:t>
            </w:r>
          </w:p>
        </w:tc>
        <w:tc>
          <w:tcPr>
            <w:tcW w:w="146" w:type="pct"/>
          </w:tcPr>
          <w:p w14:paraId="33790BE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CA2576" w14:textId="51C8D5A7" w:rsidR="008E7286" w:rsidRPr="00530B28" w:rsidRDefault="000706A9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</w:tbl>
    <w:p w14:paraId="11C58FD7" w14:textId="77777777" w:rsidR="009E7E8A" w:rsidRPr="00530B28" w:rsidRDefault="009E7E8A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B7DD5EF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BAA4F9A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14BDCF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AA2521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00936E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7803AB" w14:textId="7F849AF2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392423" w14:textId="77777777" w:rsidR="0020515A" w:rsidRPr="00530B28" w:rsidRDefault="0020515A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324AD2" w14:textId="2E24A26D" w:rsidR="000414C9" w:rsidRPr="00530B28" w:rsidRDefault="000414C9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p w14:paraId="2A629C60" w14:textId="07519B5D" w:rsidR="007E4408" w:rsidRPr="00530B28" w:rsidRDefault="007E4408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3600"/>
      </w:tblGrid>
      <w:tr w:rsidR="00EE60A1" w:rsidRPr="00530B28" w14:paraId="369D90F8" w14:textId="77777777" w:rsidTr="0060762A">
        <w:tc>
          <w:tcPr>
            <w:tcW w:w="3095" w:type="pct"/>
            <w:vAlign w:val="bottom"/>
          </w:tcPr>
          <w:p w14:paraId="0E5E61E1" w14:textId="5EFE63B9" w:rsidR="00EE60A1" w:rsidRPr="00530B28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05" w:type="pct"/>
          </w:tcPr>
          <w:p w14:paraId="1553457D" w14:textId="62B7903B" w:rsidR="00EE60A1" w:rsidRPr="00EE60A1" w:rsidRDefault="00EE60A1" w:rsidP="0060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  <w:r w:rsidRPr="00EE60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  <w:r w:rsidRPr="00EE60A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EE60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B28" w:rsidRPr="00530B28" w14:paraId="286DEE1F" w14:textId="77777777" w:rsidTr="0060762A">
        <w:tc>
          <w:tcPr>
            <w:tcW w:w="3095" w:type="pct"/>
          </w:tcPr>
          <w:p w14:paraId="3F67A9CC" w14:textId="77777777" w:rsidR="000361E5" w:rsidRPr="00530B28" w:rsidRDefault="000361E5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05" w:type="pct"/>
          </w:tcPr>
          <w:p w14:paraId="65708367" w14:textId="146FC7F6" w:rsidR="000361E5" w:rsidRPr="00530B28" w:rsidRDefault="000361E5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E60A1" w:rsidRPr="00530B28" w14:paraId="3C6208A8" w14:textId="77777777" w:rsidTr="0060762A">
        <w:tc>
          <w:tcPr>
            <w:tcW w:w="3095" w:type="pct"/>
          </w:tcPr>
          <w:p w14:paraId="7027B5C2" w14:textId="436DA9A2" w:rsidR="00EE60A1" w:rsidRPr="00530B28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905" w:type="pct"/>
          </w:tcPr>
          <w:p w14:paraId="124D5928" w14:textId="1B84A5A9" w:rsidR="00EE60A1" w:rsidRPr="00530B28" w:rsidRDefault="00EE60A1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E60A1" w:rsidRPr="00530B28" w14:paraId="17D12A24" w14:textId="77777777" w:rsidTr="0060762A">
        <w:tc>
          <w:tcPr>
            <w:tcW w:w="3095" w:type="pct"/>
          </w:tcPr>
          <w:p w14:paraId="6C89F87F" w14:textId="1CBAA303" w:rsidR="00EE60A1" w:rsidRPr="00530B28" w:rsidRDefault="00EE60A1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05" w:type="pct"/>
          </w:tcPr>
          <w:p w14:paraId="475B6226" w14:textId="14329221" w:rsidR="00EE60A1" w:rsidRPr="00530B28" w:rsidRDefault="00EE60A1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111,438</w:t>
            </w:r>
          </w:p>
        </w:tc>
      </w:tr>
      <w:tr w:rsidR="00EE60A1" w:rsidRPr="00530B28" w14:paraId="5A6F927F" w14:textId="77777777" w:rsidTr="0060762A">
        <w:tc>
          <w:tcPr>
            <w:tcW w:w="3095" w:type="pct"/>
          </w:tcPr>
          <w:p w14:paraId="06B5E83D" w14:textId="4DC772DC" w:rsidR="00EE60A1" w:rsidRPr="00530B28" w:rsidRDefault="00EE60A1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05" w:type="pct"/>
          </w:tcPr>
          <w:p w14:paraId="0B9B288E" w14:textId="3C66E1CB" w:rsidR="00EE60A1" w:rsidRPr="00530B28" w:rsidRDefault="001B592E" w:rsidP="00BC5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9"/>
                <w:tab w:val="left" w:pos="2014"/>
              </w:tabs>
              <w:spacing w:line="240" w:lineRule="auto"/>
              <w:ind w:right="2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E60A1" w:rsidRPr="00530B28">
              <w:rPr>
                <w:rFonts w:asciiTheme="majorBidi" w:hAnsiTheme="majorBidi" w:cstheme="majorBidi"/>
                <w:sz w:val="30"/>
                <w:szCs w:val="30"/>
              </w:rPr>
              <w:t>10,212</w:t>
            </w:r>
          </w:p>
        </w:tc>
      </w:tr>
    </w:tbl>
    <w:p w14:paraId="6A8FAF8C" w14:textId="77777777" w:rsidR="00ED4C42" w:rsidRPr="00530B28" w:rsidRDefault="00ED4C42" w:rsidP="001B5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235"/>
        <w:rPr>
          <w:rFonts w:asciiTheme="majorBidi" w:hAnsiTheme="majorBidi" w:cstheme="majorBidi"/>
          <w:sz w:val="30"/>
          <w:szCs w:val="30"/>
        </w:rPr>
      </w:pPr>
    </w:p>
    <w:p w14:paraId="7CC6D00A" w14:textId="1278C2D3" w:rsidR="00BA5614" w:rsidRPr="00530B28" w:rsidRDefault="00D44C53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30B28"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="00BA5614" w:rsidRPr="00530B2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62CA060D" w14:textId="77777777" w:rsidR="00CC3976" w:rsidRPr="00530B28" w:rsidRDefault="00CC3976" w:rsidP="00DB5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2E939" w14:textId="1B4A858D" w:rsidR="00DD57FA" w:rsidRPr="00530B28" w:rsidRDefault="00BA5614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4D4" w:rsidRPr="00530B28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304D4"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9C4" w:rsidRPr="00530B2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239C4"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0239C4" w:rsidRPr="00530B2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304D4" w:rsidRPr="00530B28">
        <w:rPr>
          <w:rFonts w:asciiTheme="majorBidi" w:hAnsiTheme="majorBidi" w:cstheme="majorBidi"/>
          <w:sz w:val="30"/>
          <w:szCs w:val="30"/>
        </w:rPr>
        <w:t>2567</w:t>
      </w:r>
      <w:r w:rsidR="00C304D4"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517B3A"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="00A1618C" w:rsidRPr="00530B28">
        <w:rPr>
          <w:rFonts w:asciiTheme="majorBidi" w:hAnsiTheme="majorBidi" w:cstheme="majorBidi"/>
          <w:sz w:val="30"/>
          <w:szCs w:val="30"/>
        </w:rPr>
        <w:t>368.0</w:t>
      </w:r>
      <w:r w:rsidR="00E174D0"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4C53" w:rsidRPr="00530B2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44C53" w:rsidRPr="00530B2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44C53" w:rsidRPr="00530B2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bookmarkStart w:id="1" w:name="_Hlk141191631"/>
      <w:r w:rsidR="004701C9" w:rsidRPr="00530B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701C9" w:rsidRPr="00530B28">
        <w:rPr>
          <w:rFonts w:asciiTheme="majorBidi" w:hAnsiTheme="majorBidi" w:cstheme="majorBidi"/>
          <w:sz w:val="30"/>
          <w:szCs w:val="30"/>
        </w:rPr>
        <w:t>368.0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"/>
      <w:r w:rsidRPr="00530B2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7FA" w:rsidRPr="00530B28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3B778090" w14:textId="77777777" w:rsidR="008D66B4" w:rsidRPr="00530B28" w:rsidRDefault="008D66B4" w:rsidP="009C1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1C2475D" w14:textId="1E55F9BB" w:rsidR="00E90867" w:rsidRPr="00530B28" w:rsidRDefault="00E90867" w:rsidP="00B45520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60EB5"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530B28" w:rsidRDefault="00F16902" w:rsidP="009165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6"/>
        <w:gridCol w:w="249"/>
        <w:gridCol w:w="21"/>
        <w:gridCol w:w="1082"/>
        <w:gridCol w:w="270"/>
        <w:gridCol w:w="1080"/>
        <w:gridCol w:w="274"/>
        <w:gridCol w:w="1064"/>
      </w:tblGrid>
      <w:tr w:rsidR="00530B28" w:rsidRPr="00530B28" w14:paraId="7760DB62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1538723C" w14:textId="77777777" w:rsidR="00B45520" w:rsidRPr="00530B2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pct"/>
            <w:gridSpan w:val="4"/>
            <w:shd w:val="clear" w:color="auto" w:fill="auto"/>
          </w:tcPr>
          <w:p w14:paraId="31832B29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01B99B1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0DE3CDF5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3A6C863D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59CD455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2E94B68" w14:textId="2FE1FFCF" w:rsidR="00C304D4" w:rsidRPr="00530B28" w:rsidRDefault="000239C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3AFEAED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7867B0B" w14:textId="132208B2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D2B486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084CD50" w14:textId="617F998E" w:rsidR="00C304D4" w:rsidRPr="00530B28" w:rsidRDefault="000239C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61C55D9D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BA52AEC" w14:textId="1D0CB26F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6F5B24D8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7066983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EA6FD1" w14:textId="33F27F0B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14:paraId="7ED065E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BE1A1D0" w14:textId="3F707B7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A09753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7E291DB" w14:textId="4CF85FF4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6A022DF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0AB1BEC" w14:textId="0022574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11F81027" w14:textId="77777777" w:rsidTr="00F20BC3">
        <w:trPr>
          <w:tblHeader/>
        </w:trPr>
        <w:tc>
          <w:tcPr>
            <w:tcW w:w="2267" w:type="pct"/>
          </w:tcPr>
          <w:p w14:paraId="16A152E8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45F63911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4C2CE252" w14:textId="77777777" w:rsidTr="00B95A9B">
        <w:tc>
          <w:tcPr>
            <w:tcW w:w="2846" w:type="pct"/>
            <w:gridSpan w:val="2"/>
          </w:tcPr>
          <w:p w14:paraId="780F8199" w14:textId="1129F35F" w:rsidR="00DD6EBA" w:rsidRPr="00530B28" w:rsidRDefault="00DD6EBA" w:rsidP="00D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D35AB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004A3D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44FB14B2" w14:textId="77777777" w:rsidTr="00B95A9B">
        <w:tc>
          <w:tcPr>
            <w:tcW w:w="2267" w:type="pct"/>
          </w:tcPr>
          <w:p w14:paraId="74906CE0" w14:textId="4933707E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35D08251" w:rsidR="00C304D4" w:rsidRPr="00530B28" w:rsidRDefault="005B7AE2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243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674</w:t>
            </w:r>
          </w:p>
        </w:tc>
        <w:tc>
          <w:tcPr>
            <w:tcW w:w="144" w:type="pct"/>
            <w:gridSpan w:val="2"/>
          </w:tcPr>
          <w:p w14:paraId="1B33754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26FC76" w14:textId="195B6FBC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4" w:type="pct"/>
          </w:tcPr>
          <w:p w14:paraId="12B0024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4CC633EB" w:rsidR="00C304D4" w:rsidRPr="00530B28" w:rsidRDefault="000C5E4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267,877</w:t>
            </w:r>
          </w:p>
        </w:tc>
        <w:tc>
          <w:tcPr>
            <w:tcW w:w="146" w:type="pct"/>
          </w:tcPr>
          <w:p w14:paraId="05BFAEE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A4F942" w14:textId="6F7E9F19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100,212</w:t>
            </w:r>
          </w:p>
        </w:tc>
      </w:tr>
      <w:tr w:rsidR="00530B28" w:rsidRPr="00530B28" w14:paraId="1428E4C9" w14:textId="77777777" w:rsidTr="00B95A9B">
        <w:tc>
          <w:tcPr>
            <w:tcW w:w="2267" w:type="pct"/>
          </w:tcPr>
          <w:p w14:paraId="6F55C196" w14:textId="77777777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B8FD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F3845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3849076E" w14:textId="77777777" w:rsidTr="00B95A9B">
        <w:tc>
          <w:tcPr>
            <w:tcW w:w="2267" w:type="pct"/>
          </w:tcPr>
          <w:p w14:paraId="7FDDAB10" w14:textId="240AA5CA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563B12CD" w:rsidR="00C304D4" w:rsidRPr="00530B28" w:rsidRDefault="00684AB0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5044F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773B064" w14:textId="63DA329F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604BADC8" w:rsidR="00C304D4" w:rsidRPr="00530B28" w:rsidRDefault="00C5382D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6,256</w:t>
            </w:r>
          </w:p>
        </w:tc>
        <w:tc>
          <w:tcPr>
            <w:tcW w:w="146" w:type="pct"/>
          </w:tcPr>
          <w:p w14:paraId="519F2B6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2502930" w14:textId="67AA8761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9,896</w:t>
            </w:r>
          </w:p>
        </w:tc>
      </w:tr>
      <w:tr w:rsidR="00530B28" w:rsidRPr="00530B28" w14:paraId="0C0CD999" w14:textId="77777777" w:rsidTr="00B95A9B">
        <w:tc>
          <w:tcPr>
            <w:tcW w:w="2267" w:type="pct"/>
          </w:tcPr>
          <w:p w14:paraId="7A021CD5" w14:textId="264055BC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334D2A66" w:rsidR="00C304D4" w:rsidRPr="00530B28" w:rsidRDefault="00684AB0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407C9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92360" w14:textId="36CFC48E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327A04AF" w:rsidR="00C304D4" w:rsidRPr="00530B28" w:rsidRDefault="007346A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46" w:type="pct"/>
          </w:tcPr>
          <w:p w14:paraId="564C1C1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0DD7CE3" w14:textId="0912BDA1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28,791</w:t>
            </w:r>
          </w:p>
        </w:tc>
      </w:tr>
      <w:tr w:rsidR="00530B28" w:rsidRPr="00530B28" w14:paraId="39103832" w14:textId="77777777" w:rsidTr="00B95A9B">
        <w:tc>
          <w:tcPr>
            <w:tcW w:w="2267" w:type="pct"/>
          </w:tcPr>
          <w:p w14:paraId="3D34CF19" w14:textId="1BC91135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2DF9BC56" w14:textId="118BAC5E" w:rsidR="00C304D4" w:rsidRPr="00530B28" w:rsidRDefault="00684AB0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323</w:t>
            </w:r>
          </w:p>
        </w:tc>
        <w:tc>
          <w:tcPr>
            <w:tcW w:w="144" w:type="pct"/>
            <w:gridSpan w:val="2"/>
          </w:tcPr>
          <w:p w14:paraId="60BB094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260DBEB" w14:textId="2E63BD9C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010919E8" w:rsidR="00C304D4" w:rsidRPr="00530B28" w:rsidRDefault="002A7A1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146" w:type="pct"/>
          </w:tcPr>
          <w:p w14:paraId="12B0C8F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31A0A77" w14:textId="68999096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530B28" w:rsidRPr="00530B28" w14:paraId="3BDCB0D9" w14:textId="77777777" w:rsidTr="00B95A9B">
        <w:tc>
          <w:tcPr>
            <w:tcW w:w="2267" w:type="pct"/>
          </w:tcPr>
          <w:p w14:paraId="057AD989" w14:textId="101AF8FE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4F7FF29" w14:textId="3260626C" w:rsidR="00C304D4" w:rsidRPr="00530B28" w:rsidRDefault="00684AB0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904B00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53E28244" w14:textId="68175D45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4" w:type="pct"/>
          </w:tcPr>
          <w:p w14:paraId="33AC569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5831AFF" w14:textId="114C504D" w:rsidR="00C304D4" w:rsidRPr="00530B28" w:rsidRDefault="00B64F9C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146" w:type="pct"/>
          </w:tcPr>
          <w:p w14:paraId="41AFACA9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B7FAB56" w14:textId="2B2B5EC9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</w:tr>
      <w:tr w:rsidR="00530B28" w:rsidRPr="00530B28" w14:paraId="2BDE0A72" w14:textId="77777777" w:rsidTr="00035917">
        <w:tc>
          <w:tcPr>
            <w:tcW w:w="2267" w:type="pct"/>
          </w:tcPr>
          <w:p w14:paraId="6CA42B79" w14:textId="77777777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163A102E" w:rsidR="00C304D4" w:rsidRPr="00530B28" w:rsidRDefault="00487946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244,997</w:t>
            </w:r>
          </w:p>
        </w:tc>
        <w:tc>
          <w:tcPr>
            <w:tcW w:w="144" w:type="pct"/>
            <w:gridSpan w:val="2"/>
          </w:tcPr>
          <w:p w14:paraId="2991B98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4537F75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118,938</w:t>
            </w:r>
          </w:p>
        </w:tc>
        <w:tc>
          <w:tcPr>
            <w:tcW w:w="144" w:type="pct"/>
          </w:tcPr>
          <w:p w14:paraId="2BBDA3E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11FB1FD2" w:rsidR="00C304D4" w:rsidRPr="00530B28" w:rsidRDefault="001B4A0D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278,234</w:t>
            </w:r>
          </w:p>
        </w:tc>
        <w:tc>
          <w:tcPr>
            <w:tcW w:w="146" w:type="pct"/>
          </w:tcPr>
          <w:p w14:paraId="23AF201D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64520382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261,399</w:t>
            </w:r>
          </w:p>
        </w:tc>
      </w:tr>
      <w:tr w:rsidR="00530B28" w:rsidRPr="00530B28" w14:paraId="5F8B608E" w14:textId="77777777" w:rsidTr="00E323E1">
        <w:trPr>
          <w:trHeight w:val="1673"/>
        </w:trPr>
        <w:tc>
          <w:tcPr>
            <w:tcW w:w="5000" w:type="pct"/>
            <w:gridSpan w:val="9"/>
          </w:tcPr>
          <w:p w14:paraId="4901A7B3" w14:textId="77777777" w:rsidR="00463088" w:rsidRPr="00530B28" w:rsidRDefault="0046308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530B28" w:rsidRPr="00530B28" w14:paraId="126DE037" w14:textId="77777777" w:rsidTr="00B95A9B">
        <w:tc>
          <w:tcPr>
            <w:tcW w:w="2267" w:type="pct"/>
          </w:tcPr>
          <w:p w14:paraId="7D1BC9A1" w14:textId="72EA995B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ลูกหนี้การค้า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2E13326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182731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485032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5EC6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2DBA036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3E9DFB34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4DBACD96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530B28" w:rsidRPr="00530B28" w14:paraId="6E974A24" w14:textId="77777777" w:rsidTr="00B95A9B">
        <w:tc>
          <w:tcPr>
            <w:tcW w:w="2267" w:type="pct"/>
          </w:tcPr>
          <w:p w14:paraId="69166580" w14:textId="4E5D82D9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1055365F" w:rsidR="00C304D4" w:rsidRPr="00530B28" w:rsidRDefault="00713142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281,856</w:t>
            </w:r>
          </w:p>
        </w:tc>
        <w:tc>
          <w:tcPr>
            <w:tcW w:w="144" w:type="pct"/>
            <w:gridSpan w:val="2"/>
          </w:tcPr>
          <w:p w14:paraId="2245F46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0BDD08F" w14:textId="1CADC6F1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248,838</w:t>
            </w:r>
          </w:p>
        </w:tc>
        <w:tc>
          <w:tcPr>
            <w:tcW w:w="144" w:type="pct"/>
          </w:tcPr>
          <w:p w14:paraId="3CF6E02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543E68E4" w:rsidR="00C304D4" w:rsidRPr="00530B28" w:rsidRDefault="0055220E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258,539</w:t>
            </w:r>
          </w:p>
        </w:tc>
        <w:tc>
          <w:tcPr>
            <w:tcW w:w="146" w:type="pct"/>
          </w:tcPr>
          <w:p w14:paraId="217B501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2BCC326" w14:textId="05825923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214,975</w:t>
            </w:r>
          </w:p>
        </w:tc>
      </w:tr>
      <w:tr w:rsidR="00530B28" w:rsidRPr="00530B28" w14:paraId="2CB7E215" w14:textId="77777777" w:rsidTr="00B95A9B">
        <w:tc>
          <w:tcPr>
            <w:tcW w:w="2267" w:type="pct"/>
          </w:tcPr>
          <w:p w14:paraId="435C84C8" w14:textId="123C47FA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D214594" w14:textId="6B227D52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E292D34" w14:textId="000C18DD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530B28" w:rsidRPr="00530B28" w14:paraId="481AFD21" w14:textId="77777777" w:rsidTr="00B95A9B">
        <w:tc>
          <w:tcPr>
            <w:tcW w:w="2267" w:type="pct"/>
          </w:tcPr>
          <w:p w14:paraId="46B093FC" w14:textId="2DA1FAEB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1C2BC3DF" w:rsidR="00C304D4" w:rsidRPr="00530B28" w:rsidRDefault="00565B93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50,35</w:t>
            </w:r>
            <w:r w:rsidR="00693F79" w:rsidRPr="00530B2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092DE4B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40AB2142" w14:textId="4412455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52,926</w:t>
            </w:r>
          </w:p>
        </w:tc>
        <w:tc>
          <w:tcPr>
            <w:tcW w:w="144" w:type="pct"/>
          </w:tcPr>
          <w:p w14:paraId="0027BB5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5B72A075" w:rsidR="00C304D4" w:rsidRPr="00530B28" w:rsidRDefault="00291E9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43,648</w:t>
            </w:r>
          </w:p>
        </w:tc>
        <w:tc>
          <w:tcPr>
            <w:tcW w:w="146" w:type="pct"/>
          </w:tcPr>
          <w:p w14:paraId="44CE6D3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3E406978" w14:textId="74A242FE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45,530</w:t>
            </w:r>
          </w:p>
        </w:tc>
      </w:tr>
      <w:tr w:rsidR="00530B28" w:rsidRPr="00530B28" w14:paraId="4A8B9786" w14:textId="77777777" w:rsidTr="00B95A9B">
        <w:tc>
          <w:tcPr>
            <w:tcW w:w="2267" w:type="pct"/>
          </w:tcPr>
          <w:p w14:paraId="30646BBE" w14:textId="480D767F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7E7FC9A1" w:rsidR="00C304D4" w:rsidRPr="00530B28" w:rsidRDefault="00BE3156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1,884</w:t>
            </w:r>
          </w:p>
        </w:tc>
        <w:tc>
          <w:tcPr>
            <w:tcW w:w="144" w:type="pct"/>
            <w:gridSpan w:val="2"/>
          </w:tcPr>
          <w:p w14:paraId="0E1D6C09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19C64C32" w14:textId="49326840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4,899</w:t>
            </w:r>
          </w:p>
        </w:tc>
        <w:tc>
          <w:tcPr>
            <w:tcW w:w="144" w:type="pct"/>
          </w:tcPr>
          <w:p w14:paraId="6765D31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4A12DECC" w:rsidR="00C304D4" w:rsidRPr="00530B28" w:rsidRDefault="006B1D03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146" w:type="pct"/>
          </w:tcPr>
          <w:p w14:paraId="410548A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02C13E9C" w14:textId="0FF0FBB8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28" w:rsidRPr="00530B28" w14:paraId="4D057A2C" w14:textId="77777777" w:rsidTr="00B95A9B">
        <w:tc>
          <w:tcPr>
            <w:tcW w:w="2267" w:type="pct"/>
          </w:tcPr>
          <w:p w14:paraId="7BF6BF7D" w14:textId="5C807BA6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20814F64" w:rsidR="00C304D4" w:rsidRPr="00530B28" w:rsidRDefault="00B6273D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668</w:t>
            </w:r>
          </w:p>
        </w:tc>
        <w:tc>
          <w:tcPr>
            <w:tcW w:w="144" w:type="pct"/>
            <w:gridSpan w:val="2"/>
          </w:tcPr>
          <w:p w14:paraId="2D4EA00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C5E2D45" w14:textId="0BE0957C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144" w:type="pct"/>
          </w:tcPr>
          <w:p w14:paraId="03FB8C2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50FA0E34" w:rsidR="00C304D4" w:rsidRPr="00530B28" w:rsidRDefault="006B1D03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AFD9337" w14:textId="2AF5759F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530B28" w:rsidRPr="00530B28" w14:paraId="1C14B8FF" w14:textId="77777777" w:rsidTr="00B95A9B">
        <w:tc>
          <w:tcPr>
            <w:tcW w:w="2267" w:type="pct"/>
          </w:tcPr>
          <w:p w14:paraId="71776CBB" w14:textId="3B5BC517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06DFC3ED" w:rsidR="00C304D4" w:rsidRPr="00530B28" w:rsidRDefault="009518C2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3,757</w:t>
            </w:r>
          </w:p>
        </w:tc>
        <w:tc>
          <w:tcPr>
            <w:tcW w:w="144" w:type="pct"/>
            <w:gridSpan w:val="2"/>
          </w:tcPr>
          <w:p w14:paraId="64A7F28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10423F" w14:textId="64566470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144" w:type="pct"/>
          </w:tcPr>
          <w:p w14:paraId="7CCA218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6CF9535A" w:rsidR="00C304D4" w:rsidRPr="00530B28" w:rsidRDefault="00534D8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  <w:tc>
          <w:tcPr>
            <w:tcW w:w="146" w:type="pct"/>
          </w:tcPr>
          <w:p w14:paraId="18E16C4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B04A403" w14:textId="25AE1BF2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</w:tr>
      <w:tr w:rsidR="00530B28" w:rsidRPr="00530B28" w14:paraId="3E7D3A07" w14:textId="77777777" w:rsidTr="00B95A9B">
        <w:tc>
          <w:tcPr>
            <w:tcW w:w="2267" w:type="pct"/>
          </w:tcPr>
          <w:p w14:paraId="53B21B1E" w14:textId="5A2DA14C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14065855" w:rsidR="00C304D4" w:rsidRPr="00530B28" w:rsidRDefault="004A4B96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338,51</w:t>
            </w:r>
            <w:r w:rsidR="00CB1701"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5BF35ED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28AA68A" w14:textId="0B5C33E2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311,896</w:t>
            </w:r>
          </w:p>
        </w:tc>
        <w:tc>
          <w:tcPr>
            <w:tcW w:w="144" w:type="pct"/>
          </w:tcPr>
          <w:p w14:paraId="3C23D1B4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1F731C2B" w:rsidR="00C304D4" w:rsidRPr="00530B28" w:rsidRDefault="00053EA3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304,444</w:t>
            </w:r>
          </w:p>
        </w:tc>
        <w:tc>
          <w:tcPr>
            <w:tcW w:w="146" w:type="pct"/>
          </w:tcPr>
          <w:p w14:paraId="7709CE9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E4815E8" w14:textId="2372DBD2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262,106</w:t>
            </w:r>
          </w:p>
        </w:tc>
      </w:tr>
      <w:tr w:rsidR="00530B28" w:rsidRPr="00530B28" w14:paraId="693B49B1" w14:textId="77777777" w:rsidTr="00B95A9B">
        <w:tc>
          <w:tcPr>
            <w:tcW w:w="2267" w:type="pct"/>
          </w:tcPr>
          <w:p w14:paraId="67709CE6" w14:textId="7992532B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17AE8161" w:rsidR="00C304D4" w:rsidRPr="00530B28" w:rsidRDefault="0037340C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(3,22</w:t>
            </w:r>
            <w:r w:rsidR="00A378E9" w:rsidRPr="00530B2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</w:tcPr>
          <w:p w14:paraId="41CEA78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FCF9B3" w14:textId="71285A35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(2,770)</w:t>
            </w:r>
          </w:p>
        </w:tc>
        <w:tc>
          <w:tcPr>
            <w:tcW w:w="144" w:type="pct"/>
          </w:tcPr>
          <w:p w14:paraId="170408D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74722544" w:rsidR="00C304D4" w:rsidRPr="00530B28" w:rsidRDefault="00AD67B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(1,288)</w:t>
            </w:r>
          </w:p>
        </w:tc>
        <w:tc>
          <w:tcPr>
            <w:tcW w:w="146" w:type="pct"/>
          </w:tcPr>
          <w:p w14:paraId="2FD7E2B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820B137" w14:textId="0867D704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(1,222)</w:t>
            </w:r>
          </w:p>
        </w:tc>
      </w:tr>
      <w:tr w:rsidR="00530B28" w:rsidRPr="00530B28" w14:paraId="4E43763B" w14:textId="77777777" w:rsidTr="00B95A9B">
        <w:tc>
          <w:tcPr>
            <w:tcW w:w="2267" w:type="pct"/>
          </w:tcPr>
          <w:p w14:paraId="0197327D" w14:textId="683AD3A4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1946EF79" w:rsidR="00C304D4" w:rsidRPr="00530B28" w:rsidRDefault="007001E2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335,291</w:t>
            </w:r>
          </w:p>
        </w:tc>
        <w:tc>
          <w:tcPr>
            <w:tcW w:w="144" w:type="pct"/>
            <w:gridSpan w:val="2"/>
          </w:tcPr>
          <w:p w14:paraId="4C7A1A8D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54F72464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309,126</w:t>
            </w:r>
          </w:p>
        </w:tc>
        <w:tc>
          <w:tcPr>
            <w:tcW w:w="144" w:type="pct"/>
          </w:tcPr>
          <w:p w14:paraId="1C2DB8C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03CD8468" w:rsidR="00C304D4" w:rsidRPr="00530B28" w:rsidRDefault="00251EDF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303,156</w:t>
            </w:r>
          </w:p>
        </w:tc>
        <w:tc>
          <w:tcPr>
            <w:tcW w:w="146" w:type="pct"/>
          </w:tcPr>
          <w:p w14:paraId="559E683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12B0721F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260,884</w:t>
            </w:r>
          </w:p>
        </w:tc>
      </w:tr>
      <w:tr w:rsidR="00530B28" w:rsidRPr="00530B28" w14:paraId="3F05CCA4" w14:textId="77777777" w:rsidTr="00E31D4B">
        <w:tc>
          <w:tcPr>
            <w:tcW w:w="2267" w:type="pct"/>
          </w:tcPr>
          <w:p w14:paraId="6EE41D13" w14:textId="5047840C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03C5165" w14:textId="2B356EE0" w:rsidR="00C304D4" w:rsidRPr="00530B28" w:rsidRDefault="00116C3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580,288</w:t>
            </w:r>
          </w:p>
        </w:tc>
        <w:tc>
          <w:tcPr>
            <w:tcW w:w="144" w:type="pct"/>
            <w:gridSpan w:val="2"/>
          </w:tcPr>
          <w:p w14:paraId="650B745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7A4576" w14:textId="295BA3D6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428,064</w:t>
            </w:r>
          </w:p>
        </w:tc>
        <w:tc>
          <w:tcPr>
            <w:tcW w:w="144" w:type="pct"/>
          </w:tcPr>
          <w:p w14:paraId="04C760E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FDDA874" w14:textId="6A458EC6" w:rsidR="00C304D4" w:rsidRPr="00530B28" w:rsidRDefault="00325486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581,390</w:t>
            </w:r>
          </w:p>
        </w:tc>
        <w:tc>
          <w:tcPr>
            <w:tcW w:w="146" w:type="pct"/>
          </w:tcPr>
          <w:p w14:paraId="259453D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6622A83" w14:textId="02068234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522,283</w:t>
            </w:r>
          </w:p>
        </w:tc>
      </w:tr>
      <w:tr w:rsidR="00530B28" w:rsidRPr="00530B28" w14:paraId="46F42887" w14:textId="77777777" w:rsidTr="000A651B">
        <w:tc>
          <w:tcPr>
            <w:tcW w:w="2267" w:type="pct"/>
          </w:tcPr>
          <w:p w14:paraId="2846685C" w14:textId="77777777" w:rsidR="000A651B" w:rsidRPr="00530B28" w:rsidRDefault="000A651B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01E50BD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60C28CC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B85CE2F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43C422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DC804EC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0D71B0E6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D9C0EE4" w14:textId="77777777" w:rsidR="000A651B" w:rsidRPr="00530B28" w:rsidRDefault="000A651B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0B28" w:rsidRPr="00530B28" w14:paraId="587B8BD1" w14:textId="77777777" w:rsidTr="000A651B">
        <w:tc>
          <w:tcPr>
            <w:tcW w:w="2267" w:type="pct"/>
          </w:tcPr>
          <w:p w14:paraId="7B9DF234" w14:textId="3ACE536E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058489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BBA610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3CE5D72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530B28" w:rsidRPr="00530B28" w14:paraId="6FBBBD56" w14:textId="77777777" w:rsidTr="007457DE">
        <w:tc>
          <w:tcPr>
            <w:tcW w:w="2267" w:type="pct"/>
          </w:tcPr>
          <w:p w14:paraId="3BBC7C2D" w14:textId="14010869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8F49593" w14:textId="095379AD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642</w:t>
            </w:r>
          </w:p>
        </w:tc>
        <w:tc>
          <w:tcPr>
            <w:tcW w:w="144" w:type="pct"/>
            <w:gridSpan w:val="2"/>
          </w:tcPr>
          <w:p w14:paraId="6A1B105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2B4E3DE2" w14:textId="2466BF0C" w:rsidR="00C304D4" w:rsidRPr="00530B28" w:rsidRDefault="004154A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73A8D8FF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F999CEF" w14:textId="677238F9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noProof/>
                <w:sz w:val="30"/>
                <w:szCs w:val="30"/>
                <w:cs/>
              </w:rPr>
              <w:t>2</w:t>
            </w: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,</w:t>
            </w:r>
            <w:r w:rsidRPr="00530B28">
              <w:rPr>
                <w:rFonts w:asciiTheme="majorBidi" w:hAnsiTheme="majorBidi" w:cs="Angsana New"/>
                <w:noProof/>
                <w:sz w:val="30"/>
                <w:szCs w:val="30"/>
                <w:cs/>
              </w:rPr>
              <w:t>628</w:t>
            </w:r>
          </w:p>
        </w:tc>
        <w:tc>
          <w:tcPr>
            <w:tcW w:w="146" w:type="pct"/>
          </w:tcPr>
          <w:p w14:paraId="33263EB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D3FB2D0" w14:textId="7AC56DDF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18,423</w:t>
            </w:r>
          </w:p>
        </w:tc>
      </w:tr>
      <w:tr w:rsidR="00530B28" w:rsidRPr="00530B28" w14:paraId="55058F00" w14:textId="77777777" w:rsidTr="007457DE">
        <w:tc>
          <w:tcPr>
            <w:tcW w:w="2267" w:type="pct"/>
          </w:tcPr>
          <w:p w14:paraId="4A34D9F7" w14:textId="1D2B9A9E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89AC680" w14:textId="626F891C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4BDFA5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738926C" w14:textId="4AD7D52B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61E64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D89E0B" w14:textId="1EFEB6F6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34034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56EC198" w14:textId="03150E69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530B28" w:rsidRPr="00530B28" w14:paraId="31AF7315" w14:textId="77777777" w:rsidTr="007457DE">
        <w:tc>
          <w:tcPr>
            <w:tcW w:w="2267" w:type="pct"/>
          </w:tcPr>
          <w:p w14:paraId="49DE313C" w14:textId="35D5F6EF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ดอกเบี้ยค้างรับ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C13B857" w14:textId="0C08AC27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642</w:t>
            </w:r>
          </w:p>
        </w:tc>
        <w:tc>
          <w:tcPr>
            <w:tcW w:w="144" w:type="pct"/>
            <w:gridSpan w:val="2"/>
          </w:tcPr>
          <w:p w14:paraId="4B93D0E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0C0F12E" w14:textId="5519B500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04F10FF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EF8B6" w14:textId="6F679175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2,628</w:t>
            </w:r>
          </w:p>
        </w:tc>
        <w:tc>
          <w:tcPr>
            <w:tcW w:w="146" w:type="pct"/>
          </w:tcPr>
          <w:p w14:paraId="06982C0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6DCDA4D" w14:textId="59D67223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17,986</w:t>
            </w:r>
          </w:p>
        </w:tc>
      </w:tr>
      <w:tr w:rsidR="00530B28" w:rsidRPr="00530B28" w14:paraId="6B92D775" w14:textId="77777777" w:rsidTr="007457DE">
        <w:tc>
          <w:tcPr>
            <w:tcW w:w="2267" w:type="pct"/>
          </w:tcPr>
          <w:p w14:paraId="2E70DF26" w14:textId="38AB2595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B2D7804" w14:textId="160DD9A6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21,088</w:t>
            </w:r>
          </w:p>
        </w:tc>
        <w:tc>
          <w:tcPr>
            <w:tcW w:w="144" w:type="pct"/>
            <w:gridSpan w:val="2"/>
          </w:tcPr>
          <w:p w14:paraId="5A6208A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DF37271" w14:textId="5641ADCB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29,194</w:t>
            </w:r>
          </w:p>
        </w:tc>
        <w:tc>
          <w:tcPr>
            <w:tcW w:w="144" w:type="pct"/>
          </w:tcPr>
          <w:p w14:paraId="7F7A4F9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124C151F" w14:textId="0EFE89C8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21,08</w:t>
            </w:r>
            <w:r w:rsidR="00E84581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BD301D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8FA0B5E" w14:textId="12E59810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26,257</w:t>
            </w:r>
          </w:p>
        </w:tc>
      </w:tr>
      <w:tr w:rsidR="00530B28" w:rsidRPr="00530B28" w14:paraId="0642BFB4" w14:textId="77777777" w:rsidTr="007457DE">
        <w:tc>
          <w:tcPr>
            <w:tcW w:w="2267" w:type="pct"/>
          </w:tcPr>
          <w:p w14:paraId="78B91A97" w14:textId="19FE133C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2C63755F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96DCC9D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44F66FF" w14:textId="30B53B0F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4" w:type="pct"/>
          </w:tcPr>
          <w:p w14:paraId="152F14D0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A3E30AD" w14:textId="0F2E8F37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EDE30C4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D01B9D4" w14:textId="0D076526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530B28" w:rsidRPr="00530B28" w14:paraId="12AB59DC" w14:textId="77777777" w:rsidTr="00B95A9B">
        <w:tc>
          <w:tcPr>
            <w:tcW w:w="2267" w:type="pct"/>
          </w:tcPr>
          <w:p w14:paraId="59F042E9" w14:textId="7BE6694A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C7C6" w14:textId="06167E90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21,088</w:t>
            </w:r>
          </w:p>
        </w:tc>
        <w:tc>
          <w:tcPr>
            <w:tcW w:w="144" w:type="pct"/>
            <w:gridSpan w:val="2"/>
          </w:tcPr>
          <w:p w14:paraId="5053DCAF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F2D3" w14:textId="33A78105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29,191</w:t>
            </w:r>
          </w:p>
        </w:tc>
        <w:tc>
          <w:tcPr>
            <w:tcW w:w="144" w:type="pct"/>
          </w:tcPr>
          <w:p w14:paraId="62816CE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DB79" w14:textId="35FF43B3" w:rsidR="00C304D4" w:rsidRPr="00530B28" w:rsidRDefault="00190107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21,08</w:t>
            </w:r>
            <w:r w:rsidR="00E84581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55F669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243F" w14:textId="6FC01348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26,254</w:t>
            </w:r>
          </w:p>
        </w:tc>
      </w:tr>
      <w:tr w:rsidR="00530B28" w:rsidRPr="00530B28" w14:paraId="281FE418" w14:textId="77777777">
        <w:tc>
          <w:tcPr>
            <w:tcW w:w="2267" w:type="pct"/>
          </w:tcPr>
          <w:p w14:paraId="2F72E87D" w14:textId="05B24A58" w:rsidR="0085546C" w:rsidRPr="00530B28" w:rsidRDefault="0085546C" w:rsidP="0085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79" w:type="pct"/>
          </w:tcPr>
          <w:p w14:paraId="664DDB13" w14:textId="59366548" w:rsidR="0085546C" w:rsidRPr="00530B28" w:rsidRDefault="00A73D44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58,621</w:t>
            </w:r>
          </w:p>
        </w:tc>
        <w:tc>
          <w:tcPr>
            <w:tcW w:w="144" w:type="pct"/>
            <w:gridSpan w:val="2"/>
          </w:tcPr>
          <w:p w14:paraId="53DA55AC" w14:textId="77777777" w:rsidR="0085546C" w:rsidRPr="00530B28" w:rsidRDefault="0085546C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A15854B" w14:textId="19C7EFC0" w:rsidR="0085546C" w:rsidRPr="00530B28" w:rsidRDefault="0085546C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69,832</w:t>
            </w:r>
          </w:p>
        </w:tc>
        <w:tc>
          <w:tcPr>
            <w:tcW w:w="144" w:type="pct"/>
          </w:tcPr>
          <w:p w14:paraId="26A777F9" w14:textId="77777777" w:rsidR="0085546C" w:rsidRPr="00530B28" w:rsidRDefault="0085546C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B24A53" w14:textId="30394D65" w:rsidR="0085546C" w:rsidRPr="00530B28" w:rsidRDefault="00A73D44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A73D44">
              <w:rPr>
                <w:rFonts w:asciiTheme="majorBidi" w:hAnsiTheme="majorBidi" w:cstheme="majorBidi"/>
                <w:noProof/>
                <w:sz w:val="30"/>
                <w:szCs w:val="30"/>
              </w:rPr>
              <w:t>56,85</w:t>
            </w:r>
            <w:r w:rsidR="00E84581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FDA14D7" w14:textId="77777777" w:rsidR="0085546C" w:rsidRPr="00530B28" w:rsidRDefault="0085546C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C5E48E8" w14:textId="2F824660" w:rsidR="0085546C" w:rsidRPr="00530B28" w:rsidRDefault="0085546C" w:rsidP="008554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67,933</w:t>
            </w:r>
          </w:p>
        </w:tc>
      </w:tr>
      <w:tr w:rsidR="00530B28" w:rsidRPr="00530B28" w14:paraId="734A3814" w14:textId="77777777" w:rsidTr="003C1AD4">
        <w:tc>
          <w:tcPr>
            <w:tcW w:w="2267" w:type="pct"/>
          </w:tcPr>
          <w:p w14:paraId="663F2F87" w14:textId="34E5BA59" w:rsidR="00C304D4" w:rsidRPr="00530B28" w:rsidRDefault="00E20108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10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79" w:type="pct"/>
          </w:tcPr>
          <w:p w14:paraId="210F43C2" w14:textId="68828E3E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E20108">
              <w:rPr>
                <w:rFonts w:ascii="Angsana New" w:hAnsi="Angsana New" w:cs="Angsana New"/>
                <w:noProof/>
                <w:sz w:val="30"/>
                <w:szCs w:val="30"/>
              </w:rPr>
              <w:t>6,71</w:t>
            </w:r>
            <w:r w:rsidR="006D49B8">
              <w:rPr>
                <w:rFonts w:ascii="Angsana New" w:hAnsi="Angsana New" w:cs="Angsana New"/>
                <w:noProof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61A72AA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51C96A5" w14:textId="38EE2038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20108">
              <w:rPr>
                <w:rFonts w:asciiTheme="majorBidi" w:hAnsiTheme="majorBidi" w:cstheme="majorBidi"/>
                <w:sz w:val="30"/>
                <w:szCs w:val="30"/>
              </w:rPr>
              <w:t>4,617</w:t>
            </w:r>
          </w:p>
        </w:tc>
        <w:tc>
          <w:tcPr>
            <w:tcW w:w="144" w:type="pct"/>
          </w:tcPr>
          <w:p w14:paraId="14CC1E7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B8C178" w14:textId="75221841" w:rsidR="00C304D4" w:rsidRPr="00530B28" w:rsidRDefault="00A73D4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6,352</w:t>
            </w:r>
          </w:p>
        </w:tc>
        <w:tc>
          <w:tcPr>
            <w:tcW w:w="146" w:type="pct"/>
          </w:tcPr>
          <w:p w14:paraId="4BE3126D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6146C6EC" w14:textId="390C6F58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20108">
              <w:rPr>
                <w:rFonts w:asciiTheme="majorBidi" w:hAnsiTheme="majorBidi" w:cstheme="majorBidi"/>
                <w:sz w:val="30"/>
                <w:szCs w:val="30"/>
              </w:rPr>
              <w:t>4,440</w:t>
            </w:r>
          </w:p>
        </w:tc>
      </w:tr>
      <w:tr w:rsidR="001001B9" w:rsidRPr="00530B28" w14:paraId="50C467C4" w14:textId="77777777" w:rsidTr="003C1AD4">
        <w:tc>
          <w:tcPr>
            <w:tcW w:w="2267" w:type="pct"/>
          </w:tcPr>
          <w:p w14:paraId="45AE4C3D" w14:textId="7B73DB3A" w:rsidR="001001B9" w:rsidRPr="00E20108" w:rsidRDefault="001001B9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001B9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4AAFA131" w14:textId="09B7D9B3" w:rsidR="001001B9" w:rsidRPr="00E20108" w:rsidRDefault="00A73D4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73D44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  <w:gridSpan w:val="2"/>
          </w:tcPr>
          <w:p w14:paraId="4EC7B742" w14:textId="77777777" w:rsidR="001001B9" w:rsidRPr="00530B28" w:rsidRDefault="001001B9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5ECE2C60" w14:textId="518D199F" w:rsidR="001001B9" w:rsidRPr="00E20108" w:rsidRDefault="001001B9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895111" w14:textId="77777777" w:rsidR="001001B9" w:rsidRPr="00530B28" w:rsidRDefault="001001B9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CF7CC1E" w14:textId="238360ED" w:rsidR="001001B9" w:rsidRPr="00E20108" w:rsidRDefault="00A73D44" w:rsidP="00A73D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495E9E06" w14:textId="77777777" w:rsidR="001001B9" w:rsidRPr="00530B28" w:rsidRDefault="001001B9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4DE12139" w14:textId="2D1CD33C" w:rsidR="001001B9" w:rsidRPr="00E20108" w:rsidRDefault="001001B9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E20108" w:rsidRPr="00530B28" w14:paraId="0974E5B6" w14:textId="77777777" w:rsidTr="003C1AD4">
        <w:tc>
          <w:tcPr>
            <w:tcW w:w="2267" w:type="pct"/>
          </w:tcPr>
          <w:p w14:paraId="28B79A54" w14:textId="476AEDBA" w:rsidR="00E20108" w:rsidRPr="00530B28" w:rsidRDefault="00E20108" w:rsidP="00E2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26A8425D" w14:textId="58D55423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20108">
              <w:rPr>
                <w:rFonts w:ascii="Angsana New" w:hAnsi="Angsana New" w:cs="Angsana New"/>
                <w:noProof/>
                <w:sz w:val="30"/>
                <w:szCs w:val="30"/>
              </w:rPr>
              <w:t>3,668</w:t>
            </w:r>
          </w:p>
        </w:tc>
        <w:tc>
          <w:tcPr>
            <w:tcW w:w="144" w:type="pct"/>
            <w:gridSpan w:val="2"/>
          </w:tcPr>
          <w:p w14:paraId="2006A5F4" w14:textId="77777777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A195603" w14:textId="0DBEA31F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15,392</w:t>
            </w:r>
          </w:p>
        </w:tc>
        <w:tc>
          <w:tcPr>
            <w:tcW w:w="144" w:type="pct"/>
          </w:tcPr>
          <w:p w14:paraId="790578CB" w14:textId="77777777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F7FD6E" w14:textId="2768EFE8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E20108">
              <w:rPr>
                <w:rFonts w:asciiTheme="majorBidi" w:hAnsiTheme="majorBidi" w:cstheme="majorBidi"/>
                <w:noProof/>
                <w:sz w:val="30"/>
                <w:szCs w:val="30"/>
              </w:rPr>
              <w:t>3,668</w:t>
            </w:r>
          </w:p>
        </w:tc>
        <w:tc>
          <w:tcPr>
            <w:tcW w:w="146" w:type="pct"/>
          </w:tcPr>
          <w:p w14:paraId="01C23E34" w14:textId="77777777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3D9112F" w14:textId="44332BC4" w:rsidR="00E20108" w:rsidRPr="00530B28" w:rsidRDefault="00E20108" w:rsidP="00E20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14,177</w:t>
            </w:r>
          </w:p>
        </w:tc>
      </w:tr>
      <w:tr w:rsidR="00530B28" w:rsidRPr="00530B28" w14:paraId="2273911D" w14:textId="77777777" w:rsidTr="007457DE">
        <w:tc>
          <w:tcPr>
            <w:tcW w:w="2267" w:type="pct"/>
          </w:tcPr>
          <w:p w14:paraId="530172C7" w14:textId="6821EB03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="00434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21423786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E2010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96,89</w:t>
            </w:r>
            <w:r w:rsidR="006D49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1B699C6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636D37E0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119,469</w:t>
            </w:r>
          </w:p>
        </w:tc>
        <w:tc>
          <w:tcPr>
            <w:tcW w:w="144" w:type="pct"/>
          </w:tcPr>
          <w:p w14:paraId="6E636C8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6C5AA" w14:textId="747A1F53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E2010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96,754</w:t>
            </w:r>
          </w:p>
        </w:tc>
        <w:tc>
          <w:tcPr>
            <w:tcW w:w="146" w:type="pct"/>
          </w:tcPr>
          <w:p w14:paraId="7119F022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57E5414C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130,790</w:t>
            </w:r>
          </w:p>
        </w:tc>
      </w:tr>
      <w:tr w:rsidR="00530B28" w:rsidRPr="00530B28" w14:paraId="49CA0102" w14:textId="77777777" w:rsidTr="00B95A9B">
        <w:tc>
          <w:tcPr>
            <w:tcW w:w="2267" w:type="pct"/>
          </w:tcPr>
          <w:p w14:paraId="10BE2292" w14:textId="77777777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69945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66C8D71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1A3F3BA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530B28" w:rsidRPr="00530B28" w14:paraId="694A5261" w14:textId="77777777" w:rsidTr="00B95A9B">
        <w:tc>
          <w:tcPr>
            <w:tcW w:w="2267" w:type="pct"/>
          </w:tcPr>
          <w:p w14:paraId="5FC12EB2" w14:textId="5B93CBBA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31E13DB2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6D49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677,18</w:t>
            </w:r>
            <w:r w:rsidR="006D49B8" w:rsidRPr="006D49B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79756AD4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8904798" w14:textId="7005890E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547,533</w:t>
            </w:r>
          </w:p>
        </w:tc>
        <w:tc>
          <w:tcPr>
            <w:tcW w:w="144" w:type="pct"/>
          </w:tcPr>
          <w:p w14:paraId="4217605F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216425D2" w:rsidR="00C304D4" w:rsidRPr="00530B28" w:rsidRDefault="00E20108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678,144</w:t>
            </w:r>
          </w:p>
        </w:tc>
        <w:tc>
          <w:tcPr>
            <w:tcW w:w="146" w:type="pct"/>
          </w:tcPr>
          <w:p w14:paraId="3C47F0B5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EEA3043" w14:textId="1106F61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653,073</w:t>
            </w:r>
          </w:p>
        </w:tc>
      </w:tr>
    </w:tbl>
    <w:p w14:paraId="14C927E7" w14:textId="77777777" w:rsidR="00167BDA" w:rsidRPr="00530B28" w:rsidRDefault="00167BDA" w:rsidP="00DD08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530B28" w14:paraId="5BA90DFE" w14:textId="77777777">
        <w:tc>
          <w:tcPr>
            <w:tcW w:w="2267" w:type="pct"/>
          </w:tcPr>
          <w:p w14:paraId="73DB4A34" w14:textId="77777777" w:rsidR="00DD0859" w:rsidRPr="00530B28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530B28" w14:paraId="3BD69689" w14:textId="77777777">
        <w:tc>
          <w:tcPr>
            <w:tcW w:w="2267" w:type="pct"/>
          </w:tcPr>
          <w:p w14:paraId="7F8AAA74" w14:textId="77777777" w:rsidR="00DD0859" w:rsidRPr="00530B28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26D4EB55" w14:textId="77777777">
        <w:tc>
          <w:tcPr>
            <w:tcW w:w="2267" w:type="pct"/>
          </w:tcPr>
          <w:p w14:paraId="3259DFAF" w14:textId="428A7F68" w:rsidR="00DD0859" w:rsidRPr="00530B28" w:rsidRDefault="000239C4" w:rsidP="00A442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3CE71537" w14:textId="7B091C66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04D4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825B441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4FC722A3" w:rsidR="00DD0859" w:rsidRPr="00530B28" w:rsidRDefault="00C304D4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CCC786D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4DEBBA33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04D4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3695EA3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061BA1D0" w:rsidR="00DD0859" w:rsidRPr="00530B28" w:rsidRDefault="00C304D4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536C8A37" w14:textId="77777777">
        <w:tc>
          <w:tcPr>
            <w:tcW w:w="2267" w:type="pct"/>
          </w:tcPr>
          <w:p w14:paraId="5154F053" w14:textId="77777777" w:rsidR="00DD0859" w:rsidRPr="00530B28" w:rsidRDefault="00DD0859" w:rsidP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41FDEECE" w:rsidR="0059331A" w:rsidRPr="00530B28" w:rsidRDefault="00271E34" w:rsidP="0026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D4024" w:rsidRPr="00530B2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60F01C0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0169769D" w:rsidR="0059331A" w:rsidRPr="00530B28" w:rsidRDefault="000239C4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2205584E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38FFA09A" w:rsidR="0059331A" w:rsidRPr="00530B28" w:rsidRDefault="005B2D1C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07C5" w:rsidRPr="00530B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6565905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5FB67D1D" w:rsidR="0059331A" w:rsidRPr="00530B28" w:rsidRDefault="000239C4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0B28" w:rsidRPr="00530B28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A2041A" w:rsidRPr="00530B28" w:rsidRDefault="00A2041A" w:rsidP="00A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09C0A2F9" w:rsidR="00A2041A" w:rsidRPr="00530B28" w:rsidRDefault="00C4715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4" w:type="pct"/>
          </w:tcPr>
          <w:p w14:paraId="14C6E80C" w14:textId="77777777" w:rsidR="00A2041A" w:rsidRPr="00530B28" w:rsidRDefault="00A2041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45A063EB" w:rsidR="00A2041A" w:rsidRPr="00530B28" w:rsidRDefault="000239C4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62B005" w14:textId="77777777" w:rsidR="00A2041A" w:rsidRPr="00530B28" w:rsidRDefault="00A2041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2F7DA8FC" w:rsidR="00A2041A" w:rsidRPr="00530B28" w:rsidRDefault="00140E87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DC70B6" w:rsidRPr="00530B2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1B7FF26F" w14:textId="77777777" w:rsidR="00A2041A" w:rsidRPr="00530B28" w:rsidRDefault="00A2041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67DB20D6" w:rsidR="00A2041A" w:rsidRPr="00530B28" w:rsidRDefault="000239C4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28" w:rsidRPr="00530B28" w14:paraId="0685ABBE" w14:textId="77777777" w:rsidTr="0059331A">
        <w:trPr>
          <w:trHeight w:val="281"/>
        </w:trPr>
        <w:tc>
          <w:tcPr>
            <w:tcW w:w="2267" w:type="pct"/>
          </w:tcPr>
          <w:p w14:paraId="1B582D51" w14:textId="208203CF" w:rsidR="00DD57FA" w:rsidRPr="00530B28" w:rsidRDefault="00DD57FA" w:rsidP="00A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</w:tcPr>
          <w:p w14:paraId="20CF2C9B" w14:textId="147D94A3" w:rsidR="00DD57FA" w:rsidRPr="00530B28" w:rsidRDefault="00EA41E8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46EF0848" w14:textId="77777777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1D810E" w14:textId="359C73D5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ECDA31" w14:textId="77777777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7B570D" w14:textId="2F836433" w:rsidR="00DD57FA" w:rsidRPr="00530B28" w:rsidRDefault="00504192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6" w:type="pct"/>
          </w:tcPr>
          <w:p w14:paraId="28C771FA" w14:textId="77777777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6C5F03" w14:textId="2F71FA49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B6BD812" w14:textId="77777777" w:rsidR="00B4156A" w:rsidRPr="00530B28" w:rsidRDefault="00B4156A" w:rsidP="00B4156A">
      <w:pPr>
        <w:pStyle w:val="BodyText2"/>
        <w:ind w:left="54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6C94B321" w14:textId="73930D22" w:rsidR="00DB542B" w:rsidRPr="00530B28" w:rsidRDefault="00BB6BC0" w:rsidP="00DB542B">
      <w:pPr>
        <w:pStyle w:val="BodyText2"/>
        <w:numPr>
          <w:ilvl w:val="0"/>
          <w:numId w:val="5"/>
        </w:numPr>
        <w:ind w:left="540" w:right="2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6F5156AD" w14:textId="77777777" w:rsidR="00DB542B" w:rsidRPr="00530B28" w:rsidRDefault="00DB542B" w:rsidP="00DB54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530B28" w14:paraId="298C5C01" w14:textId="77777777">
        <w:tc>
          <w:tcPr>
            <w:tcW w:w="2267" w:type="pct"/>
            <w:shd w:val="clear" w:color="auto" w:fill="auto"/>
          </w:tcPr>
          <w:p w14:paraId="1E771878" w14:textId="77777777" w:rsidR="00DB542B" w:rsidRPr="00530B28" w:rsidRDefault="00DB54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59F2838A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7AD3E11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32F275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2D30AAE1" w14:textId="77777777">
        <w:tc>
          <w:tcPr>
            <w:tcW w:w="2267" w:type="pct"/>
            <w:shd w:val="clear" w:color="auto" w:fill="auto"/>
          </w:tcPr>
          <w:p w14:paraId="08B2629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E7DE91E" w14:textId="73129962" w:rsidR="0059331A" w:rsidRPr="00530B28" w:rsidRDefault="009A712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7F64F3B2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EE5DEA9" w14:textId="3155842C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39BE1E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E36DD1E" w14:textId="138F12D5" w:rsidR="0059331A" w:rsidRPr="00530B28" w:rsidRDefault="009A712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19CDC58E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620A398" w14:textId="05D751E9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12A39783" w14:textId="77777777">
        <w:tc>
          <w:tcPr>
            <w:tcW w:w="2267" w:type="pct"/>
            <w:shd w:val="clear" w:color="auto" w:fill="auto"/>
          </w:tcPr>
          <w:p w14:paraId="3F18371B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F06D795" w14:textId="2D5C0FA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14:paraId="648941A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A77072" w14:textId="043A4A38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291664F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F0EB494" w14:textId="0AC6FDC1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42324282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D2E41EB" w14:textId="484F411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4AA8E537" w14:textId="77777777">
        <w:tc>
          <w:tcPr>
            <w:tcW w:w="2267" w:type="pct"/>
          </w:tcPr>
          <w:p w14:paraId="28F8267A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2E8DE67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16F35033" w14:textId="77777777">
        <w:tc>
          <w:tcPr>
            <w:tcW w:w="2267" w:type="pct"/>
          </w:tcPr>
          <w:p w14:paraId="4C6E59FA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407EB458" w14:textId="629C55B9" w:rsidR="0059331A" w:rsidRPr="00530B28" w:rsidRDefault="00794CAF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502,306</w:t>
            </w:r>
          </w:p>
        </w:tc>
        <w:tc>
          <w:tcPr>
            <w:tcW w:w="144" w:type="pct"/>
            <w:gridSpan w:val="2"/>
          </w:tcPr>
          <w:p w14:paraId="57D97CB8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27622" w14:textId="78C61C54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424,252</w:t>
            </w:r>
          </w:p>
        </w:tc>
        <w:tc>
          <w:tcPr>
            <w:tcW w:w="144" w:type="pct"/>
          </w:tcPr>
          <w:p w14:paraId="06CAE7A6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12570FF" w14:textId="5207D269" w:rsidR="0059331A" w:rsidRPr="00530B28" w:rsidRDefault="00C37101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491,973</w:t>
            </w:r>
          </w:p>
        </w:tc>
        <w:tc>
          <w:tcPr>
            <w:tcW w:w="146" w:type="pct"/>
          </w:tcPr>
          <w:p w14:paraId="046CA82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77AA406" w14:textId="6CBA18B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412,606</w:t>
            </w:r>
          </w:p>
        </w:tc>
      </w:tr>
      <w:tr w:rsidR="00530B28" w:rsidRPr="00530B28" w14:paraId="784AE712" w14:textId="77777777">
        <w:tc>
          <w:tcPr>
            <w:tcW w:w="2267" w:type="pct"/>
          </w:tcPr>
          <w:p w14:paraId="0F587C16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  <w:shd w:val="clear" w:color="auto" w:fill="auto"/>
          </w:tcPr>
          <w:p w14:paraId="509D1D60" w14:textId="727DF56F" w:rsidR="0059331A" w:rsidRPr="00530B28" w:rsidRDefault="000F5F01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546,288</w:t>
            </w:r>
          </w:p>
        </w:tc>
        <w:tc>
          <w:tcPr>
            <w:tcW w:w="144" w:type="pct"/>
            <w:gridSpan w:val="2"/>
          </w:tcPr>
          <w:p w14:paraId="367CCD5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DF01F5" w14:textId="3A6B791B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1,262,493</w:t>
            </w:r>
          </w:p>
        </w:tc>
        <w:tc>
          <w:tcPr>
            <w:tcW w:w="144" w:type="pct"/>
          </w:tcPr>
          <w:p w14:paraId="425B1568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5104EF" w14:textId="12BA769C" w:rsidR="0059331A" w:rsidRPr="00530B28" w:rsidRDefault="00327F76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483,87</w:t>
            </w:r>
            <w:r w:rsidR="009934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E37099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7875C6" w14:textId="3A54496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1,155,603</w:t>
            </w:r>
          </w:p>
        </w:tc>
      </w:tr>
      <w:tr w:rsidR="00530B28" w:rsidRPr="00530B28" w14:paraId="37F22AD9" w14:textId="77777777">
        <w:tc>
          <w:tcPr>
            <w:tcW w:w="2267" w:type="pct"/>
          </w:tcPr>
          <w:p w14:paraId="6C8F9BF1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7" w:type="pct"/>
            <w:shd w:val="clear" w:color="auto" w:fill="auto"/>
          </w:tcPr>
          <w:p w14:paraId="5C5E56DF" w14:textId="0F1F445D" w:rsidR="0059331A" w:rsidRPr="00530B28" w:rsidRDefault="00B1341D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19,810</w:t>
            </w:r>
          </w:p>
        </w:tc>
        <w:tc>
          <w:tcPr>
            <w:tcW w:w="144" w:type="pct"/>
            <w:gridSpan w:val="2"/>
          </w:tcPr>
          <w:p w14:paraId="2A379FA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F38535" w14:textId="6E7415B1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15,851</w:t>
            </w:r>
          </w:p>
        </w:tc>
        <w:tc>
          <w:tcPr>
            <w:tcW w:w="144" w:type="pct"/>
          </w:tcPr>
          <w:p w14:paraId="434A120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BA367B9" w14:textId="6477C40C" w:rsidR="0059331A" w:rsidRPr="00530B28" w:rsidRDefault="004B6B85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18,394</w:t>
            </w:r>
          </w:p>
        </w:tc>
        <w:tc>
          <w:tcPr>
            <w:tcW w:w="146" w:type="pct"/>
          </w:tcPr>
          <w:p w14:paraId="16CEE65F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688CE7" w14:textId="4E91C61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14,803</w:t>
            </w:r>
          </w:p>
        </w:tc>
      </w:tr>
      <w:tr w:rsidR="00530B28" w:rsidRPr="00530B28" w14:paraId="03384ED5" w14:textId="77777777">
        <w:tc>
          <w:tcPr>
            <w:tcW w:w="2267" w:type="pct"/>
          </w:tcPr>
          <w:p w14:paraId="606291C2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07EB1E4" w14:textId="4305D64F" w:rsidR="0059331A" w:rsidRPr="00530B28" w:rsidRDefault="00B1341D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433,283</w:t>
            </w:r>
          </w:p>
        </w:tc>
        <w:tc>
          <w:tcPr>
            <w:tcW w:w="144" w:type="pct"/>
            <w:gridSpan w:val="2"/>
          </w:tcPr>
          <w:p w14:paraId="577B5FA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12669C" w14:textId="6C534510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123,224</w:t>
            </w:r>
          </w:p>
        </w:tc>
        <w:tc>
          <w:tcPr>
            <w:tcW w:w="144" w:type="pct"/>
          </w:tcPr>
          <w:p w14:paraId="63F744B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01301DC" w14:textId="3B93177E" w:rsidR="0059331A" w:rsidRPr="00530B28" w:rsidRDefault="00536FF2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433,28</w:t>
            </w:r>
            <w:r w:rsidR="009934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43B1A4F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6D03D1" w14:textId="3F7F1D5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123,22</w:t>
            </w:r>
            <w:r w:rsidR="00656424" w:rsidRPr="00530B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0B28" w:rsidRPr="00530B28" w14:paraId="64C55656" w14:textId="77777777">
        <w:tc>
          <w:tcPr>
            <w:tcW w:w="2267" w:type="pct"/>
          </w:tcPr>
          <w:p w14:paraId="2234F60E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4D04529" w14:textId="589784BB" w:rsidR="0059331A" w:rsidRPr="00530B28" w:rsidRDefault="00F64DFB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1,501,687</w:t>
            </w:r>
          </w:p>
        </w:tc>
        <w:tc>
          <w:tcPr>
            <w:tcW w:w="144" w:type="pct"/>
            <w:gridSpan w:val="2"/>
          </w:tcPr>
          <w:p w14:paraId="24FA3114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39976C" w14:textId="36925A73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1,825,820</w:t>
            </w:r>
          </w:p>
        </w:tc>
        <w:tc>
          <w:tcPr>
            <w:tcW w:w="144" w:type="pct"/>
          </w:tcPr>
          <w:p w14:paraId="1572C4D5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EF5D480" w14:textId="15296D6E" w:rsidR="0059331A" w:rsidRPr="00530B28" w:rsidRDefault="00943422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1,427,52</w:t>
            </w:r>
            <w:r w:rsidR="00484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7E62A62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F4E36C" w14:textId="47EBE7C2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1,706,23</w:t>
            </w:r>
            <w:r w:rsidR="00656424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30B28" w:rsidRPr="00530B28" w14:paraId="4CD4F113" w14:textId="77777777">
        <w:tc>
          <w:tcPr>
            <w:tcW w:w="2267" w:type="pct"/>
          </w:tcPr>
          <w:p w14:paraId="018E129D" w14:textId="4A388E32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ค่าเผื่อการปรับลดมูลค่าเป็น</w:t>
            </w:r>
          </w:p>
          <w:p w14:paraId="426CBDB1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4A73DC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4F625" w14:textId="2A473D38" w:rsidR="001A6C56" w:rsidRPr="00530B28" w:rsidRDefault="001A6C56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9342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3420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</w:tcPr>
          <w:p w14:paraId="0D63B3E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4FA2D57" w14:textId="750F86A6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(59,132)</w:t>
            </w:r>
          </w:p>
        </w:tc>
        <w:tc>
          <w:tcPr>
            <w:tcW w:w="144" w:type="pct"/>
          </w:tcPr>
          <w:p w14:paraId="4CAA3CD2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08C3DD6" w14:textId="5D0C2AC1" w:rsidR="0059331A" w:rsidRPr="00530B28" w:rsidRDefault="00E05C80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993420">
              <w:rPr>
                <w:rFonts w:asciiTheme="majorBidi" w:hAnsiTheme="majorBidi" w:cstheme="majorBidi"/>
                <w:sz w:val="30"/>
                <w:szCs w:val="30"/>
              </w:rPr>
              <w:t>26,853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F2D0AD8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E05BA9D" w14:textId="36A731A4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(56,668)</w:t>
            </w:r>
          </w:p>
        </w:tc>
      </w:tr>
      <w:tr w:rsidR="00530B28" w:rsidRPr="00530B28" w14:paraId="3D52C0A4" w14:textId="77777777">
        <w:tc>
          <w:tcPr>
            <w:tcW w:w="2267" w:type="pct"/>
          </w:tcPr>
          <w:p w14:paraId="20315027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B160" w14:textId="2E04D76A" w:rsidR="0059331A" w:rsidRPr="00530B28" w:rsidRDefault="001A6C56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34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,472,370</w:t>
            </w:r>
          </w:p>
        </w:tc>
        <w:tc>
          <w:tcPr>
            <w:tcW w:w="144" w:type="pct"/>
            <w:gridSpan w:val="2"/>
          </w:tcPr>
          <w:p w14:paraId="138D751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4D286B8" w14:textId="6EB154D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1,766,688</w:t>
            </w:r>
          </w:p>
        </w:tc>
        <w:tc>
          <w:tcPr>
            <w:tcW w:w="144" w:type="pct"/>
          </w:tcPr>
          <w:p w14:paraId="0B8708A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2BC6A" w14:textId="663FE8C2" w:rsidR="0059331A" w:rsidRPr="00530B28" w:rsidRDefault="00E05C80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34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,400,673</w:t>
            </w:r>
          </w:p>
        </w:tc>
        <w:tc>
          <w:tcPr>
            <w:tcW w:w="146" w:type="pct"/>
          </w:tcPr>
          <w:p w14:paraId="24E303A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40EF827" w14:textId="2BA960E9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1,649,56</w:t>
            </w:r>
            <w:r w:rsidR="00656424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2AB53091" w14:textId="594CB93E" w:rsidR="00DB542B" w:rsidRPr="00530B28" w:rsidRDefault="00DB542B" w:rsidP="00DB542B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530B28" w14:paraId="69406E20" w14:textId="77777777">
        <w:tc>
          <w:tcPr>
            <w:tcW w:w="2267" w:type="pct"/>
          </w:tcPr>
          <w:p w14:paraId="6D9D582D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3"/>
          </w:tcPr>
          <w:p w14:paraId="484C9B33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DEAE040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6A9C03A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74A68DAF" w14:textId="77777777">
        <w:tc>
          <w:tcPr>
            <w:tcW w:w="2267" w:type="pct"/>
          </w:tcPr>
          <w:p w14:paraId="67CDA19B" w14:textId="142802E1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30B2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  <w:vAlign w:val="bottom"/>
          </w:tcPr>
          <w:p w14:paraId="56BDAB4C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bottom"/>
          </w:tcPr>
          <w:p w14:paraId="45616357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42CED8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  <w:vAlign w:val="bottom"/>
          </w:tcPr>
          <w:p w14:paraId="0AA2181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783B48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bottom"/>
          </w:tcPr>
          <w:p w14:paraId="62B07388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64D0AD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530B28" w:rsidRPr="00530B28" w14:paraId="2ABB3C91" w14:textId="77777777">
        <w:tc>
          <w:tcPr>
            <w:tcW w:w="2267" w:type="pct"/>
          </w:tcPr>
          <w:p w14:paraId="349664C4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08A48627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40F01DC1" w14:textId="77777777">
        <w:tc>
          <w:tcPr>
            <w:tcW w:w="2267" w:type="pct"/>
          </w:tcPr>
          <w:p w14:paraId="6C0F5B91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2438C22A" w14:textId="7749C79C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</w:t>
            </w:r>
            <w:r w:rsidR="001B592E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77" w:type="pct"/>
          </w:tcPr>
          <w:p w14:paraId="307D7BB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090C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BFB01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D3FF62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0F92AF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F13F50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F1698C9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3A53B6CD" w14:textId="77777777">
        <w:tc>
          <w:tcPr>
            <w:tcW w:w="2267" w:type="pct"/>
          </w:tcPr>
          <w:p w14:paraId="56B25193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577" w:type="pct"/>
          </w:tcPr>
          <w:p w14:paraId="11F053CA" w14:textId="2372FA65" w:rsidR="00B652C2" w:rsidRPr="00530B28" w:rsidRDefault="00C17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3,905,668</w:t>
            </w:r>
          </w:p>
        </w:tc>
        <w:tc>
          <w:tcPr>
            <w:tcW w:w="144" w:type="pct"/>
          </w:tcPr>
          <w:p w14:paraId="4BCB28A0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E25D76" w14:textId="6D91C9B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3,302,087</w:t>
            </w:r>
          </w:p>
        </w:tc>
        <w:tc>
          <w:tcPr>
            <w:tcW w:w="144" w:type="pct"/>
          </w:tcPr>
          <w:p w14:paraId="462861D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63D62A0" w14:textId="49C9DD43" w:rsidR="00B652C2" w:rsidRPr="00530B28" w:rsidRDefault="002007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17C1D">
              <w:rPr>
                <w:rFonts w:asciiTheme="majorBidi" w:hAnsiTheme="majorBidi" w:cstheme="majorBidi"/>
                <w:sz w:val="30"/>
                <w:szCs w:val="30"/>
              </w:rPr>
              <w:t>840,619</w:t>
            </w:r>
          </w:p>
        </w:tc>
        <w:tc>
          <w:tcPr>
            <w:tcW w:w="146" w:type="pct"/>
          </w:tcPr>
          <w:p w14:paraId="4BFD437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1297BB" w14:textId="755E7880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3,271,178</w:t>
            </w:r>
          </w:p>
        </w:tc>
      </w:tr>
      <w:tr w:rsidR="00530B28" w:rsidRPr="00530B28" w14:paraId="31A870E6" w14:textId="77777777">
        <w:tc>
          <w:tcPr>
            <w:tcW w:w="2267" w:type="pct"/>
          </w:tcPr>
          <w:p w14:paraId="3898B675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20" w:hanging="156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การปรับลดมูลค่า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เป็นมูลค่าสุทธิที่คาดว่าจะได้รับ(กลับรายการการปรับลดมูลค่า)</w:t>
            </w:r>
          </w:p>
        </w:tc>
        <w:tc>
          <w:tcPr>
            <w:tcW w:w="577" w:type="pct"/>
          </w:tcPr>
          <w:p w14:paraId="7A24B4D0" w14:textId="77777777" w:rsidR="00161127" w:rsidRPr="00530B28" w:rsidRDefault="00161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9C7421" w14:textId="2A9400A6" w:rsidR="00B652C2" w:rsidRPr="00530B28" w:rsidRDefault="00161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7C1D">
              <w:rPr>
                <w:rFonts w:asciiTheme="majorBidi" w:hAnsiTheme="majorBidi" w:cstheme="majorBidi"/>
                <w:sz w:val="30"/>
                <w:szCs w:val="30"/>
              </w:rPr>
              <w:t>29,815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E1FF6B8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48DDCA" w14:textId="7D5C0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-7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79,615</w:t>
            </w:r>
          </w:p>
        </w:tc>
        <w:tc>
          <w:tcPr>
            <w:tcW w:w="144" w:type="pct"/>
          </w:tcPr>
          <w:p w14:paraId="15716C6C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061B03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591D23" w14:textId="7C4569B8" w:rsidR="003B66BE" w:rsidRPr="00530B28" w:rsidRDefault="003B66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17C1D">
              <w:rPr>
                <w:rFonts w:asciiTheme="majorBidi" w:hAnsiTheme="majorBidi" w:cstheme="majorBidi"/>
                <w:sz w:val="30"/>
                <w:szCs w:val="30"/>
              </w:rPr>
              <w:t>29,815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4BFA08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7D5812" w14:textId="6017E07B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79,131</w:t>
            </w:r>
          </w:p>
        </w:tc>
      </w:tr>
      <w:tr w:rsidR="00530B28" w:rsidRPr="00530B28" w14:paraId="22AFFB70" w14:textId="77777777">
        <w:tc>
          <w:tcPr>
            <w:tcW w:w="2267" w:type="pct"/>
          </w:tcPr>
          <w:p w14:paraId="25FFF089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6BB8E76" w14:textId="4B1F5616" w:rsidR="00B652C2" w:rsidRPr="00530B28" w:rsidRDefault="00C17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7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3,875,853</w:t>
            </w:r>
          </w:p>
        </w:tc>
        <w:tc>
          <w:tcPr>
            <w:tcW w:w="144" w:type="pct"/>
          </w:tcPr>
          <w:p w14:paraId="445524C7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170ACF4" w14:textId="6792ED01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3,381,702</w:t>
            </w:r>
          </w:p>
        </w:tc>
        <w:tc>
          <w:tcPr>
            <w:tcW w:w="144" w:type="pct"/>
          </w:tcPr>
          <w:p w14:paraId="2AA7CB22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2289D90" w14:textId="530ECEAE" w:rsidR="00B652C2" w:rsidRPr="00530B28" w:rsidRDefault="00C17C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7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3,810,804</w:t>
            </w:r>
          </w:p>
        </w:tc>
        <w:tc>
          <w:tcPr>
            <w:tcW w:w="146" w:type="pct"/>
          </w:tcPr>
          <w:p w14:paraId="6B31585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F1779FE" w14:textId="10C1F071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3,350,309</w:t>
            </w:r>
          </w:p>
        </w:tc>
      </w:tr>
    </w:tbl>
    <w:p w14:paraId="47EB3DB6" w14:textId="2D996A9C" w:rsidR="007F77C9" w:rsidRPr="00530B28" w:rsidRDefault="007F77C9" w:rsidP="002E3E6E">
      <w:pPr>
        <w:rPr>
          <w:rFonts w:asciiTheme="majorBidi" w:hAnsiTheme="majorBidi" w:cstheme="majorBidi"/>
          <w:b/>
          <w:sz w:val="30"/>
          <w:szCs w:val="30"/>
        </w:rPr>
        <w:sectPr w:rsidR="007F77C9" w:rsidRPr="00530B28" w:rsidSect="004D58A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0C366473" w14:textId="7F40D923" w:rsidR="00E70433" w:rsidRPr="00530B28" w:rsidRDefault="00723321" w:rsidP="006E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530B28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14:paraId="0362769A" w14:textId="406FDFE4" w:rsidR="003B32D8" w:rsidRPr="00530B28" w:rsidRDefault="003B32D8" w:rsidP="003B32D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0B28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CA0955" w:rsidRPr="00530B28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588C07F4" w14:textId="3CDFD24F" w:rsidR="003B32D8" w:rsidRPr="00530B28" w:rsidRDefault="003B32D8" w:rsidP="003B32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7" w:right="20"/>
        <w:jc w:val="thaiDistribute"/>
        <w:rPr>
          <w:rFonts w:ascii="Angsana New" w:hAnsi="Angsana New"/>
          <w:sz w:val="30"/>
          <w:szCs w:val="30"/>
        </w:rPr>
      </w:pPr>
    </w:p>
    <w:p w14:paraId="79D5E87E" w14:textId="063DD23C" w:rsidR="003B32D8" w:rsidRPr="00530B28" w:rsidRDefault="003B32D8" w:rsidP="002944AE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530B28">
        <w:rPr>
          <w:rFonts w:ascii="Angsana New" w:hAnsi="Angsana New" w:hint="cs"/>
          <w:sz w:val="30"/>
          <w:szCs w:val="30"/>
          <w:cs/>
        </w:rPr>
        <w:t>ในเดือนมิถุนายนและกันยายน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8B5F75" w:rsidRPr="00530B28">
        <w:rPr>
          <w:rFonts w:ascii="Angsana New" w:hAnsi="Angsana New"/>
          <w:sz w:val="30"/>
          <w:szCs w:val="30"/>
        </w:rPr>
        <w:t>2566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บริษัทได้เข้าซื้อหุ้นสามัญในบริษัท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ไพร์ม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สตีล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มิลล์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จำกัด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เพิ่มเติมร้อยละ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8B5F75" w:rsidRPr="00530B28">
        <w:rPr>
          <w:rFonts w:ascii="Angsana New" w:hAnsi="Angsana New"/>
          <w:sz w:val="30"/>
          <w:szCs w:val="30"/>
        </w:rPr>
        <w:t>5</w:t>
      </w:r>
      <w:r w:rsidR="002944AE" w:rsidRPr="00530B28">
        <w:rPr>
          <w:rFonts w:ascii="Angsana New" w:hAnsi="Angsana New" w:hint="cs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จากผู้ถือหุ้นเดิม</w:t>
      </w:r>
      <w:r w:rsidR="00EE60A1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EE60A1">
        <w:rPr>
          <w:rFonts w:ascii="Angsana New" w:hAnsi="Angsana New"/>
          <w:sz w:val="30"/>
          <w:szCs w:val="30"/>
        </w:rPr>
        <w:t xml:space="preserve">0.5 </w:t>
      </w:r>
      <w:r w:rsidR="00EE60A1">
        <w:rPr>
          <w:rFonts w:ascii="Angsana New" w:hAnsi="Angsana New" w:hint="cs"/>
          <w:sz w:val="30"/>
          <w:szCs w:val="30"/>
          <w:cs/>
        </w:rPr>
        <w:t>จากการเพิ่มทุนของบริษัทร่วมดังกล่าวรวมทั้งสิ้น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8B5F75" w:rsidRPr="00530B28">
        <w:rPr>
          <w:rFonts w:ascii="Angsana New" w:hAnsi="Angsana New"/>
          <w:sz w:val="30"/>
          <w:szCs w:val="30"/>
        </w:rPr>
        <w:t>98.0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ล้านบาท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151E33" w:rsidRPr="00530B28">
        <w:rPr>
          <w:rFonts w:ascii="Angsana New" w:hAnsi="Angsana New" w:hint="cs"/>
          <w:sz w:val="30"/>
          <w:szCs w:val="30"/>
          <w:cs/>
        </w:rPr>
        <w:t>ทั้งนี้</w:t>
      </w:r>
      <w:r w:rsidR="002944AE" w:rsidRPr="00530B28">
        <w:rPr>
          <w:rFonts w:ascii="Angsana New" w:hAnsi="Angsana New" w:hint="cs"/>
          <w:sz w:val="30"/>
          <w:szCs w:val="30"/>
          <w:cs/>
        </w:rPr>
        <w:t xml:space="preserve"> </w:t>
      </w:r>
      <w:r w:rsidR="00151E33" w:rsidRPr="00530B28">
        <w:rPr>
          <w:rFonts w:ascii="Angsana New" w:hAnsi="Angsana New" w:hint="cs"/>
          <w:sz w:val="30"/>
          <w:szCs w:val="30"/>
          <w:cs/>
        </w:rPr>
        <w:t>บริษัทได้ชำระค่าหุ้นดังกล่าวทั้งหมดแล้วในเดือนมิถ</w:t>
      </w:r>
      <w:r w:rsidR="002944AE" w:rsidRPr="00530B28">
        <w:rPr>
          <w:rFonts w:ascii="Angsana New" w:hAnsi="Angsana New" w:hint="cs"/>
          <w:sz w:val="30"/>
          <w:szCs w:val="30"/>
          <w:cs/>
        </w:rPr>
        <w:t>ุ</w:t>
      </w:r>
      <w:r w:rsidR="00151E33" w:rsidRPr="00530B28">
        <w:rPr>
          <w:rFonts w:ascii="Angsana New" w:hAnsi="Angsana New" w:hint="cs"/>
          <w:sz w:val="30"/>
          <w:szCs w:val="30"/>
          <w:cs/>
        </w:rPr>
        <w:t xml:space="preserve">นายนและกันยายน </w:t>
      </w:r>
      <w:r w:rsidR="00151E33" w:rsidRPr="00530B28">
        <w:rPr>
          <w:rFonts w:ascii="Angsana New" w:hAnsi="Angsana New"/>
          <w:sz w:val="30"/>
          <w:szCs w:val="30"/>
        </w:rPr>
        <w:t xml:space="preserve">2566 </w:t>
      </w:r>
      <w:r w:rsidR="00BD4A9D" w:rsidRPr="00530B28">
        <w:rPr>
          <w:rFonts w:ascii="Angsana New" w:hAnsi="Angsana New" w:hint="cs"/>
          <w:sz w:val="30"/>
          <w:szCs w:val="30"/>
          <w:cs/>
        </w:rPr>
        <w:t>การประเมินมูลค่ายุติธรรมของสินทรัพย์สุทธิ</w:t>
      </w:r>
      <w:r w:rsidR="002944AE" w:rsidRPr="00530B28">
        <w:rPr>
          <w:rFonts w:ascii="Angsana New" w:hAnsi="Angsana New" w:hint="cs"/>
          <w:sz w:val="30"/>
          <w:szCs w:val="30"/>
          <w:cs/>
        </w:rPr>
        <w:t>ที่</w:t>
      </w:r>
      <w:r w:rsidR="00BD4A9D" w:rsidRPr="00530B28">
        <w:rPr>
          <w:rFonts w:ascii="Angsana New" w:hAnsi="Angsana New" w:hint="cs"/>
          <w:sz w:val="30"/>
          <w:szCs w:val="30"/>
          <w:cs/>
        </w:rPr>
        <w:t>ได้มาจากการซื้อเงินลงทุนในบริษัทร่วมดังกล่าว</w:t>
      </w:r>
      <w:r w:rsidR="00EE4EE6">
        <w:rPr>
          <w:rFonts w:ascii="Angsana New" w:hAnsi="Angsana New" w:hint="cs"/>
          <w:sz w:val="30"/>
          <w:szCs w:val="30"/>
          <w:cs/>
        </w:rPr>
        <w:t>โดยผู้ประเมินราคาอิสระ</w:t>
      </w:r>
      <w:r w:rsidR="00BD4A9D" w:rsidRPr="00530B28">
        <w:rPr>
          <w:rFonts w:ascii="Angsana New" w:hAnsi="Angsana New" w:hint="cs"/>
          <w:sz w:val="30"/>
          <w:szCs w:val="30"/>
          <w:cs/>
        </w:rPr>
        <w:t xml:space="preserve">ดำเนินการเสร็จสิ้นในไตรมาสที่ </w:t>
      </w:r>
      <w:r w:rsidR="00BD4A9D" w:rsidRPr="00530B28">
        <w:rPr>
          <w:rFonts w:ascii="Angsana New" w:hAnsi="Angsana New"/>
          <w:sz w:val="30"/>
          <w:szCs w:val="30"/>
        </w:rPr>
        <w:t xml:space="preserve">2 </w:t>
      </w:r>
      <w:r w:rsidR="00BD4A9D" w:rsidRPr="00530B28">
        <w:rPr>
          <w:rFonts w:ascii="Angsana New" w:hAnsi="Angsana New" w:hint="cs"/>
          <w:sz w:val="30"/>
          <w:szCs w:val="30"/>
          <w:cs/>
        </w:rPr>
        <w:t>ของปี</w:t>
      </w:r>
      <w:r w:rsidR="00BD4A9D" w:rsidRPr="00530B28">
        <w:rPr>
          <w:rFonts w:ascii="Angsana New" w:hAnsi="Angsana New"/>
          <w:sz w:val="30"/>
          <w:szCs w:val="30"/>
        </w:rPr>
        <w:t xml:space="preserve"> 2567 </w:t>
      </w:r>
      <w:r w:rsidR="00BD4A9D" w:rsidRPr="00530B28">
        <w:rPr>
          <w:rFonts w:ascii="Angsana New" w:hAnsi="Angsana New" w:hint="cs"/>
          <w:sz w:val="30"/>
          <w:szCs w:val="30"/>
          <w:cs/>
        </w:rPr>
        <w:t>โดยมูลค่ายุติธรรม</w:t>
      </w:r>
      <w:r w:rsidR="00F664EB" w:rsidRPr="00530B28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2944AE" w:rsidRPr="00530B28">
        <w:rPr>
          <w:rFonts w:ascii="Angsana New" w:hAnsi="Angsana New" w:hint="cs"/>
          <w:sz w:val="30"/>
          <w:szCs w:val="30"/>
          <w:cs/>
        </w:rPr>
        <w:t>สุ</w:t>
      </w:r>
      <w:r w:rsidR="00F664EB" w:rsidRPr="00530B28">
        <w:rPr>
          <w:rFonts w:ascii="Angsana New" w:hAnsi="Angsana New" w:hint="cs"/>
          <w:sz w:val="30"/>
          <w:szCs w:val="30"/>
          <w:cs/>
        </w:rPr>
        <w:t>ทธิ</w:t>
      </w:r>
      <w:r w:rsidR="00EE4EE6">
        <w:rPr>
          <w:rFonts w:ascii="Angsana New" w:hAnsi="Angsana New" w:hint="cs"/>
          <w:sz w:val="30"/>
          <w:szCs w:val="30"/>
          <w:cs/>
        </w:rPr>
        <w:t xml:space="preserve"> ณ วัน</w:t>
      </w:r>
      <w:r w:rsidR="00F020E9">
        <w:rPr>
          <w:rFonts w:ascii="Angsana New" w:hAnsi="Angsana New" w:hint="cs"/>
          <w:sz w:val="30"/>
          <w:szCs w:val="30"/>
          <w:cs/>
        </w:rPr>
        <w:t>ที่</w:t>
      </w:r>
      <w:r w:rsidR="00EE4EE6">
        <w:rPr>
          <w:rFonts w:ascii="Angsana New" w:hAnsi="Angsana New" w:hint="cs"/>
          <w:sz w:val="30"/>
          <w:szCs w:val="30"/>
          <w:cs/>
        </w:rPr>
        <w:t>ซื้อ</w:t>
      </w:r>
      <w:r w:rsidR="00F664EB" w:rsidRPr="00530B28">
        <w:rPr>
          <w:rFonts w:ascii="Angsana New" w:hAnsi="Angsana New" w:hint="cs"/>
          <w:sz w:val="30"/>
          <w:szCs w:val="30"/>
          <w:cs/>
        </w:rPr>
        <w:t xml:space="preserve">ตามส่วนได้เสียในเงินลงทุนมีมูลค่า </w:t>
      </w:r>
      <w:r w:rsidR="0080042B" w:rsidRPr="00530B28">
        <w:rPr>
          <w:rFonts w:ascii="Angsana New" w:hAnsi="Angsana New"/>
          <w:sz w:val="30"/>
          <w:szCs w:val="30"/>
        </w:rPr>
        <w:t>8</w:t>
      </w:r>
      <w:r w:rsidR="00C1324E">
        <w:rPr>
          <w:rFonts w:ascii="Angsana New" w:hAnsi="Angsana New"/>
          <w:sz w:val="30"/>
          <w:szCs w:val="30"/>
        </w:rPr>
        <w:t>9.6</w:t>
      </w:r>
      <w:r w:rsidR="00F664EB" w:rsidRPr="00530B28">
        <w:rPr>
          <w:rFonts w:ascii="Angsana New" w:hAnsi="Angsana New"/>
          <w:sz w:val="30"/>
          <w:szCs w:val="30"/>
        </w:rPr>
        <w:t xml:space="preserve"> </w:t>
      </w:r>
      <w:r w:rsidR="00F664EB" w:rsidRPr="00530B28">
        <w:rPr>
          <w:rFonts w:ascii="Angsana New" w:hAnsi="Angsana New" w:hint="cs"/>
          <w:sz w:val="30"/>
          <w:szCs w:val="30"/>
          <w:cs/>
        </w:rPr>
        <w:t>ล้านบาท</w:t>
      </w:r>
      <w:r w:rsidR="00EE4EE6">
        <w:rPr>
          <w:rFonts w:ascii="Angsana New" w:hAnsi="Angsana New" w:hint="cs"/>
          <w:sz w:val="30"/>
          <w:szCs w:val="30"/>
          <w:cs/>
        </w:rPr>
        <w:t xml:space="preserve"> บริษัทรับรู้ค่าความนิยมที่เกิดจาก</w:t>
      </w:r>
      <w:r w:rsidR="002944AE" w:rsidRPr="00530B28">
        <w:rPr>
          <w:rFonts w:ascii="Angsana New" w:hAnsi="Angsana New" w:hint="cs"/>
          <w:sz w:val="30"/>
          <w:szCs w:val="30"/>
          <w:cs/>
        </w:rPr>
        <w:t>ผลต่างระหว่างต้นทุนเงินลงทุนและมูลค่ายุติธรรม</w:t>
      </w:r>
      <w:r w:rsidR="00012ECB">
        <w:rPr>
          <w:rFonts w:ascii="Angsana New" w:hAnsi="Angsana New" w:hint="cs"/>
          <w:sz w:val="30"/>
          <w:szCs w:val="30"/>
          <w:cs/>
        </w:rPr>
        <w:t>ของสินทรัพย์สุทธิ</w:t>
      </w:r>
      <w:r w:rsidR="002E7F9B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="00EE4EE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EE4EE6">
        <w:rPr>
          <w:rFonts w:ascii="Angsana New" w:hAnsi="Angsana New"/>
          <w:sz w:val="30"/>
          <w:szCs w:val="30"/>
        </w:rPr>
        <w:t>8.4</w:t>
      </w:r>
      <w:r w:rsidR="00EE4EE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766D3">
        <w:rPr>
          <w:rFonts w:ascii="Angsana New" w:hAnsi="Angsana New" w:hint="cs"/>
          <w:sz w:val="30"/>
          <w:szCs w:val="30"/>
          <w:cs/>
        </w:rPr>
        <w:t xml:space="preserve"> </w:t>
      </w:r>
      <w:r w:rsidR="002E7F9B">
        <w:rPr>
          <w:rFonts w:ascii="Angsana New" w:hAnsi="Angsana New" w:hint="cs"/>
          <w:sz w:val="30"/>
          <w:szCs w:val="30"/>
          <w:cs/>
        </w:rPr>
        <w:t>ซึ่งเป็นส่วนหนึ่งของต้นทุนเงินลงทุน ณ วันซื้อ</w:t>
      </w:r>
    </w:p>
    <w:p w14:paraId="5ED4FB8F" w14:textId="77777777" w:rsidR="008A5BEB" w:rsidRPr="00530B28" w:rsidRDefault="008A5BEB" w:rsidP="003B32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00FB918A" w14:textId="0957ABB2" w:rsidR="00B66D67" w:rsidRPr="00530B28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ที่ดิน อาคารและอุปกรณ์</w:t>
      </w:r>
      <w:r w:rsidR="00C46A5D"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CF7637"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530B28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530B28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530B28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0B2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530B28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65E495C9" w:rsidR="0008030F" w:rsidRPr="00530B28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30B28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8A5BEB" w:rsidRPr="00530B28">
        <w:rPr>
          <w:rFonts w:ascii="Angsana New" w:hAnsi="Angsana New" w:hint="cs"/>
          <w:b/>
          <w:sz w:val="30"/>
          <w:szCs w:val="30"/>
          <w:cs/>
        </w:rPr>
        <w:t xml:space="preserve">หกเดือนสิ้นสุดวันที่ </w:t>
      </w:r>
      <w:r w:rsidR="008A5BEB" w:rsidRPr="00530B28">
        <w:rPr>
          <w:rFonts w:ascii="Angsana New" w:hAnsi="Angsana New"/>
          <w:bCs/>
          <w:sz w:val="30"/>
          <w:szCs w:val="30"/>
        </w:rPr>
        <w:t>30</w:t>
      </w:r>
      <w:r w:rsidR="008A5BEB" w:rsidRPr="00530B28">
        <w:rPr>
          <w:rFonts w:ascii="Angsana New" w:hAnsi="Angsana New" w:hint="cs"/>
          <w:b/>
          <w:sz w:val="30"/>
          <w:szCs w:val="30"/>
        </w:rPr>
        <w:t xml:space="preserve"> </w:t>
      </w:r>
      <w:r w:rsidR="008A5BEB" w:rsidRPr="00530B28">
        <w:rPr>
          <w:rFonts w:ascii="Angsana New" w:hAnsi="Angsana New" w:hint="cs"/>
          <w:b/>
          <w:sz w:val="30"/>
          <w:szCs w:val="30"/>
          <w:cs/>
        </w:rPr>
        <w:t xml:space="preserve">มิถุนายน </w:t>
      </w:r>
      <w:r w:rsidR="007F5A8C" w:rsidRPr="00530B28">
        <w:rPr>
          <w:rFonts w:ascii="Angsana New" w:hAnsi="Angsana New"/>
          <w:bCs/>
          <w:sz w:val="30"/>
          <w:szCs w:val="30"/>
        </w:rPr>
        <w:t>256</w:t>
      </w:r>
      <w:r w:rsidR="0059331A" w:rsidRPr="00530B28">
        <w:rPr>
          <w:rFonts w:ascii="Angsana New" w:hAnsi="Angsana New"/>
          <w:bCs/>
          <w:sz w:val="30"/>
          <w:szCs w:val="30"/>
        </w:rPr>
        <w:t>7</w:t>
      </w:r>
      <w:r w:rsidR="0008030F" w:rsidRPr="00530B28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14:paraId="0D531D89" w14:textId="77777777" w:rsidR="008A5BEB" w:rsidRPr="00530B28" w:rsidRDefault="008A5BEB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530B28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530B28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530B28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530B28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21E07BF4" w14:textId="77777777" w:rsidTr="00824CD1">
        <w:trPr>
          <w:tblHeader/>
        </w:trPr>
        <w:tc>
          <w:tcPr>
            <w:tcW w:w="1971" w:type="pct"/>
          </w:tcPr>
          <w:p w14:paraId="7C0544AA" w14:textId="32999991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712827D0" w14:textId="32F22804" w:rsidR="009C5835" w:rsidRPr="00530B28" w:rsidRDefault="00010F8C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867</w:t>
            </w:r>
          </w:p>
        </w:tc>
        <w:tc>
          <w:tcPr>
            <w:tcW w:w="129" w:type="pct"/>
          </w:tcPr>
          <w:p w14:paraId="2C8C52B8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E4E35F0" w14:textId="387D1DB5" w:rsidR="009C5835" w:rsidRPr="00530B28" w:rsidRDefault="00E81A5C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29" w:type="pct"/>
          </w:tcPr>
          <w:p w14:paraId="3977EA8A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86D8C5F" w14:textId="2459A1AB" w:rsidR="009C5835" w:rsidRPr="00530B28" w:rsidRDefault="00C92866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867</w:t>
            </w:r>
          </w:p>
        </w:tc>
        <w:tc>
          <w:tcPr>
            <w:tcW w:w="143" w:type="pct"/>
          </w:tcPr>
          <w:p w14:paraId="2DAEE2FE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46F2E1" w14:textId="191D1145" w:rsidR="009C5835" w:rsidRPr="00530B28" w:rsidRDefault="005E58C3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</w:tr>
      <w:tr w:rsidR="00530B28" w:rsidRPr="00530B28" w14:paraId="49874FAE" w14:textId="77777777" w:rsidTr="00824CD1">
        <w:trPr>
          <w:tblHeader/>
        </w:trPr>
        <w:tc>
          <w:tcPr>
            <w:tcW w:w="1971" w:type="pct"/>
          </w:tcPr>
          <w:p w14:paraId="45346B13" w14:textId="6F13299A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06FC8562" w14:textId="21CFD38D" w:rsidR="009C5835" w:rsidRPr="00530B28" w:rsidRDefault="00010F8C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84</w:t>
            </w:r>
            <w:r w:rsidR="00EE60A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095AD09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1C0119" w14:textId="6D35EFA5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43FECEF" w14:textId="0B4827FA" w:rsidR="009C5835" w:rsidRPr="00530B28" w:rsidRDefault="00CC4781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80</w:t>
            </w:r>
            <w:r w:rsidR="001B2BD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3714A56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3DCA50" w14:textId="0FA2D55F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0204F020" w14:textId="77777777" w:rsidTr="00824CD1">
        <w:trPr>
          <w:tblHeader/>
        </w:trPr>
        <w:tc>
          <w:tcPr>
            <w:tcW w:w="1971" w:type="pct"/>
          </w:tcPr>
          <w:p w14:paraId="4AE8CCD2" w14:textId="41F0B13D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60067253" w14:textId="2243F41D" w:rsidR="009C5835" w:rsidRPr="00530B28" w:rsidRDefault="00010F8C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81</w:t>
            </w:r>
            <w:r w:rsidR="00A722A6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725CB26A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58BA9" w14:textId="707135BE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3BB5AD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B57B2C" w14:textId="55DB65F7" w:rsidR="009C5835" w:rsidRPr="00530B28" w:rsidRDefault="006F3909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81</w:t>
            </w:r>
            <w:r w:rsidR="0048487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C433234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8E9F265" w14:textId="74E064EA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0B28" w:rsidRPr="00530B28" w14:paraId="53BC0CF6" w14:textId="77777777">
        <w:trPr>
          <w:tblHeader/>
        </w:trPr>
        <w:tc>
          <w:tcPr>
            <w:tcW w:w="1971" w:type="pct"/>
          </w:tcPr>
          <w:p w14:paraId="13D2370F" w14:textId="01673C39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1AD7E2F9" w:rsidR="009C5835" w:rsidRPr="00530B28" w:rsidRDefault="00010F8C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104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="00A722A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7506F9B0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5A5F6E83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722A6">
              <w:rPr>
                <w:rFonts w:ascii="Angsana New" w:hAnsi="Angsana New" w:cs="Angsana New"/>
                <w:sz w:val="30"/>
                <w:szCs w:val="30"/>
              </w:rPr>
              <w:t>2,190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CEF315C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456181" w14:textId="0F00FFE7" w:rsidR="009C5835" w:rsidRPr="00530B28" w:rsidRDefault="006F3909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104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="00644E9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3BA457D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08AC04" w14:textId="38287E11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484872">
              <w:rPr>
                <w:rFonts w:ascii="Angsana New" w:hAnsi="Angsana New" w:cs="Angsana New"/>
                <w:sz w:val="30"/>
                <w:szCs w:val="30"/>
              </w:rPr>
              <w:t>2,190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30B28" w:rsidRPr="00530B28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9C5835" w:rsidRPr="00530B28" w:rsidRDefault="009C5835" w:rsidP="009C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12ADBAC4" w:rsidR="009C5835" w:rsidRPr="00530B28" w:rsidRDefault="00E81A5C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116</w:t>
            </w: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</w:t>
            </w:r>
            <w:r w:rsidR="00A72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29" w:type="pct"/>
          </w:tcPr>
          <w:p w14:paraId="3CA02D37" w14:textId="77777777" w:rsidR="009C5835" w:rsidRPr="00530B28" w:rsidRDefault="009C5835" w:rsidP="009C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49D5FCD4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722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2,193</w:t>
            </w: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F33B15E" w14:textId="77777777" w:rsidR="009C5835" w:rsidRPr="00530B28" w:rsidRDefault="009C5835" w:rsidP="009C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268F26D6" w:rsidR="009C5835" w:rsidRPr="00530B28" w:rsidRDefault="00A34C79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116</w:t>
            </w: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="004848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1B2B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0E33CB01" w14:textId="77777777" w:rsidR="009C5835" w:rsidRPr="00530B28" w:rsidRDefault="009C5835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05D44D94" w:rsidR="009C5835" w:rsidRPr="00530B28" w:rsidRDefault="0037011A" w:rsidP="009C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4848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</w:t>
            </w:r>
            <w:r w:rsidR="009801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39C92D7" w14:textId="65D9D718" w:rsidR="008A5BEB" w:rsidRPr="00530B28" w:rsidRDefault="008A5BEB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11D901A" w14:textId="162E343A" w:rsidR="00B652C2" w:rsidRPr="00530B28" w:rsidRDefault="00B652C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05965570" w14:textId="7DD412C7" w:rsidR="00B652C2" w:rsidRPr="00530B28" w:rsidRDefault="00F22F6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>
        <w:rPr>
          <w:rFonts w:ascii="Angsana New" w:hAnsi="Angsana New" w:cs="Angsana New"/>
          <w:i/>
          <w:iCs/>
          <w:spacing w:val="-2"/>
          <w:sz w:val="30"/>
          <w:szCs w:val="30"/>
        </w:rPr>
        <w:t>;</w:t>
      </w:r>
    </w:p>
    <w:p w14:paraId="202603FE" w14:textId="6D73E948" w:rsidR="00B652C2" w:rsidRPr="00530B28" w:rsidRDefault="00B652C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12C97056" w14:textId="77777777" w:rsidR="00B652C2" w:rsidRPr="00530B28" w:rsidRDefault="00B652C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530B28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530B2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lastRenderedPageBreak/>
        <w:t>การค้ำประกัน</w:t>
      </w:r>
    </w:p>
    <w:p w14:paraId="1233F212" w14:textId="77777777" w:rsidR="007B413C" w:rsidRPr="00530B28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31181E3C" w:rsidR="007B413C" w:rsidRPr="00530B28" w:rsidRDefault="007B413C" w:rsidP="003B32D8">
      <w:pPr>
        <w:tabs>
          <w:tab w:val="clear" w:pos="227"/>
          <w:tab w:val="clear" w:pos="454"/>
          <w:tab w:val="left" w:pos="540"/>
        </w:tabs>
        <w:ind w:left="540" w:right="117"/>
        <w:jc w:val="thaiDistribute"/>
        <w:rPr>
          <w:rFonts w:ascii="Angsana New" w:hAnsi="Angsana New" w:cs="Angsana New"/>
          <w:sz w:val="30"/>
          <w:szCs w:val="30"/>
        </w:rPr>
      </w:pPr>
      <w:r w:rsidRPr="00530B2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A5BEB" w:rsidRPr="00530B28">
        <w:rPr>
          <w:rFonts w:ascii="Angsana New" w:hAnsi="Angsana New" w:cs="Angsana New"/>
          <w:sz w:val="30"/>
          <w:szCs w:val="30"/>
        </w:rPr>
        <w:t xml:space="preserve">30 </w:t>
      </w:r>
      <w:r w:rsidR="008A5BEB" w:rsidRPr="00530B28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9331A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4612" w:rsidRPr="00530B28">
        <w:rPr>
          <w:rFonts w:ascii="Angsana New" w:hAnsi="Angsana New" w:cs="Angsana New" w:hint="cs"/>
          <w:sz w:val="30"/>
          <w:szCs w:val="30"/>
        </w:rPr>
        <w:t>256</w:t>
      </w:r>
      <w:r w:rsidR="0059331A" w:rsidRPr="00530B28">
        <w:rPr>
          <w:rFonts w:ascii="Angsana New" w:hAnsi="Angsana New" w:cs="Angsana New"/>
          <w:sz w:val="30"/>
          <w:szCs w:val="30"/>
        </w:rPr>
        <w:t>7</w:t>
      </w:r>
      <w:r w:rsidRPr="00530B28">
        <w:rPr>
          <w:rFonts w:ascii="Angsana New" w:hAnsi="Angsana New" w:cs="Angsana New" w:hint="cs"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530B28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530B28">
        <w:rPr>
          <w:rFonts w:ascii="Angsana New" w:hAnsi="Angsana New" w:cs="Angsana New"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9C5835" w:rsidRPr="00530B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5835" w:rsidRPr="00530B28">
        <w:rPr>
          <w:rFonts w:ascii="Angsana New" w:hAnsi="Angsana New" w:cs="Angsana New"/>
          <w:sz w:val="30"/>
          <w:szCs w:val="30"/>
        </w:rPr>
        <w:t>525.8</w:t>
      </w:r>
      <w:r w:rsidR="008A5BEB" w:rsidRPr="00530B28">
        <w:rPr>
          <w:rFonts w:ascii="Angsana New" w:hAnsi="Angsana New" w:cs="Angsana New"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F1191" w:rsidRPr="00530B28">
        <w:rPr>
          <w:rFonts w:ascii="Angsana New" w:hAnsi="Angsana New" w:cs="Angsana New" w:hint="cs"/>
          <w:sz w:val="30"/>
          <w:szCs w:val="30"/>
          <w:cs/>
        </w:rPr>
        <w:t>แล</w:t>
      </w:r>
      <w:r w:rsidR="00F013B9" w:rsidRPr="00530B28">
        <w:rPr>
          <w:rFonts w:ascii="Angsana New" w:hAnsi="Angsana New" w:cs="Angsana New" w:hint="cs"/>
          <w:sz w:val="30"/>
          <w:szCs w:val="30"/>
          <w:cs/>
        </w:rPr>
        <w:t>ะ</w:t>
      </w:r>
      <w:r w:rsidR="00FD780B" w:rsidRPr="00530B28">
        <w:rPr>
          <w:rFonts w:ascii="Angsana New" w:hAnsi="Angsana New" w:cs="Angsana New"/>
          <w:sz w:val="30"/>
          <w:szCs w:val="30"/>
        </w:rPr>
        <w:t xml:space="preserve"> </w:t>
      </w:r>
      <w:r w:rsidR="009C5835" w:rsidRPr="00530B28">
        <w:rPr>
          <w:rFonts w:ascii="Angsana New" w:hAnsi="Angsana New" w:cs="Angsana New"/>
          <w:sz w:val="30"/>
          <w:szCs w:val="30"/>
        </w:rPr>
        <w:t>479.6</w:t>
      </w:r>
      <w:r w:rsidR="004A3F73" w:rsidRPr="00530B28">
        <w:rPr>
          <w:rFonts w:ascii="Angsana New" w:hAnsi="Angsana New" w:cs="Angsana New"/>
          <w:sz w:val="30"/>
          <w:szCs w:val="30"/>
        </w:rPr>
        <w:t xml:space="preserve"> </w:t>
      </w:r>
      <w:r w:rsidR="00F013B9" w:rsidRPr="00530B2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014D4" w:rsidRPr="00530B28">
        <w:rPr>
          <w:rFonts w:ascii="Angsana New" w:hAnsi="Angsana New" w:cs="Angsana New"/>
          <w:sz w:val="30"/>
          <w:szCs w:val="30"/>
        </w:rPr>
        <w:t xml:space="preserve"> </w:t>
      </w:r>
      <w:r w:rsidR="009014D4" w:rsidRPr="00530B28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530B28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530B28">
        <w:rPr>
          <w:rFonts w:ascii="Angsana New" w:hAnsi="Angsana New" w:cs="Angsana New"/>
          <w:i/>
          <w:iCs/>
          <w:sz w:val="30"/>
          <w:szCs w:val="30"/>
        </w:rPr>
        <w:t>2566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530B28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A3F73" w:rsidRPr="00530B28">
        <w:rPr>
          <w:rFonts w:ascii="Angsana New" w:hAnsi="Angsana New" w:cs="Angsana New"/>
          <w:i/>
          <w:iCs/>
          <w:sz w:val="30"/>
          <w:szCs w:val="30"/>
        </w:rPr>
        <w:t>5</w:t>
      </w:r>
      <w:r w:rsidR="00F25A27" w:rsidRPr="00530B28">
        <w:rPr>
          <w:rFonts w:ascii="Angsana New" w:hAnsi="Angsana New" w:cs="Angsana New"/>
          <w:i/>
          <w:iCs/>
          <w:sz w:val="30"/>
          <w:szCs w:val="30"/>
        </w:rPr>
        <w:t>34.9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>4</w:t>
      </w:r>
      <w:r w:rsidR="00F25A27" w:rsidRPr="00530B28">
        <w:rPr>
          <w:rFonts w:ascii="Angsana New" w:hAnsi="Angsana New" w:cs="Angsana New"/>
          <w:i/>
          <w:iCs/>
          <w:sz w:val="30"/>
          <w:szCs w:val="30"/>
        </w:rPr>
        <w:t>87.6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530B28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77777777" w:rsidR="00B652C2" w:rsidRPr="00530B28" w:rsidRDefault="00B652C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6EF1517" w14:textId="54E74C69" w:rsidR="007619AD" w:rsidRPr="00530B28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0B2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6EC4F4C9" w14:textId="77777777" w:rsidR="00037C22" w:rsidRPr="00530B28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5AFA8E9F" w:rsidR="00857517" w:rsidRPr="00530B28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30B28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="008A5BEB"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หกเดือนสิ้นสุดวันที่ </w:t>
      </w:r>
      <w:r w:rsidR="008A5BEB" w:rsidRPr="00530B2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8A5BEB" w:rsidRPr="00530B28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4A3F73" w:rsidRPr="00530B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A8C" w:rsidRPr="00530B28">
        <w:rPr>
          <w:rFonts w:ascii="Angsana New" w:hAnsi="Angsana New" w:cs="Angsana New"/>
          <w:spacing w:val="-2"/>
          <w:sz w:val="30"/>
          <w:szCs w:val="30"/>
        </w:rPr>
        <w:t>256</w:t>
      </w:r>
      <w:r w:rsidR="004A3F73" w:rsidRPr="00530B28">
        <w:rPr>
          <w:rFonts w:ascii="Angsana New" w:hAnsi="Angsana New" w:cs="Angsana New"/>
          <w:spacing w:val="-2"/>
          <w:sz w:val="30"/>
          <w:szCs w:val="30"/>
        </w:rPr>
        <w:t>7</w:t>
      </w:r>
      <w:r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530B28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530B28" w14:paraId="56D16E40" w14:textId="77777777">
        <w:tc>
          <w:tcPr>
            <w:tcW w:w="2610" w:type="dxa"/>
          </w:tcPr>
          <w:p w14:paraId="21EE4890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530B28" w14:paraId="5BA5B2D2" w14:textId="77777777" w:rsidTr="780ECCE9">
        <w:tc>
          <w:tcPr>
            <w:tcW w:w="2610" w:type="dxa"/>
          </w:tcPr>
          <w:p w14:paraId="3B7F62F8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0291393C" w14:textId="77777777" w:rsidTr="780ECCE9">
        <w:tc>
          <w:tcPr>
            <w:tcW w:w="2610" w:type="dxa"/>
          </w:tcPr>
          <w:p w14:paraId="7ECA166D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530B28" w14:paraId="4ACAF990" w14:textId="77777777">
        <w:tc>
          <w:tcPr>
            <w:tcW w:w="2610" w:type="dxa"/>
          </w:tcPr>
          <w:p w14:paraId="184D721D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30B28" w:rsidRPr="00530B28" w14:paraId="29AC4BF0" w14:textId="77777777" w:rsidTr="780ECCE9">
        <w:tc>
          <w:tcPr>
            <w:tcW w:w="2610" w:type="dxa"/>
          </w:tcPr>
          <w:p w14:paraId="67D4E373" w14:textId="32E03FE6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A3F73" w:rsidRPr="00530B2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D26A052" w14:textId="179E83E5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19,143</w:t>
            </w:r>
          </w:p>
        </w:tc>
        <w:tc>
          <w:tcPr>
            <w:tcW w:w="270" w:type="dxa"/>
          </w:tcPr>
          <w:p w14:paraId="7DE1590E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22643F" w14:textId="69A1CCA9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22,641</w:t>
            </w:r>
          </w:p>
        </w:tc>
        <w:tc>
          <w:tcPr>
            <w:tcW w:w="236" w:type="dxa"/>
            <w:shd w:val="clear" w:color="auto" w:fill="auto"/>
          </w:tcPr>
          <w:p w14:paraId="476CAFF6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FA73980" w14:textId="0B046E11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12,106</w:t>
            </w:r>
          </w:p>
        </w:tc>
        <w:tc>
          <w:tcPr>
            <w:tcW w:w="242" w:type="dxa"/>
          </w:tcPr>
          <w:p w14:paraId="3D55A1C4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526B2231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10,470</w:t>
            </w:r>
          </w:p>
        </w:tc>
        <w:tc>
          <w:tcPr>
            <w:tcW w:w="345" w:type="dxa"/>
          </w:tcPr>
          <w:p w14:paraId="3CA0396B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3458D7B7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64,360</w:t>
            </w:r>
          </w:p>
        </w:tc>
      </w:tr>
      <w:tr w:rsidR="00530B28" w:rsidRPr="00530B28" w14:paraId="18EDF38D" w14:textId="77777777" w:rsidTr="780ECCE9">
        <w:tc>
          <w:tcPr>
            <w:tcW w:w="2610" w:type="dxa"/>
          </w:tcPr>
          <w:p w14:paraId="3F607105" w14:textId="637176EE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1DCA9F3" w14:textId="4D5BCC55" w:rsidR="00AC43A9" w:rsidRPr="00530B28" w:rsidRDefault="002E660B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0C703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8FA21F" w14:textId="195AAB0C" w:rsidR="00AC43A9" w:rsidRPr="00530B28" w:rsidRDefault="00F01EC6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  <w:tc>
          <w:tcPr>
            <w:tcW w:w="236" w:type="dxa"/>
            <w:shd w:val="clear" w:color="auto" w:fill="auto"/>
          </w:tcPr>
          <w:p w14:paraId="3F4B458B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5B7CDDF" w14:textId="6DF57335" w:rsidR="00AC43A9" w:rsidRPr="00530B28" w:rsidRDefault="00B227C2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10,056</w:t>
            </w:r>
          </w:p>
        </w:tc>
        <w:tc>
          <w:tcPr>
            <w:tcW w:w="242" w:type="dxa"/>
          </w:tcPr>
          <w:p w14:paraId="3761BED3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BE28430" w14:textId="75D37C7D" w:rsidR="00AC43A9" w:rsidRPr="00530B28" w:rsidRDefault="002E660B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7BF5EF9D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4F6537F" w14:textId="017E9F14" w:rsidR="00AC43A9" w:rsidRPr="00530B28" w:rsidRDefault="00B664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15,084</w:t>
            </w:r>
          </w:p>
        </w:tc>
      </w:tr>
      <w:tr w:rsidR="00530B28" w:rsidRPr="00530B28" w14:paraId="1568869D" w14:textId="77777777" w:rsidTr="780ECCE9">
        <w:tc>
          <w:tcPr>
            <w:tcW w:w="2610" w:type="dxa"/>
          </w:tcPr>
          <w:p w14:paraId="1CEA0EC4" w14:textId="6BE44506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5A4536D7" w14:textId="55BABBB5" w:rsidR="004F5EEF" w:rsidRPr="00530B28" w:rsidRDefault="002E660B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471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820D3" w14:textId="2452C8B7" w:rsidR="004F5EEF" w:rsidRPr="00530B28" w:rsidRDefault="00F01EC6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(1,530)</w:t>
            </w:r>
          </w:p>
        </w:tc>
        <w:tc>
          <w:tcPr>
            <w:tcW w:w="236" w:type="dxa"/>
            <w:shd w:val="clear" w:color="auto" w:fill="auto"/>
          </w:tcPr>
          <w:p w14:paraId="40102D52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7A78791" w14:textId="1D9CB3CC" w:rsidR="004F5EEF" w:rsidRPr="00530B28" w:rsidRDefault="00B227C2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242" w:type="dxa"/>
          </w:tcPr>
          <w:p w14:paraId="0108AB48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9FA852" w14:textId="48FD088F" w:rsidR="004F5EEF" w:rsidRPr="00530B28" w:rsidRDefault="0069159C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(1,772)</w:t>
            </w:r>
          </w:p>
        </w:tc>
        <w:tc>
          <w:tcPr>
            <w:tcW w:w="345" w:type="dxa"/>
          </w:tcPr>
          <w:p w14:paraId="3C09305A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90B47A" w14:textId="6B9E2CE7" w:rsidR="004F5EEF" w:rsidRPr="00530B28" w:rsidRDefault="00B664A9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(6,361)</w:t>
            </w:r>
          </w:p>
        </w:tc>
      </w:tr>
      <w:tr w:rsidR="00530B28" w:rsidRPr="00530B28" w14:paraId="6E4C50FE" w14:textId="77777777" w:rsidTr="780ECCE9">
        <w:tc>
          <w:tcPr>
            <w:tcW w:w="2610" w:type="dxa"/>
          </w:tcPr>
          <w:p w14:paraId="085C8817" w14:textId="34861E3C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7144832D" w:rsidR="003156C6" w:rsidRPr="00530B28" w:rsidRDefault="00617D52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(727)</w:t>
            </w:r>
          </w:p>
        </w:tc>
        <w:tc>
          <w:tcPr>
            <w:tcW w:w="270" w:type="dxa"/>
          </w:tcPr>
          <w:p w14:paraId="2CCDEA9D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AE657E" w14:textId="6450FC89" w:rsidR="003156C6" w:rsidRPr="00530B28" w:rsidRDefault="00E61064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(2,467)</w:t>
            </w:r>
          </w:p>
        </w:tc>
        <w:tc>
          <w:tcPr>
            <w:tcW w:w="236" w:type="dxa"/>
            <w:shd w:val="clear" w:color="auto" w:fill="auto"/>
          </w:tcPr>
          <w:p w14:paraId="27789886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88008FF" w14:textId="099C7D19" w:rsidR="003156C6" w:rsidRPr="00530B28" w:rsidRDefault="00B227C2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(2,223)</w:t>
            </w:r>
          </w:p>
        </w:tc>
        <w:tc>
          <w:tcPr>
            <w:tcW w:w="242" w:type="dxa"/>
          </w:tcPr>
          <w:p w14:paraId="42E600F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16C48DC6" w:rsidR="003156C6" w:rsidRPr="00530B28" w:rsidRDefault="00464392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(1,383)</w:t>
            </w:r>
          </w:p>
        </w:tc>
        <w:tc>
          <w:tcPr>
            <w:tcW w:w="345" w:type="dxa"/>
          </w:tcPr>
          <w:p w14:paraId="16F17450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51E90793" w:rsidR="003156C6" w:rsidRPr="00530B28" w:rsidRDefault="00B664A9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(6,800)</w:t>
            </w:r>
          </w:p>
        </w:tc>
      </w:tr>
      <w:tr w:rsidR="00530B28" w:rsidRPr="00530B28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4B8DA0AF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5BEB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A5BEB"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8A5BEB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A3F73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1137605E" w:rsidR="003156C6" w:rsidRPr="00530B28" w:rsidRDefault="002E660B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18,416</w:t>
            </w:r>
          </w:p>
        </w:tc>
        <w:tc>
          <w:tcPr>
            <w:tcW w:w="270" w:type="dxa"/>
          </w:tcPr>
          <w:p w14:paraId="37696999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4DDB2" w14:textId="61B77B44" w:rsidR="003156C6" w:rsidRPr="00530B28" w:rsidRDefault="00B227C2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23,672</w:t>
            </w:r>
          </w:p>
        </w:tc>
        <w:tc>
          <w:tcPr>
            <w:tcW w:w="236" w:type="dxa"/>
            <w:shd w:val="clear" w:color="auto" w:fill="auto"/>
          </w:tcPr>
          <w:p w14:paraId="6FB9E65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1217" w14:textId="7BFC02C9" w:rsidR="003156C6" w:rsidRPr="00530B28" w:rsidRDefault="00946570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42" w:type="dxa"/>
          </w:tcPr>
          <w:p w14:paraId="750DDEE2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026ADA5E" w:rsidR="003156C6" w:rsidRPr="00530B28" w:rsidRDefault="00464392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7,315</w:t>
            </w:r>
          </w:p>
        </w:tc>
        <w:tc>
          <w:tcPr>
            <w:tcW w:w="345" w:type="dxa"/>
          </w:tcPr>
          <w:p w14:paraId="360A9F99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5783362D" w:rsidR="003156C6" w:rsidRPr="00530B28" w:rsidRDefault="00B664A9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66,283</w:t>
            </w:r>
          </w:p>
        </w:tc>
      </w:tr>
      <w:tr w:rsidR="00530B28" w:rsidRPr="00530B28" w14:paraId="68130E66" w14:textId="77777777">
        <w:tc>
          <w:tcPr>
            <w:tcW w:w="2610" w:type="dxa"/>
          </w:tcPr>
          <w:p w14:paraId="0162EADA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28" w:rsidRPr="00530B28" w14:paraId="5968961A" w14:textId="77777777">
        <w:tc>
          <w:tcPr>
            <w:tcW w:w="2610" w:type="dxa"/>
          </w:tcPr>
          <w:p w14:paraId="074EA15F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7AA2B0E7" w14:textId="77777777" w:rsidTr="780ECCE9">
        <w:tc>
          <w:tcPr>
            <w:tcW w:w="2610" w:type="dxa"/>
          </w:tcPr>
          <w:p w14:paraId="3E1C563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28" w:rsidRPr="00530B28" w14:paraId="23AF49F3" w14:textId="77777777" w:rsidTr="780ECCE9">
        <w:tc>
          <w:tcPr>
            <w:tcW w:w="2610" w:type="dxa"/>
          </w:tcPr>
          <w:p w14:paraId="4E698248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0B28" w:rsidRPr="00530B28" w14:paraId="5DCC8C5F" w14:textId="77777777">
        <w:tc>
          <w:tcPr>
            <w:tcW w:w="2610" w:type="dxa"/>
          </w:tcPr>
          <w:p w14:paraId="16B4B3EA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0B28" w:rsidRPr="00530B28" w14:paraId="59F2CDD9" w14:textId="77777777" w:rsidTr="780ECCE9">
        <w:tc>
          <w:tcPr>
            <w:tcW w:w="2610" w:type="dxa"/>
          </w:tcPr>
          <w:p w14:paraId="0B31EFCF" w14:textId="3B6EBDA2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5C97CC4" w14:textId="1F8FA1DE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19,142</w:t>
            </w:r>
          </w:p>
        </w:tc>
        <w:tc>
          <w:tcPr>
            <w:tcW w:w="270" w:type="dxa"/>
          </w:tcPr>
          <w:p w14:paraId="6DC43741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8A077" w14:textId="24D2FD9A" w:rsidR="004A3F73" w:rsidRPr="00530B28" w:rsidRDefault="0025427E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22,943</w:t>
            </w:r>
          </w:p>
        </w:tc>
        <w:tc>
          <w:tcPr>
            <w:tcW w:w="236" w:type="dxa"/>
            <w:shd w:val="clear" w:color="auto" w:fill="auto"/>
          </w:tcPr>
          <w:p w14:paraId="6380C5C7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E30473F" w14:textId="1ECC86DB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242" w:type="dxa"/>
          </w:tcPr>
          <w:p w14:paraId="7D2A2190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064AB1CD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5,607</w:t>
            </w:r>
          </w:p>
        </w:tc>
        <w:tc>
          <w:tcPr>
            <w:tcW w:w="345" w:type="dxa"/>
          </w:tcPr>
          <w:p w14:paraId="152548A4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1B9B86F2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60,43</w:t>
            </w:r>
            <w:r w:rsidR="0025427E" w:rsidRPr="00530B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30B28" w:rsidRPr="00530B28" w14:paraId="5B37BD11" w14:textId="77777777" w:rsidTr="780ECCE9">
        <w:tc>
          <w:tcPr>
            <w:tcW w:w="2610" w:type="dxa"/>
          </w:tcPr>
          <w:p w14:paraId="316DB3E1" w14:textId="01AE3746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9A80AD" w14:textId="26C5AC3A" w:rsidR="008D5342" w:rsidRPr="00530B28" w:rsidRDefault="002C059F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740B1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9A9F4" w14:textId="2350960B" w:rsidR="008D5342" w:rsidRPr="00530B28" w:rsidRDefault="00B8094F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7,710</w:t>
            </w:r>
          </w:p>
        </w:tc>
        <w:tc>
          <w:tcPr>
            <w:tcW w:w="236" w:type="dxa"/>
            <w:shd w:val="clear" w:color="auto" w:fill="auto"/>
          </w:tcPr>
          <w:p w14:paraId="6E49E5CE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020CD1" w14:textId="27BCBCCE" w:rsidR="008D5342" w:rsidRPr="00530B28" w:rsidRDefault="000F2A44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15,754</w:t>
            </w:r>
          </w:p>
        </w:tc>
        <w:tc>
          <w:tcPr>
            <w:tcW w:w="242" w:type="dxa"/>
          </w:tcPr>
          <w:p w14:paraId="7DB286DD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ECBD6D" w14:textId="156CD4B2" w:rsidR="008D5342" w:rsidRPr="00530B28" w:rsidRDefault="002C059F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92BE33A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3B8FFBD" w14:textId="5027BA54" w:rsidR="008D5342" w:rsidRPr="00530B28" w:rsidRDefault="00EC6706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23,464</w:t>
            </w:r>
          </w:p>
        </w:tc>
      </w:tr>
      <w:tr w:rsidR="00530B28" w:rsidRPr="00530B28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23D09EE7" w:rsidR="004A3F73" w:rsidRPr="00530B28" w:rsidRDefault="002C059F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54419" w14:textId="7BB52828" w:rsidR="004A3F73" w:rsidRPr="00530B28" w:rsidRDefault="0033122B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(1,530)</w:t>
            </w:r>
          </w:p>
        </w:tc>
        <w:tc>
          <w:tcPr>
            <w:tcW w:w="236" w:type="dxa"/>
            <w:shd w:val="clear" w:color="auto" w:fill="auto"/>
          </w:tcPr>
          <w:p w14:paraId="6AD24E1E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10BC957" w14:textId="78E1F1C1" w:rsidR="004A3F73" w:rsidRPr="00530B28" w:rsidRDefault="000F2A44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242" w:type="dxa"/>
          </w:tcPr>
          <w:p w14:paraId="5C37CC92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2193E289" w:rsidR="004A3F73" w:rsidRPr="00530B28" w:rsidRDefault="00CD147B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(1,772)</w:t>
            </w:r>
          </w:p>
        </w:tc>
        <w:tc>
          <w:tcPr>
            <w:tcW w:w="345" w:type="dxa"/>
          </w:tcPr>
          <w:p w14:paraId="6D12590D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446549E5" w:rsidR="004A3F73" w:rsidRPr="00530B28" w:rsidRDefault="00EC6706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(6,361)</w:t>
            </w:r>
          </w:p>
        </w:tc>
      </w:tr>
      <w:tr w:rsidR="00530B28" w:rsidRPr="00530B28" w14:paraId="06883934" w14:textId="77777777" w:rsidTr="780ECCE9">
        <w:tc>
          <w:tcPr>
            <w:tcW w:w="2610" w:type="dxa"/>
          </w:tcPr>
          <w:p w14:paraId="06B4A56D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B3B01CA" w14:textId="6F35D030" w:rsidR="004A3F73" w:rsidRPr="00530B28" w:rsidRDefault="003F7601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(727)</w:t>
            </w:r>
          </w:p>
        </w:tc>
        <w:tc>
          <w:tcPr>
            <w:tcW w:w="270" w:type="dxa"/>
          </w:tcPr>
          <w:p w14:paraId="01C08F42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448787" w14:textId="4C01E46D" w:rsidR="004A3F73" w:rsidRPr="00530B28" w:rsidRDefault="003F7601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(2,917)</w:t>
            </w:r>
          </w:p>
        </w:tc>
        <w:tc>
          <w:tcPr>
            <w:tcW w:w="236" w:type="dxa"/>
            <w:shd w:val="clear" w:color="auto" w:fill="auto"/>
          </w:tcPr>
          <w:p w14:paraId="07103ADD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4AEDB39" w14:textId="660517CA" w:rsidR="004A3F73" w:rsidRPr="00530B28" w:rsidRDefault="00426449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(3,178)</w:t>
            </w:r>
          </w:p>
        </w:tc>
        <w:tc>
          <w:tcPr>
            <w:tcW w:w="242" w:type="dxa"/>
          </w:tcPr>
          <w:p w14:paraId="131CD042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36E3071" w14:textId="43178E73" w:rsidR="004A3F73" w:rsidRPr="00530B28" w:rsidRDefault="00CD147B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(804)</w:t>
            </w:r>
          </w:p>
        </w:tc>
        <w:tc>
          <w:tcPr>
            <w:tcW w:w="345" w:type="dxa"/>
          </w:tcPr>
          <w:p w14:paraId="45454F4B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EFFCDD6" w14:textId="4EA1A213" w:rsidR="004A3F73" w:rsidRPr="00530B28" w:rsidRDefault="00E012A0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(7,626)</w:t>
            </w:r>
          </w:p>
        </w:tc>
      </w:tr>
      <w:tr w:rsidR="00530B28" w:rsidRPr="00530B28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19C072D5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5BEB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A5BEB"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8A5BEB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7849D64E" w:rsidR="004A3F73" w:rsidRPr="00530B28" w:rsidRDefault="003F7601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18,415</w:t>
            </w:r>
          </w:p>
        </w:tc>
        <w:tc>
          <w:tcPr>
            <w:tcW w:w="270" w:type="dxa"/>
          </w:tcPr>
          <w:p w14:paraId="72A1351B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F44B2" w14:textId="17582174" w:rsidR="004A3F73" w:rsidRPr="00530B28" w:rsidRDefault="003F7601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26,206</w:t>
            </w:r>
          </w:p>
        </w:tc>
        <w:tc>
          <w:tcPr>
            <w:tcW w:w="236" w:type="dxa"/>
            <w:shd w:val="clear" w:color="auto" w:fill="auto"/>
          </w:tcPr>
          <w:p w14:paraId="067B2C1F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515E" w14:textId="65376AB3" w:rsidR="004A3F73" w:rsidRPr="00530B28" w:rsidRDefault="008863FD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22,26</w:t>
            </w:r>
            <w:r w:rsidR="0005632A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5D364E26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1597063B" w:rsidR="004A3F73" w:rsidRPr="00530B28" w:rsidRDefault="00D817F9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3,031</w:t>
            </w:r>
          </w:p>
        </w:tc>
        <w:tc>
          <w:tcPr>
            <w:tcW w:w="345" w:type="dxa"/>
          </w:tcPr>
          <w:p w14:paraId="2F77722B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4834B798" w:rsidR="004A3F73" w:rsidRPr="00530B28" w:rsidRDefault="0005632A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69,915</w:t>
            </w:r>
          </w:p>
        </w:tc>
      </w:tr>
    </w:tbl>
    <w:p w14:paraId="5F2155FB" w14:textId="56D05B08" w:rsidR="005A6247" w:rsidRPr="00530B28" w:rsidRDefault="005A6247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412C9B" w14:textId="695902F5" w:rsidR="00B652C2" w:rsidRPr="00530B28" w:rsidRDefault="00B652C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6D36A3E" w14:textId="77777777" w:rsidR="00B652C2" w:rsidRPr="00530B28" w:rsidRDefault="00B652C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C0410" w14:textId="05D99EFB" w:rsidR="00452E0A" w:rsidRPr="00530B28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4DB4B58" w14:textId="3F7AD7F8" w:rsidR="007925B0" w:rsidRPr="00530B28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Pr="00530B28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530B28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530B28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530B28">
        <w:rPr>
          <w:rFonts w:asciiTheme="majorBidi" w:hAnsiTheme="majorBidi"/>
          <w:spacing w:val="-6"/>
          <w:sz w:val="30"/>
          <w:szCs w:val="30"/>
          <w:cs/>
        </w:rPr>
        <w:br/>
      </w:r>
      <w:r w:rsidRPr="00530B28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62BE159D" w14:textId="77777777" w:rsidR="003E3D85" w:rsidRPr="00530B28" w:rsidRDefault="003E3D85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DD8BD6A" w14:textId="77777777" w:rsidR="003E3D85" w:rsidRPr="00530B28" w:rsidRDefault="003E3D85" w:rsidP="003E3D8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DD11887" w14:textId="2E706F4E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980"/>
        <w:gridCol w:w="1476"/>
        <w:gridCol w:w="1066"/>
        <w:gridCol w:w="1152"/>
      </w:tblGrid>
      <w:tr w:rsidR="00530B28" w:rsidRPr="00530B28" w14:paraId="7F283EE2" w14:textId="77777777">
        <w:trPr>
          <w:tblHeader/>
        </w:trPr>
        <w:tc>
          <w:tcPr>
            <w:tcW w:w="3420" w:type="dxa"/>
            <w:vAlign w:val="bottom"/>
          </w:tcPr>
          <w:p w14:paraId="4DF0C12B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82F7E91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76" w:type="dxa"/>
            <w:vAlign w:val="bottom"/>
          </w:tcPr>
          <w:p w14:paraId="41174263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45AB545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16E8E1B9" w14:textId="77777777" w:rsidR="003E3D85" w:rsidRPr="00530B28" w:rsidDel="00D43E7A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30B28" w:rsidRPr="00530B28" w14:paraId="6B198D6A" w14:textId="77777777">
        <w:trPr>
          <w:tblHeader/>
        </w:trPr>
        <w:tc>
          <w:tcPr>
            <w:tcW w:w="3420" w:type="dxa"/>
          </w:tcPr>
          <w:p w14:paraId="46016BA6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F8B8969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34D45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0583EE2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647156BD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0B28" w:rsidRPr="00530B28" w14:paraId="281C36B9" w14:textId="77777777">
        <w:tc>
          <w:tcPr>
            <w:tcW w:w="3420" w:type="dxa"/>
            <w:shd w:val="clear" w:color="auto" w:fill="auto"/>
          </w:tcPr>
          <w:p w14:paraId="4E5305E8" w14:textId="5C520D1D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62166C6C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14A4E98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AB5CB26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5B3F57E8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30B28" w:rsidRPr="00530B28" w14:paraId="0380C756" w14:textId="77777777">
        <w:tc>
          <w:tcPr>
            <w:tcW w:w="3420" w:type="dxa"/>
            <w:shd w:val="clear" w:color="auto" w:fill="auto"/>
          </w:tcPr>
          <w:p w14:paraId="5D6C3012" w14:textId="41A329D9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980" w:type="dxa"/>
          </w:tcPr>
          <w:p w14:paraId="1A7D0CB7" w14:textId="1CFC046F" w:rsidR="003E3D85" w:rsidRPr="00530B28" w:rsidRDefault="006A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E3D85"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2DFB"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3E3D85"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3D85"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CE0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6" w:type="dxa"/>
          </w:tcPr>
          <w:p w14:paraId="4A5D8AB7" w14:textId="46FE14D2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CE0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019F7E34" w14:textId="7AE1BF70" w:rsidR="003E3D85" w:rsidRPr="00530B28" w:rsidRDefault="00364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>0.19</w:t>
            </w:r>
          </w:p>
        </w:tc>
        <w:tc>
          <w:tcPr>
            <w:tcW w:w="1152" w:type="dxa"/>
          </w:tcPr>
          <w:p w14:paraId="5EB93DB2" w14:textId="4AE9AC84" w:rsidR="003E3D85" w:rsidRPr="00530B28" w:rsidRDefault="00C672B3" w:rsidP="009B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91.2</w:t>
            </w:r>
            <w:r w:rsidR="0027405C" w:rsidRPr="00530B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2A6ABFA8" w14:textId="5C474BF9" w:rsidR="003E3D85" w:rsidRPr="00530B28" w:rsidRDefault="003E3D85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7C9631F" w14:textId="77777777" w:rsidR="005A6247" w:rsidRPr="00530B28" w:rsidRDefault="005A6247" w:rsidP="005A6247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53EC4F70" w14:textId="77777777" w:rsidR="005A6247" w:rsidRPr="00530B28" w:rsidRDefault="005A6247" w:rsidP="005A6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BB057DA" w14:textId="77777777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530B28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530B28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272709B5" w14:textId="77777777" w:rsidR="005A6247" w:rsidRPr="00530B28" w:rsidRDefault="005A6247" w:rsidP="005A6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FAC317C" w14:textId="77777777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z w:val="30"/>
          <w:szCs w:val="30"/>
        </w:rPr>
      </w:pPr>
      <w:r w:rsidRPr="00530B28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530B28">
        <w:rPr>
          <w:rFonts w:asciiTheme="majorBidi" w:hAnsi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530B28">
        <w:rPr>
          <w:rFonts w:asciiTheme="majorBidi" w:hAnsi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</w:t>
      </w:r>
      <w:r w:rsidRPr="00530B28">
        <w:rPr>
          <w:rFonts w:asciiTheme="majorBidi" w:hAnsiTheme="majorBidi" w:hint="cs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530B28">
        <w:rPr>
          <w:rFonts w:asciiTheme="majorBidi" w:hAnsiTheme="majorBidi" w:hint="cs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7AE73B9F" w14:textId="77777777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1EF6C0C" w14:textId="4910E38C" w:rsidR="005451F5" w:rsidRPr="00530B28" w:rsidRDefault="005451F5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27F64DE0" w14:textId="77777777" w:rsidR="005451F5" w:rsidRPr="00530B28" w:rsidRDefault="005451F5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3620958" w14:textId="78AFEF10" w:rsidR="005800A2" w:rsidRPr="00530B28" w:rsidRDefault="005800A2" w:rsidP="005800A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  <w:sectPr w:rsidR="005800A2" w:rsidRPr="00530B28" w:rsidSect="00266622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40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780"/>
        <w:gridCol w:w="274"/>
        <w:gridCol w:w="2014"/>
        <w:gridCol w:w="274"/>
        <w:gridCol w:w="2284"/>
        <w:gridCol w:w="274"/>
        <w:gridCol w:w="1990"/>
        <w:gridCol w:w="270"/>
        <w:gridCol w:w="1464"/>
        <w:gridCol w:w="270"/>
        <w:gridCol w:w="1506"/>
      </w:tblGrid>
      <w:tr w:rsidR="00530B28" w:rsidRPr="00530B28" w14:paraId="687C58C4" w14:textId="77777777" w:rsidTr="007A3BA3">
        <w:trPr>
          <w:trHeight w:val="261"/>
        </w:trPr>
        <w:tc>
          <w:tcPr>
            <w:tcW w:w="3780" w:type="dxa"/>
            <w:vAlign w:val="bottom"/>
          </w:tcPr>
          <w:p w14:paraId="76C22AF2" w14:textId="77777777" w:rsidR="00C0670D" w:rsidRPr="00530B28" w:rsidRDefault="00C0670D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11F68260" w14:textId="77777777" w:rsidR="00C0670D" w:rsidRPr="00530B28" w:rsidRDefault="00C0670D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347786D5" w14:textId="26D34F63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F1508"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530B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B28" w:rsidRPr="00530B28" w14:paraId="10D1D42B" w14:textId="77777777" w:rsidTr="007A3BA3">
        <w:trPr>
          <w:trHeight w:val="344"/>
        </w:trPr>
        <w:tc>
          <w:tcPr>
            <w:tcW w:w="3780" w:type="dxa"/>
            <w:vAlign w:val="bottom"/>
          </w:tcPr>
          <w:p w14:paraId="2E36A9A1" w14:textId="77777777" w:rsidR="00C0670D" w:rsidRPr="00530B28" w:rsidRDefault="00C0670D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2164CF9" w14:textId="77777777" w:rsidR="00C0670D" w:rsidRPr="00530B28" w:rsidRDefault="00C0670D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6" w:type="dxa"/>
            <w:gridSpan w:val="5"/>
            <w:tcBorders>
              <w:left w:val="nil"/>
              <w:right w:val="nil"/>
            </w:tcBorders>
            <w:vAlign w:val="bottom"/>
          </w:tcPr>
          <w:p w14:paraId="4DBEDA20" w14:textId="7B2D6B28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DC2DFDC" w14:textId="77777777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79817B2" w14:textId="0CE25A2C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B28" w:rsidRPr="00530B28" w14:paraId="0E51DFB9" w14:textId="77777777" w:rsidTr="007A3BA3">
        <w:trPr>
          <w:trHeight w:val="261"/>
        </w:trPr>
        <w:tc>
          <w:tcPr>
            <w:tcW w:w="3780" w:type="dxa"/>
            <w:vAlign w:val="bottom"/>
          </w:tcPr>
          <w:p w14:paraId="2120682E" w14:textId="77777777" w:rsidR="007A3BA3" w:rsidRPr="00530B28" w:rsidRDefault="007A3BA3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3495F5C" w14:textId="77777777" w:rsidR="007A3BA3" w:rsidRPr="00530B28" w:rsidRDefault="007A3BA3" w:rsidP="00C0670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3818FF6B" w14:textId="77777777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0DC4488" w14:textId="320B6CD6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D3DF5D6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00B62C2C" w14:textId="77777777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D0D0A2D" w14:textId="47AE7742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084C4EDF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727A716A" w14:textId="2FC18BCD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E5DD662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50F65693" w14:textId="2F1CFE35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1564319A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FCF9F83" w14:textId="0650FCB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530B28" w:rsidRPr="00530B28" w14:paraId="78A969DA" w14:textId="77777777" w:rsidTr="007A3BA3">
        <w:trPr>
          <w:trHeight w:val="261"/>
        </w:trPr>
        <w:tc>
          <w:tcPr>
            <w:tcW w:w="3780" w:type="dxa"/>
            <w:vAlign w:val="bottom"/>
          </w:tcPr>
          <w:p w14:paraId="2DD84927" w14:textId="77777777" w:rsidR="00C0670D" w:rsidRPr="00530B28" w:rsidRDefault="00C0670D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D7B21A7" w14:textId="77777777" w:rsidR="00C0670D" w:rsidRPr="00530B28" w:rsidRDefault="00C0670D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368A74A3" w14:textId="3FFFE7A3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0B28" w:rsidRPr="00530B28" w14:paraId="50B06B32" w14:textId="77777777" w:rsidTr="007A3BA3">
        <w:trPr>
          <w:trHeight w:val="261"/>
        </w:trPr>
        <w:tc>
          <w:tcPr>
            <w:tcW w:w="3780" w:type="dxa"/>
          </w:tcPr>
          <w:p w14:paraId="692F0A26" w14:textId="7A10A9DB" w:rsidR="007A3BA3" w:rsidRPr="00530B28" w:rsidRDefault="007A3BA3" w:rsidP="00F13C8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3D85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E3D85"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4" w:type="dxa"/>
          </w:tcPr>
          <w:p w14:paraId="4CA539E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79AC4F67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626F0A7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58F26926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66B8CDCA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5ABBA94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5AF6E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8BE75B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B62B05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09D345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47868A18" w14:textId="77777777" w:rsidTr="007A3BA3">
        <w:trPr>
          <w:trHeight w:val="261"/>
        </w:trPr>
        <w:tc>
          <w:tcPr>
            <w:tcW w:w="3780" w:type="dxa"/>
          </w:tcPr>
          <w:p w14:paraId="4663106B" w14:textId="57CCC1B2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352C10C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768C871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826A325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D4D819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3171F5DF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</w:tcPr>
          <w:p w14:paraId="2BE65E1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578F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FEE944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BBEAF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</w:tcPr>
          <w:p w14:paraId="338F3DA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2D19FAC7" w14:textId="77777777" w:rsidTr="007A3BA3">
        <w:trPr>
          <w:trHeight w:val="261"/>
        </w:trPr>
        <w:tc>
          <w:tcPr>
            <w:tcW w:w="3780" w:type="dxa"/>
          </w:tcPr>
          <w:p w14:paraId="2F32E45E" w14:textId="707BCB4E" w:rsidR="00E45EBA" w:rsidRPr="00530B28" w:rsidRDefault="00E45EBA" w:rsidP="00E45EBA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4" w:type="dxa"/>
          </w:tcPr>
          <w:p w14:paraId="126EA744" w14:textId="77777777" w:rsidR="00E45EBA" w:rsidRPr="00530B28" w:rsidRDefault="00E45EBA" w:rsidP="00E45EB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3A139A58" w14:textId="20F53351" w:rsidR="00E45EBA" w:rsidRPr="00530B28" w:rsidRDefault="00E45EBA" w:rsidP="00E45EBA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D14F61E" w14:textId="77777777" w:rsidR="00E45EBA" w:rsidRPr="00530B28" w:rsidRDefault="00E45EBA" w:rsidP="00E45EB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8328FB3" w14:textId="79BE7B45" w:rsidR="00E45EBA" w:rsidRPr="00530B28" w:rsidRDefault="00E45EBA" w:rsidP="00E45EBA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56BFA5B6" w14:textId="77777777" w:rsidR="00E45EBA" w:rsidRPr="00530B28" w:rsidRDefault="00E45EBA" w:rsidP="00E45EB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A0B3AC0" w14:textId="1B8C05E6" w:rsidR="00E45EBA" w:rsidRPr="00530B28" w:rsidRDefault="00E45EBA" w:rsidP="00E45EB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4BD9C3B9" w14:textId="77777777" w:rsidR="00E45EBA" w:rsidRPr="00530B28" w:rsidRDefault="00E45EBA" w:rsidP="00E45E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C36603A" w14:textId="65CAF788" w:rsidR="00E45EBA" w:rsidRPr="00530B28" w:rsidRDefault="00E45EBA" w:rsidP="00E45EB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4D1690F9" w14:textId="77777777" w:rsidR="00E45EBA" w:rsidRPr="00530B28" w:rsidRDefault="00E45EBA" w:rsidP="00E45EB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5C47CB1" w14:textId="12E9BF83" w:rsidR="00E45EBA" w:rsidRPr="00530B28" w:rsidRDefault="001B592E" w:rsidP="001B59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59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</w:t>
            </w:r>
            <w:r w:rsidR="00830275" w:rsidRPr="001B59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0B28" w:rsidRPr="00530B28" w14:paraId="64B0B4F9" w14:textId="77777777" w:rsidTr="007A3BA3">
        <w:trPr>
          <w:trHeight w:val="261"/>
        </w:trPr>
        <w:tc>
          <w:tcPr>
            <w:tcW w:w="3780" w:type="dxa"/>
          </w:tcPr>
          <w:p w14:paraId="62162312" w14:textId="1B2B48B1" w:rsidR="007A3BA3" w:rsidRPr="00530B28" w:rsidRDefault="007A3BA3" w:rsidP="00F764CF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3D126139" w14:textId="77777777" w:rsidR="007A3BA3" w:rsidRPr="00530B28" w:rsidRDefault="007A3BA3" w:rsidP="00F764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5289975" w14:textId="37F5BC8E" w:rsidR="007A3BA3" w:rsidRPr="00530B28" w:rsidRDefault="004A26C1" w:rsidP="00F764C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514,934</w:t>
            </w:r>
          </w:p>
        </w:tc>
        <w:tc>
          <w:tcPr>
            <w:tcW w:w="274" w:type="dxa"/>
          </w:tcPr>
          <w:p w14:paraId="0193D781" w14:textId="77777777" w:rsidR="007A3BA3" w:rsidRPr="00530B28" w:rsidRDefault="007A3BA3" w:rsidP="00F764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1FBF139B" w14:textId="79991393" w:rsidR="007A3BA3" w:rsidRPr="00530B28" w:rsidRDefault="0095532E" w:rsidP="00211511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05FED71" w14:textId="77777777" w:rsidR="007A3BA3" w:rsidRPr="00530B28" w:rsidRDefault="007A3BA3" w:rsidP="00F764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0400AE0" w14:textId="7CD820B8" w:rsidR="007A3BA3" w:rsidRPr="00530B28" w:rsidRDefault="00015FE4" w:rsidP="00F764C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514,934</w:t>
            </w:r>
          </w:p>
        </w:tc>
        <w:tc>
          <w:tcPr>
            <w:tcW w:w="270" w:type="dxa"/>
            <w:vAlign w:val="bottom"/>
          </w:tcPr>
          <w:p w14:paraId="13EE1C6D" w14:textId="77777777" w:rsidR="007A3BA3" w:rsidRPr="00530B28" w:rsidRDefault="007A3BA3" w:rsidP="00F764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0C54E67" w14:textId="1021EACE" w:rsidR="007A3BA3" w:rsidRPr="00530B28" w:rsidRDefault="00210C33" w:rsidP="001B59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5D7FDD" w14:textId="77777777" w:rsidR="007A3BA3" w:rsidRPr="00530B28" w:rsidRDefault="007A3BA3" w:rsidP="00F764C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9FF0ED6" w14:textId="1FD9F71C" w:rsidR="007A3BA3" w:rsidRPr="00530B28" w:rsidRDefault="004A26C1" w:rsidP="00210C33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514,934</w:t>
            </w:r>
          </w:p>
        </w:tc>
      </w:tr>
      <w:tr w:rsidR="00530B28" w:rsidRPr="00530B28" w14:paraId="5F5F53B6" w14:textId="77777777" w:rsidTr="007A3BA3">
        <w:trPr>
          <w:trHeight w:val="261"/>
        </w:trPr>
        <w:tc>
          <w:tcPr>
            <w:tcW w:w="3780" w:type="dxa"/>
          </w:tcPr>
          <w:p w14:paraId="64537972" w14:textId="0BE50752" w:rsidR="007A3BA3" w:rsidRPr="00530B28" w:rsidRDefault="00A307B9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4" w:type="dxa"/>
          </w:tcPr>
          <w:p w14:paraId="7166E599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8320F6" w14:textId="3F247435" w:rsidR="007A3BA3" w:rsidRPr="00530B28" w:rsidRDefault="00BC0210" w:rsidP="00F13C8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3D3A30"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289432F1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</w:tcPr>
          <w:p w14:paraId="58731C85" w14:textId="3AC89E7C" w:rsidR="007A3BA3" w:rsidRPr="00530B28" w:rsidRDefault="00211511" w:rsidP="00211511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319F36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BB580" w14:textId="3E371215" w:rsidR="007A3BA3" w:rsidRPr="00530B28" w:rsidRDefault="00015FE4" w:rsidP="00F13C8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D3A30" w:rsidRPr="00530B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18EA55F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86B1E5B" w14:textId="765B7959" w:rsidR="007A3BA3" w:rsidRPr="00530B28" w:rsidRDefault="005341F9" w:rsidP="00210C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16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7851A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2E1C0F9" w14:textId="412F2DB5" w:rsidR="007A3BA3" w:rsidRPr="00530B28" w:rsidRDefault="001B592E" w:rsidP="001B592E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 w:right="167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</w:t>
            </w:r>
            <w:r w:rsidR="00015FE4" w:rsidRPr="00530B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A2536" w:rsidRPr="00530B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30B28" w:rsidRPr="00530B28" w14:paraId="028CA7BE" w14:textId="77777777" w:rsidTr="007A3BA3">
        <w:trPr>
          <w:trHeight w:val="261"/>
        </w:trPr>
        <w:tc>
          <w:tcPr>
            <w:tcW w:w="3780" w:type="dxa"/>
          </w:tcPr>
          <w:p w14:paraId="604ABF80" w14:textId="6501B8E9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4" w:type="dxa"/>
          </w:tcPr>
          <w:p w14:paraId="63CD29F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1AE1" w14:textId="0EB5F7E8" w:rsidR="007A3BA3" w:rsidRPr="00530B28" w:rsidRDefault="00000B80" w:rsidP="00F13C8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515,25</w:t>
            </w:r>
            <w:r w:rsidR="003D3A30"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4" w:type="dxa"/>
          </w:tcPr>
          <w:p w14:paraId="3447199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26AE306B" w14:textId="6CC953FA" w:rsidR="007A3BA3" w:rsidRPr="00530B28" w:rsidRDefault="00000B80" w:rsidP="00F13C8F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03843BF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3CB85" w14:textId="345D4D60" w:rsidR="007A3BA3" w:rsidRPr="00530B28" w:rsidRDefault="00A356C6" w:rsidP="00F13C8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519,07</w:t>
            </w:r>
            <w:r w:rsidR="003D3A30"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1F63661D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351343C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4DC98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C37F5F6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0E18D0F9" w14:textId="77777777" w:rsidTr="007A3BA3">
        <w:trPr>
          <w:trHeight w:val="261"/>
        </w:trPr>
        <w:tc>
          <w:tcPr>
            <w:tcW w:w="3780" w:type="dxa"/>
          </w:tcPr>
          <w:p w14:paraId="2DD70E87" w14:textId="77777777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2E55120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09CB6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CA8BE9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70A59EB1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CC5F0B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AFDB5D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7F84E9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81A978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3377A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480F25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171A5BB8" w14:textId="77777777" w:rsidTr="007A3BA3">
        <w:trPr>
          <w:trHeight w:val="261"/>
        </w:trPr>
        <w:tc>
          <w:tcPr>
            <w:tcW w:w="3780" w:type="dxa"/>
          </w:tcPr>
          <w:p w14:paraId="6F4A1ABE" w14:textId="1FA6BB99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08F0EBD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1D93E0C9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D233E69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C1E0F3F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83BBA35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76634051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A7650D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8DC86D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2E3EF3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C31BD6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67A9BE55" w14:textId="77777777" w:rsidTr="007A3BA3">
        <w:trPr>
          <w:trHeight w:val="261"/>
        </w:trPr>
        <w:tc>
          <w:tcPr>
            <w:tcW w:w="3780" w:type="dxa"/>
          </w:tcPr>
          <w:p w14:paraId="5E905119" w14:textId="5A77B106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61840BD7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21C71631" w14:textId="17E30280" w:rsidR="007A3BA3" w:rsidRPr="00530B28" w:rsidRDefault="007A3BA3" w:rsidP="00F13C8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DAB1C8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872793A" w14:textId="7C59B0DD" w:rsidR="007A3BA3" w:rsidRPr="00530B28" w:rsidRDefault="007A3BA3" w:rsidP="00F13C8F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AA18E99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2E845F7" w14:textId="34F6D517" w:rsidR="007A3BA3" w:rsidRPr="00530B28" w:rsidRDefault="007A3BA3" w:rsidP="00F13C8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D1126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6BB2AE6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695F3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677B56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655F9511" w14:textId="77777777" w:rsidTr="007A3BA3">
        <w:trPr>
          <w:trHeight w:val="261"/>
        </w:trPr>
        <w:tc>
          <w:tcPr>
            <w:tcW w:w="3780" w:type="dxa"/>
          </w:tcPr>
          <w:p w14:paraId="150525D3" w14:textId="1CAA958C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0188D07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78B243A3" w14:textId="7E018DD1" w:rsidR="007A3BA3" w:rsidRPr="00530B28" w:rsidRDefault="007A3BA3" w:rsidP="00F13C8F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9D9BF5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618DA2F3" w14:textId="14CC55BA" w:rsidR="007A3BA3" w:rsidRPr="00530B28" w:rsidRDefault="007A3BA3" w:rsidP="00F13C8F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1B12F47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556F78F4" w14:textId="6CB91E4D" w:rsidR="007A3BA3" w:rsidRPr="00530B28" w:rsidRDefault="007A3BA3" w:rsidP="00F13C8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80116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C28009F" w14:textId="1E959D1D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AC9EB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A50B85B" w14:textId="7246BB8A" w:rsidR="007A3BA3" w:rsidRPr="00530B28" w:rsidRDefault="007A3BA3" w:rsidP="00F13C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2DEE230" w14:textId="0DBD9247" w:rsidR="00DD1375" w:rsidRPr="00530B28" w:rsidRDefault="00DD1375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3CA1707B" w14:textId="1864EB7D" w:rsidR="005800A2" w:rsidRPr="00530B28" w:rsidRDefault="005800A2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72AAD4DA" w14:textId="6BF849ED" w:rsidR="005800A2" w:rsidRPr="00530B28" w:rsidRDefault="005800A2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2F38EE1A" w14:textId="77777777" w:rsidR="00B546AF" w:rsidRPr="00530B28" w:rsidRDefault="00B546AF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tbl>
      <w:tblPr>
        <w:tblW w:w="1443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779"/>
        <w:gridCol w:w="274"/>
        <w:gridCol w:w="2017"/>
        <w:gridCol w:w="236"/>
        <w:gridCol w:w="2283"/>
        <w:gridCol w:w="322"/>
        <w:gridCol w:w="1979"/>
        <w:gridCol w:w="270"/>
        <w:gridCol w:w="1440"/>
        <w:gridCol w:w="270"/>
        <w:gridCol w:w="1568"/>
      </w:tblGrid>
      <w:tr w:rsidR="00530B28" w:rsidRPr="00530B28" w14:paraId="6DF4CA8F" w14:textId="77777777" w:rsidTr="00A307B9">
        <w:trPr>
          <w:trHeight w:val="261"/>
        </w:trPr>
        <w:tc>
          <w:tcPr>
            <w:tcW w:w="3779" w:type="dxa"/>
            <w:vAlign w:val="bottom"/>
          </w:tcPr>
          <w:p w14:paraId="49739E42" w14:textId="77777777" w:rsidR="005800A2" w:rsidRPr="00530B28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38B284F" w14:textId="77777777" w:rsidR="005800A2" w:rsidRPr="00530B28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5" w:type="dxa"/>
            <w:gridSpan w:val="9"/>
            <w:tcBorders>
              <w:left w:val="nil"/>
            </w:tcBorders>
            <w:vAlign w:val="bottom"/>
          </w:tcPr>
          <w:p w14:paraId="3C9652D7" w14:textId="3D33F45A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F1508"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530B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B28" w:rsidRPr="00530B28" w14:paraId="7AA18DBA" w14:textId="77777777" w:rsidTr="00A307B9">
        <w:trPr>
          <w:trHeight w:val="344"/>
        </w:trPr>
        <w:tc>
          <w:tcPr>
            <w:tcW w:w="3779" w:type="dxa"/>
            <w:vAlign w:val="bottom"/>
          </w:tcPr>
          <w:p w14:paraId="630BC296" w14:textId="77777777" w:rsidR="005800A2" w:rsidRPr="00530B28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534F166" w14:textId="77777777" w:rsidR="005800A2" w:rsidRPr="00530B28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7" w:type="dxa"/>
            <w:gridSpan w:val="5"/>
            <w:tcBorders>
              <w:left w:val="nil"/>
              <w:right w:val="nil"/>
            </w:tcBorders>
            <w:vAlign w:val="bottom"/>
          </w:tcPr>
          <w:p w14:paraId="6B1DA806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C3E371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vAlign w:val="bottom"/>
          </w:tcPr>
          <w:p w14:paraId="54F94A3B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B28" w:rsidRPr="00530B28" w14:paraId="1DA74862" w14:textId="77777777" w:rsidTr="00A307B9">
        <w:trPr>
          <w:trHeight w:val="261"/>
        </w:trPr>
        <w:tc>
          <w:tcPr>
            <w:tcW w:w="3779" w:type="dxa"/>
            <w:vAlign w:val="bottom"/>
          </w:tcPr>
          <w:p w14:paraId="22C6FFAC" w14:textId="77777777" w:rsidR="007A3BA3" w:rsidRPr="00530B28" w:rsidRDefault="007A3BA3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474B40ED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2D069CF7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1C0738A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F1D5DBB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24A1BEA7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C1BDFE9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322" w:type="dxa"/>
          </w:tcPr>
          <w:p w14:paraId="0469E648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6DB41CB7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BE7A0A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5C984A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24B33BD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5A0CA004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530B28" w:rsidRPr="00530B28" w14:paraId="2C73C6E7" w14:textId="77777777" w:rsidTr="00A307B9">
        <w:trPr>
          <w:trHeight w:val="261"/>
        </w:trPr>
        <w:tc>
          <w:tcPr>
            <w:tcW w:w="3779" w:type="dxa"/>
            <w:vAlign w:val="bottom"/>
          </w:tcPr>
          <w:p w14:paraId="35909E43" w14:textId="77777777" w:rsidR="005800A2" w:rsidRPr="00530B28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8142ED5" w14:textId="77777777" w:rsidR="005800A2" w:rsidRPr="00530B28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5" w:type="dxa"/>
            <w:gridSpan w:val="9"/>
            <w:tcBorders>
              <w:left w:val="nil"/>
            </w:tcBorders>
            <w:vAlign w:val="bottom"/>
          </w:tcPr>
          <w:p w14:paraId="09556797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0B28" w:rsidRPr="00530B28" w14:paraId="6FB02B1C" w14:textId="77777777" w:rsidTr="00A307B9">
        <w:trPr>
          <w:trHeight w:val="261"/>
        </w:trPr>
        <w:tc>
          <w:tcPr>
            <w:tcW w:w="3779" w:type="dxa"/>
          </w:tcPr>
          <w:p w14:paraId="70A2447C" w14:textId="0B820255" w:rsidR="007A3BA3" w:rsidRPr="00530B28" w:rsidRDefault="007A3BA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4" w:type="dxa"/>
          </w:tcPr>
          <w:p w14:paraId="1C2A4E92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1E1504E4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96E1B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</w:tcPr>
          <w:p w14:paraId="12B1BC08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2" w:type="dxa"/>
          </w:tcPr>
          <w:p w14:paraId="4787378D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296B025A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60047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856581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93EB2A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02B19A48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345FE63C" w14:textId="77777777" w:rsidTr="00A307B9">
        <w:trPr>
          <w:trHeight w:val="261"/>
        </w:trPr>
        <w:tc>
          <w:tcPr>
            <w:tcW w:w="3779" w:type="dxa"/>
          </w:tcPr>
          <w:p w14:paraId="5472B3A0" w14:textId="77777777" w:rsidR="007A3BA3" w:rsidRPr="00530B28" w:rsidRDefault="007A3BA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4F61F50A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</w:tcPr>
          <w:p w14:paraId="7C025A65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2C5C3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</w:tcPr>
          <w:p w14:paraId="5F79810F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2" w:type="dxa"/>
          </w:tcPr>
          <w:p w14:paraId="535917A2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</w:tcPr>
          <w:p w14:paraId="1BEC7879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66C88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0E8E8D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F7556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</w:tcPr>
          <w:p w14:paraId="5BC55455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12FF6EF4" w14:textId="77777777" w:rsidTr="00A307B9">
        <w:trPr>
          <w:trHeight w:val="261"/>
        </w:trPr>
        <w:tc>
          <w:tcPr>
            <w:tcW w:w="3779" w:type="dxa"/>
          </w:tcPr>
          <w:p w14:paraId="5E104D6F" w14:textId="77777777" w:rsidR="007A3BA3" w:rsidRPr="00530B28" w:rsidRDefault="007A3BA3" w:rsidP="00F25A27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4" w:type="dxa"/>
          </w:tcPr>
          <w:p w14:paraId="327779A9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2C83162C" w14:textId="0F4E51F3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F65E4A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</w:tcPr>
          <w:p w14:paraId="758C2195" w14:textId="07E47702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322" w:type="dxa"/>
          </w:tcPr>
          <w:p w14:paraId="1BF15621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1481F35A" w14:textId="656A53B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5861827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D7B121" w14:textId="6B8C4B4E" w:rsidR="007A3BA3" w:rsidRPr="00530B28" w:rsidRDefault="007A3BA3" w:rsidP="001B592E">
            <w:pPr>
              <w:pStyle w:val="acctfourfigures"/>
              <w:tabs>
                <w:tab w:val="clear" w:pos="765"/>
                <w:tab w:val="decimal" w:pos="916"/>
                <w:tab w:val="decimal" w:pos="9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0B30FEA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0763E13" w14:textId="664BCB8F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30B28" w:rsidRPr="00530B28" w14:paraId="0BA8500D" w14:textId="77777777" w:rsidTr="00A307B9">
        <w:trPr>
          <w:trHeight w:val="261"/>
        </w:trPr>
        <w:tc>
          <w:tcPr>
            <w:tcW w:w="3779" w:type="dxa"/>
          </w:tcPr>
          <w:p w14:paraId="6C505191" w14:textId="77777777" w:rsidR="007A3BA3" w:rsidRPr="00530B28" w:rsidRDefault="007A3BA3" w:rsidP="00F25A27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60561A17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6233CC47" w14:textId="224F60DF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830BD85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00E38F95" w14:textId="62B647DD" w:rsidR="007A3BA3" w:rsidRPr="00530B28" w:rsidRDefault="007A3BA3" w:rsidP="00F25A27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2" w:type="dxa"/>
          </w:tcPr>
          <w:p w14:paraId="3507E8C6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0B79BCC4" w14:textId="41D9C169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584B5918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A5E484" w14:textId="2FB79EF9" w:rsidR="007A3BA3" w:rsidRPr="00606638" w:rsidRDefault="00606638" w:rsidP="0060663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C8899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6D513DF4" w14:textId="26C6DAA3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530B28" w:rsidRPr="00530B28" w14:paraId="6A02D3FD" w14:textId="77777777" w:rsidTr="00A307B9">
        <w:trPr>
          <w:trHeight w:val="261"/>
        </w:trPr>
        <w:tc>
          <w:tcPr>
            <w:tcW w:w="3779" w:type="dxa"/>
          </w:tcPr>
          <w:p w14:paraId="5313AF74" w14:textId="77777777" w:rsidR="007A3BA3" w:rsidRPr="00530B28" w:rsidRDefault="007A3BA3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4" w:type="dxa"/>
          </w:tcPr>
          <w:p w14:paraId="353EDFD7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E07C2" w14:textId="0240FCA4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36" w:type="dxa"/>
          </w:tcPr>
          <w:p w14:paraId="431C7059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350EDC20" w14:textId="05EFD5B6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322" w:type="dxa"/>
          </w:tcPr>
          <w:p w14:paraId="161F90A5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CB553" w14:textId="6C7E798C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  <w:tc>
          <w:tcPr>
            <w:tcW w:w="270" w:type="dxa"/>
            <w:vAlign w:val="bottom"/>
          </w:tcPr>
          <w:p w14:paraId="20C51183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3D98B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7B0CB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00E62435" w14:textId="77777777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7C41142F" w14:textId="77777777" w:rsidTr="00A307B9">
        <w:trPr>
          <w:trHeight w:val="261"/>
        </w:trPr>
        <w:tc>
          <w:tcPr>
            <w:tcW w:w="3779" w:type="dxa"/>
          </w:tcPr>
          <w:p w14:paraId="098B76BE" w14:textId="77777777" w:rsidR="007A3BA3" w:rsidRPr="00530B28" w:rsidRDefault="007A3BA3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465704BB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D4C2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E71CA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</w:tcPr>
          <w:p w14:paraId="5FA0507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</w:tcPr>
          <w:p w14:paraId="243C99DD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76D94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63ACBF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E6D708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D417D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07A4377B" w14:textId="77777777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0EDD46A6" w14:textId="77777777" w:rsidTr="00A307B9">
        <w:trPr>
          <w:trHeight w:val="261"/>
        </w:trPr>
        <w:tc>
          <w:tcPr>
            <w:tcW w:w="3779" w:type="dxa"/>
          </w:tcPr>
          <w:p w14:paraId="67B03D11" w14:textId="77777777" w:rsidR="007A3BA3" w:rsidRPr="00530B28" w:rsidRDefault="007A3BA3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6F23A7E3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45ECB330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31EDE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</w:tcPr>
          <w:p w14:paraId="20E3E9BE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</w:tcPr>
          <w:p w14:paraId="628ACF40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023DB10E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BE21A8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DED06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AB22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630899B" w14:textId="77777777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6202631D" w14:textId="77777777" w:rsidTr="00A307B9">
        <w:trPr>
          <w:trHeight w:val="261"/>
        </w:trPr>
        <w:tc>
          <w:tcPr>
            <w:tcW w:w="3779" w:type="dxa"/>
          </w:tcPr>
          <w:p w14:paraId="0047EFC8" w14:textId="2F47166E" w:rsidR="007A3BA3" w:rsidRPr="00530B28" w:rsidRDefault="00A307B9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4" w:type="dxa"/>
          </w:tcPr>
          <w:p w14:paraId="62C6877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471EAB" w14:textId="54606C61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7070D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bottom w:val="double" w:sz="4" w:space="0" w:color="auto"/>
            </w:tcBorders>
          </w:tcPr>
          <w:p w14:paraId="28A4F4F1" w14:textId="5CE65439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2" w:type="dxa"/>
          </w:tcPr>
          <w:p w14:paraId="5B55946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2BC906" w14:textId="1520B080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CBEA90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241B3" w14:textId="58B57934" w:rsidR="007A3BA3" w:rsidRPr="00530B28" w:rsidRDefault="001B592E" w:rsidP="00606638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7A3BA3"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CF2A06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E8BF248" w14:textId="39D594D9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F11E037" w14:textId="37C55D9F" w:rsidR="005800A2" w:rsidRPr="00530B28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838175" w14:textId="1BD38FB9" w:rsidR="005800A2" w:rsidRPr="00530B28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5800A2" w:rsidRPr="00530B28" w:rsidSect="00B12D6E">
          <w:headerReference w:type="default" r:id="rId13"/>
          <w:footerReference w:type="default" r:id="rId14"/>
          <w:pgSz w:w="16834" w:h="11909" w:orient="landscape" w:code="9"/>
          <w:pgMar w:top="691" w:right="1152" w:bottom="576" w:left="1530" w:header="720" w:footer="720" w:gutter="0"/>
          <w:cols w:space="720"/>
          <w:docGrid w:linePitch="245"/>
        </w:sectPr>
      </w:pPr>
      <w:r w:rsidRPr="00530B28">
        <w:tab/>
      </w:r>
    </w:p>
    <w:p w14:paraId="5C9BAE40" w14:textId="76B14695" w:rsidR="00372499" w:rsidRPr="00530B2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0B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530B2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254"/>
      </w:tblGrid>
      <w:tr w:rsidR="00530B28" w:rsidRPr="00530B28" w14:paraId="2E2AF782" w14:textId="77777777" w:rsidTr="009D664F">
        <w:trPr>
          <w:tblHeader/>
        </w:trPr>
        <w:tc>
          <w:tcPr>
            <w:tcW w:w="3330" w:type="dxa"/>
          </w:tcPr>
          <w:p w14:paraId="698D489B" w14:textId="77777777" w:rsidR="00372499" w:rsidRPr="00530B2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530B2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530B2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530B28" w14:paraId="1C3530D7" w14:textId="77777777" w:rsidTr="009D664F">
        <w:tc>
          <w:tcPr>
            <w:tcW w:w="3330" w:type="dxa"/>
          </w:tcPr>
          <w:p w14:paraId="6F45CDEB" w14:textId="77777777" w:rsidR="00372499" w:rsidRPr="00530B2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530B2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530B2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9D664F" w:rsidRPr="00530B2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530B28" w14:paraId="69136A57" w14:textId="77777777" w:rsidTr="009D664F">
        <w:tc>
          <w:tcPr>
            <w:tcW w:w="3330" w:type="dxa"/>
          </w:tcPr>
          <w:p w14:paraId="3F9F720F" w14:textId="50C661B6" w:rsidR="00372499" w:rsidRPr="00530B28" w:rsidRDefault="009D664F" w:rsidP="00A307B9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530B2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530B2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530B2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530B28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530B28" w:rsidRDefault="00267C4F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530B28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530B28" w:rsidRPr="00530B28" w14:paraId="0F0AA22F" w14:textId="77777777" w:rsidTr="007A2772">
        <w:trPr>
          <w:trHeight w:val="659"/>
          <w:tblHeader/>
        </w:trPr>
        <w:tc>
          <w:tcPr>
            <w:tcW w:w="3190" w:type="pct"/>
            <w:vAlign w:val="bottom"/>
          </w:tcPr>
          <w:p w14:paraId="30B68A67" w14:textId="06E6AA9D" w:rsidR="00267C4F" w:rsidRPr="00530B28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3D85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E3D85"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B705C1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A3F73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62" w:type="pct"/>
            <w:vAlign w:val="bottom"/>
          </w:tcPr>
          <w:p w14:paraId="65E866E9" w14:textId="2531B13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FC0DC27" w14:textId="7777777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44CA8009" w14:textId="7777777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79EB821" w14:textId="4DD40230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30B28" w:rsidRPr="00530B28" w14:paraId="208D2A48" w14:textId="77777777" w:rsidTr="007A2772">
        <w:trPr>
          <w:tblHeader/>
        </w:trPr>
        <w:tc>
          <w:tcPr>
            <w:tcW w:w="3190" w:type="pct"/>
          </w:tcPr>
          <w:p w14:paraId="25FC9089" w14:textId="7777777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pct"/>
            <w:gridSpan w:val="3"/>
          </w:tcPr>
          <w:p w14:paraId="654198BB" w14:textId="1EB9DC60" w:rsidR="00267C4F" w:rsidRPr="00530B28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C00A3" w:rsidRPr="00530B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30B28" w:rsidRPr="00530B28" w14:paraId="66AEED33" w14:textId="77777777" w:rsidTr="007A2772">
        <w:tc>
          <w:tcPr>
            <w:tcW w:w="3190" w:type="pct"/>
          </w:tcPr>
          <w:p w14:paraId="629BD8A8" w14:textId="1F6224BE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pct"/>
          </w:tcPr>
          <w:p w14:paraId="0FD39055" w14:textId="77777777" w:rsidR="00267C4F" w:rsidRPr="00530B28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254C48D" w14:textId="77777777" w:rsidR="00267C4F" w:rsidRPr="00530B28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49052D7D" w14:textId="77777777" w:rsidR="00267C4F" w:rsidRPr="00530B28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47AAE59A" w14:textId="77777777" w:rsidTr="007A2772">
        <w:tc>
          <w:tcPr>
            <w:tcW w:w="3190" w:type="pct"/>
          </w:tcPr>
          <w:p w14:paraId="5D6C44EE" w14:textId="49988EAD" w:rsidR="00970D94" w:rsidRPr="00530B28" w:rsidRDefault="00970D94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</w:t>
            </w:r>
            <w:r w:rsidR="009F0A3D"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862" w:type="pct"/>
          </w:tcPr>
          <w:p w14:paraId="1D9D3588" w14:textId="7B51D30C" w:rsidR="00970D94" w:rsidRPr="00530B28" w:rsidRDefault="00AA12D0" w:rsidP="007A2772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7,246</w:t>
            </w:r>
          </w:p>
        </w:tc>
        <w:tc>
          <w:tcPr>
            <w:tcW w:w="136" w:type="pct"/>
          </w:tcPr>
          <w:p w14:paraId="331B586E" w14:textId="77777777" w:rsidR="00970D94" w:rsidRPr="00530B28" w:rsidRDefault="00970D94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3B1C4C60" w14:textId="61A8F028" w:rsidR="00970D94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7,246</w:t>
            </w:r>
          </w:p>
        </w:tc>
      </w:tr>
      <w:tr w:rsidR="00530B28" w:rsidRPr="00530B28" w14:paraId="4F8A412F" w14:textId="77777777" w:rsidTr="007A2772">
        <w:tc>
          <w:tcPr>
            <w:tcW w:w="3190" w:type="pct"/>
          </w:tcPr>
          <w:p w14:paraId="74A8C17D" w14:textId="471C8500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</w:tcPr>
          <w:p w14:paraId="0913BE3E" w14:textId="386051C5" w:rsidR="00DB4320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229,128</w:t>
            </w:r>
          </w:p>
        </w:tc>
        <w:tc>
          <w:tcPr>
            <w:tcW w:w="136" w:type="pct"/>
          </w:tcPr>
          <w:p w14:paraId="5575FE4E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AA9CF81" w14:textId="4E5541DA" w:rsidR="00DB4320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229,128</w:t>
            </w:r>
          </w:p>
        </w:tc>
      </w:tr>
      <w:tr w:rsidR="00530B28" w:rsidRPr="00530B28" w14:paraId="2ABA28AC" w14:textId="77777777" w:rsidTr="007A2772">
        <w:tc>
          <w:tcPr>
            <w:tcW w:w="3190" w:type="pct"/>
          </w:tcPr>
          <w:p w14:paraId="0F5A0DD9" w14:textId="424E1F33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เครื่องตกแต่ง</w:t>
            </w:r>
            <w:r w:rsidRPr="00530B28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862" w:type="pct"/>
          </w:tcPr>
          <w:p w14:paraId="0CD20864" w14:textId="35F3E3D2" w:rsidR="00DB4320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</w:t>
            </w:r>
          </w:p>
        </w:tc>
        <w:tc>
          <w:tcPr>
            <w:tcW w:w="136" w:type="pct"/>
          </w:tcPr>
          <w:p w14:paraId="70988D89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77ABD3A" w14:textId="37CC191E" w:rsidR="00DB4320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30B28" w:rsidRPr="00530B28" w14:paraId="52EBCE50" w14:textId="77777777" w:rsidTr="007A2772">
        <w:tc>
          <w:tcPr>
            <w:tcW w:w="3190" w:type="pct"/>
          </w:tcPr>
          <w:p w14:paraId="77F01028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4FA8C298" w14:textId="5AF645BC" w:rsidR="00DB4320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236,399</w:t>
            </w:r>
          </w:p>
        </w:tc>
        <w:tc>
          <w:tcPr>
            <w:tcW w:w="136" w:type="pct"/>
          </w:tcPr>
          <w:p w14:paraId="183E28FF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23B78812" w14:textId="73F73E7E" w:rsidR="00DB4320" w:rsidRPr="00530B28" w:rsidRDefault="00AA12D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236,374</w:t>
            </w:r>
          </w:p>
        </w:tc>
      </w:tr>
      <w:tr w:rsidR="00530B28" w:rsidRPr="00530B28" w14:paraId="7945AA55" w14:textId="77777777" w:rsidTr="007A2772">
        <w:tc>
          <w:tcPr>
            <w:tcW w:w="3190" w:type="pct"/>
          </w:tcPr>
          <w:p w14:paraId="3B56C09C" w14:textId="77777777" w:rsidR="00DB4320" w:rsidRPr="00530B28" w:rsidRDefault="00DB4320" w:rsidP="007A277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0A27E995" w14:textId="77777777" w:rsidR="00DB4320" w:rsidRPr="00530B28" w:rsidRDefault="00DB4320" w:rsidP="007A277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838A27D" w14:textId="77777777" w:rsidR="00DB4320" w:rsidRPr="00530B28" w:rsidRDefault="00DB4320" w:rsidP="007A2772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6FBE7970" w14:textId="77777777" w:rsidR="00DB4320" w:rsidRPr="00530B28" w:rsidRDefault="00DB4320" w:rsidP="007A277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B28" w:rsidRPr="00530B28" w14:paraId="115BC5A9" w14:textId="77777777" w:rsidTr="007A2772">
        <w:tc>
          <w:tcPr>
            <w:tcW w:w="3190" w:type="pct"/>
          </w:tcPr>
          <w:p w14:paraId="00A46768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3E1FC33E" w14:textId="77777777" w:rsidR="00DB4320" w:rsidRPr="00530B28" w:rsidRDefault="00DB432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391FFC8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730E944A" w14:textId="77777777" w:rsidR="00DB4320" w:rsidRPr="00530B28" w:rsidRDefault="00DB432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4EE925BC" w14:textId="77777777" w:rsidTr="007A2772">
        <w:tc>
          <w:tcPr>
            <w:tcW w:w="3190" w:type="pct"/>
          </w:tcPr>
          <w:p w14:paraId="0FB94E05" w14:textId="4A6A283C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62" w:type="pct"/>
            <w:vAlign w:val="bottom"/>
          </w:tcPr>
          <w:p w14:paraId="52F2D08F" w14:textId="3643F458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4872">
              <w:rPr>
                <w:rFonts w:asciiTheme="majorBidi" w:hAnsiTheme="majorBidi" w:cstheme="majorBidi"/>
                <w:sz w:val="28"/>
                <w:szCs w:val="28"/>
              </w:rPr>
              <w:t>608,320</w:t>
            </w:r>
          </w:p>
        </w:tc>
        <w:tc>
          <w:tcPr>
            <w:tcW w:w="136" w:type="pct"/>
            <w:vAlign w:val="bottom"/>
          </w:tcPr>
          <w:p w14:paraId="4837E760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23B41728" w14:textId="1BBF92FB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608,320</w:t>
            </w:r>
          </w:p>
        </w:tc>
      </w:tr>
      <w:tr w:rsidR="00530B28" w:rsidRPr="00530B28" w14:paraId="3DD8B6FB" w14:textId="77777777" w:rsidTr="007A2772">
        <w:tc>
          <w:tcPr>
            <w:tcW w:w="3190" w:type="pct"/>
          </w:tcPr>
          <w:p w14:paraId="61596CB8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2" w:type="pct"/>
          </w:tcPr>
          <w:p w14:paraId="3EACBD5D" w14:textId="41636703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4872">
              <w:rPr>
                <w:rFonts w:asciiTheme="majorBidi" w:hAnsiTheme="majorBidi" w:cstheme="majorBidi"/>
                <w:sz w:val="28"/>
                <w:szCs w:val="28"/>
              </w:rPr>
              <w:t>590,168</w:t>
            </w:r>
          </w:p>
        </w:tc>
        <w:tc>
          <w:tcPr>
            <w:tcW w:w="136" w:type="pct"/>
          </w:tcPr>
          <w:p w14:paraId="03E96F8E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D695B1A" w14:textId="71F3C3C0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590,168</w:t>
            </w:r>
          </w:p>
        </w:tc>
      </w:tr>
      <w:tr w:rsidR="00530B28" w:rsidRPr="00530B28" w14:paraId="115610DF" w14:textId="77777777" w:rsidTr="007A2772">
        <w:tc>
          <w:tcPr>
            <w:tcW w:w="3190" w:type="pct"/>
          </w:tcPr>
          <w:p w14:paraId="2F520D57" w14:textId="797DEAE9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</w:t>
            </w: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862" w:type="pct"/>
          </w:tcPr>
          <w:p w14:paraId="79D68D4E" w14:textId="7BFEF79C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4872">
              <w:rPr>
                <w:rFonts w:asciiTheme="majorBidi" w:hAnsiTheme="majorBidi" w:cstheme="majorBidi"/>
                <w:sz w:val="28"/>
                <w:szCs w:val="28"/>
              </w:rPr>
              <w:t>21,343</w:t>
            </w:r>
          </w:p>
        </w:tc>
        <w:tc>
          <w:tcPr>
            <w:tcW w:w="136" w:type="pct"/>
          </w:tcPr>
          <w:p w14:paraId="36F7ED36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14:paraId="6053FE77" w14:textId="54E46D68" w:rsidR="00DB4320" w:rsidRPr="00530B28" w:rsidRDefault="00484872" w:rsidP="00AA12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48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20,319</w:t>
            </w:r>
          </w:p>
        </w:tc>
      </w:tr>
      <w:tr w:rsidR="00530B28" w:rsidRPr="00530B28" w14:paraId="516B684F" w14:textId="77777777" w:rsidTr="007A2772">
        <w:tc>
          <w:tcPr>
            <w:tcW w:w="3190" w:type="pct"/>
          </w:tcPr>
          <w:p w14:paraId="3DC8D00C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24422" w14:textId="71607472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8487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1,219,831</w:t>
            </w:r>
          </w:p>
        </w:tc>
        <w:tc>
          <w:tcPr>
            <w:tcW w:w="136" w:type="pct"/>
            <w:vAlign w:val="bottom"/>
          </w:tcPr>
          <w:p w14:paraId="125CBC26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B195" w14:textId="1B5D3A87" w:rsidR="00DB4320" w:rsidRPr="00530B28" w:rsidRDefault="00484872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48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1,218,807</w:t>
            </w:r>
          </w:p>
        </w:tc>
      </w:tr>
    </w:tbl>
    <w:p w14:paraId="208D8DF8" w14:textId="138E306C" w:rsidR="00267C4F" w:rsidRPr="00530B28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50E449B8" w14:textId="77777777" w:rsidR="00D9731B" w:rsidRPr="00530B28" w:rsidRDefault="00D9731B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sectPr w:rsidR="00D9731B" w:rsidRPr="00530B28" w:rsidSect="00266622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D664C" w14:textId="77777777" w:rsidR="00562D2C" w:rsidRDefault="00562D2C">
      <w:r>
        <w:separator/>
      </w:r>
    </w:p>
  </w:endnote>
  <w:endnote w:type="continuationSeparator" w:id="0">
    <w:p w14:paraId="594CC5AB" w14:textId="77777777" w:rsidR="00562D2C" w:rsidRDefault="00562D2C">
      <w:r>
        <w:continuationSeparator/>
      </w:r>
    </w:p>
  </w:endnote>
  <w:endnote w:type="continuationNotice" w:id="1">
    <w:p w14:paraId="737A754E" w14:textId="77777777" w:rsidR="00562D2C" w:rsidRDefault="00562D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81315" w14:textId="104A9BB9" w:rsidR="001F65E9" w:rsidRPr="00FC3BAC" w:rsidRDefault="001F65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DE5803F" w14:textId="55C2EBD7" w:rsidR="00C0670D" w:rsidRPr="00A559F7" w:rsidRDefault="00C0670D" w:rsidP="00A559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B141" w14:textId="77777777" w:rsidR="00562D2C" w:rsidRDefault="00562D2C">
      <w:r>
        <w:separator/>
      </w:r>
    </w:p>
  </w:footnote>
  <w:footnote w:type="continuationSeparator" w:id="0">
    <w:p w14:paraId="74B0EBC3" w14:textId="77777777" w:rsidR="00562D2C" w:rsidRDefault="00562D2C">
      <w:r>
        <w:continuationSeparator/>
      </w:r>
    </w:p>
  </w:footnote>
  <w:footnote w:type="continuationNotice" w:id="1">
    <w:p w14:paraId="4E683992" w14:textId="77777777" w:rsidR="00562D2C" w:rsidRDefault="00562D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3C67" w14:textId="77777777" w:rsidR="00D248BD" w:rsidRPr="003E24D3" w:rsidRDefault="00D248BD" w:rsidP="00D248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3C9F8F0" w14:textId="77777777" w:rsidR="00D248BD" w:rsidRPr="003E24D3" w:rsidRDefault="00D248BD" w:rsidP="00D248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3F708F8" w14:textId="18A57E81" w:rsidR="000E67CE" w:rsidRDefault="00D248BD" w:rsidP="00D248BD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1F3DBFF" w14:textId="77777777" w:rsidR="00D248BD" w:rsidRPr="00D248BD" w:rsidRDefault="00D248BD" w:rsidP="00D248BD">
    <w:pPr>
      <w:pStyle w:val="acctmainheading"/>
      <w:spacing w:after="0" w:line="240" w:lineRule="atLeast"/>
      <w:rPr>
        <w:rFonts w:ascii="Angsana New" w:hAnsi="Angsana New" w:cs="Angsana New" w:hint="cs"/>
        <w:b w:val="0"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84BBC" w14:textId="336DE8B0" w:rsidR="005800A2" w:rsidRPr="003E24D3" w:rsidRDefault="005800A2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5E6B0D" w14:textId="77777777" w:rsidR="005800A2" w:rsidRPr="003E24D3" w:rsidRDefault="005800A2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63DA006" w14:textId="106AD928" w:rsidR="005800A2" w:rsidRPr="00CA302D" w:rsidRDefault="003E3D85" w:rsidP="005800A2">
    <w:pPr>
      <w:pStyle w:val="acctmainheading"/>
      <w:spacing w:after="0" w:line="240" w:lineRule="atLeast"/>
      <w:ind w:left="-270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มิถุนายน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6E0308">
      <w:rPr>
        <w:rFonts w:ascii="Angsana New" w:hAnsi="Angsana New" w:cs="Angsana New"/>
        <w:bCs/>
        <w:sz w:val="32"/>
        <w:szCs w:val="32"/>
        <w:lang w:val="en-US" w:bidi="th-TH"/>
      </w:rPr>
      <w:t>2567</w:t>
    </w:r>
    <w:r w:rsidR="005800A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="005800A2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="005800A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2"/>
  </w:num>
  <w:num w:numId="2" w16cid:durableId="687605371">
    <w:abstractNumId w:val="28"/>
  </w:num>
  <w:num w:numId="3" w16cid:durableId="104472513">
    <w:abstractNumId w:val="21"/>
  </w:num>
  <w:num w:numId="4" w16cid:durableId="1187712035">
    <w:abstractNumId w:val="15"/>
  </w:num>
  <w:num w:numId="5" w16cid:durableId="1933278340">
    <w:abstractNumId w:val="19"/>
  </w:num>
  <w:num w:numId="6" w16cid:durableId="1021470231">
    <w:abstractNumId w:val="16"/>
  </w:num>
  <w:num w:numId="7" w16cid:durableId="414743987">
    <w:abstractNumId w:val="3"/>
  </w:num>
  <w:num w:numId="8" w16cid:durableId="1426999370">
    <w:abstractNumId w:val="26"/>
  </w:num>
  <w:num w:numId="9" w16cid:durableId="1849639455">
    <w:abstractNumId w:val="9"/>
  </w:num>
  <w:num w:numId="10" w16cid:durableId="847990175">
    <w:abstractNumId w:val="4"/>
  </w:num>
  <w:num w:numId="11" w16cid:durableId="1502505028">
    <w:abstractNumId w:val="22"/>
  </w:num>
  <w:num w:numId="12" w16cid:durableId="757676651">
    <w:abstractNumId w:val="17"/>
  </w:num>
  <w:num w:numId="13" w16cid:durableId="2087417103">
    <w:abstractNumId w:val="25"/>
  </w:num>
  <w:num w:numId="14" w16cid:durableId="1985768029">
    <w:abstractNumId w:val="1"/>
  </w:num>
  <w:num w:numId="15" w16cid:durableId="1301038397">
    <w:abstractNumId w:val="18"/>
  </w:num>
  <w:num w:numId="16" w16cid:durableId="1118529279">
    <w:abstractNumId w:val="14"/>
  </w:num>
  <w:num w:numId="17" w16cid:durableId="245698112">
    <w:abstractNumId w:val="10"/>
  </w:num>
  <w:num w:numId="18" w16cid:durableId="1750807290">
    <w:abstractNumId w:val="0"/>
  </w:num>
  <w:num w:numId="19" w16cid:durableId="1581327804">
    <w:abstractNumId w:val="29"/>
  </w:num>
  <w:num w:numId="20" w16cid:durableId="287930287">
    <w:abstractNumId w:val="30"/>
  </w:num>
  <w:num w:numId="21" w16cid:durableId="780147758">
    <w:abstractNumId w:val="8"/>
  </w:num>
  <w:num w:numId="22" w16cid:durableId="947468887">
    <w:abstractNumId w:val="2"/>
  </w:num>
  <w:num w:numId="23" w16cid:durableId="2082482144">
    <w:abstractNumId w:val="23"/>
  </w:num>
  <w:num w:numId="24" w16cid:durableId="2082172448">
    <w:abstractNumId w:val="5"/>
  </w:num>
  <w:num w:numId="25" w16cid:durableId="1819180686">
    <w:abstractNumId w:val="6"/>
  </w:num>
  <w:num w:numId="26" w16cid:durableId="670331879">
    <w:abstractNumId w:val="11"/>
  </w:num>
  <w:num w:numId="27" w16cid:durableId="2128575318">
    <w:abstractNumId w:val="24"/>
  </w:num>
  <w:num w:numId="28" w16cid:durableId="1713964438">
    <w:abstractNumId w:val="27"/>
  </w:num>
  <w:num w:numId="29" w16cid:durableId="662974845">
    <w:abstractNumId w:val="20"/>
  </w:num>
  <w:num w:numId="30" w16cid:durableId="2038237217">
    <w:abstractNumId w:val="7"/>
  </w:num>
  <w:num w:numId="31" w16cid:durableId="114034018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68"/>
    <w:rsid w:val="00002573"/>
    <w:rsid w:val="0000294F"/>
    <w:rsid w:val="00002B68"/>
    <w:rsid w:val="00002C37"/>
    <w:rsid w:val="00002E91"/>
    <w:rsid w:val="000036BD"/>
    <w:rsid w:val="000039A4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A8C"/>
    <w:rsid w:val="00010AA7"/>
    <w:rsid w:val="00010F8C"/>
    <w:rsid w:val="0001102F"/>
    <w:rsid w:val="0001192B"/>
    <w:rsid w:val="00012937"/>
    <w:rsid w:val="00012A82"/>
    <w:rsid w:val="00012C30"/>
    <w:rsid w:val="00012C59"/>
    <w:rsid w:val="00012ECB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59A"/>
    <w:rsid w:val="0002666D"/>
    <w:rsid w:val="00026AB8"/>
    <w:rsid w:val="00027430"/>
    <w:rsid w:val="00027A2F"/>
    <w:rsid w:val="00030C0D"/>
    <w:rsid w:val="00030C78"/>
    <w:rsid w:val="00030E69"/>
    <w:rsid w:val="00031241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505B"/>
    <w:rsid w:val="000351AC"/>
    <w:rsid w:val="0003534E"/>
    <w:rsid w:val="00035917"/>
    <w:rsid w:val="000359AD"/>
    <w:rsid w:val="00035A15"/>
    <w:rsid w:val="00035D27"/>
    <w:rsid w:val="000361E5"/>
    <w:rsid w:val="00036C6A"/>
    <w:rsid w:val="000378C6"/>
    <w:rsid w:val="00037C22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FC3"/>
    <w:rsid w:val="00044FDB"/>
    <w:rsid w:val="0004509B"/>
    <w:rsid w:val="0004557F"/>
    <w:rsid w:val="000459EF"/>
    <w:rsid w:val="00045B47"/>
    <w:rsid w:val="00045ECF"/>
    <w:rsid w:val="00045F5C"/>
    <w:rsid w:val="000460CE"/>
    <w:rsid w:val="00046426"/>
    <w:rsid w:val="00046640"/>
    <w:rsid w:val="000467E6"/>
    <w:rsid w:val="00046B70"/>
    <w:rsid w:val="00046C04"/>
    <w:rsid w:val="00047469"/>
    <w:rsid w:val="00047840"/>
    <w:rsid w:val="00047EA3"/>
    <w:rsid w:val="0005001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C4F"/>
    <w:rsid w:val="000605A6"/>
    <w:rsid w:val="0006085E"/>
    <w:rsid w:val="00061250"/>
    <w:rsid w:val="000612C5"/>
    <w:rsid w:val="00061A80"/>
    <w:rsid w:val="000624A5"/>
    <w:rsid w:val="0006276B"/>
    <w:rsid w:val="00062868"/>
    <w:rsid w:val="00062C4B"/>
    <w:rsid w:val="00062CD5"/>
    <w:rsid w:val="00063281"/>
    <w:rsid w:val="00063530"/>
    <w:rsid w:val="00063C95"/>
    <w:rsid w:val="000652EC"/>
    <w:rsid w:val="00065591"/>
    <w:rsid w:val="00066174"/>
    <w:rsid w:val="000663D3"/>
    <w:rsid w:val="00066524"/>
    <w:rsid w:val="000675C1"/>
    <w:rsid w:val="0006771F"/>
    <w:rsid w:val="00067A00"/>
    <w:rsid w:val="000701EB"/>
    <w:rsid w:val="00070456"/>
    <w:rsid w:val="000706A9"/>
    <w:rsid w:val="0007078C"/>
    <w:rsid w:val="000708DC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6F03"/>
    <w:rsid w:val="00076F2A"/>
    <w:rsid w:val="00076F30"/>
    <w:rsid w:val="00076F7C"/>
    <w:rsid w:val="0008030F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D48"/>
    <w:rsid w:val="00082F2B"/>
    <w:rsid w:val="000830CE"/>
    <w:rsid w:val="00083687"/>
    <w:rsid w:val="00083A6A"/>
    <w:rsid w:val="0008506A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E06"/>
    <w:rsid w:val="000873A0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3052"/>
    <w:rsid w:val="000937D7"/>
    <w:rsid w:val="00093C9D"/>
    <w:rsid w:val="0009552F"/>
    <w:rsid w:val="000959C3"/>
    <w:rsid w:val="00095D8A"/>
    <w:rsid w:val="0009624C"/>
    <w:rsid w:val="00096AC7"/>
    <w:rsid w:val="00097002"/>
    <w:rsid w:val="0009721D"/>
    <w:rsid w:val="000977BD"/>
    <w:rsid w:val="0009787E"/>
    <w:rsid w:val="000978EF"/>
    <w:rsid w:val="00097CD1"/>
    <w:rsid w:val="00097CE6"/>
    <w:rsid w:val="000A078A"/>
    <w:rsid w:val="000A093F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FE"/>
    <w:rsid w:val="000B37BB"/>
    <w:rsid w:val="000B4486"/>
    <w:rsid w:val="000B4D08"/>
    <w:rsid w:val="000B50BA"/>
    <w:rsid w:val="000B5133"/>
    <w:rsid w:val="000B549E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3401"/>
    <w:rsid w:val="000C35AC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3B78"/>
    <w:rsid w:val="000D3D86"/>
    <w:rsid w:val="000D3F3E"/>
    <w:rsid w:val="000D4AED"/>
    <w:rsid w:val="000D4B18"/>
    <w:rsid w:val="000D50FD"/>
    <w:rsid w:val="000D54D4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76F"/>
    <w:rsid w:val="000E28AB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5A65"/>
    <w:rsid w:val="000E6788"/>
    <w:rsid w:val="000E67CE"/>
    <w:rsid w:val="000E69E5"/>
    <w:rsid w:val="000E778C"/>
    <w:rsid w:val="000E7B65"/>
    <w:rsid w:val="000E7D1B"/>
    <w:rsid w:val="000E7DC5"/>
    <w:rsid w:val="000F0134"/>
    <w:rsid w:val="000F0251"/>
    <w:rsid w:val="000F0E53"/>
    <w:rsid w:val="000F2500"/>
    <w:rsid w:val="000F28FE"/>
    <w:rsid w:val="000F2A44"/>
    <w:rsid w:val="000F30BE"/>
    <w:rsid w:val="000F3ADC"/>
    <w:rsid w:val="000F3B20"/>
    <w:rsid w:val="000F3E2C"/>
    <w:rsid w:val="000F5233"/>
    <w:rsid w:val="000F5B03"/>
    <w:rsid w:val="000F5F01"/>
    <w:rsid w:val="000F6ED9"/>
    <w:rsid w:val="000F72D9"/>
    <w:rsid w:val="001000FB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378"/>
    <w:rsid w:val="00110A28"/>
    <w:rsid w:val="00110AC6"/>
    <w:rsid w:val="00111750"/>
    <w:rsid w:val="0011238A"/>
    <w:rsid w:val="0011240E"/>
    <w:rsid w:val="00112626"/>
    <w:rsid w:val="00112A77"/>
    <w:rsid w:val="00112B71"/>
    <w:rsid w:val="00113047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563"/>
    <w:rsid w:val="001265FF"/>
    <w:rsid w:val="00127469"/>
    <w:rsid w:val="00127715"/>
    <w:rsid w:val="00127798"/>
    <w:rsid w:val="00127931"/>
    <w:rsid w:val="00130947"/>
    <w:rsid w:val="00130E7D"/>
    <w:rsid w:val="001311D3"/>
    <w:rsid w:val="001316FA"/>
    <w:rsid w:val="00131892"/>
    <w:rsid w:val="00131C3C"/>
    <w:rsid w:val="00131CE5"/>
    <w:rsid w:val="0013210B"/>
    <w:rsid w:val="001329D0"/>
    <w:rsid w:val="00132CDC"/>
    <w:rsid w:val="00132F57"/>
    <w:rsid w:val="001330AC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C95"/>
    <w:rsid w:val="00136422"/>
    <w:rsid w:val="0013657B"/>
    <w:rsid w:val="00136658"/>
    <w:rsid w:val="00136F11"/>
    <w:rsid w:val="0013717D"/>
    <w:rsid w:val="001378A2"/>
    <w:rsid w:val="00137F71"/>
    <w:rsid w:val="001403AB"/>
    <w:rsid w:val="00140DAF"/>
    <w:rsid w:val="00140E87"/>
    <w:rsid w:val="00141151"/>
    <w:rsid w:val="001414F5"/>
    <w:rsid w:val="00141738"/>
    <w:rsid w:val="00141FB4"/>
    <w:rsid w:val="001422FE"/>
    <w:rsid w:val="00142E27"/>
    <w:rsid w:val="00143742"/>
    <w:rsid w:val="0014390D"/>
    <w:rsid w:val="00143955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10C"/>
    <w:rsid w:val="00147216"/>
    <w:rsid w:val="00147369"/>
    <w:rsid w:val="00147620"/>
    <w:rsid w:val="001504CB"/>
    <w:rsid w:val="00150FDF"/>
    <w:rsid w:val="00151879"/>
    <w:rsid w:val="00151AEC"/>
    <w:rsid w:val="00151CFC"/>
    <w:rsid w:val="00151E33"/>
    <w:rsid w:val="00152530"/>
    <w:rsid w:val="00152B33"/>
    <w:rsid w:val="00153159"/>
    <w:rsid w:val="00154129"/>
    <w:rsid w:val="00154186"/>
    <w:rsid w:val="001543ED"/>
    <w:rsid w:val="0015451C"/>
    <w:rsid w:val="00154C4B"/>
    <w:rsid w:val="00154F16"/>
    <w:rsid w:val="00154FA7"/>
    <w:rsid w:val="0015506B"/>
    <w:rsid w:val="00155730"/>
    <w:rsid w:val="00156051"/>
    <w:rsid w:val="001564AF"/>
    <w:rsid w:val="00156B5E"/>
    <w:rsid w:val="0015762E"/>
    <w:rsid w:val="00157D6E"/>
    <w:rsid w:val="00157E35"/>
    <w:rsid w:val="001600C5"/>
    <w:rsid w:val="0016051A"/>
    <w:rsid w:val="001606ED"/>
    <w:rsid w:val="00160A0F"/>
    <w:rsid w:val="00160A5F"/>
    <w:rsid w:val="00161127"/>
    <w:rsid w:val="00161AC9"/>
    <w:rsid w:val="001620D1"/>
    <w:rsid w:val="00162D56"/>
    <w:rsid w:val="00162E95"/>
    <w:rsid w:val="001640C3"/>
    <w:rsid w:val="00164287"/>
    <w:rsid w:val="0016454E"/>
    <w:rsid w:val="00164C90"/>
    <w:rsid w:val="00164D10"/>
    <w:rsid w:val="00165B67"/>
    <w:rsid w:val="00165F91"/>
    <w:rsid w:val="001665F7"/>
    <w:rsid w:val="00167BDA"/>
    <w:rsid w:val="00167D57"/>
    <w:rsid w:val="001702B4"/>
    <w:rsid w:val="00170479"/>
    <w:rsid w:val="00170AC6"/>
    <w:rsid w:val="00170CB3"/>
    <w:rsid w:val="00170EB5"/>
    <w:rsid w:val="00170FEF"/>
    <w:rsid w:val="00171787"/>
    <w:rsid w:val="00172081"/>
    <w:rsid w:val="001722BD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26A8"/>
    <w:rsid w:val="001826D9"/>
    <w:rsid w:val="00182C4F"/>
    <w:rsid w:val="00183075"/>
    <w:rsid w:val="00183638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6A96"/>
    <w:rsid w:val="00186BB6"/>
    <w:rsid w:val="00186E89"/>
    <w:rsid w:val="0018700C"/>
    <w:rsid w:val="0018700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A07B7"/>
    <w:rsid w:val="001A0FAD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C56"/>
    <w:rsid w:val="001A7602"/>
    <w:rsid w:val="001A76B5"/>
    <w:rsid w:val="001A7CE0"/>
    <w:rsid w:val="001B02A7"/>
    <w:rsid w:val="001B059B"/>
    <w:rsid w:val="001B0FEC"/>
    <w:rsid w:val="001B130D"/>
    <w:rsid w:val="001B1A94"/>
    <w:rsid w:val="001B1C96"/>
    <w:rsid w:val="001B1E8F"/>
    <w:rsid w:val="001B2937"/>
    <w:rsid w:val="001B2BDC"/>
    <w:rsid w:val="001B2D47"/>
    <w:rsid w:val="001B32C9"/>
    <w:rsid w:val="001B369B"/>
    <w:rsid w:val="001B4273"/>
    <w:rsid w:val="001B4A0D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11"/>
    <w:rsid w:val="001B75F8"/>
    <w:rsid w:val="001B79EB"/>
    <w:rsid w:val="001C02CD"/>
    <w:rsid w:val="001C040F"/>
    <w:rsid w:val="001C0491"/>
    <w:rsid w:val="001C069E"/>
    <w:rsid w:val="001C09FB"/>
    <w:rsid w:val="001C0A57"/>
    <w:rsid w:val="001C0B32"/>
    <w:rsid w:val="001C0F7D"/>
    <w:rsid w:val="001C2A2F"/>
    <w:rsid w:val="001C2C84"/>
    <w:rsid w:val="001C37AE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B2D"/>
    <w:rsid w:val="001C7420"/>
    <w:rsid w:val="001D059E"/>
    <w:rsid w:val="001D0C42"/>
    <w:rsid w:val="001D0CA6"/>
    <w:rsid w:val="001D0F2C"/>
    <w:rsid w:val="001D1837"/>
    <w:rsid w:val="001D1889"/>
    <w:rsid w:val="001D2235"/>
    <w:rsid w:val="001D2FCE"/>
    <w:rsid w:val="001D381A"/>
    <w:rsid w:val="001D5A4F"/>
    <w:rsid w:val="001D5D99"/>
    <w:rsid w:val="001D6577"/>
    <w:rsid w:val="001D69AA"/>
    <w:rsid w:val="001D6D3F"/>
    <w:rsid w:val="001D6DD4"/>
    <w:rsid w:val="001D7133"/>
    <w:rsid w:val="001D7169"/>
    <w:rsid w:val="001D72B1"/>
    <w:rsid w:val="001D73C1"/>
    <w:rsid w:val="001D74D3"/>
    <w:rsid w:val="001D76EB"/>
    <w:rsid w:val="001E081C"/>
    <w:rsid w:val="001E08FE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51A7"/>
    <w:rsid w:val="001E56C6"/>
    <w:rsid w:val="001E56D4"/>
    <w:rsid w:val="001E56F2"/>
    <w:rsid w:val="001E57CC"/>
    <w:rsid w:val="001E5A75"/>
    <w:rsid w:val="001E6721"/>
    <w:rsid w:val="001E680F"/>
    <w:rsid w:val="001E6863"/>
    <w:rsid w:val="001E6C3A"/>
    <w:rsid w:val="001E6D58"/>
    <w:rsid w:val="001E70E3"/>
    <w:rsid w:val="001E7515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D0D"/>
    <w:rsid w:val="00226049"/>
    <w:rsid w:val="002260EF"/>
    <w:rsid w:val="00226161"/>
    <w:rsid w:val="00226626"/>
    <w:rsid w:val="00226B23"/>
    <w:rsid w:val="00226CD3"/>
    <w:rsid w:val="002270AF"/>
    <w:rsid w:val="0022736F"/>
    <w:rsid w:val="002273EE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96"/>
    <w:rsid w:val="002438AF"/>
    <w:rsid w:val="00243921"/>
    <w:rsid w:val="002439D1"/>
    <w:rsid w:val="00244218"/>
    <w:rsid w:val="002451F8"/>
    <w:rsid w:val="00245AE0"/>
    <w:rsid w:val="00245F6D"/>
    <w:rsid w:val="00246AA5"/>
    <w:rsid w:val="00247473"/>
    <w:rsid w:val="0024775B"/>
    <w:rsid w:val="00250423"/>
    <w:rsid w:val="00250550"/>
    <w:rsid w:val="002506A1"/>
    <w:rsid w:val="00250971"/>
    <w:rsid w:val="0025105F"/>
    <w:rsid w:val="002510CF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DD4"/>
    <w:rsid w:val="0025427E"/>
    <w:rsid w:val="0025486A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106C"/>
    <w:rsid w:val="002610A1"/>
    <w:rsid w:val="002611DD"/>
    <w:rsid w:val="0026275B"/>
    <w:rsid w:val="00263417"/>
    <w:rsid w:val="0026349E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C4F"/>
    <w:rsid w:val="00267C7E"/>
    <w:rsid w:val="002700E0"/>
    <w:rsid w:val="00270BB0"/>
    <w:rsid w:val="00270BBF"/>
    <w:rsid w:val="00270EA6"/>
    <w:rsid w:val="00270EE0"/>
    <w:rsid w:val="00270F83"/>
    <w:rsid w:val="00270FAA"/>
    <w:rsid w:val="0027124C"/>
    <w:rsid w:val="00271E34"/>
    <w:rsid w:val="00271F9C"/>
    <w:rsid w:val="00272015"/>
    <w:rsid w:val="00272D23"/>
    <w:rsid w:val="00273214"/>
    <w:rsid w:val="00273435"/>
    <w:rsid w:val="0027358C"/>
    <w:rsid w:val="00273E73"/>
    <w:rsid w:val="0027405C"/>
    <w:rsid w:val="0027449B"/>
    <w:rsid w:val="00274673"/>
    <w:rsid w:val="00274EDA"/>
    <w:rsid w:val="00274F7D"/>
    <w:rsid w:val="002759E0"/>
    <w:rsid w:val="00275F32"/>
    <w:rsid w:val="00276171"/>
    <w:rsid w:val="00276809"/>
    <w:rsid w:val="00277095"/>
    <w:rsid w:val="0027709A"/>
    <w:rsid w:val="0027718B"/>
    <w:rsid w:val="0027761F"/>
    <w:rsid w:val="0027765C"/>
    <w:rsid w:val="002776D0"/>
    <w:rsid w:val="00277A96"/>
    <w:rsid w:val="0028013D"/>
    <w:rsid w:val="0028037C"/>
    <w:rsid w:val="00280550"/>
    <w:rsid w:val="0028057B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406E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D18"/>
    <w:rsid w:val="0029013B"/>
    <w:rsid w:val="00290B77"/>
    <w:rsid w:val="00290EA5"/>
    <w:rsid w:val="0029102F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44AE"/>
    <w:rsid w:val="00294549"/>
    <w:rsid w:val="00294959"/>
    <w:rsid w:val="00294C8E"/>
    <w:rsid w:val="00294F57"/>
    <w:rsid w:val="002965EB"/>
    <w:rsid w:val="00296EA9"/>
    <w:rsid w:val="002975B1"/>
    <w:rsid w:val="00297BB1"/>
    <w:rsid w:val="00297BD7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898"/>
    <w:rsid w:val="002A5975"/>
    <w:rsid w:val="002A5B7F"/>
    <w:rsid w:val="002A63C6"/>
    <w:rsid w:val="002A6930"/>
    <w:rsid w:val="002A6A02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2458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28E0"/>
    <w:rsid w:val="002C2E11"/>
    <w:rsid w:val="002C3049"/>
    <w:rsid w:val="002C35D9"/>
    <w:rsid w:val="002C3756"/>
    <w:rsid w:val="002C4296"/>
    <w:rsid w:val="002C4603"/>
    <w:rsid w:val="002C4898"/>
    <w:rsid w:val="002C4C18"/>
    <w:rsid w:val="002C5014"/>
    <w:rsid w:val="002C5027"/>
    <w:rsid w:val="002C53BF"/>
    <w:rsid w:val="002C56BB"/>
    <w:rsid w:val="002C589E"/>
    <w:rsid w:val="002C5E2F"/>
    <w:rsid w:val="002C6B32"/>
    <w:rsid w:val="002C6DC1"/>
    <w:rsid w:val="002C7960"/>
    <w:rsid w:val="002C7DF7"/>
    <w:rsid w:val="002D0594"/>
    <w:rsid w:val="002D07E9"/>
    <w:rsid w:val="002D1677"/>
    <w:rsid w:val="002D1886"/>
    <w:rsid w:val="002D1B63"/>
    <w:rsid w:val="002D1D62"/>
    <w:rsid w:val="002D1D76"/>
    <w:rsid w:val="002D1E91"/>
    <w:rsid w:val="002D3300"/>
    <w:rsid w:val="002D3889"/>
    <w:rsid w:val="002D3FD6"/>
    <w:rsid w:val="002D495C"/>
    <w:rsid w:val="002D4C04"/>
    <w:rsid w:val="002D4DEA"/>
    <w:rsid w:val="002D4ED7"/>
    <w:rsid w:val="002D55F4"/>
    <w:rsid w:val="002D69BB"/>
    <w:rsid w:val="002D6BBF"/>
    <w:rsid w:val="002D6F4F"/>
    <w:rsid w:val="002D7384"/>
    <w:rsid w:val="002D7A75"/>
    <w:rsid w:val="002D7D7C"/>
    <w:rsid w:val="002D7EF8"/>
    <w:rsid w:val="002D7FA1"/>
    <w:rsid w:val="002E0459"/>
    <w:rsid w:val="002E0583"/>
    <w:rsid w:val="002E0F0D"/>
    <w:rsid w:val="002E1FB2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8"/>
    <w:rsid w:val="002E7785"/>
    <w:rsid w:val="002E7962"/>
    <w:rsid w:val="002E7F14"/>
    <w:rsid w:val="002E7F9B"/>
    <w:rsid w:val="002F00E8"/>
    <w:rsid w:val="002F04C6"/>
    <w:rsid w:val="002F08C6"/>
    <w:rsid w:val="002F0CAB"/>
    <w:rsid w:val="002F182A"/>
    <w:rsid w:val="002F1CCE"/>
    <w:rsid w:val="002F2186"/>
    <w:rsid w:val="002F2370"/>
    <w:rsid w:val="002F2437"/>
    <w:rsid w:val="002F3146"/>
    <w:rsid w:val="002F33D8"/>
    <w:rsid w:val="002F3573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10D9"/>
    <w:rsid w:val="00301742"/>
    <w:rsid w:val="00301746"/>
    <w:rsid w:val="0030190F"/>
    <w:rsid w:val="00301BDD"/>
    <w:rsid w:val="00301C87"/>
    <w:rsid w:val="003021AC"/>
    <w:rsid w:val="00302836"/>
    <w:rsid w:val="00302B30"/>
    <w:rsid w:val="00302D9A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CB2"/>
    <w:rsid w:val="003156C6"/>
    <w:rsid w:val="00315ACA"/>
    <w:rsid w:val="00315CC8"/>
    <w:rsid w:val="00315D67"/>
    <w:rsid w:val="00316FA3"/>
    <w:rsid w:val="00317513"/>
    <w:rsid w:val="003177CF"/>
    <w:rsid w:val="00320000"/>
    <w:rsid w:val="003200ED"/>
    <w:rsid w:val="00320A2A"/>
    <w:rsid w:val="00320F09"/>
    <w:rsid w:val="00320F7E"/>
    <w:rsid w:val="0032176E"/>
    <w:rsid w:val="00322F23"/>
    <w:rsid w:val="0032311E"/>
    <w:rsid w:val="003235EE"/>
    <w:rsid w:val="003239B3"/>
    <w:rsid w:val="00323B73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D0A"/>
    <w:rsid w:val="00336370"/>
    <w:rsid w:val="003367EB"/>
    <w:rsid w:val="0033691E"/>
    <w:rsid w:val="00336DB3"/>
    <w:rsid w:val="0033781D"/>
    <w:rsid w:val="0033791A"/>
    <w:rsid w:val="00337C59"/>
    <w:rsid w:val="00337C70"/>
    <w:rsid w:val="00337CB0"/>
    <w:rsid w:val="00340199"/>
    <w:rsid w:val="00340488"/>
    <w:rsid w:val="00340FFD"/>
    <w:rsid w:val="00341092"/>
    <w:rsid w:val="00341454"/>
    <w:rsid w:val="003417A7"/>
    <w:rsid w:val="0034190E"/>
    <w:rsid w:val="00341A45"/>
    <w:rsid w:val="00342981"/>
    <w:rsid w:val="00343126"/>
    <w:rsid w:val="00343744"/>
    <w:rsid w:val="00343B61"/>
    <w:rsid w:val="003440F4"/>
    <w:rsid w:val="00344165"/>
    <w:rsid w:val="003441F8"/>
    <w:rsid w:val="0034436B"/>
    <w:rsid w:val="0034495A"/>
    <w:rsid w:val="00344B53"/>
    <w:rsid w:val="00344C39"/>
    <w:rsid w:val="0034515C"/>
    <w:rsid w:val="00345268"/>
    <w:rsid w:val="00345849"/>
    <w:rsid w:val="003463C0"/>
    <w:rsid w:val="00346D7B"/>
    <w:rsid w:val="00346DCB"/>
    <w:rsid w:val="003472FA"/>
    <w:rsid w:val="003473B2"/>
    <w:rsid w:val="0034757D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3950"/>
    <w:rsid w:val="00353A92"/>
    <w:rsid w:val="00353DF8"/>
    <w:rsid w:val="0035458A"/>
    <w:rsid w:val="003549E4"/>
    <w:rsid w:val="0035512A"/>
    <w:rsid w:val="0035523F"/>
    <w:rsid w:val="00355973"/>
    <w:rsid w:val="00356251"/>
    <w:rsid w:val="0035661D"/>
    <w:rsid w:val="00356C56"/>
    <w:rsid w:val="003579EF"/>
    <w:rsid w:val="00360335"/>
    <w:rsid w:val="003613F3"/>
    <w:rsid w:val="003615FF"/>
    <w:rsid w:val="003617C7"/>
    <w:rsid w:val="00361DC8"/>
    <w:rsid w:val="003627AA"/>
    <w:rsid w:val="00362EE0"/>
    <w:rsid w:val="00362F12"/>
    <w:rsid w:val="00363756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7CE9"/>
    <w:rsid w:val="00377D8B"/>
    <w:rsid w:val="00380D84"/>
    <w:rsid w:val="0038166F"/>
    <w:rsid w:val="00381D29"/>
    <w:rsid w:val="00381FC1"/>
    <w:rsid w:val="00382566"/>
    <w:rsid w:val="00382808"/>
    <w:rsid w:val="00382A84"/>
    <w:rsid w:val="0038355B"/>
    <w:rsid w:val="00383708"/>
    <w:rsid w:val="00383B64"/>
    <w:rsid w:val="00384815"/>
    <w:rsid w:val="00384902"/>
    <w:rsid w:val="00384EA5"/>
    <w:rsid w:val="003852BC"/>
    <w:rsid w:val="0038536B"/>
    <w:rsid w:val="003853A1"/>
    <w:rsid w:val="003855DD"/>
    <w:rsid w:val="00385B62"/>
    <w:rsid w:val="00385BDD"/>
    <w:rsid w:val="00385CFC"/>
    <w:rsid w:val="00387012"/>
    <w:rsid w:val="003871C9"/>
    <w:rsid w:val="00390062"/>
    <w:rsid w:val="003905DA"/>
    <w:rsid w:val="003905F4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54E9"/>
    <w:rsid w:val="00395553"/>
    <w:rsid w:val="003958C0"/>
    <w:rsid w:val="00396510"/>
    <w:rsid w:val="00396DDB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FD0"/>
    <w:rsid w:val="003A3AB8"/>
    <w:rsid w:val="003A4876"/>
    <w:rsid w:val="003A5369"/>
    <w:rsid w:val="003A5AB3"/>
    <w:rsid w:val="003A5D8A"/>
    <w:rsid w:val="003A6766"/>
    <w:rsid w:val="003A699A"/>
    <w:rsid w:val="003A6CC3"/>
    <w:rsid w:val="003A6E22"/>
    <w:rsid w:val="003A76F5"/>
    <w:rsid w:val="003B0BE2"/>
    <w:rsid w:val="003B0CA7"/>
    <w:rsid w:val="003B12CD"/>
    <w:rsid w:val="003B188C"/>
    <w:rsid w:val="003B1961"/>
    <w:rsid w:val="003B1C57"/>
    <w:rsid w:val="003B229E"/>
    <w:rsid w:val="003B299F"/>
    <w:rsid w:val="003B32D8"/>
    <w:rsid w:val="003B37C3"/>
    <w:rsid w:val="003B3852"/>
    <w:rsid w:val="003B392C"/>
    <w:rsid w:val="003B4182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DE"/>
    <w:rsid w:val="003C1915"/>
    <w:rsid w:val="003C1AD4"/>
    <w:rsid w:val="003C1B11"/>
    <w:rsid w:val="003C25C5"/>
    <w:rsid w:val="003C273F"/>
    <w:rsid w:val="003C2B49"/>
    <w:rsid w:val="003C30A8"/>
    <w:rsid w:val="003C30FC"/>
    <w:rsid w:val="003C3236"/>
    <w:rsid w:val="003C3E97"/>
    <w:rsid w:val="003C3EC1"/>
    <w:rsid w:val="003C463C"/>
    <w:rsid w:val="003C4C4B"/>
    <w:rsid w:val="003C5D1C"/>
    <w:rsid w:val="003C6298"/>
    <w:rsid w:val="003C6E8F"/>
    <w:rsid w:val="003C6F92"/>
    <w:rsid w:val="003C7196"/>
    <w:rsid w:val="003C7677"/>
    <w:rsid w:val="003C7694"/>
    <w:rsid w:val="003C7863"/>
    <w:rsid w:val="003C794A"/>
    <w:rsid w:val="003C79E4"/>
    <w:rsid w:val="003C7DFE"/>
    <w:rsid w:val="003D049E"/>
    <w:rsid w:val="003D08E1"/>
    <w:rsid w:val="003D093E"/>
    <w:rsid w:val="003D0BF8"/>
    <w:rsid w:val="003D12BA"/>
    <w:rsid w:val="003D151B"/>
    <w:rsid w:val="003D17B3"/>
    <w:rsid w:val="003D18B7"/>
    <w:rsid w:val="003D271B"/>
    <w:rsid w:val="003D2AAC"/>
    <w:rsid w:val="003D2BED"/>
    <w:rsid w:val="003D3A30"/>
    <w:rsid w:val="003D3B51"/>
    <w:rsid w:val="003D4290"/>
    <w:rsid w:val="003D5AA0"/>
    <w:rsid w:val="003D615C"/>
    <w:rsid w:val="003D6A41"/>
    <w:rsid w:val="003D6B63"/>
    <w:rsid w:val="003D6BA4"/>
    <w:rsid w:val="003D75FA"/>
    <w:rsid w:val="003D7BC7"/>
    <w:rsid w:val="003E01C5"/>
    <w:rsid w:val="003E0470"/>
    <w:rsid w:val="003E0CC4"/>
    <w:rsid w:val="003E0D6C"/>
    <w:rsid w:val="003E2152"/>
    <w:rsid w:val="003E24D3"/>
    <w:rsid w:val="003E2512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45B"/>
    <w:rsid w:val="003E57DC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402"/>
    <w:rsid w:val="003F14B0"/>
    <w:rsid w:val="003F15FE"/>
    <w:rsid w:val="003F1C64"/>
    <w:rsid w:val="003F2D7B"/>
    <w:rsid w:val="003F2DC4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91B"/>
    <w:rsid w:val="003F7E6F"/>
    <w:rsid w:val="00400396"/>
    <w:rsid w:val="00400516"/>
    <w:rsid w:val="00402202"/>
    <w:rsid w:val="0040297E"/>
    <w:rsid w:val="00402DB9"/>
    <w:rsid w:val="004030ED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1AAB"/>
    <w:rsid w:val="00411AF3"/>
    <w:rsid w:val="00411D89"/>
    <w:rsid w:val="004128E1"/>
    <w:rsid w:val="00412DF3"/>
    <w:rsid w:val="00413721"/>
    <w:rsid w:val="0041394C"/>
    <w:rsid w:val="00413A57"/>
    <w:rsid w:val="00413E0A"/>
    <w:rsid w:val="004140E1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3218"/>
    <w:rsid w:val="004234A2"/>
    <w:rsid w:val="004238B1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30B4"/>
    <w:rsid w:val="004336D0"/>
    <w:rsid w:val="00433DD5"/>
    <w:rsid w:val="0043418F"/>
    <w:rsid w:val="00434351"/>
    <w:rsid w:val="00434D05"/>
    <w:rsid w:val="00434E89"/>
    <w:rsid w:val="00434FF5"/>
    <w:rsid w:val="00435B87"/>
    <w:rsid w:val="0043636D"/>
    <w:rsid w:val="004367B8"/>
    <w:rsid w:val="0043690F"/>
    <w:rsid w:val="00437199"/>
    <w:rsid w:val="0043728C"/>
    <w:rsid w:val="0043740F"/>
    <w:rsid w:val="00437695"/>
    <w:rsid w:val="00437770"/>
    <w:rsid w:val="004379D9"/>
    <w:rsid w:val="00437C2E"/>
    <w:rsid w:val="00437E67"/>
    <w:rsid w:val="00440075"/>
    <w:rsid w:val="004400F6"/>
    <w:rsid w:val="00440222"/>
    <w:rsid w:val="004413F7"/>
    <w:rsid w:val="004415C9"/>
    <w:rsid w:val="00441C01"/>
    <w:rsid w:val="00441E8F"/>
    <w:rsid w:val="0044208D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2DA"/>
    <w:rsid w:val="0044735F"/>
    <w:rsid w:val="0044743C"/>
    <w:rsid w:val="00447AA1"/>
    <w:rsid w:val="00447CC9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D65"/>
    <w:rsid w:val="00461367"/>
    <w:rsid w:val="004618EC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C67"/>
    <w:rsid w:val="004655B7"/>
    <w:rsid w:val="004658A6"/>
    <w:rsid w:val="00466DEC"/>
    <w:rsid w:val="00466F88"/>
    <w:rsid w:val="0046708F"/>
    <w:rsid w:val="004670D4"/>
    <w:rsid w:val="00467172"/>
    <w:rsid w:val="00467524"/>
    <w:rsid w:val="00467550"/>
    <w:rsid w:val="00467604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CC"/>
    <w:rsid w:val="0047323C"/>
    <w:rsid w:val="0047370C"/>
    <w:rsid w:val="00473BB1"/>
    <w:rsid w:val="00473C2C"/>
    <w:rsid w:val="00473CBE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872"/>
    <w:rsid w:val="00485392"/>
    <w:rsid w:val="004853A0"/>
    <w:rsid w:val="00485811"/>
    <w:rsid w:val="00485922"/>
    <w:rsid w:val="00485AA2"/>
    <w:rsid w:val="00485B15"/>
    <w:rsid w:val="0048604F"/>
    <w:rsid w:val="00486159"/>
    <w:rsid w:val="004865E5"/>
    <w:rsid w:val="00487095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1C6"/>
    <w:rsid w:val="004973AE"/>
    <w:rsid w:val="00497A23"/>
    <w:rsid w:val="004A0064"/>
    <w:rsid w:val="004A03B5"/>
    <w:rsid w:val="004A0AC0"/>
    <w:rsid w:val="004A0FA8"/>
    <w:rsid w:val="004A1248"/>
    <w:rsid w:val="004A195A"/>
    <w:rsid w:val="004A19F1"/>
    <w:rsid w:val="004A1C7D"/>
    <w:rsid w:val="004A1F45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B4"/>
    <w:rsid w:val="004A5C46"/>
    <w:rsid w:val="004A5FAB"/>
    <w:rsid w:val="004A651F"/>
    <w:rsid w:val="004A667E"/>
    <w:rsid w:val="004A6877"/>
    <w:rsid w:val="004A779B"/>
    <w:rsid w:val="004A79A3"/>
    <w:rsid w:val="004A79E4"/>
    <w:rsid w:val="004A7A83"/>
    <w:rsid w:val="004A7B84"/>
    <w:rsid w:val="004A7EDB"/>
    <w:rsid w:val="004B00BD"/>
    <w:rsid w:val="004B04B7"/>
    <w:rsid w:val="004B07EA"/>
    <w:rsid w:val="004B09A0"/>
    <w:rsid w:val="004B12A1"/>
    <w:rsid w:val="004B14B0"/>
    <w:rsid w:val="004B1E07"/>
    <w:rsid w:val="004B1F0A"/>
    <w:rsid w:val="004B2E97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97A"/>
    <w:rsid w:val="004C1F38"/>
    <w:rsid w:val="004C1F7F"/>
    <w:rsid w:val="004C264D"/>
    <w:rsid w:val="004C2C0D"/>
    <w:rsid w:val="004C30BE"/>
    <w:rsid w:val="004C331E"/>
    <w:rsid w:val="004C3E60"/>
    <w:rsid w:val="004C3F8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FE5"/>
    <w:rsid w:val="004C60C8"/>
    <w:rsid w:val="004C6213"/>
    <w:rsid w:val="004C7334"/>
    <w:rsid w:val="004D001E"/>
    <w:rsid w:val="004D01C2"/>
    <w:rsid w:val="004D02A4"/>
    <w:rsid w:val="004D0708"/>
    <w:rsid w:val="004D076F"/>
    <w:rsid w:val="004D111D"/>
    <w:rsid w:val="004D1B22"/>
    <w:rsid w:val="004D23DD"/>
    <w:rsid w:val="004D29F8"/>
    <w:rsid w:val="004D2A09"/>
    <w:rsid w:val="004D2A74"/>
    <w:rsid w:val="004D2A99"/>
    <w:rsid w:val="004D43FC"/>
    <w:rsid w:val="004D4851"/>
    <w:rsid w:val="004D4B63"/>
    <w:rsid w:val="004D4DCA"/>
    <w:rsid w:val="004D558A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F34"/>
    <w:rsid w:val="004E17FB"/>
    <w:rsid w:val="004E19A5"/>
    <w:rsid w:val="004E1D18"/>
    <w:rsid w:val="004E2797"/>
    <w:rsid w:val="004E3226"/>
    <w:rsid w:val="004E3821"/>
    <w:rsid w:val="004E390B"/>
    <w:rsid w:val="004E41FC"/>
    <w:rsid w:val="004E4CC0"/>
    <w:rsid w:val="004E53BB"/>
    <w:rsid w:val="004E5E98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823"/>
    <w:rsid w:val="004F4810"/>
    <w:rsid w:val="004F4D0A"/>
    <w:rsid w:val="004F4E7F"/>
    <w:rsid w:val="004F4FB9"/>
    <w:rsid w:val="004F5639"/>
    <w:rsid w:val="004F5758"/>
    <w:rsid w:val="004F5814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DFC"/>
    <w:rsid w:val="00502824"/>
    <w:rsid w:val="00502D4E"/>
    <w:rsid w:val="00503073"/>
    <w:rsid w:val="00503349"/>
    <w:rsid w:val="00503AEA"/>
    <w:rsid w:val="00503F1D"/>
    <w:rsid w:val="00504192"/>
    <w:rsid w:val="0050434A"/>
    <w:rsid w:val="00504453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E04"/>
    <w:rsid w:val="00506F59"/>
    <w:rsid w:val="00506F6D"/>
    <w:rsid w:val="00506F8E"/>
    <w:rsid w:val="005077FD"/>
    <w:rsid w:val="005078EA"/>
    <w:rsid w:val="00510326"/>
    <w:rsid w:val="00510CB4"/>
    <w:rsid w:val="005114A4"/>
    <w:rsid w:val="00511741"/>
    <w:rsid w:val="005119E8"/>
    <w:rsid w:val="0051231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A8B"/>
    <w:rsid w:val="00517525"/>
    <w:rsid w:val="00517626"/>
    <w:rsid w:val="00517B3A"/>
    <w:rsid w:val="00517DB0"/>
    <w:rsid w:val="005200AE"/>
    <w:rsid w:val="00520B5E"/>
    <w:rsid w:val="00520C47"/>
    <w:rsid w:val="00520CE4"/>
    <w:rsid w:val="00520CEC"/>
    <w:rsid w:val="005210C0"/>
    <w:rsid w:val="0052121C"/>
    <w:rsid w:val="00521303"/>
    <w:rsid w:val="0052141E"/>
    <w:rsid w:val="00521933"/>
    <w:rsid w:val="0052198C"/>
    <w:rsid w:val="00521ADD"/>
    <w:rsid w:val="00521E77"/>
    <w:rsid w:val="0052221F"/>
    <w:rsid w:val="0052230B"/>
    <w:rsid w:val="005224F8"/>
    <w:rsid w:val="0052352F"/>
    <w:rsid w:val="0052386C"/>
    <w:rsid w:val="00523911"/>
    <w:rsid w:val="005239BF"/>
    <w:rsid w:val="0052440F"/>
    <w:rsid w:val="00524909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CDD"/>
    <w:rsid w:val="00535F5D"/>
    <w:rsid w:val="005363DB"/>
    <w:rsid w:val="005363F3"/>
    <w:rsid w:val="00536636"/>
    <w:rsid w:val="00536FF2"/>
    <w:rsid w:val="005374AD"/>
    <w:rsid w:val="0053764C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7A7"/>
    <w:rsid w:val="00546B8F"/>
    <w:rsid w:val="00546D5D"/>
    <w:rsid w:val="005478A4"/>
    <w:rsid w:val="0055014A"/>
    <w:rsid w:val="005504EB"/>
    <w:rsid w:val="00550C1F"/>
    <w:rsid w:val="00551437"/>
    <w:rsid w:val="0055154B"/>
    <w:rsid w:val="0055187C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61E8"/>
    <w:rsid w:val="0055728E"/>
    <w:rsid w:val="00557493"/>
    <w:rsid w:val="005578E5"/>
    <w:rsid w:val="0056012D"/>
    <w:rsid w:val="00560506"/>
    <w:rsid w:val="00560748"/>
    <w:rsid w:val="005609CD"/>
    <w:rsid w:val="005614D0"/>
    <w:rsid w:val="00562193"/>
    <w:rsid w:val="00562729"/>
    <w:rsid w:val="00562754"/>
    <w:rsid w:val="00562BFC"/>
    <w:rsid w:val="00562D2C"/>
    <w:rsid w:val="00563074"/>
    <w:rsid w:val="005635F0"/>
    <w:rsid w:val="0056408D"/>
    <w:rsid w:val="00564254"/>
    <w:rsid w:val="005649D5"/>
    <w:rsid w:val="00565676"/>
    <w:rsid w:val="00565B93"/>
    <w:rsid w:val="00565F56"/>
    <w:rsid w:val="00566619"/>
    <w:rsid w:val="00566B1A"/>
    <w:rsid w:val="00567511"/>
    <w:rsid w:val="00567C4F"/>
    <w:rsid w:val="00567D59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DD6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2B"/>
    <w:rsid w:val="00583B9A"/>
    <w:rsid w:val="00583CF9"/>
    <w:rsid w:val="005840D9"/>
    <w:rsid w:val="0058470D"/>
    <w:rsid w:val="00584FD1"/>
    <w:rsid w:val="00585762"/>
    <w:rsid w:val="00585B8E"/>
    <w:rsid w:val="005905FC"/>
    <w:rsid w:val="005911DF"/>
    <w:rsid w:val="005911EE"/>
    <w:rsid w:val="0059139F"/>
    <w:rsid w:val="00591656"/>
    <w:rsid w:val="00591847"/>
    <w:rsid w:val="00591FB6"/>
    <w:rsid w:val="00592FED"/>
    <w:rsid w:val="005931FC"/>
    <w:rsid w:val="0059331A"/>
    <w:rsid w:val="0059334C"/>
    <w:rsid w:val="005939D8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934"/>
    <w:rsid w:val="00596964"/>
    <w:rsid w:val="00596D5A"/>
    <w:rsid w:val="005974A5"/>
    <w:rsid w:val="00597F53"/>
    <w:rsid w:val="00597FBF"/>
    <w:rsid w:val="005A04C3"/>
    <w:rsid w:val="005A0602"/>
    <w:rsid w:val="005A06ED"/>
    <w:rsid w:val="005A08C5"/>
    <w:rsid w:val="005A0F6D"/>
    <w:rsid w:val="005A1437"/>
    <w:rsid w:val="005A1628"/>
    <w:rsid w:val="005A1703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DEE"/>
    <w:rsid w:val="005C7F8F"/>
    <w:rsid w:val="005D030B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5BF"/>
    <w:rsid w:val="005D530A"/>
    <w:rsid w:val="005D539D"/>
    <w:rsid w:val="005D598C"/>
    <w:rsid w:val="005D5FD6"/>
    <w:rsid w:val="005D633C"/>
    <w:rsid w:val="005D66FC"/>
    <w:rsid w:val="005D6721"/>
    <w:rsid w:val="005D67C4"/>
    <w:rsid w:val="005D7488"/>
    <w:rsid w:val="005E052C"/>
    <w:rsid w:val="005E0A12"/>
    <w:rsid w:val="005E0A79"/>
    <w:rsid w:val="005E1706"/>
    <w:rsid w:val="005E1EB4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10B1F"/>
    <w:rsid w:val="00610CD9"/>
    <w:rsid w:val="006117EE"/>
    <w:rsid w:val="00611F43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4BB"/>
    <w:rsid w:val="00625557"/>
    <w:rsid w:val="00625569"/>
    <w:rsid w:val="00625731"/>
    <w:rsid w:val="00625BF0"/>
    <w:rsid w:val="00625D63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8BE"/>
    <w:rsid w:val="00630B8D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1055"/>
    <w:rsid w:val="00641355"/>
    <w:rsid w:val="006413D1"/>
    <w:rsid w:val="006416F6"/>
    <w:rsid w:val="0064186E"/>
    <w:rsid w:val="00641DC2"/>
    <w:rsid w:val="00642819"/>
    <w:rsid w:val="00643447"/>
    <w:rsid w:val="0064372D"/>
    <w:rsid w:val="00643C96"/>
    <w:rsid w:val="00644165"/>
    <w:rsid w:val="00644E92"/>
    <w:rsid w:val="006450DA"/>
    <w:rsid w:val="0064511D"/>
    <w:rsid w:val="00646493"/>
    <w:rsid w:val="00647294"/>
    <w:rsid w:val="0064786A"/>
    <w:rsid w:val="00647895"/>
    <w:rsid w:val="00650452"/>
    <w:rsid w:val="0065046F"/>
    <w:rsid w:val="00650596"/>
    <w:rsid w:val="00650A1D"/>
    <w:rsid w:val="006516E4"/>
    <w:rsid w:val="006517AE"/>
    <w:rsid w:val="00651CD3"/>
    <w:rsid w:val="00651E4F"/>
    <w:rsid w:val="00652646"/>
    <w:rsid w:val="006527CE"/>
    <w:rsid w:val="00652918"/>
    <w:rsid w:val="00652ABE"/>
    <w:rsid w:val="0065370D"/>
    <w:rsid w:val="00654119"/>
    <w:rsid w:val="006541B9"/>
    <w:rsid w:val="0065477E"/>
    <w:rsid w:val="00654A8B"/>
    <w:rsid w:val="00655175"/>
    <w:rsid w:val="006551BB"/>
    <w:rsid w:val="00655EF9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D55"/>
    <w:rsid w:val="00667F30"/>
    <w:rsid w:val="006700F1"/>
    <w:rsid w:val="00670386"/>
    <w:rsid w:val="00670FAB"/>
    <w:rsid w:val="006711E4"/>
    <w:rsid w:val="006712B2"/>
    <w:rsid w:val="0067202F"/>
    <w:rsid w:val="0067268C"/>
    <w:rsid w:val="006729EB"/>
    <w:rsid w:val="00672AC1"/>
    <w:rsid w:val="00672C08"/>
    <w:rsid w:val="00672CE7"/>
    <w:rsid w:val="00672F9A"/>
    <w:rsid w:val="0067362E"/>
    <w:rsid w:val="006737C8"/>
    <w:rsid w:val="00673B9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264"/>
    <w:rsid w:val="006802CA"/>
    <w:rsid w:val="006804EF"/>
    <w:rsid w:val="006805C7"/>
    <w:rsid w:val="00681213"/>
    <w:rsid w:val="00681223"/>
    <w:rsid w:val="00681231"/>
    <w:rsid w:val="006814E3"/>
    <w:rsid w:val="00681E31"/>
    <w:rsid w:val="0068263A"/>
    <w:rsid w:val="00682E4B"/>
    <w:rsid w:val="00682EB6"/>
    <w:rsid w:val="00683280"/>
    <w:rsid w:val="00683903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71F3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50E"/>
    <w:rsid w:val="00693F79"/>
    <w:rsid w:val="006942DB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BF9"/>
    <w:rsid w:val="006B63BD"/>
    <w:rsid w:val="006B6B1E"/>
    <w:rsid w:val="006B6F24"/>
    <w:rsid w:val="006B725B"/>
    <w:rsid w:val="006B7275"/>
    <w:rsid w:val="006B756D"/>
    <w:rsid w:val="006B795F"/>
    <w:rsid w:val="006B7A4C"/>
    <w:rsid w:val="006C01F9"/>
    <w:rsid w:val="006C0363"/>
    <w:rsid w:val="006C0EDD"/>
    <w:rsid w:val="006C1531"/>
    <w:rsid w:val="006C18FD"/>
    <w:rsid w:val="006C19BE"/>
    <w:rsid w:val="006C1C84"/>
    <w:rsid w:val="006C2376"/>
    <w:rsid w:val="006C2465"/>
    <w:rsid w:val="006C2476"/>
    <w:rsid w:val="006C26E8"/>
    <w:rsid w:val="006C2882"/>
    <w:rsid w:val="006C2A15"/>
    <w:rsid w:val="006C2B06"/>
    <w:rsid w:val="006C2B27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311"/>
    <w:rsid w:val="006C67A1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466"/>
    <w:rsid w:val="006D6583"/>
    <w:rsid w:val="006D6A0A"/>
    <w:rsid w:val="006D6B8D"/>
    <w:rsid w:val="006D6C33"/>
    <w:rsid w:val="006D7563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F47"/>
    <w:rsid w:val="006F5506"/>
    <w:rsid w:val="006F5B58"/>
    <w:rsid w:val="006F5B71"/>
    <w:rsid w:val="006F66B2"/>
    <w:rsid w:val="006F6EE1"/>
    <w:rsid w:val="006F6F6F"/>
    <w:rsid w:val="006F7097"/>
    <w:rsid w:val="006F7572"/>
    <w:rsid w:val="006F7B9D"/>
    <w:rsid w:val="007001E2"/>
    <w:rsid w:val="007009B5"/>
    <w:rsid w:val="00700C96"/>
    <w:rsid w:val="007012BF"/>
    <w:rsid w:val="0070130C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3000"/>
    <w:rsid w:val="00713142"/>
    <w:rsid w:val="00713625"/>
    <w:rsid w:val="007137B6"/>
    <w:rsid w:val="007139BC"/>
    <w:rsid w:val="00713D63"/>
    <w:rsid w:val="00713FF1"/>
    <w:rsid w:val="00714759"/>
    <w:rsid w:val="007147D7"/>
    <w:rsid w:val="0071515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961"/>
    <w:rsid w:val="0072252D"/>
    <w:rsid w:val="0072260F"/>
    <w:rsid w:val="00723321"/>
    <w:rsid w:val="00723635"/>
    <w:rsid w:val="00724085"/>
    <w:rsid w:val="00724DED"/>
    <w:rsid w:val="007250BB"/>
    <w:rsid w:val="0072563D"/>
    <w:rsid w:val="00725720"/>
    <w:rsid w:val="00725B0F"/>
    <w:rsid w:val="00726492"/>
    <w:rsid w:val="00726636"/>
    <w:rsid w:val="00727061"/>
    <w:rsid w:val="007275F3"/>
    <w:rsid w:val="00727909"/>
    <w:rsid w:val="00730A7C"/>
    <w:rsid w:val="00730B4D"/>
    <w:rsid w:val="00730E29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A59"/>
    <w:rsid w:val="00735C4D"/>
    <w:rsid w:val="00735EA5"/>
    <w:rsid w:val="0073600B"/>
    <w:rsid w:val="00736F65"/>
    <w:rsid w:val="007372E9"/>
    <w:rsid w:val="00737D08"/>
    <w:rsid w:val="00737D8A"/>
    <w:rsid w:val="007403CA"/>
    <w:rsid w:val="007406B9"/>
    <w:rsid w:val="007406E0"/>
    <w:rsid w:val="00741486"/>
    <w:rsid w:val="00741945"/>
    <w:rsid w:val="00741C5B"/>
    <w:rsid w:val="0074250D"/>
    <w:rsid w:val="0074274D"/>
    <w:rsid w:val="007428C6"/>
    <w:rsid w:val="00742FEF"/>
    <w:rsid w:val="00743102"/>
    <w:rsid w:val="007438AA"/>
    <w:rsid w:val="00743D9E"/>
    <w:rsid w:val="00744F2E"/>
    <w:rsid w:val="00744FEF"/>
    <w:rsid w:val="007451BF"/>
    <w:rsid w:val="007457DE"/>
    <w:rsid w:val="00745851"/>
    <w:rsid w:val="00745C4F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EC8"/>
    <w:rsid w:val="00750FF1"/>
    <w:rsid w:val="00751049"/>
    <w:rsid w:val="00751BF4"/>
    <w:rsid w:val="007525B5"/>
    <w:rsid w:val="00752892"/>
    <w:rsid w:val="00752D57"/>
    <w:rsid w:val="00752E03"/>
    <w:rsid w:val="00753845"/>
    <w:rsid w:val="00753CDB"/>
    <w:rsid w:val="007541E0"/>
    <w:rsid w:val="00754254"/>
    <w:rsid w:val="007546E6"/>
    <w:rsid w:val="007548B7"/>
    <w:rsid w:val="00754944"/>
    <w:rsid w:val="007558B8"/>
    <w:rsid w:val="00755992"/>
    <w:rsid w:val="00755A3D"/>
    <w:rsid w:val="00755A49"/>
    <w:rsid w:val="00756268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A26"/>
    <w:rsid w:val="00766BA5"/>
    <w:rsid w:val="00767422"/>
    <w:rsid w:val="00767450"/>
    <w:rsid w:val="00767AED"/>
    <w:rsid w:val="00767CA2"/>
    <w:rsid w:val="00770293"/>
    <w:rsid w:val="007705A6"/>
    <w:rsid w:val="00770666"/>
    <w:rsid w:val="00770C67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EB6"/>
    <w:rsid w:val="007750C9"/>
    <w:rsid w:val="0077573B"/>
    <w:rsid w:val="00775BE4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475"/>
    <w:rsid w:val="007827ED"/>
    <w:rsid w:val="00782813"/>
    <w:rsid w:val="007828C3"/>
    <w:rsid w:val="007832F3"/>
    <w:rsid w:val="007835B9"/>
    <w:rsid w:val="007836F7"/>
    <w:rsid w:val="00783946"/>
    <w:rsid w:val="00783A01"/>
    <w:rsid w:val="00785171"/>
    <w:rsid w:val="00785254"/>
    <w:rsid w:val="0078565B"/>
    <w:rsid w:val="0078596F"/>
    <w:rsid w:val="0078614E"/>
    <w:rsid w:val="007866AD"/>
    <w:rsid w:val="007868ED"/>
    <w:rsid w:val="00786BA0"/>
    <w:rsid w:val="00786C38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404F"/>
    <w:rsid w:val="007949CB"/>
    <w:rsid w:val="00794CAF"/>
    <w:rsid w:val="00794F6F"/>
    <w:rsid w:val="007953F7"/>
    <w:rsid w:val="00795A2B"/>
    <w:rsid w:val="00795C97"/>
    <w:rsid w:val="00795D27"/>
    <w:rsid w:val="00796046"/>
    <w:rsid w:val="0079612F"/>
    <w:rsid w:val="00796459"/>
    <w:rsid w:val="007964C8"/>
    <w:rsid w:val="007968F7"/>
    <w:rsid w:val="00796C88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12F2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5F88"/>
    <w:rsid w:val="007A736C"/>
    <w:rsid w:val="007A7D2C"/>
    <w:rsid w:val="007B0E22"/>
    <w:rsid w:val="007B0EAA"/>
    <w:rsid w:val="007B0EC0"/>
    <w:rsid w:val="007B151B"/>
    <w:rsid w:val="007B2BF0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B6F"/>
    <w:rsid w:val="007C031C"/>
    <w:rsid w:val="007C0F61"/>
    <w:rsid w:val="007C16B9"/>
    <w:rsid w:val="007C2817"/>
    <w:rsid w:val="007C281B"/>
    <w:rsid w:val="007C2CAD"/>
    <w:rsid w:val="007C2E86"/>
    <w:rsid w:val="007C2F50"/>
    <w:rsid w:val="007C3B42"/>
    <w:rsid w:val="007C3CD5"/>
    <w:rsid w:val="007C41CA"/>
    <w:rsid w:val="007C49D0"/>
    <w:rsid w:val="007C4B56"/>
    <w:rsid w:val="007C5239"/>
    <w:rsid w:val="007C542B"/>
    <w:rsid w:val="007C5945"/>
    <w:rsid w:val="007C5CD3"/>
    <w:rsid w:val="007C6064"/>
    <w:rsid w:val="007C6402"/>
    <w:rsid w:val="007C6909"/>
    <w:rsid w:val="007C76AF"/>
    <w:rsid w:val="007C77B1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6A"/>
    <w:rsid w:val="007D7EE0"/>
    <w:rsid w:val="007E0031"/>
    <w:rsid w:val="007E054A"/>
    <w:rsid w:val="007E0636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2BB4"/>
    <w:rsid w:val="007E3621"/>
    <w:rsid w:val="007E38AF"/>
    <w:rsid w:val="007E3D77"/>
    <w:rsid w:val="007E4408"/>
    <w:rsid w:val="007E503A"/>
    <w:rsid w:val="007E5296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CD4"/>
    <w:rsid w:val="007F10F8"/>
    <w:rsid w:val="007F17B3"/>
    <w:rsid w:val="007F18E9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A8C"/>
    <w:rsid w:val="007F7118"/>
    <w:rsid w:val="007F7126"/>
    <w:rsid w:val="007F77C9"/>
    <w:rsid w:val="007F7BA5"/>
    <w:rsid w:val="007F7FDC"/>
    <w:rsid w:val="0080010E"/>
    <w:rsid w:val="0080042B"/>
    <w:rsid w:val="0080071D"/>
    <w:rsid w:val="00800836"/>
    <w:rsid w:val="00800C44"/>
    <w:rsid w:val="00800DBC"/>
    <w:rsid w:val="00800E43"/>
    <w:rsid w:val="0080112F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7051"/>
    <w:rsid w:val="0080709D"/>
    <w:rsid w:val="00807216"/>
    <w:rsid w:val="008076C6"/>
    <w:rsid w:val="00807B5A"/>
    <w:rsid w:val="00807C2C"/>
    <w:rsid w:val="008108A3"/>
    <w:rsid w:val="008109F7"/>
    <w:rsid w:val="00810A7F"/>
    <w:rsid w:val="00810EE8"/>
    <w:rsid w:val="00811102"/>
    <w:rsid w:val="008115E4"/>
    <w:rsid w:val="008121BA"/>
    <w:rsid w:val="00812989"/>
    <w:rsid w:val="00812B7B"/>
    <w:rsid w:val="00812FD4"/>
    <w:rsid w:val="0081331F"/>
    <w:rsid w:val="0081356A"/>
    <w:rsid w:val="00813E66"/>
    <w:rsid w:val="00814A98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EE"/>
    <w:rsid w:val="00830C7F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C6D"/>
    <w:rsid w:val="00833DEB"/>
    <w:rsid w:val="00834CF8"/>
    <w:rsid w:val="00834FB4"/>
    <w:rsid w:val="008352ED"/>
    <w:rsid w:val="0083561A"/>
    <w:rsid w:val="00835C33"/>
    <w:rsid w:val="00835E39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7AC"/>
    <w:rsid w:val="00841C52"/>
    <w:rsid w:val="00841E0F"/>
    <w:rsid w:val="00842CD0"/>
    <w:rsid w:val="00843974"/>
    <w:rsid w:val="008441FE"/>
    <w:rsid w:val="0084498B"/>
    <w:rsid w:val="00844A4C"/>
    <w:rsid w:val="00844B99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E7E"/>
    <w:rsid w:val="00853356"/>
    <w:rsid w:val="00853D68"/>
    <w:rsid w:val="00853EB8"/>
    <w:rsid w:val="008542B8"/>
    <w:rsid w:val="0085434B"/>
    <w:rsid w:val="008547C2"/>
    <w:rsid w:val="00854F7B"/>
    <w:rsid w:val="008551FF"/>
    <w:rsid w:val="0085546C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44D2"/>
    <w:rsid w:val="00864712"/>
    <w:rsid w:val="00865036"/>
    <w:rsid w:val="00865182"/>
    <w:rsid w:val="008653A7"/>
    <w:rsid w:val="00865656"/>
    <w:rsid w:val="008659BC"/>
    <w:rsid w:val="00865EBC"/>
    <w:rsid w:val="00866CFD"/>
    <w:rsid w:val="0086748A"/>
    <w:rsid w:val="008675A9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614E"/>
    <w:rsid w:val="00876E98"/>
    <w:rsid w:val="00877703"/>
    <w:rsid w:val="00877A26"/>
    <w:rsid w:val="00877B3E"/>
    <w:rsid w:val="00880432"/>
    <w:rsid w:val="008807A8"/>
    <w:rsid w:val="00880F04"/>
    <w:rsid w:val="00880FAF"/>
    <w:rsid w:val="008822F9"/>
    <w:rsid w:val="00882459"/>
    <w:rsid w:val="00882F57"/>
    <w:rsid w:val="008831F5"/>
    <w:rsid w:val="008832E2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B83"/>
    <w:rsid w:val="00890F70"/>
    <w:rsid w:val="00892532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53C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A0A"/>
    <w:rsid w:val="008A1033"/>
    <w:rsid w:val="008A12C0"/>
    <w:rsid w:val="008A19B6"/>
    <w:rsid w:val="008A1EAA"/>
    <w:rsid w:val="008A2285"/>
    <w:rsid w:val="008A25D4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34B"/>
    <w:rsid w:val="008A5757"/>
    <w:rsid w:val="008A5B6B"/>
    <w:rsid w:val="008A5BEB"/>
    <w:rsid w:val="008A643F"/>
    <w:rsid w:val="008A65E3"/>
    <w:rsid w:val="008A6C50"/>
    <w:rsid w:val="008A71F4"/>
    <w:rsid w:val="008A7221"/>
    <w:rsid w:val="008A7938"/>
    <w:rsid w:val="008A7C4B"/>
    <w:rsid w:val="008A7D7A"/>
    <w:rsid w:val="008B095F"/>
    <w:rsid w:val="008B0A57"/>
    <w:rsid w:val="008B0EE2"/>
    <w:rsid w:val="008B10F1"/>
    <w:rsid w:val="008B1301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8B4"/>
    <w:rsid w:val="008B4A66"/>
    <w:rsid w:val="008B5163"/>
    <w:rsid w:val="008B5651"/>
    <w:rsid w:val="008B5F75"/>
    <w:rsid w:val="008B6B58"/>
    <w:rsid w:val="008B6CB5"/>
    <w:rsid w:val="008B6E28"/>
    <w:rsid w:val="008B7538"/>
    <w:rsid w:val="008C01C7"/>
    <w:rsid w:val="008C0C55"/>
    <w:rsid w:val="008C15C9"/>
    <w:rsid w:val="008C1973"/>
    <w:rsid w:val="008C2C1D"/>
    <w:rsid w:val="008C2ED8"/>
    <w:rsid w:val="008C3A35"/>
    <w:rsid w:val="008C3A9F"/>
    <w:rsid w:val="008C3C99"/>
    <w:rsid w:val="008C4724"/>
    <w:rsid w:val="008C4B7A"/>
    <w:rsid w:val="008C4BEF"/>
    <w:rsid w:val="008C5201"/>
    <w:rsid w:val="008C5216"/>
    <w:rsid w:val="008C65CF"/>
    <w:rsid w:val="008C6D2D"/>
    <w:rsid w:val="008C706F"/>
    <w:rsid w:val="008C72A8"/>
    <w:rsid w:val="008C7729"/>
    <w:rsid w:val="008C7F47"/>
    <w:rsid w:val="008D00A3"/>
    <w:rsid w:val="008D022F"/>
    <w:rsid w:val="008D07F9"/>
    <w:rsid w:val="008D0EDF"/>
    <w:rsid w:val="008D10DE"/>
    <w:rsid w:val="008D14CF"/>
    <w:rsid w:val="008D18C0"/>
    <w:rsid w:val="008D2A04"/>
    <w:rsid w:val="008D369E"/>
    <w:rsid w:val="008D3BC0"/>
    <w:rsid w:val="008D4281"/>
    <w:rsid w:val="008D46CC"/>
    <w:rsid w:val="008D4BF2"/>
    <w:rsid w:val="008D4DC8"/>
    <w:rsid w:val="008D5342"/>
    <w:rsid w:val="008D54B6"/>
    <w:rsid w:val="008D5952"/>
    <w:rsid w:val="008D5D6D"/>
    <w:rsid w:val="008D5E5F"/>
    <w:rsid w:val="008D66B4"/>
    <w:rsid w:val="008D6CD0"/>
    <w:rsid w:val="008D7A65"/>
    <w:rsid w:val="008D7C97"/>
    <w:rsid w:val="008E143E"/>
    <w:rsid w:val="008E17D7"/>
    <w:rsid w:val="008E1CB6"/>
    <w:rsid w:val="008E1E16"/>
    <w:rsid w:val="008E1E2D"/>
    <w:rsid w:val="008E2044"/>
    <w:rsid w:val="008E242E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51"/>
    <w:rsid w:val="008F297E"/>
    <w:rsid w:val="008F306C"/>
    <w:rsid w:val="008F3271"/>
    <w:rsid w:val="008F38E1"/>
    <w:rsid w:val="008F3F48"/>
    <w:rsid w:val="008F47D6"/>
    <w:rsid w:val="008F56E7"/>
    <w:rsid w:val="008F591D"/>
    <w:rsid w:val="008F5998"/>
    <w:rsid w:val="008F656C"/>
    <w:rsid w:val="008F65E6"/>
    <w:rsid w:val="008F68E6"/>
    <w:rsid w:val="008F72FB"/>
    <w:rsid w:val="008F742E"/>
    <w:rsid w:val="008F7B8A"/>
    <w:rsid w:val="008F7CEC"/>
    <w:rsid w:val="008F7F5F"/>
    <w:rsid w:val="009000E1"/>
    <w:rsid w:val="0090035B"/>
    <w:rsid w:val="009009EF"/>
    <w:rsid w:val="00900EA3"/>
    <w:rsid w:val="00901134"/>
    <w:rsid w:val="009014D4"/>
    <w:rsid w:val="00901A6E"/>
    <w:rsid w:val="00901B14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54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FA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647"/>
    <w:rsid w:val="00926EA6"/>
    <w:rsid w:val="0092741C"/>
    <w:rsid w:val="00927E9E"/>
    <w:rsid w:val="00930B83"/>
    <w:rsid w:val="0093105B"/>
    <w:rsid w:val="00931801"/>
    <w:rsid w:val="00931D46"/>
    <w:rsid w:val="00932436"/>
    <w:rsid w:val="0093273D"/>
    <w:rsid w:val="00932BA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D1B"/>
    <w:rsid w:val="00936025"/>
    <w:rsid w:val="0093675D"/>
    <w:rsid w:val="00937313"/>
    <w:rsid w:val="00937670"/>
    <w:rsid w:val="00937CB7"/>
    <w:rsid w:val="00937DBF"/>
    <w:rsid w:val="00937F80"/>
    <w:rsid w:val="0094063A"/>
    <w:rsid w:val="00940676"/>
    <w:rsid w:val="00940CF6"/>
    <w:rsid w:val="00940F41"/>
    <w:rsid w:val="0094114A"/>
    <w:rsid w:val="0094242C"/>
    <w:rsid w:val="00942ACE"/>
    <w:rsid w:val="00943422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836"/>
    <w:rsid w:val="00945A9E"/>
    <w:rsid w:val="00946570"/>
    <w:rsid w:val="009465C8"/>
    <w:rsid w:val="009469A2"/>
    <w:rsid w:val="00946A49"/>
    <w:rsid w:val="0094716B"/>
    <w:rsid w:val="009479CA"/>
    <w:rsid w:val="00947E76"/>
    <w:rsid w:val="00950473"/>
    <w:rsid w:val="00950A4C"/>
    <w:rsid w:val="00950E15"/>
    <w:rsid w:val="00951236"/>
    <w:rsid w:val="00951495"/>
    <w:rsid w:val="009518C2"/>
    <w:rsid w:val="00951ABA"/>
    <w:rsid w:val="00951F90"/>
    <w:rsid w:val="009525E7"/>
    <w:rsid w:val="00953117"/>
    <w:rsid w:val="009537D5"/>
    <w:rsid w:val="0095411B"/>
    <w:rsid w:val="009543D2"/>
    <w:rsid w:val="00954B19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BD5"/>
    <w:rsid w:val="00957EE4"/>
    <w:rsid w:val="00960C1B"/>
    <w:rsid w:val="00960F8C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C2B"/>
    <w:rsid w:val="00971DB0"/>
    <w:rsid w:val="009729B8"/>
    <w:rsid w:val="00973A9E"/>
    <w:rsid w:val="00973FC5"/>
    <w:rsid w:val="009741F4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E7B"/>
    <w:rsid w:val="0099200F"/>
    <w:rsid w:val="00992298"/>
    <w:rsid w:val="009923A4"/>
    <w:rsid w:val="009926F3"/>
    <w:rsid w:val="00992D61"/>
    <w:rsid w:val="00993420"/>
    <w:rsid w:val="00993B52"/>
    <w:rsid w:val="00994037"/>
    <w:rsid w:val="0099419D"/>
    <w:rsid w:val="009941E5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A019D"/>
    <w:rsid w:val="009A0D4D"/>
    <w:rsid w:val="009A0E1E"/>
    <w:rsid w:val="009A1015"/>
    <w:rsid w:val="009A10A3"/>
    <w:rsid w:val="009A1897"/>
    <w:rsid w:val="009A267F"/>
    <w:rsid w:val="009A2A67"/>
    <w:rsid w:val="009A2F85"/>
    <w:rsid w:val="009A318A"/>
    <w:rsid w:val="009A323D"/>
    <w:rsid w:val="009A32F1"/>
    <w:rsid w:val="009A34CA"/>
    <w:rsid w:val="009A3B7C"/>
    <w:rsid w:val="009A3B8B"/>
    <w:rsid w:val="009A44F6"/>
    <w:rsid w:val="009A4627"/>
    <w:rsid w:val="009A498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457"/>
    <w:rsid w:val="009B4212"/>
    <w:rsid w:val="009B4313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DDA"/>
    <w:rsid w:val="009C07A9"/>
    <w:rsid w:val="009C094D"/>
    <w:rsid w:val="009C0C22"/>
    <w:rsid w:val="009C1A33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5132"/>
    <w:rsid w:val="009C5835"/>
    <w:rsid w:val="009C58D3"/>
    <w:rsid w:val="009C590D"/>
    <w:rsid w:val="009C5AEA"/>
    <w:rsid w:val="009C5B4C"/>
    <w:rsid w:val="009C5E4C"/>
    <w:rsid w:val="009C6C23"/>
    <w:rsid w:val="009C7481"/>
    <w:rsid w:val="009C7F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6D8"/>
    <w:rsid w:val="009E19FB"/>
    <w:rsid w:val="009E1A4C"/>
    <w:rsid w:val="009E2277"/>
    <w:rsid w:val="009E2CC1"/>
    <w:rsid w:val="009E355C"/>
    <w:rsid w:val="009E38B3"/>
    <w:rsid w:val="009E396E"/>
    <w:rsid w:val="009E4018"/>
    <w:rsid w:val="009E477A"/>
    <w:rsid w:val="009E4DD6"/>
    <w:rsid w:val="009E533E"/>
    <w:rsid w:val="009E548A"/>
    <w:rsid w:val="009E656F"/>
    <w:rsid w:val="009E6BAE"/>
    <w:rsid w:val="009E794E"/>
    <w:rsid w:val="009E7E8A"/>
    <w:rsid w:val="009F0A3D"/>
    <w:rsid w:val="009F1365"/>
    <w:rsid w:val="009F14FB"/>
    <w:rsid w:val="009F1971"/>
    <w:rsid w:val="009F1BD5"/>
    <w:rsid w:val="009F243A"/>
    <w:rsid w:val="009F2914"/>
    <w:rsid w:val="009F3356"/>
    <w:rsid w:val="009F3D2B"/>
    <w:rsid w:val="009F4105"/>
    <w:rsid w:val="009F4AD3"/>
    <w:rsid w:val="009F4F4B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85"/>
    <w:rsid w:val="009F7D13"/>
    <w:rsid w:val="00A01096"/>
    <w:rsid w:val="00A01408"/>
    <w:rsid w:val="00A01646"/>
    <w:rsid w:val="00A01D0E"/>
    <w:rsid w:val="00A01F38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5006"/>
    <w:rsid w:val="00A1519E"/>
    <w:rsid w:val="00A15691"/>
    <w:rsid w:val="00A15E63"/>
    <w:rsid w:val="00A1618C"/>
    <w:rsid w:val="00A163FE"/>
    <w:rsid w:val="00A16498"/>
    <w:rsid w:val="00A166DA"/>
    <w:rsid w:val="00A17F87"/>
    <w:rsid w:val="00A17FB3"/>
    <w:rsid w:val="00A2041A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42B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484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F18"/>
    <w:rsid w:val="00A33AB9"/>
    <w:rsid w:val="00A34C79"/>
    <w:rsid w:val="00A356C6"/>
    <w:rsid w:val="00A35C99"/>
    <w:rsid w:val="00A36567"/>
    <w:rsid w:val="00A3764D"/>
    <w:rsid w:val="00A3782B"/>
    <w:rsid w:val="00A378E9"/>
    <w:rsid w:val="00A37AF5"/>
    <w:rsid w:val="00A37C2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AA2"/>
    <w:rsid w:val="00A44B14"/>
    <w:rsid w:val="00A450A8"/>
    <w:rsid w:val="00A45104"/>
    <w:rsid w:val="00A4529A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A7"/>
    <w:rsid w:val="00A545CC"/>
    <w:rsid w:val="00A545FC"/>
    <w:rsid w:val="00A55281"/>
    <w:rsid w:val="00A552FB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567"/>
    <w:rsid w:val="00A60725"/>
    <w:rsid w:val="00A60C80"/>
    <w:rsid w:val="00A610CB"/>
    <w:rsid w:val="00A61EFF"/>
    <w:rsid w:val="00A6299A"/>
    <w:rsid w:val="00A62FD0"/>
    <w:rsid w:val="00A630F8"/>
    <w:rsid w:val="00A6311F"/>
    <w:rsid w:val="00A635F3"/>
    <w:rsid w:val="00A638B9"/>
    <w:rsid w:val="00A63E3B"/>
    <w:rsid w:val="00A63E4E"/>
    <w:rsid w:val="00A6460D"/>
    <w:rsid w:val="00A65965"/>
    <w:rsid w:val="00A65B8F"/>
    <w:rsid w:val="00A65F41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E21"/>
    <w:rsid w:val="00A7212E"/>
    <w:rsid w:val="00A722A6"/>
    <w:rsid w:val="00A729FD"/>
    <w:rsid w:val="00A73D44"/>
    <w:rsid w:val="00A73DD4"/>
    <w:rsid w:val="00A73E8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532"/>
    <w:rsid w:val="00A86BAC"/>
    <w:rsid w:val="00A86BE9"/>
    <w:rsid w:val="00A86C1B"/>
    <w:rsid w:val="00A86DD7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A28"/>
    <w:rsid w:val="00A92723"/>
    <w:rsid w:val="00A927B8"/>
    <w:rsid w:val="00A92A0D"/>
    <w:rsid w:val="00A92B28"/>
    <w:rsid w:val="00A92C7A"/>
    <w:rsid w:val="00A92D48"/>
    <w:rsid w:val="00A92EA7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BC6"/>
    <w:rsid w:val="00A95E58"/>
    <w:rsid w:val="00A967C0"/>
    <w:rsid w:val="00A96F7F"/>
    <w:rsid w:val="00A971A8"/>
    <w:rsid w:val="00A975EC"/>
    <w:rsid w:val="00A97CAC"/>
    <w:rsid w:val="00AA0875"/>
    <w:rsid w:val="00AA0A9E"/>
    <w:rsid w:val="00AA0E9C"/>
    <w:rsid w:val="00AA12D0"/>
    <w:rsid w:val="00AA12EC"/>
    <w:rsid w:val="00AA17A0"/>
    <w:rsid w:val="00AA1C2F"/>
    <w:rsid w:val="00AA2000"/>
    <w:rsid w:val="00AA22D9"/>
    <w:rsid w:val="00AA2B0F"/>
    <w:rsid w:val="00AA2E68"/>
    <w:rsid w:val="00AA3760"/>
    <w:rsid w:val="00AA3BF1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A1A"/>
    <w:rsid w:val="00AB0E8F"/>
    <w:rsid w:val="00AB0F66"/>
    <w:rsid w:val="00AB0F6C"/>
    <w:rsid w:val="00AB103D"/>
    <w:rsid w:val="00AB1C0B"/>
    <w:rsid w:val="00AB1FB0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84D"/>
    <w:rsid w:val="00AC09E6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B00"/>
    <w:rsid w:val="00AC6D94"/>
    <w:rsid w:val="00AC6E79"/>
    <w:rsid w:val="00AC6FD4"/>
    <w:rsid w:val="00AD0086"/>
    <w:rsid w:val="00AD02EB"/>
    <w:rsid w:val="00AD080A"/>
    <w:rsid w:val="00AD0AF9"/>
    <w:rsid w:val="00AD0C61"/>
    <w:rsid w:val="00AD1499"/>
    <w:rsid w:val="00AD1665"/>
    <w:rsid w:val="00AD1A1A"/>
    <w:rsid w:val="00AD1BD5"/>
    <w:rsid w:val="00AD1ED8"/>
    <w:rsid w:val="00AD1F36"/>
    <w:rsid w:val="00AD21AD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213"/>
    <w:rsid w:val="00AD67B8"/>
    <w:rsid w:val="00AD6A1B"/>
    <w:rsid w:val="00AD7138"/>
    <w:rsid w:val="00AD756D"/>
    <w:rsid w:val="00AD7FC0"/>
    <w:rsid w:val="00AE03F2"/>
    <w:rsid w:val="00AE0AAC"/>
    <w:rsid w:val="00AE0E46"/>
    <w:rsid w:val="00AE1646"/>
    <w:rsid w:val="00AE22D9"/>
    <w:rsid w:val="00AE2565"/>
    <w:rsid w:val="00AE3296"/>
    <w:rsid w:val="00AE395D"/>
    <w:rsid w:val="00AE3AAD"/>
    <w:rsid w:val="00AE3EC1"/>
    <w:rsid w:val="00AE4671"/>
    <w:rsid w:val="00AE4BE8"/>
    <w:rsid w:val="00AE4FFB"/>
    <w:rsid w:val="00AE53E3"/>
    <w:rsid w:val="00AE6241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D14"/>
    <w:rsid w:val="00AF7EB1"/>
    <w:rsid w:val="00B00195"/>
    <w:rsid w:val="00B00667"/>
    <w:rsid w:val="00B006ED"/>
    <w:rsid w:val="00B00857"/>
    <w:rsid w:val="00B00E7F"/>
    <w:rsid w:val="00B017BB"/>
    <w:rsid w:val="00B01BEF"/>
    <w:rsid w:val="00B01D91"/>
    <w:rsid w:val="00B027DB"/>
    <w:rsid w:val="00B0295C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F53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703"/>
    <w:rsid w:val="00B21207"/>
    <w:rsid w:val="00B22312"/>
    <w:rsid w:val="00B2264A"/>
    <w:rsid w:val="00B227C2"/>
    <w:rsid w:val="00B2287C"/>
    <w:rsid w:val="00B228F1"/>
    <w:rsid w:val="00B22F38"/>
    <w:rsid w:val="00B22FC8"/>
    <w:rsid w:val="00B23451"/>
    <w:rsid w:val="00B23584"/>
    <w:rsid w:val="00B2397D"/>
    <w:rsid w:val="00B239A2"/>
    <w:rsid w:val="00B239C9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FA1"/>
    <w:rsid w:val="00B302A9"/>
    <w:rsid w:val="00B302CA"/>
    <w:rsid w:val="00B30761"/>
    <w:rsid w:val="00B30C10"/>
    <w:rsid w:val="00B30DE6"/>
    <w:rsid w:val="00B30E31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8C0"/>
    <w:rsid w:val="00B4022D"/>
    <w:rsid w:val="00B40906"/>
    <w:rsid w:val="00B41294"/>
    <w:rsid w:val="00B4156A"/>
    <w:rsid w:val="00B415D8"/>
    <w:rsid w:val="00B424A9"/>
    <w:rsid w:val="00B42AEC"/>
    <w:rsid w:val="00B42D23"/>
    <w:rsid w:val="00B42DEF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216C"/>
    <w:rsid w:val="00B52E6A"/>
    <w:rsid w:val="00B5318C"/>
    <w:rsid w:val="00B53311"/>
    <w:rsid w:val="00B5337B"/>
    <w:rsid w:val="00B53F1F"/>
    <w:rsid w:val="00B5442F"/>
    <w:rsid w:val="00B546AF"/>
    <w:rsid w:val="00B54955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62B"/>
    <w:rsid w:val="00B57336"/>
    <w:rsid w:val="00B57698"/>
    <w:rsid w:val="00B57D4B"/>
    <w:rsid w:val="00B60E6C"/>
    <w:rsid w:val="00B60EB5"/>
    <w:rsid w:val="00B6178E"/>
    <w:rsid w:val="00B619B7"/>
    <w:rsid w:val="00B61DBC"/>
    <w:rsid w:val="00B61F25"/>
    <w:rsid w:val="00B620B8"/>
    <w:rsid w:val="00B6273D"/>
    <w:rsid w:val="00B639B8"/>
    <w:rsid w:val="00B639EF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88"/>
    <w:rsid w:val="00B652C2"/>
    <w:rsid w:val="00B657B1"/>
    <w:rsid w:val="00B66212"/>
    <w:rsid w:val="00B664A9"/>
    <w:rsid w:val="00B665E7"/>
    <w:rsid w:val="00B666AE"/>
    <w:rsid w:val="00B66D46"/>
    <w:rsid w:val="00B66D67"/>
    <w:rsid w:val="00B66F4D"/>
    <w:rsid w:val="00B66FDE"/>
    <w:rsid w:val="00B6710C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72"/>
    <w:rsid w:val="00B85444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64E2"/>
    <w:rsid w:val="00B97B0B"/>
    <w:rsid w:val="00BA0018"/>
    <w:rsid w:val="00BA038E"/>
    <w:rsid w:val="00BA0653"/>
    <w:rsid w:val="00BA0997"/>
    <w:rsid w:val="00BA0A97"/>
    <w:rsid w:val="00BA0FF2"/>
    <w:rsid w:val="00BA109B"/>
    <w:rsid w:val="00BA188B"/>
    <w:rsid w:val="00BA2298"/>
    <w:rsid w:val="00BA2571"/>
    <w:rsid w:val="00BA263F"/>
    <w:rsid w:val="00BA277C"/>
    <w:rsid w:val="00BA2914"/>
    <w:rsid w:val="00BA2EF0"/>
    <w:rsid w:val="00BA2F16"/>
    <w:rsid w:val="00BA37BC"/>
    <w:rsid w:val="00BA3824"/>
    <w:rsid w:val="00BA3D71"/>
    <w:rsid w:val="00BA4163"/>
    <w:rsid w:val="00BA48C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419"/>
    <w:rsid w:val="00BC5720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C95"/>
    <w:rsid w:val="00BD2E29"/>
    <w:rsid w:val="00BD302B"/>
    <w:rsid w:val="00BD3166"/>
    <w:rsid w:val="00BD3977"/>
    <w:rsid w:val="00BD3EE5"/>
    <w:rsid w:val="00BD493F"/>
    <w:rsid w:val="00BD4A9D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934"/>
    <w:rsid w:val="00BD7AAE"/>
    <w:rsid w:val="00BD7BAD"/>
    <w:rsid w:val="00BE0183"/>
    <w:rsid w:val="00BE0861"/>
    <w:rsid w:val="00BE0A29"/>
    <w:rsid w:val="00BE0AF4"/>
    <w:rsid w:val="00BE0CC9"/>
    <w:rsid w:val="00BE149B"/>
    <w:rsid w:val="00BE16F5"/>
    <w:rsid w:val="00BE1FC9"/>
    <w:rsid w:val="00BE2864"/>
    <w:rsid w:val="00BE2AC1"/>
    <w:rsid w:val="00BE2E38"/>
    <w:rsid w:val="00BE2EF0"/>
    <w:rsid w:val="00BE3156"/>
    <w:rsid w:val="00BE42C0"/>
    <w:rsid w:val="00BE48AF"/>
    <w:rsid w:val="00BE4B58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FA4"/>
    <w:rsid w:val="00C01A8E"/>
    <w:rsid w:val="00C01AA5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1A2C"/>
    <w:rsid w:val="00C11E17"/>
    <w:rsid w:val="00C11F4E"/>
    <w:rsid w:val="00C12810"/>
    <w:rsid w:val="00C1324E"/>
    <w:rsid w:val="00C1453F"/>
    <w:rsid w:val="00C1474F"/>
    <w:rsid w:val="00C14DF5"/>
    <w:rsid w:val="00C15C03"/>
    <w:rsid w:val="00C15CE2"/>
    <w:rsid w:val="00C162F1"/>
    <w:rsid w:val="00C1641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C2F"/>
    <w:rsid w:val="00C24ED8"/>
    <w:rsid w:val="00C25CBF"/>
    <w:rsid w:val="00C26CF2"/>
    <w:rsid w:val="00C27235"/>
    <w:rsid w:val="00C27D73"/>
    <w:rsid w:val="00C3014F"/>
    <w:rsid w:val="00C304D4"/>
    <w:rsid w:val="00C3057C"/>
    <w:rsid w:val="00C30611"/>
    <w:rsid w:val="00C30790"/>
    <w:rsid w:val="00C309E5"/>
    <w:rsid w:val="00C30F4D"/>
    <w:rsid w:val="00C31164"/>
    <w:rsid w:val="00C311CE"/>
    <w:rsid w:val="00C31326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C91"/>
    <w:rsid w:val="00C33E9E"/>
    <w:rsid w:val="00C3425B"/>
    <w:rsid w:val="00C34496"/>
    <w:rsid w:val="00C34A5D"/>
    <w:rsid w:val="00C359A7"/>
    <w:rsid w:val="00C35FED"/>
    <w:rsid w:val="00C36A46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80A"/>
    <w:rsid w:val="00C42B38"/>
    <w:rsid w:val="00C430E7"/>
    <w:rsid w:val="00C432E7"/>
    <w:rsid w:val="00C43880"/>
    <w:rsid w:val="00C43AF1"/>
    <w:rsid w:val="00C43CFC"/>
    <w:rsid w:val="00C43E24"/>
    <w:rsid w:val="00C43E41"/>
    <w:rsid w:val="00C4521D"/>
    <w:rsid w:val="00C452BF"/>
    <w:rsid w:val="00C45340"/>
    <w:rsid w:val="00C4598D"/>
    <w:rsid w:val="00C459B6"/>
    <w:rsid w:val="00C45B27"/>
    <w:rsid w:val="00C45BF3"/>
    <w:rsid w:val="00C45D3A"/>
    <w:rsid w:val="00C46A5D"/>
    <w:rsid w:val="00C4715A"/>
    <w:rsid w:val="00C4743C"/>
    <w:rsid w:val="00C5020D"/>
    <w:rsid w:val="00C50356"/>
    <w:rsid w:val="00C50A57"/>
    <w:rsid w:val="00C50BE6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FD"/>
    <w:rsid w:val="00C54D7C"/>
    <w:rsid w:val="00C54DE2"/>
    <w:rsid w:val="00C5500C"/>
    <w:rsid w:val="00C55319"/>
    <w:rsid w:val="00C5552D"/>
    <w:rsid w:val="00C56415"/>
    <w:rsid w:val="00C566D3"/>
    <w:rsid w:val="00C569C9"/>
    <w:rsid w:val="00C5717F"/>
    <w:rsid w:val="00C57193"/>
    <w:rsid w:val="00C576CF"/>
    <w:rsid w:val="00C577A8"/>
    <w:rsid w:val="00C579BB"/>
    <w:rsid w:val="00C57B08"/>
    <w:rsid w:val="00C60128"/>
    <w:rsid w:val="00C60AAE"/>
    <w:rsid w:val="00C60BD7"/>
    <w:rsid w:val="00C61075"/>
    <w:rsid w:val="00C61258"/>
    <w:rsid w:val="00C61306"/>
    <w:rsid w:val="00C61D1D"/>
    <w:rsid w:val="00C625A4"/>
    <w:rsid w:val="00C62F93"/>
    <w:rsid w:val="00C63485"/>
    <w:rsid w:val="00C64F45"/>
    <w:rsid w:val="00C65332"/>
    <w:rsid w:val="00C6536C"/>
    <w:rsid w:val="00C65CE6"/>
    <w:rsid w:val="00C65F29"/>
    <w:rsid w:val="00C66089"/>
    <w:rsid w:val="00C66CB2"/>
    <w:rsid w:val="00C67182"/>
    <w:rsid w:val="00C672B3"/>
    <w:rsid w:val="00C67D57"/>
    <w:rsid w:val="00C67FE9"/>
    <w:rsid w:val="00C717BC"/>
    <w:rsid w:val="00C71ABA"/>
    <w:rsid w:val="00C71C43"/>
    <w:rsid w:val="00C71DE2"/>
    <w:rsid w:val="00C72F9D"/>
    <w:rsid w:val="00C7305D"/>
    <w:rsid w:val="00C734BD"/>
    <w:rsid w:val="00C74192"/>
    <w:rsid w:val="00C74810"/>
    <w:rsid w:val="00C748D5"/>
    <w:rsid w:val="00C74DCC"/>
    <w:rsid w:val="00C74F1E"/>
    <w:rsid w:val="00C75584"/>
    <w:rsid w:val="00C761D0"/>
    <w:rsid w:val="00C771C0"/>
    <w:rsid w:val="00C7781A"/>
    <w:rsid w:val="00C77A37"/>
    <w:rsid w:val="00C77D6C"/>
    <w:rsid w:val="00C80570"/>
    <w:rsid w:val="00C8088D"/>
    <w:rsid w:val="00C80F82"/>
    <w:rsid w:val="00C81E49"/>
    <w:rsid w:val="00C81FD5"/>
    <w:rsid w:val="00C825A7"/>
    <w:rsid w:val="00C82782"/>
    <w:rsid w:val="00C838F6"/>
    <w:rsid w:val="00C8391A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C8D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8B5"/>
    <w:rsid w:val="00C9796B"/>
    <w:rsid w:val="00C97D7D"/>
    <w:rsid w:val="00C97E48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D74"/>
    <w:rsid w:val="00CB0E9C"/>
    <w:rsid w:val="00CB0EB9"/>
    <w:rsid w:val="00CB1109"/>
    <w:rsid w:val="00CB1138"/>
    <w:rsid w:val="00CB1681"/>
    <w:rsid w:val="00CB1701"/>
    <w:rsid w:val="00CB23AE"/>
    <w:rsid w:val="00CB270A"/>
    <w:rsid w:val="00CB2A54"/>
    <w:rsid w:val="00CB2C55"/>
    <w:rsid w:val="00CB2D0C"/>
    <w:rsid w:val="00CB2FED"/>
    <w:rsid w:val="00CB3591"/>
    <w:rsid w:val="00CB3962"/>
    <w:rsid w:val="00CB3C4B"/>
    <w:rsid w:val="00CB4738"/>
    <w:rsid w:val="00CB52CB"/>
    <w:rsid w:val="00CB55CF"/>
    <w:rsid w:val="00CB5748"/>
    <w:rsid w:val="00CB61D9"/>
    <w:rsid w:val="00CB6A85"/>
    <w:rsid w:val="00CB702D"/>
    <w:rsid w:val="00CB726B"/>
    <w:rsid w:val="00CB7898"/>
    <w:rsid w:val="00CB7EB1"/>
    <w:rsid w:val="00CC0186"/>
    <w:rsid w:val="00CC0598"/>
    <w:rsid w:val="00CC0FA2"/>
    <w:rsid w:val="00CC1459"/>
    <w:rsid w:val="00CC1B64"/>
    <w:rsid w:val="00CC1E6D"/>
    <w:rsid w:val="00CC229D"/>
    <w:rsid w:val="00CC2B73"/>
    <w:rsid w:val="00CC2CC2"/>
    <w:rsid w:val="00CC35F7"/>
    <w:rsid w:val="00CC3976"/>
    <w:rsid w:val="00CC4556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778"/>
    <w:rsid w:val="00CC77D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A7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66"/>
    <w:rsid w:val="00CE23FD"/>
    <w:rsid w:val="00CE2604"/>
    <w:rsid w:val="00CE28F6"/>
    <w:rsid w:val="00CE3AFB"/>
    <w:rsid w:val="00CE4108"/>
    <w:rsid w:val="00CE46B6"/>
    <w:rsid w:val="00CE47F6"/>
    <w:rsid w:val="00CE4918"/>
    <w:rsid w:val="00CE4A74"/>
    <w:rsid w:val="00CE4F67"/>
    <w:rsid w:val="00CE5010"/>
    <w:rsid w:val="00CE51BC"/>
    <w:rsid w:val="00CE57E6"/>
    <w:rsid w:val="00CE5C63"/>
    <w:rsid w:val="00CE7132"/>
    <w:rsid w:val="00CE715C"/>
    <w:rsid w:val="00CE753A"/>
    <w:rsid w:val="00CE7877"/>
    <w:rsid w:val="00CE78AD"/>
    <w:rsid w:val="00CE7A4E"/>
    <w:rsid w:val="00CF0ADA"/>
    <w:rsid w:val="00CF0F84"/>
    <w:rsid w:val="00CF1508"/>
    <w:rsid w:val="00CF1824"/>
    <w:rsid w:val="00CF1A5F"/>
    <w:rsid w:val="00CF23F3"/>
    <w:rsid w:val="00CF25F0"/>
    <w:rsid w:val="00CF2A77"/>
    <w:rsid w:val="00CF2CF1"/>
    <w:rsid w:val="00CF31A2"/>
    <w:rsid w:val="00CF34C0"/>
    <w:rsid w:val="00CF34E6"/>
    <w:rsid w:val="00CF3BAA"/>
    <w:rsid w:val="00CF3E3C"/>
    <w:rsid w:val="00CF4428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1035D"/>
    <w:rsid w:val="00D117DB"/>
    <w:rsid w:val="00D11DCC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88F"/>
    <w:rsid w:val="00D17D84"/>
    <w:rsid w:val="00D2000B"/>
    <w:rsid w:val="00D2053F"/>
    <w:rsid w:val="00D20578"/>
    <w:rsid w:val="00D20D66"/>
    <w:rsid w:val="00D20ED1"/>
    <w:rsid w:val="00D21076"/>
    <w:rsid w:val="00D214B7"/>
    <w:rsid w:val="00D215D9"/>
    <w:rsid w:val="00D221DB"/>
    <w:rsid w:val="00D2253E"/>
    <w:rsid w:val="00D2297A"/>
    <w:rsid w:val="00D23355"/>
    <w:rsid w:val="00D237C6"/>
    <w:rsid w:val="00D242A2"/>
    <w:rsid w:val="00D244E8"/>
    <w:rsid w:val="00D245E5"/>
    <w:rsid w:val="00D24854"/>
    <w:rsid w:val="00D248BD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F5B"/>
    <w:rsid w:val="00D30F8C"/>
    <w:rsid w:val="00D30FD7"/>
    <w:rsid w:val="00D31286"/>
    <w:rsid w:val="00D31328"/>
    <w:rsid w:val="00D3153E"/>
    <w:rsid w:val="00D319B8"/>
    <w:rsid w:val="00D31FB6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4F9D"/>
    <w:rsid w:val="00D35862"/>
    <w:rsid w:val="00D358AB"/>
    <w:rsid w:val="00D35FD0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A44"/>
    <w:rsid w:val="00D46B50"/>
    <w:rsid w:val="00D47809"/>
    <w:rsid w:val="00D47BC0"/>
    <w:rsid w:val="00D5094B"/>
    <w:rsid w:val="00D50C86"/>
    <w:rsid w:val="00D50CAE"/>
    <w:rsid w:val="00D515C3"/>
    <w:rsid w:val="00D518D7"/>
    <w:rsid w:val="00D51FDD"/>
    <w:rsid w:val="00D520EE"/>
    <w:rsid w:val="00D524D5"/>
    <w:rsid w:val="00D52DC0"/>
    <w:rsid w:val="00D52DE0"/>
    <w:rsid w:val="00D5301F"/>
    <w:rsid w:val="00D530AE"/>
    <w:rsid w:val="00D53658"/>
    <w:rsid w:val="00D53888"/>
    <w:rsid w:val="00D538EF"/>
    <w:rsid w:val="00D53FD0"/>
    <w:rsid w:val="00D54584"/>
    <w:rsid w:val="00D546F5"/>
    <w:rsid w:val="00D5471F"/>
    <w:rsid w:val="00D54EF9"/>
    <w:rsid w:val="00D54F93"/>
    <w:rsid w:val="00D55054"/>
    <w:rsid w:val="00D55188"/>
    <w:rsid w:val="00D55642"/>
    <w:rsid w:val="00D55AB7"/>
    <w:rsid w:val="00D55FC9"/>
    <w:rsid w:val="00D5662F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3642"/>
    <w:rsid w:val="00D6446D"/>
    <w:rsid w:val="00D644E9"/>
    <w:rsid w:val="00D6488D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7042F"/>
    <w:rsid w:val="00D70494"/>
    <w:rsid w:val="00D70D9B"/>
    <w:rsid w:val="00D70EFC"/>
    <w:rsid w:val="00D71200"/>
    <w:rsid w:val="00D71726"/>
    <w:rsid w:val="00D71E28"/>
    <w:rsid w:val="00D71F27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9C"/>
    <w:rsid w:val="00D7708D"/>
    <w:rsid w:val="00D772CA"/>
    <w:rsid w:val="00D7746C"/>
    <w:rsid w:val="00D7755E"/>
    <w:rsid w:val="00D77A1C"/>
    <w:rsid w:val="00D77EEB"/>
    <w:rsid w:val="00D80AD4"/>
    <w:rsid w:val="00D80C31"/>
    <w:rsid w:val="00D80D51"/>
    <w:rsid w:val="00D817F9"/>
    <w:rsid w:val="00D81825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707F"/>
    <w:rsid w:val="00D87C55"/>
    <w:rsid w:val="00D87F77"/>
    <w:rsid w:val="00D908E2"/>
    <w:rsid w:val="00D918B9"/>
    <w:rsid w:val="00D91B1E"/>
    <w:rsid w:val="00D92125"/>
    <w:rsid w:val="00D926C1"/>
    <w:rsid w:val="00D93077"/>
    <w:rsid w:val="00D9401F"/>
    <w:rsid w:val="00D946AF"/>
    <w:rsid w:val="00D952A6"/>
    <w:rsid w:val="00D953D3"/>
    <w:rsid w:val="00D95A5D"/>
    <w:rsid w:val="00D95CB8"/>
    <w:rsid w:val="00D95F7A"/>
    <w:rsid w:val="00D95F81"/>
    <w:rsid w:val="00D96829"/>
    <w:rsid w:val="00D96BC9"/>
    <w:rsid w:val="00D96D7E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74"/>
    <w:rsid w:val="00DB1EBF"/>
    <w:rsid w:val="00DB2020"/>
    <w:rsid w:val="00DB2227"/>
    <w:rsid w:val="00DB2239"/>
    <w:rsid w:val="00DB25C9"/>
    <w:rsid w:val="00DB279A"/>
    <w:rsid w:val="00DB2E32"/>
    <w:rsid w:val="00DB325E"/>
    <w:rsid w:val="00DB3412"/>
    <w:rsid w:val="00DB356A"/>
    <w:rsid w:val="00DB36B4"/>
    <w:rsid w:val="00DB3729"/>
    <w:rsid w:val="00DB388B"/>
    <w:rsid w:val="00DB4320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B37"/>
    <w:rsid w:val="00DC0C08"/>
    <w:rsid w:val="00DC1493"/>
    <w:rsid w:val="00DC1C28"/>
    <w:rsid w:val="00DC1F04"/>
    <w:rsid w:val="00DC27F8"/>
    <w:rsid w:val="00DC2D43"/>
    <w:rsid w:val="00DC3D70"/>
    <w:rsid w:val="00DC3F19"/>
    <w:rsid w:val="00DC4089"/>
    <w:rsid w:val="00DC426F"/>
    <w:rsid w:val="00DC483C"/>
    <w:rsid w:val="00DC4AEB"/>
    <w:rsid w:val="00DC52C3"/>
    <w:rsid w:val="00DC52D5"/>
    <w:rsid w:val="00DC5651"/>
    <w:rsid w:val="00DC6A58"/>
    <w:rsid w:val="00DC6BFC"/>
    <w:rsid w:val="00DC70B6"/>
    <w:rsid w:val="00DC7AD2"/>
    <w:rsid w:val="00DC7FC7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3158"/>
    <w:rsid w:val="00DD35F2"/>
    <w:rsid w:val="00DD3720"/>
    <w:rsid w:val="00DD3768"/>
    <w:rsid w:val="00DD45CB"/>
    <w:rsid w:val="00DD4C42"/>
    <w:rsid w:val="00DD4FBB"/>
    <w:rsid w:val="00DD50A6"/>
    <w:rsid w:val="00DD51A0"/>
    <w:rsid w:val="00DD57FA"/>
    <w:rsid w:val="00DD5F3B"/>
    <w:rsid w:val="00DD6036"/>
    <w:rsid w:val="00DD637A"/>
    <w:rsid w:val="00DD6EBA"/>
    <w:rsid w:val="00DD73C0"/>
    <w:rsid w:val="00DD752E"/>
    <w:rsid w:val="00DD7670"/>
    <w:rsid w:val="00DE0A04"/>
    <w:rsid w:val="00DE16BD"/>
    <w:rsid w:val="00DE1975"/>
    <w:rsid w:val="00DE1CEE"/>
    <w:rsid w:val="00DE1E28"/>
    <w:rsid w:val="00DE32BD"/>
    <w:rsid w:val="00DE37D4"/>
    <w:rsid w:val="00DE3819"/>
    <w:rsid w:val="00DE4103"/>
    <w:rsid w:val="00DE43D1"/>
    <w:rsid w:val="00DE45E9"/>
    <w:rsid w:val="00DE4752"/>
    <w:rsid w:val="00DE47B2"/>
    <w:rsid w:val="00DE4F91"/>
    <w:rsid w:val="00DE54F8"/>
    <w:rsid w:val="00DE59F0"/>
    <w:rsid w:val="00DE5A51"/>
    <w:rsid w:val="00DE6856"/>
    <w:rsid w:val="00DE6D8B"/>
    <w:rsid w:val="00DE790C"/>
    <w:rsid w:val="00DE7BFA"/>
    <w:rsid w:val="00DF133E"/>
    <w:rsid w:val="00DF19D9"/>
    <w:rsid w:val="00DF1C8B"/>
    <w:rsid w:val="00DF1D78"/>
    <w:rsid w:val="00DF1DBE"/>
    <w:rsid w:val="00DF2AA2"/>
    <w:rsid w:val="00DF3179"/>
    <w:rsid w:val="00DF39DB"/>
    <w:rsid w:val="00DF4A0C"/>
    <w:rsid w:val="00DF5115"/>
    <w:rsid w:val="00DF5D75"/>
    <w:rsid w:val="00DF5F96"/>
    <w:rsid w:val="00DF7009"/>
    <w:rsid w:val="00DF71D3"/>
    <w:rsid w:val="00DF7FCE"/>
    <w:rsid w:val="00E00492"/>
    <w:rsid w:val="00E006EE"/>
    <w:rsid w:val="00E007FE"/>
    <w:rsid w:val="00E008BC"/>
    <w:rsid w:val="00E0098D"/>
    <w:rsid w:val="00E009A3"/>
    <w:rsid w:val="00E00A4F"/>
    <w:rsid w:val="00E00BE6"/>
    <w:rsid w:val="00E0100C"/>
    <w:rsid w:val="00E012A0"/>
    <w:rsid w:val="00E0169B"/>
    <w:rsid w:val="00E019BE"/>
    <w:rsid w:val="00E02432"/>
    <w:rsid w:val="00E02614"/>
    <w:rsid w:val="00E026E5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74D0"/>
    <w:rsid w:val="00E1753E"/>
    <w:rsid w:val="00E20108"/>
    <w:rsid w:val="00E20367"/>
    <w:rsid w:val="00E207F3"/>
    <w:rsid w:val="00E2080C"/>
    <w:rsid w:val="00E21BD8"/>
    <w:rsid w:val="00E21DAC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E35"/>
    <w:rsid w:val="00E24F43"/>
    <w:rsid w:val="00E254F9"/>
    <w:rsid w:val="00E25F30"/>
    <w:rsid w:val="00E26924"/>
    <w:rsid w:val="00E27521"/>
    <w:rsid w:val="00E2764A"/>
    <w:rsid w:val="00E27EF2"/>
    <w:rsid w:val="00E304B3"/>
    <w:rsid w:val="00E3055E"/>
    <w:rsid w:val="00E306A3"/>
    <w:rsid w:val="00E30C6B"/>
    <w:rsid w:val="00E31353"/>
    <w:rsid w:val="00E31956"/>
    <w:rsid w:val="00E31B2D"/>
    <w:rsid w:val="00E31D4B"/>
    <w:rsid w:val="00E327B9"/>
    <w:rsid w:val="00E327C1"/>
    <w:rsid w:val="00E32E8B"/>
    <w:rsid w:val="00E338F4"/>
    <w:rsid w:val="00E33B0E"/>
    <w:rsid w:val="00E33BF4"/>
    <w:rsid w:val="00E342DF"/>
    <w:rsid w:val="00E3478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E08"/>
    <w:rsid w:val="00E411E7"/>
    <w:rsid w:val="00E418AE"/>
    <w:rsid w:val="00E41D17"/>
    <w:rsid w:val="00E41D51"/>
    <w:rsid w:val="00E426CC"/>
    <w:rsid w:val="00E42AC0"/>
    <w:rsid w:val="00E436F5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2FE"/>
    <w:rsid w:val="00E61064"/>
    <w:rsid w:val="00E615AE"/>
    <w:rsid w:val="00E617FA"/>
    <w:rsid w:val="00E626A1"/>
    <w:rsid w:val="00E62898"/>
    <w:rsid w:val="00E62AC5"/>
    <w:rsid w:val="00E62DFB"/>
    <w:rsid w:val="00E62E16"/>
    <w:rsid w:val="00E63267"/>
    <w:rsid w:val="00E6385E"/>
    <w:rsid w:val="00E63EC2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89E"/>
    <w:rsid w:val="00E924BD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484"/>
    <w:rsid w:val="00E97649"/>
    <w:rsid w:val="00E97865"/>
    <w:rsid w:val="00E97C02"/>
    <w:rsid w:val="00E97EFF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E3"/>
    <w:rsid w:val="00EA593F"/>
    <w:rsid w:val="00EA59F8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60B3"/>
    <w:rsid w:val="00EB64CB"/>
    <w:rsid w:val="00EB683F"/>
    <w:rsid w:val="00EB6881"/>
    <w:rsid w:val="00EB6F68"/>
    <w:rsid w:val="00EB71BF"/>
    <w:rsid w:val="00EB74CC"/>
    <w:rsid w:val="00EB7816"/>
    <w:rsid w:val="00EC09B5"/>
    <w:rsid w:val="00EC1694"/>
    <w:rsid w:val="00EC1DB8"/>
    <w:rsid w:val="00EC1FF1"/>
    <w:rsid w:val="00EC2977"/>
    <w:rsid w:val="00EC2E8F"/>
    <w:rsid w:val="00EC2FE2"/>
    <w:rsid w:val="00EC3235"/>
    <w:rsid w:val="00EC3521"/>
    <w:rsid w:val="00EC3D95"/>
    <w:rsid w:val="00EC4BCE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235C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63F6"/>
    <w:rsid w:val="00ED684F"/>
    <w:rsid w:val="00ED6991"/>
    <w:rsid w:val="00ED734B"/>
    <w:rsid w:val="00ED734D"/>
    <w:rsid w:val="00ED7A78"/>
    <w:rsid w:val="00ED7C86"/>
    <w:rsid w:val="00ED7DA3"/>
    <w:rsid w:val="00ED7DD4"/>
    <w:rsid w:val="00ED7DEE"/>
    <w:rsid w:val="00ED7F3A"/>
    <w:rsid w:val="00EE0BE4"/>
    <w:rsid w:val="00EE1320"/>
    <w:rsid w:val="00EE1493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313"/>
    <w:rsid w:val="00EE455F"/>
    <w:rsid w:val="00EE4BF1"/>
    <w:rsid w:val="00EE4EE6"/>
    <w:rsid w:val="00EE4F1E"/>
    <w:rsid w:val="00EE5231"/>
    <w:rsid w:val="00EE5805"/>
    <w:rsid w:val="00EE5DD1"/>
    <w:rsid w:val="00EE60A1"/>
    <w:rsid w:val="00EE652A"/>
    <w:rsid w:val="00EE65E6"/>
    <w:rsid w:val="00EE66D4"/>
    <w:rsid w:val="00EE68B6"/>
    <w:rsid w:val="00EE6B6E"/>
    <w:rsid w:val="00EE6E12"/>
    <w:rsid w:val="00EE742B"/>
    <w:rsid w:val="00EE78EC"/>
    <w:rsid w:val="00EE7A4F"/>
    <w:rsid w:val="00EE7DF4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F93"/>
    <w:rsid w:val="00EF3109"/>
    <w:rsid w:val="00EF35A0"/>
    <w:rsid w:val="00EF36B2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DBD"/>
    <w:rsid w:val="00F01015"/>
    <w:rsid w:val="00F013B9"/>
    <w:rsid w:val="00F01941"/>
    <w:rsid w:val="00F01EC6"/>
    <w:rsid w:val="00F020E9"/>
    <w:rsid w:val="00F0233B"/>
    <w:rsid w:val="00F027FC"/>
    <w:rsid w:val="00F02848"/>
    <w:rsid w:val="00F03162"/>
    <w:rsid w:val="00F03DC8"/>
    <w:rsid w:val="00F042BD"/>
    <w:rsid w:val="00F0437E"/>
    <w:rsid w:val="00F044D9"/>
    <w:rsid w:val="00F044DC"/>
    <w:rsid w:val="00F045AA"/>
    <w:rsid w:val="00F04E85"/>
    <w:rsid w:val="00F05559"/>
    <w:rsid w:val="00F058E6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4AA"/>
    <w:rsid w:val="00F116DB"/>
    <w:rsid w:val="00F11C83"/>
    <w:rsid w:val="00F1201E"/>
    <w:rsid w:val="00F1259E"/>
    <w:rsid w:val="00F12A46"/>
    <w:rsid w:val="00F131E5"/>
    <w:rsid w:val="00F13C8F"/>
    <w:rsid w:val="00F13F51"/>
    <w:rsid w:val="00F14362"/>
    <w:rsid w:val="00F147DB"/>
    <w:rsid w:val="00F149CF"/>
    <w:rsid w:val="00F15451"/>
    <w:rsid w:val="00F15D04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59B"/>
    <w:rsid w:val="00F2000C"/>
    <w:rsid w:val="00F202FA"/>
    <w:rsid w:val="00F209D1"/>
    <w:rsid w:val="00F20A4B"/>
    <w:rsid w:val="00F20B0B"/>
    <w:rsid w:val="00F20B3F"/>
    <w:rsid w:val="00F20BC3"/>
    <w:rsid w:val="00F2156D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DE6"/>
    <w:rsid w:val="00F27E79"/>
    <w:rsid w:val="00F3042F"/>
    <w:rsid w:val="00F30EB7"/>
    <w:rsid w:val="00F30FB1"/>
    <w:rsid w:val="00F310BF"/>
    <w:rsid w:val="00F3163F"/>
    <w:rsid w:val="00F31F56"/>
    <w:rsid w:val="00F32038"/>
    <w:rsid w:val="00F32442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5726"/>
    <w:rsid w:val="00F35F4B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478"/>
    <w:rsid w:val="00F40801"/>
    <w:rsid w:val="00F40F24"/>
    <w:rsid w:val="00F4206B"/>
    <w:rsid w:val="00F421C5"/>
    <w:rsid w:val="00F427BA"/>
    <w:rsid w:val="00F42878"/>
    <w:rsid w:val="00F42A94"/>
    <w:rsid w:val="00F42B71"/>
    <w:rsid w:val="00F43615"/>
    <w:rsid w:val="00F4386D"/>
    <w:rsid w:val="00F43BEC"/>
    <w:rsid w:val="00F43BF4"/>
    <w:rsid w:val="00F43F72"/>
    <w:rsid w:val="00F4664B"/>
    <w:rsid w:val="00F47349"/>
    <w:rsid w:val="00F47592"/>
    <w:rsid w:val="00F47E42"/>
    <w:rsid w:val="00F47F0F"/>
    <w:rsid w:val="00F512FD"/>
    <w:rsid w:val="00F5148A"/>
    <w:rsid w:val="00F51B26"/>
    <w:rsid w:val="00F51DA5"/>
    <w:rsid w:val="00F52346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8E9"/>
    <w:rsid w:val="00F5593B"/>
    <w:rsid w:val="00F5634B"/>
    <w:rsid w:val="00F57248"/>
    <w:rsid w:val="00F605AC"/>
    <w:rsid w:val="00F60D9E"/>
    <w:rsid w:val="00F6100B"/>
    <w:rsid w:val="00F61217"/>
    <w:rsid w:val="00F61551"/>
    <w:rsid w:val="00F6168A"/>
    <w:rsid w:val="00F61BEF"/>
    <w:rsid w:val="00F6209D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FB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4A33"/>
    <w:rsid w:val="00F75075"/>
    <w:rsid w:val="00F753E8"/>
    <w:rsid w:val="00F75971"/>
    <w:rsid w:val="00F7602F"/>
    <w:rsid w:val="00F764CF"/>
    <w:rsid w:val="00F770F1"/>
    <w:rsid w:val="00F7724A"/>
    <w:rsid w:val="00F77855"/>
    <w:rsid w:val="00F80096"/>
    <w:rsid w:val="00F81217"/>
    <w:rsid w:val="00F81280"/>
    <w:rsid w:val="00F81B1E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BB2"/>
    <w:rsid w:val="00F91F6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818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A4E"/>
    <w:rsid w:val="00FC5022"/>
    <w:rsid w:val="00FC598E"/>
    <w:rsid w:val="00FC599D"/>
    <w:rsid w:val="00FC5C46"/>
    <w:rsid w:val="00FC626E"/>
    <w:rsid w:val="00FC70B9"/>
    <w:rsid w:val="00FC70FA"/>
    <w:rsid w:val="00FC755E"/>
    <w:rsid w:val="00FC771A"/>
    <w:rsid w:val="00FC7D55"/>
    <w:rsid w:val="00FD02D6"/>
    <w:rsid w:val="00FD073A"/>
    <w:rsid w:val="00FD08A2"/>
    <w:rsid w:val="00FD154E"/>
    <w:rsid w:val="00FD15F0"/>
    <w:rsid w:val="00FD1BFD"/>
    <w:rsid w:val="00FD1EDB"/>
    <w:rsid w:val="00FD2052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90A"/>
    <w:rsid w:val="00FD4B66"/>
    <w:rsid w:val="00FD5159"/>
    <w:rsid w:val="00FD53BC"/>
    <w:rsid w:val="00FD5E49"/>
    <w:rsid w:val="00FD5F5B"/>
    <w:rsid w:val="00FD6115"/>
    <w:rsid w:val="00FD7248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4FF8"/>
    <w:rsid w:val="00FE5858"/>
    <w:rsid w:val="00FE7356"/>
    <w:rsid w:val="00FE74C1"/>
    <w:rsid w:val="00FE7B41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E5"/>
    <w:rsid w:val="00FF20A7"/>
    <w:rsid w:val="00FF25F1"/>
    <w:rsid w:val="00FF27A5"/>
    <w:rsid w:val="00FF33F9"/>
    <w:rsid w:val="00FF3497"/>
    <w:rsid w:val="00FF420D"/>
    <w:rsid w:val="00FF5400"/>
    <w:rsid w:val="00FF57BA"/>
    <w:rsid w:val="00FF5C22"/>
    <w:rsid w:val="00FF5E49"/>
    <w:rsid w:val="00FF5F84"/>
    <w:rsid w:val="00FF6013"/>
    <w:rsid w:val="00FF6146"/>
    <w:rsid w:val="00FF63AB"/>
    <w:rsid w:val="00FF6411"/>
    <w:rsid w:val="00FF657D"/>
    <w:rsid w:val="00FF6868"/>
    <w:rsid w:val="00FF6EA7"/>
    <w:rsid w:val="00FF7186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C07C327A-403B-4E2C-A19A-2D37B0BA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B36C964-D36A-4661-AE94-DB340D768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14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Prathprawee, Saengcharee</cp:lastModifiedBy>
  <cp:revision>3</cp:revision>
  <cp:lastPrinted>2024-08-05T12:31:00Z</cp:lastPrinted>
  <dcterms:created xsi:type="dcterms:W3CDTF">2024-08-06T03:57:00Z</dcterms:created>
  <dcterms:modified xsi:type="dcterms:W3CDTF">2024-08-06T04:02:00Z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