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FF62196" w14:textId="49629B2F" w:rsidR="003B3989" w:rsidRPr="00F21BE3" w:rsidRDefault="00511D34" w:rsidP="00F21B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60936614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F9A382E" w14:textId="3451A621" w:rsidR="00511D34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07D9C2CC" w:rsidR="005A2338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4812B0E6" w14:textId="5EB063BC" w:rsidR="003B5D1D" w:rsidRPr="003460C5" w:rsidRDefault="003B5D1D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3460C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C163A32" w14:textId="7277C1B0" w:rsidR="00FE2AD8" w:rsidRPr="006A0CFB" w:rsidRDefault="003A4FEE" w:rsidP="006A0CF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81DD27E" w14:textId="77777777" w:rsidR="00FE2AD8" w:rsidRPr="00B10056" w:rsidRDefault="00FE2AD8" w:rsidP="00F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2700B102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EF0006">
        <w:rPr>
          <w:rFonts w:ascii="Angsana New" w:hAnsi="Angsana New"/>
          <w:sz w:val="30"/>
          <w:szCs w:val="30"/>
          <w:lang w:eastAsia="ja-JP"/>
        </w:rPr>
        <w:t>14</w:t>
      </w:r>
      <w:r w:rsidR="005E6D0E" w:rsidRPr="00B10056">
        <w:rPr>
          <w:rFonts w:ascii="Angsana New" w:hAnsi="Angsana New"/>
          <w:sz w:val="30"/>
          <w:szCs w:val="30"/>
          <w:lang w:eastAsia="ja-JP"/>
        </w:rPr>
        <w:t xml:space="preserve"> </w:t>
      </w:r>
      <w:r w:rsidR="003B5D1D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CD0A6C" w:rsidRPr="00B1005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B10056">
        <w:rPr>
          <w:rFonts w:ascii="Angsana New" w:hAnsi="Angsana New"/>
          <w:sz w:val="30"/>
          <w:szCs w:val="30"/>
          <w:lang w:eastAsia="ja-JP"/>
        </w:rPr>
        <w:t>25</w:t>
      </w:r>
      <w:r w:rsidR="00594B5E" w:rsidRPr="00B10056">
        <w:rPr>
          <w:rFonts w:ascii="Angsana New" w:hAnsi="Angsana New" w:hint="cs"/>
          <w:sz w:val="30"/>
          <w:szCs w:val="30"/>
          <w:lang w:eastAsia="ja-JP"/>
        </w:rPr>
        <w:t>6</w:t>
      </w:r>
      <w:r w:rsidR="000B7722" w:rsidRPr="00B10056">
        <w:rPr>
          <w:rFonts w:ascii="Angsana New" w:hAnsi="Angsana New"/>
          <w:sz w:val="30"/>
          <w:szCs w:val="30"/>
          <w:lang w:eastAsia="ja-JP"/>
        </w:rPr>
        <w:t>7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7D31994B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B7722" w:rsidRPr="00B10056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6F218387" w:rsidR="001227FF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2566</w:t>
      </w:r>
    </w:p>
    <w:p w14:paraId="7710A663" w14:textId="77777777" w:rsidR="00297B6C" w:rsidRPr="00297B6C" w:rsidRDefault="00297B6C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359C75B1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256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CA7F37" w:rsidRPr="00B10056">
        <w:rPr>
          <w:rFonts w:ascii="Angsana New" w:hAnsi="Angsana New"/>
          <w:sz w:val="30"/>
          <w:szCs w:val="30"/>
        </w:rPr>
        <w:t xml:space="preserve"> 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8762A2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8762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8A06DE6" w14:textId="77777777" w:rsidTr="008762A2">
        <w:trPr>
          <w:tblHeader/>
        </w:trPr>
        <w:tc>
          <w:tcPr>
            <w:tcW w:w="2219" w:type="pct"/>
          </w:tcPr>
          <w:p w14:paraId="685FA455" w14:textId="6027BD58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  <w:shd w:val="clear" w:color="auto" w:fill="auto"/>
          </w:tcPr>
          <w:p w14:paraId="38304C70" w14:textId="486D6339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2FF12C5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23E1224" w14:textId="4932748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324ACC7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91CAF6" w14:textId="7AC3050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46243D3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4E79B8" w14:textId="00D97439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0898" w:rsidRPr="00B10056" w14:paraId="4B00C0DA" w14:textId="77777777" w:rsidTr="008762A2">
        <w:trPr>
          <w:tblHeader/>
        </w:trPr>
        <w:tc>
          <w:tcPr>
            <w:tcW w:w="2219" w:type="pct"/>
          </w:tcPr>
          <w:p w14:paraId="5DA4D35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898" w:rsidRPr="00B10056" w14:paraId="2D111A97" w14:textId="77777777" w:rsidTr="008762A2">
        <w:trPr>
          <w:trHeight w:val="87"/>
        </w:trPr>
        <w:tc>
          <w:tcPr>
            <w:tcW w:w="2219" w:type="pct"/>
          </w:tcPr>
          <w:p w14:paraId="76F3391E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1D" w:rsidRPr="00B10056" w14:paraId="17F2C716" w14:textId="77777777" w:rsidTr="008762A2">
        <w:tc>
          <w:tcPr>
            <w:tcW w:w="2219" w:type="pct"/>
          </w:tcPr>
          <w:p w14:paraId="0435CE8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6ABCCBF0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06306118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6,247</w:t>
            </w:r>
          </w:p>
        </w:tc>
        <w:tc>
          <w:tcPr>
            <w:tcW w:w="140" w:type="pct"/>
          </w:tcPr>
          <w:p w14:paraId="627DB14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5434B704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3,171</w:t>
            </w:r>
          </w:p>
        </w:tc>
      </w:tr>
      <w:tr w:rsidR="003B5D1D" w:rsidRPr="00B10056" w14:paraId="52F4C622" w14:textId="77777777" w:rsidTr="008762A2">
        <w:tc>
          <w:tcPr>
            <w:tcW w:w="2219" w:type="pct"/>
          </w:tcPr>
          <w:p w14:paraId="57CC60CC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35603BD6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44CBF71B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392,655</w:t>
            </w:r>
          </w:p>
        </w:tc>
        <w:tc>
          <w:tcPr>
            <w:tcW w:w="140" w:type="pct"/>
          </w:tcPr>
          <w:p w14:paraId="51CA5BD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7E2CD4B1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467,658</w:t>
            </w:r>
          </w:p>
        </w:tc>
      </w:tr>
      <w:tr w:rsidR="003B5D1D" w:rsidRPr="00B10056" w14:paraId="79274FF7" w14:textId="77777777" w:rsidTr="008762A2">
        <w:tc>
          <w:tcPr>
            <w:tcW w:w="2219" w:type="pct"/>
          </w:tcPr>
          <w:p w14:paraId="1361E98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47E455A3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681B8981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40" w:type="pct"/>
          </w:tcPr>
          <w:p w14:paraId="35209057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2CA0426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</w:tr>
      <w:tr w:rsidR="003B5D1D" w:rsidRPr="00B10056" w14:paraId="363932F8" w14:textId="77777777" w:rsidTr="008762A2">
        <w:tc>
          <w:tcPr>
            <w:tcW w:w="2219" w:type="pct"/>
          </w:tcPr>
          <w:p w14:paraId="7433BC0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1DB62057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046116ED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  <w:tc>
          <w:tcPr>
            <w:tcW w:w="140" w:type="pct"/>
          </w:tcPr>
          <w:p w14:paraId="0B838A9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3FD52BB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4,339</w:t>
            </w:r>
          </w:p>
        </w:tc>
      </w:tr>
      <w:tr w:rsidR="00725E85" w:rsidRPr="00B10056" w14:paraId="70FC157E" w14:textId="77777777" w:rsidTr="008762A2">
        <w:tc>
          <w:tcPr>
            <w:tcW w:w="2219" w:type="pct"/>
          </w:tcPr>
          <w:p w14:paraId="5A203D4F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E85" w:rsidRPr="00B10056" w14:paraId="53AB3226" w14:textId="77777777" w:rsidTr="008762A2">
        <w:tc>
          <w:tcPr>
            <w:tcW w:w="2219" w:type="pct"/>
          </w:tcPr>
          <w:p w14:paraId="307D14E1" w14:textId="3462C831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1D" w:rsidRPr="00B10056" w14:paraId="0704F734" w14:textId="77777777" w:rsidTr="008762A2">
        <w:tc>
          <w:tcPr>
            <w:tcW w:w="2219" w:type="pct"/>
          </w:tcPr>
          <w:p w14:paraId="4B653294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6F036013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0FCEF036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7BB0BA74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0" w:type="pct"/>
          </w:tcPr>
          <w:p w14:paraId="5E383E29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157D9DD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D06BF0" w:rsidRPr="00B10056" w14:paraId="1AB6F6BE" w14:textId="77777777" w:rsidTr="008762A2">
        <w:tc>
          <w:tcPr>
            <w:tcW w:w="2219" w:type="pct"/>
          </w:tcPr>
          <w:p w14:paraId="271C36D6" w14:textId="4E16B739" w:rsidR="00D06BF0" w:rsidRPr="00B10056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4" w:type="pct"/>
          </w:tcPr>
          <w:p w14:paraId="007084F1" w14:textId="587FE89C" w:rsidR="00D06BF0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A8B2D1" w14:textId="77777777" w:rsidR="00D06BF0" w:rsidRPr="00B10056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E0EEA5" w14:textId="3E0B9FE2" w:rsidR="00D06BF0" w:rsidRPr="00046B9C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2FF28D" w14:textId="77777777" w:rsidR="00D06BF0" w:rsidRPr="00B10056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78F76C" w14:textId="167C6F9C" w:rsidR="00D06BF0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40" w:type="pct"/>
          </w:tcPr>
          <w:p w14:paraId="7EB8A8CC" w14:textId="77777777" w:rsidR="00D06BF0" w:rsidRPr="00B10056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308DA7" w14:textId="34314190" w:rsidR="00D06BF0" w:rsidRPr="00046B9C" w:rsidRDefault="00D06BF0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3B5D1D" w:rsidRPr="00B10056" w14:paraId="4C792654" w14:textId="77777777" w:rsidTr="008762A2">
        <w:tc>
          <w:tcPr>
            <w:tcW w:w="2219" w:type="pct"/>
          </w:tcPr>
          <w:p w14:paraId="648C2FD9" w14:textId="4CA6DDF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6F89BB20" w:rsidR="003B5D1D" w:rsidRPr="00B10056" w:rsidRDefault="00D431A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4B10FADF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39949A4C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4,252</w:t>
            </w:r>
          </w:p>
        </w:tc>
        <w:tc>
          <w:tcPr>
            <w:tcW w:w="140" w:type="pct"/>
          </w:tcPr>
          <w:p w14:paraId="19444F3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4932289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</w:tr>
      <w:tr w:rsidR="003B5D1D" w:rsidRPr="00B10056" w14:paraId="4A1DE38E" w14:textId="77777777" w:rsidTr="008762A2">
        <w:tc>
          <w:tcPr>
            <w:tcW w:w="2219" w:type="pct"/>
          </w:tcPr>
          <w:p w14:paraId="5EC0340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1D" w:rsidRPr="00B10056" w14:paraId="5F2A05C0" w14:textId="77777777" w:rsidTr="008762A2">
        <w:tc>
          <w:tcPr>
            <w:tcW w:w="2219" w:type="pct"/>
          </w:tcPr>
          <w:p w14:paraId="77AF958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1D" w:rsidRPr="00B10056" w14:paraId="1E993BC6" w14:textId="77777777" w:rsidTr="008762A2">
        <w:tc>
          <w:tcPr>
            <w:tcW w:w="2219" w:type="pct"/>
          </w:tcPr>
          <w:p w14:paraId="6A2B8617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D1D" w:rsidRPr="00B10056" w14:paraId="57A7E34A" w14:textId="77777777" w:rsidTr="008762A2">
        <w:tc>
          <w:tcPr>
            <w:tcW w:w="2219" w:type="pct"/>
          </w:tcPr>
          <w:p w14:paraId="7796E19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777BABEC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3C55">
              <w:rPr>
                <w:rFonts w:ascii="Angsana New" w:hAnsi="Angsana New"/>
                <w:sz w:val="30"/>
                <w:szCs w:val="30"/>
              </w:rPr>
              <w:t>0,808</w:t>
            </w:r>
          </w:p>
        </w:tc>
        <w:tc>
          <w:tcPr>
            <w:tcW w:w="142" w:type="pct"/>
          </w:tcPr>
          <w:p w14:paraId="5FA148B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55E3D2E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19,967</w:t>
            </w:r>
          </w:p>
        </w:tc>
        <w:tc>
          <w:tcPr>
            <w:tcW w:w="142" w:type="pct"/>
          </w:tcPr>
          <w:p w14:paraId="2DE5BBB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263F3AE5" w:rsidR="003B5D1D" w:rsidRPr="00B10056" w:rsidRDefault="0009074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16,056</w:t>
            </w:r>
          </w:p>
        </w:tc>
        <w:tc>
          <w:tcPr>
            <w:tcW w:w="140" w:type="pct"/>
          </w:tcPr>
          <w:p w14:paraId="2297D6E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11D126B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15,745</w:t>
            </w:r>
          </w:p>
        </w:tc>
      </w:tr>
      <w:tr w:rsidR="003B5D1D" w:rsidRPr="00B10056" w14:paraId="3D01324D" w14:textId="77777777" w:rsidTr="008762A2">
        <w:trPr>
          <w:trHeight w:val="254"/>
        </w:trPr>
        <w:tc>
          <w:tcPr>
            <w:tcW w:w="2219" w:type="pct"/>
          </w:tcPr>
          <w:p w14:paraId="5EC77129" w14:textId="77777777" w:rsidR="003B5D1D" w:rsidRPr="00B10056" w:rsidRDefault="003B5D1D" w:rsidP="003B5D1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584E0098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2" w:type="pct"/>
          </w:tcPr>
          <w:p w14:paraId="3EA7B05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738CB824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2" w:type="pct"/>
          </w:tcPr>
          <w:p w14:paraId="2AA56C3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59D4103D" w:rsidR="003B5D1D" w:rsidRPr="00B10056" w:rsidRDefault="0009074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928C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54E60CC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10639293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3B5D1D" w:rsidRPr="00B10056" w14:paraId="3480DAE3" w14:textId="77777777" w:rsidTr="008762A2">
        <w:tc>
          <w:tcPr>
            <w:tcW w:w="2219" w:type="pct"/>
          </w:tcPr>
          <w:p w14:paraId="71F375E8" w14:textId="77777777" w:rsidR="003B5D1D" w:rsidRPr="00B10056" w:rsidRDefault="003B5D1D" w:rsidP="003B5D1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7243A8AF" w:rsidR="003B5D1D" w:rsidRPr="00B10056" w:rsidRDefault="00D928CB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E083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13C55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42" w:type="pct"/>
          </w:tcPr>
          <w:p w14:paraId="1233822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0F69984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20,698</w:t>
            </w:r>
          </w:p>
        </w:tc>
        <w:tc>
          <w:tcPr>
            <w:tcW w:w="142" w:type="pct"/>
          </w:tcPr>
          <w:p w14:paraId="7413D0B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76E5D845" w:rsidR="003B5D1D" w:rsidRPr="00B10056" w:rsidRDefault="0009074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</w:t>
            </w:r>
            <w:r w:rsidR="00D928CB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0" w:type="pct"/>
          </w:tcPr>
          <w:p w14:paraId="44AA47A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6C5A292D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16,291</w:t>
            </w:r>
          </w:p>
        </w:tc>
      </w:tr>
    </w:tbl>
    <w:p w14:paraId="1A70CBDF" w14:textId="77777777" w:rsidR="00297B6C" w:rsidRDefault="00297B6C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70C8D20" w14:textId="081E9EA0" w:rsidR="00523E37" w:rsidRDefault="00523E37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3B5D1D">
        <w:rPr>
          <w:rFonts w:ascii="Angsana New" w:hAnsi="Angsana New"/>
          <w:sz w:val="30"/>
          <w:szCs w:val="30"/>
        </w:rPr>
        <w:t>0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840898" w:rsidRPr="00B10056">
        <w:rPr>
          <w:rFonts w:ascii="Angsana New" w:hAnsi="Angsana New" w:hint="cs"/>
          <w:sz w:val="30"/>
          <w:szCs w:val="30"/>
          <w:cs/>
        </w:rPr>
        <w:t>ม</w:t>
      </w:r>
      <w:r w:rsidR="003B5D1D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67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66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9B81E05" w14:textId="77777777" w:rsidR="003B3989" w:rsidRPr="00297B6C" w:rsidRDefault="003B3989" w:rsidP="00297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115CE031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759EDAAD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5F53FFC2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98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9591E95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281BE8F8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F64D534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21503CF2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8E3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B10056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B10056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0472" w:rsidRPr="00B10056" w14:paraId="5E8DCA5B" w14:textId="77777777" w:rsidTr="000A6A24">
        <w:tc>
          <w:tcPr>
            <w:tcW w:w="2172" w:type="pct"/>
          </w:tcPr>
          <w:p w14:paraId="0A94B15D" w14:textId="10D8CBC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6B8B9738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4899D7E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5B83E497" w:rsidR="00B40472" w:rsidRPr="00B10056" w:rsidRDefault="00042981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39,879</w:t>
            </w:r>
          </w:p>
        </w:tc>
        <w:tc>
          <w:tcPr>
            <w:tcW w:w="150" w:type="pct"/>
            <w:gridSpan w:val="2"/>
          </w:tcPr>
          <w:p w14:paraId="747F0ED6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2C83AD96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33,763</w:t>
            </w:r>
          </w:p>
        </w:tc>
      </w:tr>
      <w:tr w:rsidR="00B40472" w:rsidRPr="00B10056" w14:paraId="34066827" w14:textId="77777777" w:rsidTr="000A6A24">
        <w:tc>
          <w:tcPr>
            <w:tcW w:w="2172" w:type="pct"/>
          </w:tcPr>
          <w:p w14:paraId="0BA93D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57C7663F" w14:textId="77777777" w:rsidR="0001208E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17AA5D60" w:rsidR="00BB4A4E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AF110D" w14:textId="5B8424D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23986A1" w14:textId="77777777" w:rsidR="0001208E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43EE990B" w:rsidR="00042981" w:rsidRPr="00B10056" w:rsidRDefault="00042981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F63CB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6282E802" w:rsidR="00E32A07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472" w:rsidRPr="00B10056" w14:paraId="7D8935CD" w14:textId="77777777" w:rsidTr="000A6A24">
        <w:tc>
          <w:tcPr>
            <w:tcW w:w="2172" w:type="pct"/>
          </w:tcPr>
          <w:p w14:paraId="0060B2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65353B20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060098F1" w:rsidR="00B40472" w:rsidRPr="00B10056" w:rsidRDefault="00042981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39,879</w:t>
            </w:r>
          </w:p>
        </w:tc>
        <w:tc>
          <w:tcPr>
            <w:tcW w:w="150" w:type="pct"/>
            <w:gridSpan w:val="2"/>
          </w:tcPr>
          <w:p w14:paraId="0D4AFC10" w14:textId="3C59A3C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46C61FE2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33,763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81"/>
        <w:gridCol w:w="988"/>
        <w:gridCol w:w="91"/>
        <w:gridCol w:w="150"/>
        <w:gridCol w:w="119"/>
        <w:gridCol w:w="1043"/>
        <w:gridCol w:w="50"/>
        <w:gridCol w:w="188"/>
        <w:gridCol w:w="82"/>
        <w:gridCol w:w="1001"/>
        <w:gridCol w:w="80"/>
        <w:gridCol w:w="193"/>
        <w:gridCol w:w="74"/>
        <w:gridCol w:w="1016"/>
        <w:gridCol w:w="173"/>
      </w:tblGrid>
      <w:tr w:rsidR="00D7136F" w:rsidRPr="00B10056" w14:paraId="38ED8E97" w14:textId="77777777" w:rsidTr="003B5D1D">
        <w:trPr>
          <w:gridAfter w:val="1"/>
          <w:wAfter w:w="93" w:type="pct"/>
        </w:trPr>
        <w:tc>
          <w:tcPr>
            <w:tcW w:w="2130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4"/>
            <w:shd w:val="clear" w:color="auto" w:fill="auto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72" w:rsidRPr="00B10056" w14:paraId="6D6F01B5" w14:textId="77777777" w:rsidTr="00D06BF0">
        <w:trPr>
          <w:gridAfter w:val="1"/>
          <w:wAfter w:w="93" w:type="pct"/>
        </w:trPr>
        <w:tc>
          <w:tcPr>
            <w:tcW w:w="2130" w:type="pct"/>
          </w:tcPr>
          <w:p w14:paraId="32AA1D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gridSpan w:val="2"/>
          </w:tcPr>
          <w:p w14:paraId="4330D393" w14:textId="7DCCE138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116C3701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6183FE55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10,097</w:t>
            </w:r>
          </w:p>
        </w:tc>
        <w:tc>
          <w:tcPr>
            <w:tcW w:w="147" w:type="pct"/>
            <w:gridSpan w:val="2"/>
          </w:tcPr>
          <w:p w14:paraId="7EAC0A7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1A34F9" w14:textId="7D3BDD0F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6,546</w:t>
            </w:r>
          </w:p>
        </w:tc>
      </w:tr>
      <w:tr w:rsidR="00B40472" w:rsidRPr="00B10056" w14:paraId="649B7121" w14:textId="77777777" w:rsidTr="00D06BF0">
        <w:trPr>
          <w:gridAfter w:val="1"/>
          <w:wAfter w:w="93" w:type="pct"/>
        </w:trPr>
        <w:tc>
          <w:tcPr>
            <w:tcW w:w="2130" w:type="pct"/>
          </w:tcPr>
          <w:p w14:paraId="6FDE666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079BB3E2" w14:textId="77777777" w:rsidR="0001208E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7B509D4B" w:rsidR="00BB4A4E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41F3A18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44D1FF8C" w14:textId="77777777" w:rsidR="0001208E" w:rsidRDefault="0001208E" w:rsidP="0041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767A0863" w:rsidR="00BB4A4E" w:rsidRPr="00B10056" w:rsidRDefault="00BB4A4E" w:rsidP="0041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(5,098)</w:t>
            </w:r>
          </w:p>
        </w:tc>
        <w:tc>
          <w:tcPr>
            <w:tcW w:w="147" w:type="pct"/>
            <w:gridSpan w:val="2"/>
          </w:tcPr>
          <w:p w14:paraId="283F424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1E38A92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1DDDE4B3" w14:textId="49B6D245" w:rsidR="00D37AAE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(4,277)</w:t>
            </w:r>
          </w:p>
        </w:tc>
      </w:tr>
      <w:tr w:rsidR="00B40472" w:rsidRPr="00B10056" w14:paraId="564C553D" w14:textId="77777777" w:rsidTr="00D06BF0">
        <w:trPr>
          <w:gridAfter w:val="1"/>
          <w:wAfter w:w="93" w:type="pct"/>
        </w:trPr>
        <w:tc>
          <w:tcPr>
            <w:tcW w:w="2130" w:type="pct"/>
          </w:tcPr>
          <w:p w14:paraId="3A4FF17B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5EAF4F4A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0A1BE778" w:rsidR="00B40472" w:rsidRPr="00B10056" w:rsidRDefault="00BB4A4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4,999</w:t>
            </w:r>
          </w:p>
        </w:tc>
        <w:tc>
          <w:tcPr>
            <w:tcW w:w="147" w:type="pct"/>
            <w:gridSpan w:val="2"/>
          </w:tcPr>
          <w:p w14:paraId="019A67C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3AEF3B74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2,269</w:t>
            </w:r>
          </w:p>
        </w:tc>
      </w:tr>
      <w:tr w:rsidR="00C075E3" w:rsidRPr="00B10056" w14:paraId="4D314AC2" w14:textId="77777777" w:rsidTr="00D06BF0">
        <w:trPr>
          <w:gridAfter w:val="1"/>
          <w:wAfter w:w="93" w:type="pct"/>
        </w:trPr>
        <w:tc>
          <w:tcPr>
            <w:tcW w:w="2130" w:type="pct"/>
          </w:tcPr>
          <w:p w14:paraId="48E50A66" w14:textId="77777777" w:rsidR="00C075E3" w:rsidRPr="00B10056" w:rsidRDefault="00C075E3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gridSpan w:val="2"/>
          </w:tcPr>
          <w:p w14:paraId="15CCD3CF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0E6B1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146" w:rsidRPr="00B10056" w14:paraId="38DE7FBF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  <w:vAlign w:val="bottom"/>
          </w:tcPr>
          <w:p w14:paraId="1BE19286" w14:textId="205C9E72" w:rsidR="00034146" w:rsidRPr="00B10056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6"/>
            <w:shd w:val="clear" w:color="auto" w:fill="auto"/>
            <w:vAlign w:val="bottom"/>
          </w:tcPr>
          <w:p w14:paraId="37BEE171" w14:textId="77777777" w:rsidR="00034146" w:rsidRPr="00B10056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0DB7FD2" w14:textId="77777777" w:rsidR="00034146" w:rsidRPr="00B10056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6"/>
            <w:shd w:val="clear" w:color="auto" w:fill="auto"/>
            <w:vAlign w:val="bottom"/>
          </w:tcPr>
          <w:p w14:paraId="6FC377F9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D1D" w:rsidRPr="00B10056" w14:paraId="77925549" w14:textId="77777777" w:rsidTr="00D06BF0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74" w:type="pct"/>
            <w:gridSpan w:val="2"/>
            <w:shd w:val="clear" w:color="auto" w:fill="auto"/>
            <w:vAlign w:val="bottom"/>
          </w:tcPr>
          <w:p w14:paraId="05AA6C26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3CD06B" w14:textId="3484A37B" w:rsidR="003B5D1D" w:rsidRPr="00B10056" w:rsidRDefault="003B5D1D" w:rsidP="003B5D1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146227" w14:textId="77777777" w:rsidR="003B5D1D" w:rsidRPr="00B10056" w:rsidRDefault="003B5D1D" w:rsidP="003B5D1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60396B6" w14:textId="7AD997C4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B9CB11" w14:textId="77777777" w:rsidR="003B5D1D" w:rsidRPr="00B10056" w:rsidRDefault="003B5D1D" w:rsidP="003B5D1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E7F02E" w14:textId="08861811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5F5F179" w14:textId="77777777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2CB003E6" w14:textId="43A46656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5D1D" w:rsidRPr="00B10056" w14:paraId="780E627E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  <w:vAlign w:val="bottom"/>
          </w:tcPr>
          <w:p w14:paraId="4AD798A1" w14:textId="77777777" w:rsidR="003B5D1D" w:rsidRPr="00B10056" w:rsidRDefault="003B5D1D" w:rsidP="003B5D1D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97680FF" w14:textId="312057D7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3FA29C" w14:textId="77777777" w:rsidR="003B5D1D" w:rsidRPr="00B10056" w:rsidRDefault="003B5D1D" w:rsidP="003B5D1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C0734F3" w14:textId="2531EA4F" w:rsidR="003B5D1D" w:rsidRPr="00B10056" w:rsidRDefault="003B5D1D" w:rsidP="003B5D1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B872DA9" w14:textId="77777777" w:rsidR="003B5D1D" w:rsidRPr="00B10056" w:rsidRDefault="003B5D1D" w:rsidP="003B5D1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1BEF8F01" w14:textId="19D97CE1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4DCE56" w14:textId="77777777" w:rsidR="003B5D1D" w:rsidRPr="00B10056" w:rsidRDefault="003B5D1D" w:rsidP="003B5D1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53F1A331" w14:textId="664CFA73" w:rsidR="003B5D1D" w:rsidRPr="00B10056" w:rsidRDefault="003B5D1D" w:rsidP="003B5D1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34146" w:rsidRPr="00B10056" w14:paraId="2A41D682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</w:tcPr>
          <w:p w14:paraId="5AE577DA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6"/>
            <w:shd w:val="clear" w:color="auto" w:fill="auto"/>
          </w:tcPr>
          <w:p w14:paraId="3033DE9B" w14:textId="77777777" w:rsidR="00034146" w:rsidRPr="00B10056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EFB62D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6"/>
            <w:shd w:val="clear" w:color="auto" w:fill="auto"/>
          </w:tcPr>
          <w:p w14:paraId="172CBC55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B10056" w14:paraId="2F537409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</w:tcPr>
          <w:p w14:paraId="3ACEF399" w14:textId="6F0D460A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131C61A" w14:textId="348B3FD8" w:rsidR="00A04411" w:rsidRPr="00B10056" w:rsidRDefault="00695639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D89A3C5" w14:textId="77777777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063FB2A" w14:textId="29EF71C8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75826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CED4DC5" w14:textId="15E42E9C" w:rsidR="00A04411" w:rsidRPr="00B10056" w:rsidRDefault="00BB4A4E" w:rsidP="00BB4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B4A4E">
              <w:rPr>
                <w:rFonts w:ascii="Angsana New" w:hAnsi="Angsana New"/>
                <w:sz w:val="30"/>
                <w:szCs w:val="30"/>
              </w:rPr>
              <w:t>46,255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6CD5F9A" w14:textId="13AAF0A1" w:rsidR="00A04411" w:rsidRPr="00B10056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5FD95309" w14:textId="5E50354B" w:rsidR="00A04411" w:rsidRPr="00B10056" w:rsidRDefault="00D37AA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34,489</w:t>
            </w:r>
          </w:p>
        </w:tc>
      </w:tr>
      <w:tr w:rsidR="00D17959" w:rsidRPr="00B10056" w14:paraId="753C0814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</w:tcPr>
          <w:p w14:paraId="2F974919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59DC1707" w14:textId="77777777" w:rsidR="00D17959" w:rsidRPr="00B10056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6C444D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3B3D1" w14:textId="77777777" w:rsidR="0001208E" w:rsidRDefault="0001208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0CE7A9A3" w:rsidR="00BB4A4E" w:rsidRPr="00B10056" w:rsidRDefault="00BB4A4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(12,613)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C82A4A" w14:textId="77777777" w:rsidR="00D17959" w:rsidRPr="00B10056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77301" w14:textId="77777777" w:rsidR="00D17959" w:rsidRPr="00B10056" w:rsidRDefault="00D17959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4F65D" w14:textId="3E5776D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(12,426)</w:t>
            </w:r>
          </w:p>
        </w:tc>
      </w:tr>
      <w:tr w:rsidR="00A04411" w:rsidRPr="00B10056" w14:paraId="4FB8AFCF" w14:textId="77777777" w:rsidTr="00D06BF0">
        <w:tblPrEx>
          <w:tblLook w:val="04A0" w:firstRow="1" w:lastRow="0" w:firstColumn="1" w:lastColumn="0" w:noHBand="0" w:noVBand="1"/>
        </w:tblPrEx>
        <w:tc>
          <w:tcPr>
            <w:tcW w:w="2174" w:type="pct"/>
            <w:gridSpan w:val="2"/>
            <w:shd w:val="clear" w:color="auto" w:fill="auto"/>
          </w:tcPr>
          <w:p w14:paraId="1B0ECD3F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5" w:type="pct"/>
            <w:gridSpan w:val="6"/>
            <w:shd w:val="clear" w:color="auto" w:fill="auto"/>
          </w:tcPr>
          <w:p w14:paraId="21E4A59B" w14:textId="77777777" w:rsidR="00A04411" w:rsidRPr="00B10056" w:rsidRDefault="00A04411" w:rsidP="00C1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BB1FC3B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2345EF89" w:rsidR="00A04411" w:rsidRPr="00B10056" w:rsidRDefault="00BB4A4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33,642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066CB9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2E782A" w:rsidR="00A04411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22,063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0"/>
        <w:gridCol w:w="6"/>
        <w:gridCol w:w="1056"/>
        <w:gridCol w:w="12"/>
        <w:gridCol w:w="236"/>
        <w:gridCol w:w="1120"/>
        <w:gridCol w:w="46"/>
        <w:gridCol w:w="13"/>
        <w:gridCol w:w="45"/>
        <w:gridCol w:w="141"/>
        <w:gridCol w:w="44"/>
        <w:gridCol w:w="9"/>
        <w:gridCol w:w="13"/>
        <w:gridCol w:w="33"/>
        <w:gridCol w:w="1027"/>
        <w:gridCol w:w="24"/>
        <w:gridCol w:w="33"/>
        <w:gridCol w:w="22"/>
        <w:gridCol w:w="192"/>
        <w:gridCol w:w="27"/>
        <w:gridCol w:w="18"/>
        <w:gridCol w:w="16"/>
        <w:gridCol w:w="1013"/>
        <w:gridCol w:w="29"/>
      </w:tblGrid>
      <w:tr w:rsidR="00F07078" w:rsidRPr="00B10056" w14:paraId="0BA5D8D7" w14:textId="77777777" w:rsidTr="003B3989">
        <w:trPr>
          <w:gridAfter w:val="1"/>
          <w:wAfter w:w="15" w:type="pct"/>
        </w:trPr>
        <w:tc>
          <w:tcPr>
            <w:tcW w:w="2169" w:type="pct"/>
            <w:gridSpan w:val="2"/>
          </w:tcPr>
          <w:p w14:paraId="4F60F129" w14:textId="6DA8F0C2" w:rsidR="005E3B76" w:rsidRPr="00B10056" w:rsidRDefault="00F07078" w:rsidP="0072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2" w:type="pct"/>
            <w:gridSpan w:val="5"/>
          </w:tcPr>
          <w:p w14:paraId="551086B6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  <w:gridSpan w:val="5"/>
          </w:tcPr>
          <w:p w14:paraId="760CE5A1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11"/>
          </w:tcPr>
          <w:p w14:paraId="67D258CF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6C64301F" w14:textId="77777777" w:rsidTr="003B3989">
        <w:trPr>
          <w:gridAfter w:val="1"/>
          <w:wAfter w:w="15" w:type="pct"/>
        </w:trPr>
        <w:tc>
          <w:tcPr>
            <w:tcW w:w="2169" w:type="pct"/>
            <w:gridSpan w:val="2"/>
          </w:tcPr>
          <w:p w14:paraId="747C6933" w14:textId="6752E4BA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63DCB319" w14:textId="5D7AB14E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24CFC3BD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14:paraId="5194F496" w14:textId="47600AB4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gridSpan w:val="4"/>
            <w:shd w:val="clear" w:color="auto" w:fill="auto"/>
          </w:tcPr>
          <w:p w14:paraId="5A7810E8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4"/>
            <w:shd w:val="clear" w:color="auto" w:fill="auto"/>
          </w:tcPr>
          <w:p w14:paraId="4B2D7C22" w14:textId="057084C9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2AFFF4C0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4"/>
            <w:shd w:val="clear" w:color="auto" w:fill="auto"/>
          </w:tcPr>
          <w:p w14:paraId="385D3FC5" w14:textId="3141EC1A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7AAE" w:rsidRPr="00B10056" w14:paraId="3F0515E6" w14:textId="77777777" w:rsidTr="003B3989">
        <w:trPr>
          <w:gridAfter w:val="1"/>
          <w:wAfter w:w="15" w:type="pct"/>
        </w:trPr>
        <w:tc>
          <w:tcPr>
            <w:tcW w:w="2169" w:type="pct"/>
            <w:gridSpan w:val="2"/>
          </w:tcPr>
          <w:p w14:paraId="5A9701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21"/>
          </w:tcPr>
          <w:p w14:paraId="6E0E8B5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D1D" w:rsidRPr="00B10056" w14:paraId="7D578753" w14:textId="77777777" w:rsidTr="003B3989">
        <w:trPr>
          <w:gridAfter w:val="1"/>
          <w:wAfter w:w="15" w:type="pct"/>
          <w:trHeight w:val="77"/>
        </w:trPr>
        <w:tc>
          <w:tcPr>
            <w:tcW w:w="2169" w:type="pct"/>
            <w:gridSpan w:val="2"/>
          </w:tcPr>
          <w:p w14:paraId="43F1962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4" w:type="pct"/>
            <w:gridSpan w:val="2"/>
          </w:tcPr>
          <w:p w14:paraId="2619E8E7" w14:textId="271B0EAD" w:rsidR="003B5D1D" w:rsidRPr="00B10056" w:rsidRDefault="00BB4A4E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08A921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4D2E35" w14:textId="75F1B9DA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4"/>
          </w:tcPr>
          <w:p w14:paraId="79F26B36" w14:textId="040BDB1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5"/>
          </w:tcPr>
          <w:p w14:paraId="6407ED27" w14:textId="691DE3F5" w:rsidR="003B5D1D" w:rsidRPr="00B10056" w:rsidRDefault="00BB4A4E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8" w:type="pct"/>
            <w:gridSpan w:val="4"/>
          </w:tcPr>
          <w:p w14:paraId="1F21D8CC" w14:textId="030ED636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4"/>
          </w:tcPr>
          <w:p w14:paraId="7086C59A" w14:textId="00572653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3B5D1D" w:rsidRPr="00B10056" w14:paraId="7622EC7E" w14:textId="77777777" w:rsidTr="003B3989">
        <w:trPr>
          <w:gridAfter w:val="1"/>
          <w:wAfter w:w="15" w:type="pct"/>
          <w:trHeight w:val="77"/>
        </w:trPr>
        <w:tc>
          <w:tcPr>
            <w:tcW w:w="2169" w:type="pct"/>
            <w:gridSpan w:val="2"/>
          </w:tcPr>
          <w:p w14:paraId="47595AC9" w14:textId="15199FB5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4" w:type="pct"/>
            <w:gridSpan w:val="2"/>
          </w:tcPr>
          <w:p w14:paraId="49FC9B7F" w14:textId="540EB832" w:rsidR="003B5D1D" w:rsidRPr="00B10056" w:rsidRDefault="00BB4A4E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E6461A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1C5405" w14:textId="65267D26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4"/>
          </w:tcPr>
          <w:p w14:paraId="2CD03855" w14:textId="67071E11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5"/>
          </w:tcPr>
          <w:p w14:paraId="4B0DD9BD" w14:textId="335D8DF0" w:rsidR="003B5D1D" w:rsidRPr="00B10056" w:rsidRDefault="00BB4A4E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8" w:type="pct"/>
            <w:gridSpan w:val="4"/>
          </w:tcPr>
          <w:p w14:paraId="6D66FEB9" w14:textId="20C38C3B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4"/>
          </w:tcPr>
          <w:p w14:paraId="234701F5" w14:textId="2247326F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C90C2F" w:rsidRPr="00B10056" w14:paraId="1C4F0CCA" w14:textId="77777777" w:rsidTr="003B3989">
        <w:trPr>
          <w:gridAfter w:val="1"/>
          <w:wAfter w:w="15" w:type="pct"/>
          <w:trHeight w:val="77"/>
        </w:trPr>
        <w:tc>
          <w:tcPr>
            <w:tcW w:w="2169" w:type="pct"/>
            <w:gridSpan w:val="2"/>
          </w:tcPr>
          <w:p w14:paraId="54EE2919" w14:textId="77777777" w:rsidR="00C90C2F" w:rsidRPr="00B10056" w:rsidRDefault="00C90C2F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4FAB7E85" w14:textId="77777777" w:rsidR="00C90C2F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219760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B8F64D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4"/>
          </w:tcPr>
          <w:p w14:paraId="52CD92D5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5"/>
          </w:tcPr>
          <w:p w14:paraId="3386D6D2" w14:textId="77777777" w:rsidR="00C90C2F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4"/>
          </w:tcPr>
          <w:p w14:paraId="56EC14EC" w14:textId="77777777" w:rsidR="00C90C2F" w:rsidRPr="00B10056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4"/>
          </w:tcPr>
          <w:p w14:paraId="39EB8B62" w14:textId="77777777" w:rsidR="00C90C2F" w:rsidRPr="00046B9C" w:rsidRDefault="00C90C2F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EB2" w:rsidRPr="00B10056" w14:paraId="24000F2E" w14:textId="77777777" w:rsidTr="003B3989">
        <w:trPr>
          <w:tblHeader/>
        </w:trPr>
        <w:tc>
          <w:tcPr>
            <w:tcW w:w="2165" w:type="pct"/>
          </w:tcPr>
          <w:p w14:paraId="511B420B" w14:textId="0E17841B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8"/>
          </w:tcPr>
          <w:p w14:paraId="1DC16EE6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5"/>
          </w:tcPr>
          <w:p w14:paraId="20C82B4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10"/>
          </w:tcPr>
          <w:p w14:paraId="3A31CFD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6EED75F8" w14:textId="77777777" w:rsidTr="003B3989">
        <w:trPr>
          <w:tblHeader/>
        </w:trPr>
        <w:tc>
          <w:tcPr>
            <w:tcW w:w="2165" w:type="pct"/>
          </w:tcPr>
          <w:p w14:paraId="31530C89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5A14BFC8" w14:textId="7B935903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gridSpan w:val="4"/>
            <w:shd w:val="clear" w:color="auto" w:fill="auto"/>
          </w:tcPr>
          <w:p w14:paraId="61779730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gridSpan w:val="5"/>
            <w:shd w:val="clear" w:color="auto" w:fill="auto"/>
          </w:tcPr>
          <w:p w14:paraId="43EFE587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654544C2" w14:textId="0C92FA42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2D6BA2B7" w14:textId="77777777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154E10F6" w14:textId="5E6BC831" w:rsidR="003B5D1D" w:rsidRPr="00B10056" w:rsidRDefault="003B5D1D" w:rsidP="003B5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2CEE1C36" w14:textId="77777777" w:rsidTr="003B3989">
        <w:trPr>
          <w:tblHeader/>
        </w:trPr>
        <w:tc>
          <w:tcPr>
            <w:tcW w:w="2165" w:type="pct"/>
          </w:tcPr>
          <w:p w14:paraId="26D3ABA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216DB3A3" w14:textId="51AC72D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gridSpan w:val="4"/>
            <w:shd w:val="clear" w:color="auto" w:fill="auto"/>
          </w:tcPr>
          <w:p w14:paraId="46448519" w14:textId="1CD5C02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  <w:gridSpan w:val="5"/>
            <w:shd w:val="clear" w:color="auto" w:fill="auto"/>
          </w:tcPr>
          <w:p w14:paraId="4DB2F09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64C4A8E5" w14:textId="61399585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  <w:gridSpan w:val="5"/>
            <w:shd w:val="clear" w:color="auto" w:fill="auto"/>
          </w:tcPr>
          <w:p w14:paraId="6790437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24780F42" w14:textId="01E4B363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37AAE" w:rsidRPr="00B10056" w14:paraId="4A404FEC" w14:textId="77777777" w:rsidTr="003B3989">
        <w:trPr>
          <w:tblHeader/>
        </w:trPr>
        <w:tc>
          <w:tcPr>
            <w:tcW w:w="2165" w:type="pct"/>
          </w:tcPr>
          <w:p w14:paraId="45BD172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23"/>
          </w:tcPr>
          <w:p w14:paraId="022E6E0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AAE" w:rsidRPr="00B10056" w14:paraId="6F9B2500" w14:textId="77777777" w:rsidTr="003B3989">
        <w:tc>
          <w:tcPr>
            <w:tcW w:w="2165" w:type="pct"/>
          </w:tcPr>
          <w:p w14:paraId="2046E5DC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0" w:type="pct"/>
            <w:gridSpan w:val="3"/>
          </w:tcPr>
          <w:p w14:paraId="5AECDA39" w14:textId="2834C4A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41A7E43E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</w:tcPr>
          <w:p w14:paraId="08A4E822" w14:textId="0B68924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gridSpan w:val="5"/>
          </w:tcPr>
          <w:p w14:paraId="396A23B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37E8E245" w14:textId="72F6948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4"/>
          </w:tcPr>
          <w:p w14:paraId="7C3D532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57ABA9BA" w14:textId="78AD3770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7AAE" w:rsidRPr="00B10056" w14:paraId="2EE0E95F" w14:textId="77777777" w:rsidTr="003B3989">
        <w:tc>
          <w:tcPr>
            <w:tcW w:w="2165" w:type="pct"/>
          </w:tcPr>
          <w:p w14:paraId="2DE7687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3"/>
            <w:tcBorders>
              <w:bottom w:val="double" w:sz="4" w:space="0" w:color="auto"/>
            </w:tcBorders>
          </w:tcPr>
          <w:p w14:paraId="219E58D8" w14:textId="56EF7EB5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bottom w:val="double" w:sz="4" w:space="0" w:color="auto"/>
            </w:tcBorders>
          </w:tcPr>
          <w:p w14:paraId="24AB3DA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5"/>
          </w:tcPr>
          <w:p w14:paraId="5869D862" w14:textId="60EBF9A2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tcBorders>
              <w:bottom w:val="double" w:sz="4" w:space="0" w:color="auto"/>
            </w:tcBorders>
          </w:tcPr>
          <w:p w14:paraId="6F9F0CD4" w14:textId="1270A24C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149,076</w:t>
            </w:r>
          </w:p>
        </w:tc>
        <w:tc>
          <w:tcPr>
            <w:tcW w:w="150" w:type="pct"/>
            <w:gridSpan w:val="4"/>
          </w:tcPr>
          <w:p w14:paraId="43BC0A11" w14:textId="0FE10F0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tcBorders>
              <w:bottom w:val="double" w:sz="4" w:space="0" w:color="auto"/>
            </w:tcBorders>
          </w:tcPr>
          <w:p w14:paraId="1FDAFB21" w14:textId="0BB1506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136,166</w:t>
            </w:r>
          </w:p>
        </w:tc>
      </w:tr>
      <w:tr w:rsidR="00D37AAE" w:rsidRPr="00B10056" w14:paraId="28577CE2" w14:textId="77777777" w:rsidTr="003B3989">
        <w:tc>
          <w:tcPr>
            <w:tcW w:w="2165" w:type="pct"/>
          </w:tcPr>
          <w:p w14:paraId="2C77C18E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</w:tcPr>
          <w:p w14:paraId="09492F4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57A8076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pct"/>
            <w:gridSpan w:val="3"/>
            <w:tcBorders>
              <w:top w:val="double" w:sz="4" w:space="0" w:color="auto"/>
            </w:tcBorders>
          </w:tcPr>
          <w:p w14:paraId="64307B8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pct"/>
            <w:gridSpan w:val="5"/>
          </w:tcPr>
          <w:p w14:paraId="330052C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</w:tcPr>
          <w:p w14:paraId="2E74302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3A6800D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gridSpan w:val="4"/>
            <w:tcBorders>
              <w:top w:val="double" w:sz="4" w:space="0" w:color="auto"/>
            </w:tcBorders>
          </w:tcPr>
          <w:p w14:paraId="42F411B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8BD3570" w14:textId="77777777" w:rsidTr="003B3989">
        <w:tc>
          <w:tcPr>
            <w:tcW w:w="2165" w:type="pct"/>
          </w:tcPr>
          <w:p w14:paraId="54EF8E7A" w14:textId="41573DB4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gridSpan w:val="3"/>
          </w:tcPr>
          <w:p w14:paraId="0539B983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28E8C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</w:tcPr>
          <w:p w14:paraId="01A6DC1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5"/>
          </w:tcPr>
          <w:p w14:paraId="7956800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067B4BD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4"/>
          </w:tcPr>
          <w:p w14:paraId="43184EE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169762F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7AAE" w:rsidRPr="00B10056" w14:paraId="7C14454E" w14:textId="77777777" w:rsidTr="003B3989">
        <w:tc>
          <w:tcPr>
            <w:tcW w:w="2165" w:type="pct"/>
          </w:tcPr>
          <w:p w14:paraId="3EB67458" w14:textId="08BFBA9F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3"/>
            <w:tcBorders>
              <w:bottom w:val="double" w:sz="4" w:space="0" w:color="auto"/>
            </w:tcBorders>
          </w:tcPr>
          <w:p w14:paraId="789A2EDB" w14:textId="3CDCCCEE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046E0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bottom w:val="double" w:sz="4" w:space="0" w:color="auto"/>
            </w:tcBorders>
          </w:tcPr>
          <w:p w14:paraId="1AFF21DF" w14:textId="0A5B3A4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5"/>
          </w:tcPr>
          <w:p w14:paraId="48C33B7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double" w:sz="4" w:space="0" w:color="auto"/>
            </w:tcBorders>
          </w:tcPr>
          <w:p w14:paraId="04CDC4DD" w14:textId="38088D09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50" w:type="pct"/>
            <w:gridSpan w:val="4"/>
          </w:tcPr>
          <w:p w14:paraId="65060A5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tcBorders>
              <w:bottom w:val="double" w:sz="4" w:space="0" w:color="auto"/>
            </w:tcBorders>
          </w:tcPr>
          <w:p w14:paraId="33C733A0" w14:textId="38905E8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</w:tr>
      <w:tr w:rsidR="00D37AAE" w:rsidRPr="00B10056" w14:paraId="1DF5936C" w14:textId="77777777" w:rsidTr="003B3989">
        <w:tc>
          <w:tcPr>
            <w:tcW w:w="2165" w:type="pct"/>
          </w:tcPr>
          <w:p w14:paraId="0565A6D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</w:tcPr>
          <w:p w14:paraId="27BDA0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pct"/>
            <w:gridSpan w:val="3"/>
            <w:tcBorders>
              <w:top w:val="double" w:sz="4" w:space="0" w:color="auto"/>
            </w:tcBorders>
          </w:tcPr>
          <w:p w14:paraId="07085C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pct"/>
            <w:gridSpan w:val="5"/>
          </w:tcPr>
          <w:p w14:paraId="66DCF61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</w:tcPr>
          <w:p w14:paraId="45D8E2F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4"/>
          </w:tcPr>
          <w:p w14:paraId="2C87C9B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gridSpan w:val="4"/>
            <w:tcBorders>
              <w:top w:val="double" w:sz="4" w:space="0" w:color="auto"/>
            </w:tcBorders>
          </w:tcPr>
          <w:p w14:paraId="70523CD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30945DB" w14:textId="77777777" w:rsidTr="003B3989">
        <w:tc>
          <w:tcPr>
            <w:tcW w:w="2165" w:type="pct"/>
          </w:tcPr>
          <w:p w14:paraId="19FE348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4" w:type="pct"/>
            <w:gridSpan w:val="7"/>
          </w:tcPr>
          <w:p w14:paraId="4831CEB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5"/>
          </w:tcPr>
          <w:p w14:paraId="39D3709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11"/>
          </w:tcPr>
          <w:p w14:paraId="7F92EFD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A616A8F" w14:textId="77777777" w:rsidTr="003B3989">
        <w:tc>
          <w:tcPr>
            <w:tcW w:w="2165" w:type="pct"/>
          </w:tcPr>
          <w:p w14:paraId="55C9C88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391F11C7" w14:textId="7DAEA4DE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bottom w:val="double" w:sz="4" w:space="0" w:color="auto"/>
            </w:tcBorders>
          </w:tcPr>
          <w:p w14:paraId="44AA5A7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5"/>
          </w:tcPr>
          <w:p w14:paraId="565C71E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bottom w:val="double" w:sz="4" w:space="0" w:color="auto"/>
            </w:tcBorders>
          </w:tcPr>
          <w:p w14:paraId="338A5E05" w14:textId="4EC9E61B" w:rsidR="00D37AAE" w:rsidRPr="00B10056" w:rsidRDefault="00695639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130" w:type="pct"/>
            <w:gridSpan w:val="3"/>
          </w:tcPr>
          <w:p w14:paraId="5E45BB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</w:tcPr>
          <w:p w14:paraId="342429B9" w14:textId="6C61370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</w:t>
            </w:r>
          </w:p>
        </w:tc>
      </w:tr>
      <w:tr w:rsidR="00D37AAE" w:rsidRPr="00B10056" w14:paraId="25F54CF7" w14:textId="77777777" w:rsidTr="003B3989">
        <w:tc>
          <w:tcPr>
            <w:tcW w:w="2165" w:type="pct"/>
          </w:tcPr>
          <w:p w14:paraId="3641CD5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156E35F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top w:val="double" w:sz="4" w:space="0" w:color="auto"/>
            </w:tcBorders>
          </w:tcPr>
          <w:p w14:paraId="2F9CB61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5"/>
          </w:tcPr>
          <w:p w14:paraId="2A01DCF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top w:val="double" w:sz="4" w:space="0" w:color="auto"/>
            </w:tcBorders>
          </w:tcPr>
          <w:p w14:paraId="2486659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52F5243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217BD05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2A84CFB3" w14:textId="77777777" w:rsidTr="003B3989">
        <w:tc>
          <w:tcPr>
            <w:tcW w:w="2165" w:type="pct"/>
          </w:tcPr>
          <w:p w14:paraId="4E9656A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gridSpan w:val="2"/>
          </w:tcPr>
          <w:p w14:paraId="788723F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3"/>
          </w:tcPr>
          <w:p w14:paraId="7883AD0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5"/>
          </w:tcPr>
          <w:p w14:paraId="6E9222E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</w:tcPr>
          <w:p w14:paraId="7751389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01F5599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14:paraId="3C79DFA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69FCCD7" w14:textId="77777777" w:rsidTr="003B3989">
        <w:tc>
          <w:tcPr>
            <w:tcW w:w="2165" w:type="pct"/>
          </w:tcPr>
          <w:p w14:paraId="4420D6F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3AE308B6" w14:textId="2FF7D3C2" w:rsidR="00D37AAE" w:rsidRPr="00B10056" w:rsidRDefault="00BB4A4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bottom w:val="double" w:sz="4" w:space="0" w:color="auto"/>
            </w:tcBorders>
          </w:tcPr>
          <w:p w14:paraId="3D37C2C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5"/>
          </w:tcPr>
          <w:p w14:paraId="1F394808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5"/>
            <w:tcBorders>
              <w:bottom w:val="double" w:sz="4" w:space="0" w:color="auto"/>
            </w:tcBorders>
          </w:tcPr>
          <w:p w14:paraId="738D23A9" w14:textId="1198A467" w:rsidR="00D37AAE" w:rsidRPr="00B10056" w:rsidRDefault="00695639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1,757</w:t>
            </w:r>
          </w:p>
        </w:tc>
        <w:tc>
          <w:tcPr>
            <w:tcW w:w="130" w:type="pct"/>
            <w:gridSpan w:val="3"/>
          </w:tcPr>
          <w:p w14:paraId="089DF28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double" w:sz="4" w:space="0" w:color="auto"/>
            </w:tcBorders>
          </w:tcPr>
          <w:p w14:paraId="2E6EAAEB" w14:textId="2B448D9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</w:tbl>
    <w:p w14:paraId="627B8225" w14:textId="77777777" w:rsidR="00932661" w:rsidRDefault="00932661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6E8D9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4C98B00E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100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5DFCA4DF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695639">
        <w:rPr>
          <w:rFonts w:asciiTheme="majorBidi" w:hAnsiTheme="majorBidi" w:cstheme="majorBidi"/>
          <w:spacing w:val="-2"/>
          <w:sz w:val="30"/>
          <w:szCs w:val="30"/>
        </w:rPr>
        <w:t>150,000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46A864AE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D01273C" w14:textId="77777777" w:rsidR="003B3989" w:rsidRDefault="003B3989" w:rsidP="00F2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902EFE" w14:textId="0FA37661" w:rsidR="0034196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B10056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0A239577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222F5A39" w:rsidR="006A7F6A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695639">
        <w:rPr>
          <w:rFonts w:asciiTheme="majorBidi" w:hAnsiTheme="majorBidi" w:cstheme="majorBidi"/>
          <w:sz w:val="30"/>
          <w:szCs w:val="30"/>
        </w:rPr>
        <w:t>546,000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ล่วงหน้า</w:t>
      </w:r>
      <w:r w:rsidR="00725E85" w:rsidRPr="00B10056">
        <w:rPr>
          <w:rFonts w:asciiTheme="majorBidi" w:hAnsiTheme="majorBidi" w:cstheme="majorBidi"/>
          <w:sz w:val="30"/>
          <w:szCs w:val="30"/>
        </w:rPr>
        <w:br/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="00774D83" w:rsidRPr="00B10056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A1DE2C9" w14:textId="77777777" w:rsidR="00D266BF" w:rsidRPr="00B10056" w:rsidRDefault="00D266BF" w:rsidP="003B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5F51" w14:textId="77777777" w:rsidR="00F21BE3" w:rsidRDefault="00F21B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C48C1" w14:textId="77777777" w:rsidR="00F21BE3" w:rsidRDefault="00F21BE3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08DEED" w14:textId="77777777" w:rsidR="00F944CC" w:rsidRDefault="00F944CC" w:rsidP="00F9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5C9C923F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75A58BF" w14:textId="6CF3F61F" w:rsidR="00C075E3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5616A"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6635EF15" w14:textId="3CA06B57" w:rsidR="00821E3F" w:rsidRPr="00B10056" w:rsidRDefault="00821E3F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48CDD5C8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F21BE3">
        <w:rPr>
          <w:rFonts w:asciiTheme="majorBidi" w:hAnsiTheme="majorBidi" w:cstheme="majorBidi"/>
          <w:sz w:val="30"/>
          <w:szCs w:val="30"/>
        </w:rPr>
        <w:t>8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400,000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142B3976" w14:textId="465DE89B" w:rsidR="000C6DFB" w:rsidRPr="00B10056" w:rsidRDefault="000C6DFB" w:rsidP="000C6DFB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B10056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D1D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3B5D1D" w:rsidRPr="00B10056" w:rsidRDefault="003B5D1D" w:rsidP="003B5D1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150D0A2D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FAF917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42F8FFA8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4DE39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0607ECAA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D37AAE" w:rsidRPr="00B10056" w:rsidRDefault="00D37AAE" w:rsidP="00D37AA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36B98A1" w14:textId="3A7F8A6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CB36E5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57831E2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7" w:type="dxa"/>
          </w:tcPr>
          <w:p w14:paraId="19FA502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4E7D98CB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4B82C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27EDB52A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6DFB" w:rsidRPr="00B10056" w14:paraId="1EDCE0AB" w14:textId="77777777" w:rsidTr="00D37AAE">
        <w:trPr>
          <w:cantSplit/>
        </w:trPr>
        <w:tc>
          <w:tcPr>
            <w:tcW w:w="3060" w:type="dxa"/>
          </w:tcPr>
          <w:p w14:paraId="14DF6E9C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AA30CEB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C3380B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DFB" w:rsidRPr="00B10056" w14:paraId="23AB718F" w14:textId="77777777" w:rsidTr="00D37AAE">
        <w:trPr>
          <w:cantSplit/>
        </w:trPr>
        <w:tc>
          <w:tcPr>
            <w:tcW w:w="3060" w:type="dxa"/>
            <w:hideMark/>
          </w:tcPr>
          <w:p w14:paraId="1AA3B5D9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84026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45BEDBA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5BBABA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1BB5BAAE" w14:textId="55E0C65D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5C76CD8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EA766D1" w14:textId="2B26C2CA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72063A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09BBDB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1CA9464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3E2515B8" w14:textId="77777777" w:rsidTr="00D37AAE">
        <w:trPr>
          <w:cantSplit/>
        </w:trPr>
        <w:tc>
          <w:tcPr>
            <w:tcW w:w="3060" w:type="dxa"/>
            <w:hideMark/>
          </w:tcPr>
          <w:p w14:paraId="03303B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C6326E5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8088B" w14:textId="6CDD4C8D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95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9EF3B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7F7990F" w14:textId="7580ABCA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13" w:type="dxa"/>
          </w:tcPr>
          <w:p w14:paraId="40B77A10" w14:textId="1ECA56C5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6,182</w:t>
            </w:r>
          </w:p>
        </w:tc>
        <w:tc>
          <w:tcPr>
            <w:tcW w:w="270" w:type="dxa"/>
          </w:tcPr>
          <w:p w14:paraId="59D298B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F38B92E" w14:textId="3FAF9FB6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B40472" w:rsidRPr="00B10056" w14:paraId="51A53550" w14:textId="77777777" w:rsidTr="00D37AAE">
        <w:trPr>
          <w:cantSplit/>
        </w:trPr>
        <w:tc>
          <w:tcPr>
            <w:tcW w:w="3060" w:type="dxa"/>
            <w:hideMark/>
          </w:tcPr>
          <w:p w14:paraId="2FBEFF00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495D9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12986BB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7C68D04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C0AFF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CEEEA6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4A44FE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B52BA" w14:textId="445DBC4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7C1674F" w14:textId="4BC6682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634AFB06" w14:textId="77777777" w:rsidTr="00D37AAE">
        <w:trPr>
          <w:cantSplit/>
        </w:trPr>
        <w:tc>
          <w:tcPr>
            <w:tcW w:w="3060" w:type="dxa"/>
            <w:hideMark/>
          </w:tcPr>
          <w:p w14:paraId="49FB22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263387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AC4EF" w14:textId="00CEA2C1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78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468AF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E4D50C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720236E" w14:textId="775FD93E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270" w:type="dxa"/>
          </w:tcPr>
          <w:p w14:paraId="66FBFD96" w14:textId="06DC213B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C6065" w14:textId="12220A2F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B40472" w:rsidRPr="00B10056" w14:paraId="5BAC1738" w14:textId="77777777" w:rsidTr="00D37AAE">
        <w:trPr>
          <w:cantSplit/>
        </w:trPr>
        <w:tc>
          <w:tcPr>
            <w:tcW w:w="3060" w:type="dxa"/>
          </w:tcPr>
          <w:p w14:paraId="4E8D0A9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13DC34E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62091" w14:textId="12467E63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C195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0C92" w14:textId="01C045E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2C32D34" w14:textId="3B154AE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4AA20DE" w14:textId="7E787004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3DBBE3F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4D27E" w14:textId="79C9787E" w:rsidR="00B40472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</w:tr>
      <w:tr w:rsidR="00B40472" w:rsidRPr="00B10056" w14:paraId="17FDB05D" w14:textId="77777777" w:rsidTr="00D37AAE">
        <w:trPr>
          <w:cantSplit/>
        </w:trPr>
        <w:tc>
          <w:tcPr>
            <w:tcW w:w="3060" w:type="dxa"/>
          </w:tcPr>
          <w:p w14:paraId="7403AB76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4BD5D231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D733F" w14:textId="356B5F41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B22BD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060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E31AF17" w14:textId="16E903CC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3170243" w14:textId="04521437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270" w:type="dxa"/>
          </w:tcPr>
          <w:p w14:paraId="34BE9663" w14:textId="090B9388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C29D6" w14:textId="751CC7B5" w:rsidR="00B40472" w:rsidRPr="00B10056" w:rsidRDefault="00D37AA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B40472" w:rsidRPr="00B10056" w14:paraId="7FCFF90B" w14:textId="77777777" w:rsidTr="00D37AAE">
        <w:trPr>
          <w:cantSplit/>
        </w:trPr>
        <w:tc>
          <w:tcPr>
            <w:tcW w:w="3060" w:type="dxa"/>
            <w:hideMark/>
          </w:tcPr>
          <w:p w14:paraId="7A63AD68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D0075E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6FF65" w14:textId="733203EF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0AA8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4B8337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CF5C45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797AD9" w14:textId="305BF901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28,811</w:t>
            </w:r>
          </w:p>
        </w:tc>
        <w:tc>
          <w:tcPr>
            <w:tcW w:w="270" w:type="dxa"/>
          </w:tcPr>
          <w:p w14:paraId="1E6A9061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79319FE4" w14:textId="0C7C1608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</w:tr>
      <w:tr w:rsidR="00B40472" w:rsidRPr="00B10056" w14:paraId="172E1EC6" w14:textId="77777777" w:rsidTr="00D37AAE">
        <w:trPr>
          <w:cantSplit/>
        </w:trPr>
        <w:tc>
          <w:tcPr>
            <w:tcW w:w="3060" w:type="dxa"/>
          </w:tcPr>
          <w:p w14:paraId="689207B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53EE6E6" w14:textId="6CDCD8CD" w:rsidR="00B40472" w:rsidRPr="00B10056" w:rsidRDefault="006F5C3B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CE338" w14:textId="60CDDCB6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90C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F9C9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7077AE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5033AFA" w14:textId="1E711BAC" w:rsidR="00B40472" w:rsidRPr="00B10056" w:rsidRDefault="00042981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39,879</w:t>
            </w:r>
          </w:p>
        </w:tc>
        <w:tc>
          <w:tcPr>
            <w:tcW w:w="270" w:type="dxa"/>
          </w:tcPr>
          <w:p w14:paraId="07FA45B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230FD" w14:textId="6C830F94" w:rsidR="00B40472" w:rsidRPr="00B10056" w:rsidRDefault="00D37AAE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  <w:tr w:rsidR="002F687A" w:rsidRPr="00B10056" w14:paraId="296A14DA" w14:textId="77777777" w:rsidTr="002F687A">
        <w:trPr>
          <w:cantSplit/>
        </w:trPr>
        <w:tc>
          <w:tcPr>
            <w:tcW w:w="3060" w:type="dxa"/>
          </w:tcPr>
          <w:p w14:paraId="73F80296" w14:textId="77777777" w:rsidR="002F687A" w:rsidRPr="00B10056" w:rsidRDefault="002F687A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0C88382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DE47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17B19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2C42D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80C833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312209A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9B56D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D31C547" w14:textId="77777777" w:rsidR="002F687A" w:rsidRPr="00B10056" w:rsidRDefault="002F687A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4B92BBC4" w14:textId="77777777" w:rsidTr="009370E1">
        <w:trPr>
          <w:cantSplit/>
        </w:trPr>
        <w:tc>
          <w:tcPr>
            <w:tcW w:w="3060" w:type="dxa"/>
          </w:tcPr>
          <w:p w14:paraId="583619AD" w14:textId="1A8B436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="00725E85"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2E83F37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5F5A39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A2EE81" w14:textId="77777777" w:rsidTr="002F687A">
        <w:trPr>
          <w:cantSplit/>
        </w:trPr>
        <w:tc>
          <w:tcPr>
            <w:tcW w:w="3060" w:type="dxa"/>
          </w:tcPr>
          <w:p w14:paraId="2D3B18EF" w14:textId="2BB3079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F385D0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564F21" w14:textId="30170E1A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</w:t>
            </w:r>
            <w:r w:rsidR="00B7145C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4A26808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E79B7" w14:textId="61DC10DD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381,359</w:t>
            </w:r>
          </w:p>
        </w:tc>
        <w:tc>
          <w:tcPr>
            <w:tcW w:w="317" w:type="dxa"/>
          </w:tcPr>
          <w:p w14:paraId="263028D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09A8A68" w14:textId="4FAC145C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275,269</w:t>
            </w:r>
          </w:p>
        </w:tc>
        <w:tc>
          <w:tcPr>
            <w:tcW w:w="270" w:type="dxa"/>
          </w:tcPr>
          <w:p w14:paraId="63BC7F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6B121E" w14:textId="0C161AD3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380,092</w:t>
            </w:r>
          </w:p>
        </w:tc>
      </w:tr>
      <w:tr w:rsidR="002F687A" w:rsidRPr="00B10056" w14:paraId="7ABEE5F9" w14:textId="77777777" w:rsidTr="002F687A">
        <w:trPr>
          <w:cantSplit/>
        </w:trPr>
        <w:tc>
          <w:tcPr>
            <w:tcW w:w="3060" w:type="dxa"/>
          </w:tcPr>
          <w:p w14:paraId="03E09274" w14:textId="470FCF24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95F1DF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D84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EC5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7653A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5DA32EB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5844421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CF0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BF4B7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F92D7A" w14:textId="77777777" w:rsidTr="002F687A">
        <w:trPr>
          <w:cantSplit/>
        </w:trPr>
        <w:tc>
          <w:tcPr>
            <w:tcW w:w="3060" w:type="dxa"/>
          </w:tcPr>
          <w:p w14:paraId="70144887" w14:textId="448A84A6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52F4AF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BE38A" w14:textId="7E99B91C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224,840</w:t>
            </w:r>
          </w:p>
        </w:tc>
        <w:tc>
          <w:tcPr>
            <w:tcW w:w="270" w:type="dxa"/>
          </w:tcPr>
          <w:p w14:paraId="6A34D7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14C07" w14:textId="22BAE60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300,433</w:t>
            </w:r>
          </w:p>
        </w:tc>
        <w:tc>
          <w:tcPr>
            <w:tcW w:w="317" w:type="dxa"/>
          </w:tcPr>
          <w:p w14:paraId="4C0E6AC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0234402" w14:textId="5301F212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221,722</w:t>
            </w:r>
          </w:p>
        </w:tc>
        <w:tc>
          <w:tcPr>
            <w:tcW w:w="270" w:type="dxa"/>
          </w:tcPr>
          <w:p w14:paraId="43F4FA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31A7A5" w14:textId="7D232EC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299,818</w:t>
            </w:r>
          </w:p>
        </w:tc>
      </w:tr>
      <w:tr w:rsidR="002F687A" w:rsidRPr="00B10056" w14:paraId="54B62A72" w14:textId="77777777" w:rsidTr="002F687A">
        <w:trPr>
          <w:cantSplit/>
        </w:trPr>
        <w:tc>
          <w:tcPr>
            <w:tcW w:w="3060" w:type="dxa"/>
          </w:tcPr>
          <w:p w14:paraId="5A1B66C3" w14:textId="49C75640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68423CB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1F9484" w14:textId="43DF91B0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270" w:type="dxa"/>
          </w:tcPr>
          <w:p w14:paraId="66915E9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FAD5" w14:textId="068B333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54,307</w:t>
            </w:r>
          </w:p>
        </w:tc>
        <w:tc>
          <w:tcPr>
            <w:tcW w:w="317" w:type="dxa"/>
          </w:tcPr>
          <w:p w14:paraId="4531A2C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C3DBD2D" w14:textId="7F5C5FF0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270" w:type="dxa"/>
          </w:tcPr>
          <w:p w14:paraId="078F32E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9F98D0" w14:textId="104752D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53,849</w:t>
            </w:r>
          </w:p>
        </w:tc>
      </w:tr>
      <w:tr w:rsidR="002F687A" w:rsidRPr="00B10056" w14:paraId="7367F153" w14:textId="77777777" w:rsidTr="002F687A">
        <w:trPr>
          <w:cantSplit/>
        </w:trPr>
        <w:tc>
          <w:tcPr>
            <w:tcW w:w="3060" w:type="dxa"/>
          </w:tcPr>
          <w:p w14:paraId="44FB8C9D" w14:textId="1B421B0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4E30E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B65ABE" w14:textId="343BED66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</w:t>
            </w:r>
            <w:r w:rsidR="00B7145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1C4028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25377" w14:textId="63122F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175,664</w:t>
            </w:r>
          </w:p>
        </w:tc>
        <w:tc>
          <w:tcPr>
            <w:tcW w:w="317" w:type="dxa"/>
          </w:tcPr>
          <w:p w14:paraId="0968F0F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9EFDAD1" w14:textId="4A58E8FC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109,908</w:t>
            </w:r>
          </w:p>
        </w:tc>
        <w:tc>
          <w:tcPr>
            <w:tcW w:w="270" w:type="dxa"/>
          </w:tcPr>
          <w:p w14:paraId="21AA3D2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F99222" w14:textId="54DB99F6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75,120</w:t>
            </w:r>
          </w:p>
        </w:tc>
      </w:tr>
      <w:tr w:rsidR="002F687A" w:rsidRPr="00B10056" w14:paraId="12A3A306" w14:textId="77777777" w:rsidTr="002F687A">
        <w:trPr>
          <w:cantSplit/>
        </w:trPr>
        <w:tc>
          <w:tcPr>
            <w:tcW w:w="3060" w:type="dxa"/>
          </w:tcPr>
          <w:p w14:paraId="0C43014B" w14:textId="07AE5B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9563C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09DDB" w14:textId="669E3480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154,416</w:t>
            </w:r>
          </w:p>
        </w:tc>
        <w:tc>
          <w:tcPr>
            <w:tcW w:w="270" w:type="dxa"/>
          </w:tcPr>
          <w:p w14:paraId="0D54C3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EF6F4B" w14:textId="05C5A784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197,667</w:t>
            </w:r>
          </w:p>
        </w:tc>
        <w:tc>
          <w:tcPr>
            <w:tcW w:w="317" w:type="dxa"/>
          </w:tcPr>
          <w:p w14:paraId="078D546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ECE50A" w14:textId="4C87E5B6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131,657</w:t>
            </w:r>
          </w:p>
        </w:tc>
        <w:tc>
          <w:tcPr>
            <w:tcW w:w="270" w:type="dxa"/>
          </w:tcPr>
          <w:p w14:paraId="421B8BB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CCF36E" w14:textId="53B2F222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81,595</w:t>
            </w:r>
          </w:p>
        </w:tc>
      </w:tr>
      <w:tr w:rsidR="002F687A" w:rsidRPr="00B10056" w14:paraId="18261026" w14:textId="77777777" w:rsidTr="002F687A">
        <w:trPr>
          <w:cantSplit/>
        </w:trPr>
        <w:tc>
          <w:tcPr>
            <w:tcW w:w="3060" w:type="dxa"/>
          </w:tcPr>
          <w:p w14:paraId="50CF0ED4" w14:textId="12FFF6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278BE7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EF6AD" w14:textId="684D05E9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  <w:r w:rsidR="00B71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,415</w:t>
            </w:r>
          </w:p>
        </w:tc>
        <w:tc>
          <w:tcPr>
            <w:tcW w:w="270" w:type="dxa"/>
          </w:tcPr>
          <w:p w14:paraId="6DBA2DD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7CF5D6" w14:textId="4B8F8E4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1,109,430</w:t>
            </w:r>
          </w:p>
        </w:tc>
        <w:tc>
          <w:tcPr>
            <w:tcW w:w="317" w:type="dxa"/>
          </w:tcPr>
          <w:p w14:paraId="46EFC1B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6E7ABC6" w14:textId="42F2A5C2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818,971</w:t>
            </w:r>
          </w:p>
        </w:tc>
        <w:tc>
          <w:tcPr>
            <w:tcW w:w="270" w:type="dxa"/>
          </w:tcPr>
          <w:p w14:paraId="30B5B56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5FD0E9A" w14:textId="7F1F8C7F" w:rsidR="002F687A" w:rsidRPr="00B10056" w:rsidRDefault="00594B5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77185E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2F687A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474</w:t>
            </w:r>
          </w:p>
        </w:tc>
      </w:tr>
      <w:tr w:rsidR="002F687A" w:rsidRPr="00B10056" w14:paraId="3CD45397" w14:textId="77777777" w:rsidTr="002F687A">
        <w:trPr>
          <w:cantSplit/>
        </w:trPr>
        <w:tc>
          <w:tcPr>
            <w:tcW w:w="3060" w:type="dxa"/>
          </w:tcPr>
          <w:p w14:paraId="58CFCEF4" w14:textId="60F78A0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374345A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3D76F" w14:textId="5985D12B" w:rsidR="002F687A" w:rsidRPr="00042981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</w:tcPr>
          <w:p w14:paraId="1BFC86E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033FE" w14:textId="514B5CB0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317" w:type="dxa"/>
          </w:tcPr>
          <w:p w14:paraId="6B677C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7C23036B" w14:textId="63E75482" w:rsidR="002F687A" w:rsidRPr="00B10056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</w:tcPr>
          <w:p w14:paraId="66470E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16E823" w14:textId="678CE2B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2F687A" w:rsidRPr="00B10056" w14:paraId="279F9A3B" w14:textId="77777777" w:rsidTr="002F687A">
        <w:trPr>
          <w:cantSplit/>
        </w:trPr>
        <w:tc>
          <w:tcPr>
            <w:tcW w:w="3060" w:type="dxa"/>
          </w:tcPr>
          <w:p w14:paraId="2BA74B75" w14:textId="1E0E0461" w:rsidR="002F687A" w:rsidRPr="00B10056" w:rsidRDefault="002F687A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810" w:type="dxa"/>
          </w:tcPr>
          <w:p w14:paraId="4C068A9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FEA5F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743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3E4A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14A8AF5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65C7F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1AE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A8390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7961CA51" w14:textId="77777777" w:rsidTr="002F687A">
        <w:trPr>
          <w:cantSplit/>
        </w:trPr>
        <w:tc>
          <w:tcPr>
            <w:tcW w:w="3060" w:type="dxa"/>
          </w:tcPr>
          <w:p w14:paraId="235B137B" w14:textId="1EF8A6E5" w:rsidR="002F687A" w:rsidRPr="00B10056" w:rsidRDefault="006E6CFB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ที่</w:t>
            </w:r>
            <w:r w:rsidR="002F687A"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80716F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823C5" w14:textId="39AC10B4" w:rsidR="002F687A" w:rsidRPr="00042981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(59,170)</w:t>
            </w:r>
          </w:p>
        </w:tc>
        <w:tc>
          <w:tcPr>
            <w:tcW w:w="270" w:type="dxa"/>
          </w:tcPr>
          <w:p w14:paraId="2A511F1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22D675" w14:textId="72CB6C0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(56,407)</w:t>
            </w:r>
          </w:p>
        </w:tc>
        <w:tc>
          <w:tcPr>
            <w:tcW w:w="317" w:type="dxa"/>
          </w:tcPr>
          <w:p w14:paraId="2489E7D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9904327" w14:textId="30674E44" w:rsidR="002F687A" w:rsidRPr="00B10056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(49,500)</w:t>
            </w:r>
          </w:p>
        </w:tc>
        <w:tc>
          <w:tcPr>
            <w:tcW w:w="270" w:type="dxa"/>
          </w:tcPr>
          <w:p w14:paraId="0E6D086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E86470" w14:textId="7B236E0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(47,025)</w:t>
            </w:r>
          </w:p>
        </w:tc>
      </w:tr>
      <w:tr w:rsidR="002F687A" w:rsidRPr="00B10056" w14:paraId="17E71C5E" w14:textId="77777777" w:rsidTr="002F687A">
        <w:trPr>
          <w:cantSplit/>
        </w:trPr>
        <w:tc>
          <w:tcPr>
            <w:tcW w:w="3060" w:type="dxa"/>
          </w:tcPr>
          <w:p w14:paraId="07F1AEE6" w14:textId="19413FD1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5DCF6A6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319169" w14:textId="35134EBB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</w:t>
            </w:r>
            <w:r w:rsidR="00B71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7DA4587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38A41" w14:textId="044D80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483BA72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3389085E" w14:textId="7FD7E803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769,353</w:t>
            </w:r>
          </w:p>
        </w:tc>
        <w:tc>
          <w:tcPr>
            <w:tcW w:w="270" w:type="dxa"/>
          </w:tcPr>
          <w:p w14:paraId="2B12DF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A0965" w14:textId="1BDE0A55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843,285</w:t>
            </w:r>
          </w:p>
        </w:tc>
      </w:tr>
      <w:tr w:rsidR="002F687A" w:rsidRPr="00B10056" w14:paraId="0EE5E99C" w14:textId="77777777" w:rsidTr="004904A8">
        <w:trPr>
          <w:cantSplit/>
        </w:trPr>
        <w:tc>
          <w:tcPr>
            <w:tcW w:w="3060" w:type="dxa"/>
          </w:tcPr>
          <w:p w14:paraId="1D79B210" w14:textId="77777777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60B0CF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182A58" w14:textId="5CB80EC2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</w:t>
            </w:r>
            <w:r w:rsidR="00B71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0C1D5A0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3D5F" w14:textId="01CF1AC8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6C835C7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6805F10" w14:textId="3107F522" w:rsidR="002F687A" w:rsidRPr="00B10056" w:rsidRDefault="00042981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809,232</w:t>
            </w:r>
          </w:p>
        </w:tc>
        <w:tc>
          <w:tcPr>
            <w:tcW w:w="270" w:type="dxa"/>
          </w:tcPr>
          <w:p w14:paraId="05CBA41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2871A" w14:textId="079FC7C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877,048</w:t>
            </w:r>
          </w:p>
        </w:tc>
      </w:tr>
    </w:tbl>
    <w:p w14:paraId="71DEF2C1" w14:textId="59E985B0" w:rsidR="000C6DFB" w:rsidRPr="00B10056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235704" w:rsidRPr="00B10056" w14:paraId="33EB823C" w14:textId="77777777" w:rsidTr="00235704">
        <w:trPr>
          <w:cantSplit/>
        </w:trPr>
        <w:tc>
          <w:tcPr>
            <w:tcW w:w="3060" w:type="dxa"/>
          </w:tcPr>
          <w:p w14:paraId="590BA0C0" w14:textId="77777777" w:rsidR="00235704" w:rsidRPr="00B10056" w:rsidRDefault="00235704" w:rsidP="005D3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E22CE93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739C9A1A" w14:textId="1D0E10D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D0BBC6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EF004D" w14:textId="247ECE2D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D1D" w:rsidRPr="00B10056" w14:paraId="497752A8" w14:textId="77777777" w:rsidTr="00D37AAE">
        <w:trPr>
          <w:cantSplit/>
        </w:trPr>
        <w:tc>
          <w:tcPr>
            <w:tcW w:w="3060" w:type="dxa"/>
          </w:tcPr>
          <w:p w14:paraId="17DE02C8" w14:textId="77777777" w:rsidR="003B5D1D" w:rsidRPr="00B10056" w:rsidRDefault="003B5D1D" w:rsidP="003B5D1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1D755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B7DC4" w14:textId="3DE97CAB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384CF6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14636D" w14:textId="6006C61D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E37265C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4C7887E" w14:textId="1B5F5961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CC0100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E4F0B74" w14:textId="45534A65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5704" w:rsidRPr="00B10056" w14:paraId="74CF433D" w14:textId="77777777" w:rsidTr="00235704">
        <w:trPr>
          <w:cantSplit/>
        </w:trPr>
        <w:tc>
          <w:tcPr>
            <w:tcW w:w="3060" w:type="dxa"/>
          </w:tcPr>
          <w:p w14:paraId="657E5130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FD805F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327F7F" w14:textId="2071845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5213D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8CEE2E2" w14:textId="7EEB2A6A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3E2ED8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3BEACA2" w14:textId="02FF7D46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F187D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00F5E7EE" w14:textId="2759CDD3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35704" w:rsidRPr="00B10056" w14:paraId="2F5D3DB1" w14:textId="77777777" w:rsidTr="00235704">
        <w:trPr>
          <w:cantSplit/>
        </w:trPr>
        <w:tc>
          <w:tcPr>
            <w:tcW w:w="3060" w:type="dxa"/>
          </w:tcPr>
          <w:p w14:paraId="72AA7F5C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E4EAC1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85E93EA" w14:textId="40B8D0D0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5704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707F8DEF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70" w:type="dxa"/>
          </w:tcPr>
          <w:p w14:paraId="77BF883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4D2C45D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284" w:type="dxa"/>
          </w:tcPr>
          <w:p w14:paraId="054394B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0336EE36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70" w:type="dxa"/>
          </w:tcPr>
          <w:p w14:paraId="40CE437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6E9A79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</w:tr>
      <w:tr w:rsidR="007C2E6C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64F8A3C9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58843C0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17EAE429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284" w:type="dxa"/>
          </w:tcPr>
          <w:p w14:paraId="7F2FCB7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0B1648B9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08810D1C" w14:textId="46AF58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6B8F8E7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7C2E6C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19F0D25A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270" w:type="dxa"/>
          </w:tcPr>
          <w:p w14:paraId="760F4265" w14:textId="6100CDE2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140BE00B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284" w:type="dxa"/>
          </w:tcPr>
          <w:p w14:paraId="54C97348" w14:textId="5152653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356ADE7D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270" w:type="dxa"/>
          </w:tcPr>
          <w:p w14:paraId="0D75312B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69DC5A2F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</w:tr>
      <w:tr w:rsidR="004904A8" w:rsidRPr="00B10056" w14:paraId="47E968FE" w14:textId="77777777" w:rsidTr="004904A8">
        <w:trPr>
          <w:cantSplit/>
        </w:trPr>
        <w:tc>
          <w:tcPr>
            <w:tcW w:w="3060" w:type="dxa"/>
          </w:tcPr>
          <w:p w14:paraId="2E92468F" w14:textId="77777777" w:rsidR="004904A8" w:rsidRPr="00B10056" w:rsidRDefault="004904A8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A9AAA0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038B5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4C8C5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96EA54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A8A4A2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0A81A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DD1B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629B38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E6C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12F78574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789,2</w:t>
            </w:r>
            <w:r w:rsidR="00B71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1069B54" w14:textId="501488F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73F54D1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1,054,412</w:t>
            </w:r>
          </w:p>
        </w:tc>
        <w:tc>
          <w:tcPr>
            <w:tcW w:w="284" w:type="dxa"/>
          </w:tcPr>
          <w:p w14:paraId="2D23DCE8" w14:textId="275B975A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47D06214" w:rsidR="007C2E6C" w:rsidRPr="00B10056" w:rsidRDefault="00042981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810,395</w:t>
            </w:r>
          </w:p>
        </w:tc>
        <w:tc>
          <w:tcPr>
            <w:tcW w:w="270" w:type="dxa"/>
          </w:tcPr>
          <w:p w14:paraId="17498845" w14:textId="0E6EF24E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2CEB4C26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878,601</w:t>
            </w:r>
          </w:p>
        </w:tc>
      </w:tr>
      <w:tr w:rsidR="007C2E6C" w:rsidRPr="00B10056" w14:paraId="675A3BD9" w14:textId="77777777" w:rsidTr="007C2E6C">
        <w:trPr>
          <w:cantSplit/>
        </w:trPr>
        <w:tc>
          <w:tcPr>
            <w:tcW w:w="3060" w:type="dxa"/>
          </w:tcPr>
          <w:p w14:paraId="5C7C9A59" w14:textId="77777777" w:rsidR="007C2E6C" w:rsidRPr="00B10056" w:rsidRDefault="007C2E6C" w:rsidP="007C2E6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141632880"/>
          </w:p>
        </w:tc>
        <w:tc>
          <w:tcPr>
            <w:tcW w:w="810" w:type="dxa"/>
          </w:tcPr>
          <w:p w14:paraId="333A23B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7A20F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E8D1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088DAB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D3B935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9164C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3E1C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89BE6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</w:tbl>
    <w:tbl>
      <w:tblPr>
        <w:tblW w:w="954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72"/>
        <w:gridCol w:w="1149"/>
        <w:gridCol w:w="275"/>
        <w:gridCol w:w="1143"/>
        <w:gridCol w:w="275"/>
        <w:gridCol w:w="1118"/>
        <w:gridCol w:w="273"/>
        <w:gridCol w:w="1135"/>
      </w:tblGrid>
      <w:tr w:rsidR="000C6DFB" w:rsidRPr="00B10056" w14:paraId="043BC0BA" w14:textId="77777777" w:rsidTr="005D3209">
        <w:trPr>
          <w:tblHeader/>
        </w:trPr>
        <w:tc>
          <w:tcPr>
            <w:tcW w:w="2187" w:type="pct"/>
          </w:tcPr>
          <w:bookmarkEnd w:id="1"/>
          <w:p w14:paraId="03F4D0A3" w14:textId="764F8B90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</w:t>
            </w:r>
          </w:p>
          <w:p w14:paraId="61F4A380" w14:textId="497615A0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6E6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จะ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45" w:type="pct"/>
            <w:gridSpan w:val="3"/>
          </w:tcPr>
          <w:p w14:paraId="01315EBD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E0C281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36AD360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1244FEF3" w14:textId="77777777" w:rsidTr="005D3209">
        <w:trPr>
          <w:tblHeader/>
        </w:trPr>
        <w:tc>
          <w:tcPr>
            <w:tcW w:w="2187" w:type="pct"/>
          </w:tcPr>
          <w:p w14:paraId="035D518D" w14:textId="7651BCBF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2" w:type="pct"/>
            <w:shd w:val="clear" w:color="auto" w:fill="auto"/>
          </w:tcPr>
          <w:p w14:paraId="2E0E479F" w14:textId="515B721B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4DE577B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CEF6C8" w14:textId="5FD35D4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6EDE1C1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E96CFC" w14:textId="5A3206CC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6B06E17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04EEAC" w14:textId="2B07181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3209" w:rsidRPr="00B10056" w14:paraId="73D13C41" w14:textId="77777777" w:rsidTr="005D3209">
        <w:trPr>
          <w:tblHeader/>
        </w:trPr>
        <w:tc>
          <w:tcPr>
            <w:tcW w:w="2187" w:type="pct"/>
          </w:tcPr>
          <w:p w14:paraId="7BF5682C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0AA6429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5D1D" w:rsidRPr="00B10056" w14:paraId="0B260567" w14:textId="77777777" w:rsidTr="005D3209">
        <w:tc>
          <w:tcPr>
            <w:tcW w:w="2187" w:type="pct"/>
          </w:tcPr>
          <w:p w14:paraId="3D016EC4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7B03376E" w14:textId="0270F2A3" w:rsidR="003B5D1D" w:rsidRPr="00B10056" w:rsidRDefault="0004298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3,029</w:t>
            </w:r>
          </w:p>
        </w:tc>
        <w:tc>
          <w:tcPr>
            <w:tcW w:w="144" w:type="pct"/>
          </w:tcPr>
          <w:p w14:paraId="45727C2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12EF6A" w14:textId="7634E2EF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7,014</w:t>
            </w:r>
          </w:p>
        </w:tc>
        <w:tc>
          <w:tcPr>
            <w:tcW w:w="144" w:type="pct"/>
          </w:tcPr>
          <w:p w14:paraId="75779543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A630CA" w14:textId="1797103A" w:rsidR="003B5D1D" w:rsidRPr="00B10056" w:rsidRDefault="0004298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143" w:type="pct"/>
          </w:tcPr>
          <w:p w14:paraId="0DAA7C3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6B303A" w14:textId="3670515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7,014</w:t>
            </w:r>
          </w:p>
        </w:tc>
      </w:tr>
      <w:tr w:rsidR="003B5D1D" w:rsidRPr="00B10056" w14:paraId="209B0301" w14:textId="77777777" w:rsidTr="005D3209">
        <w:tc>
          <w:tcPr>
            <w:tcW w:w="2187" w:type="pct"/>
          </w:tcPr>
          <w:p w14:paraId="4CA9FC3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</w:tcPr>
          <w:p w14:paraId="303D7B82" w14:textId="3AC6B2C9" w:rsidR="003B5D1D" w:rsidRPr="00B10056" w:rsidRDefault="0004298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144" w:type="pct"/>
          </w:tcPr>
          <w:p w14:paraId="41B8068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BDFAD94" w14:textId="2FC8446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 w:rsidRPr="00046B9C">
              <w:rPr>
                <w:rFonts w:ascii="Angsana New" w:hAnsi="Angsana New"/>
                <w:sz w:val="30"/>
                <w:szCs w:val="30"/>
              </w:rPr>
              <w:t>5,518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5F12F19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CBEE9F" w14:textId="1F70F76B" w:rsidR="003B5D1D" w:rsidRPr="00B10056" w:rsidRDefault="00042981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143" w:type="pct"/>
          </w:tcPr>
          <w:p w14:paraId="4E8E3AC1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0D4A8" w14:textId="097B49BA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</w:tr>
      <w:tr w:rsidR="003B5D1D" w:rsidRPr="00B10056" w14:paraId="45F5325D" w14:textId="77777777" w:rsidTr="001B30F1">
        <w:tc>
          <w:tcPr>
            <w:tcW w:w="2187" w:type="pct"/>
          </w:tcPr>
          <w:p w14:paraId="0F20073D" w14:textId="4BE4B718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5AC26D80" w14:textId="73C5AAB9" w:rsidR="003B5D1D" w:rsidRPr="00B10056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FEFA622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C55000" w14:textId="30F4EB80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(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79AEE5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B62705" w14:textId="4BD075C6" w:rsidR="003B5D1D" w:rsidRPr="00B10056" w:rsidRDefault="00042981" w:rsidP="0004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9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003B31F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FB90F7" w14:textId="59C8256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(2,305)</w:t>
            </w:r>
          </w:p>
        </w:tc>
      </w:tr>
    </w:tbl>
    <w:p w14:paraId="345CC965" w14:textId="6B0172FB" w:rsidR="00504EFF" w:rsidRPr="00B10056" w:rsidRDefault="00504EFF" w:rsidP="000C6DFB">
      <w:pPr>
        <w:rPr>
          <w:rFonts w:asciiTheme="majorBidi" w:hAnsiTheme="majorBidi" w:cstheme="majorBidi"/>
          <w:sz w:val="30"/>
          <w:szCs w:val="30"/>
        </w:rPr>
      </w:pPr>
    </w:p>
    <w:p w14:paraId="7F89319C" w14:textId="6C88151E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B10056" w:rsidRDefault="005D3209" w:rsidP="005D3209">
      <w:pPr>
        <w:rPr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3B5D1D" w:rsidRPr="00B10056" w14:paraId="6E400726" w14:textId="77777777" w:rsidTr="001B6300">
        <w:trPr>
          <w:cantSplit/>
          <w:tblHeader/>
        </w:trPr>
        <w:tc>
          <w:tcPr>
            <w:tcW w:w="4950" w:type="dxa"/>
            <w:shd w:val="clear" w:color="auto" w:fill="auto"/>
          </w:tcPr>
          <w:p w14:paraId="5DBF5950" w14:textId="7B185912" w:rsidR="003B5D1D" w:rsidRPr="00B10056" w:rsidRDefault="003B5D1D" w:rsidP="003B5D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3B5D1D" w:rsidRPr="00B10056" w:rsidRDefault="003B5D1D" w:rsidP="003B5D1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3B5D1D" w:rsidRPr="00B10056" w:rsidRDefault="003B5D1D" w:rsidP="003B5D1D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2CB37CA3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5D1D" w:rsidRPr="00B10056" w14:paraId="2C3A721A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22EC1C51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="00834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12091FD7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7F56AA98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1,943</w:t>
            </w:r>
          </w:p>
        </w:tc>
      </w:tr>
      <w:tr w:rsidR="003B5D1D" w:rsidRPr="00B10056" w14:paraId="41F11EA1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34452229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4E4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0F6BC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B0DA51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61494B3B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</w:t>
            </w:r>
            <w:r w:rsidR="00841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B5D1D" w:rsidRPr="00B10056" w14:paraId="73D2E529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6BAF21E" w14:textId="7EF7AD4D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5CE74A14" w14:textId="599E61F8" w:rsidR="003B5D1D" w:rsidRPr="00B10056" w:rsidRDefault="00834E4D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234</w:t>
            </w:r>
          </w:p>
        </w:tc>
        <w:tc>
          <w:tcPr>
            <w:tcW w:w="180" w:type="dxa"/>
          </w:tcPr>
          <w:p w14:paraId="3011D1A9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A5058E" w14:textId="12434945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5D1D" w:rsidRPr="00B10056" w14:paraId="654B749D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5E83B0AA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80" w:type="dxa"/>
          </w:tcPr>
          <w:p w14:paraId="2C86E281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AC47CD" w14:textId="7CE3262E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(25)</w:t>
            </w:r>
          </w:p>
        </w:tc>
      </w:tr>
      <w:tr w:rsidR="003B5D1D" w:rsidRPr="00B10056" w14:paraId="2646B58E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16CED367" w14:textId="37C50858" w:rsidR="003B5D1D" w:rsidRPr="00B10056" w:rsidRDefault="003B5D1D" w:rsidP="003B5D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1790E1B9" w14:textId="67A81C7F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180" w:type="dxa"/>
          </w:tcPr>
          <w:p w14:paraId="2C303EBD" w14:textId="77777777" w:rsidR="003B5D1D" w:rsidRPr="00B10056" w:rsidRDefault="003B5D1D" w:rsidP="003B5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E3ABE8" w14:textId="74FAEDEE" w:rsidR="003B5D1D" w:rsidRPr="00B10056" w:rsidRDefault="00FA3588" w:rsidP="003B5D1D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</w:tr>
    </w:tbl>
    <w:p w14:paraId="04980F78" w14:textId="4E954EE5" w:rsidR="007C2E6C" w:rsidRPr="00B10056" w:rsidRDefault="007C2E6C" w:rsidP="007C2E6C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641835" w14:textId="77777777" w:rsidR="007C2E6C" w:rsidRPr="00B10056" w:rsidRDefault="007C2E6C" w:rsidP="007C2E6C">
      <w:pPr>
        <w:rPr>
          <w:lang w:val="x-none" w:eastAsia="x-none"/>
        </w:rPr>
      </w:pPr>
    </w:p>
    <w:p w14:paraId="08393231" w14:textId="090DE24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54741CB" w14:textId="77777777" w:rsidR="00523E37" w:rsidRPr="00B10056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5D1D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5D90753F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77D460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531A9122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08C22DE6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24,569</w:t>
            </w:r>
          </w:p>
        </w:tc>
        <w:tc>
          <w:tcPr>
            <w:tcW w:w="236" w:type="dxa"/>
            <w:vAlign w:val="bottom"/>
          </w:tcPr>
          <w:p w14:paraId="669984E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58FA7E18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  <w:tc>
          <w:tcPr>
            <w:tcW w:w="236" w:type="dxa"/>
            <w:vAlign w:val="bottom"/>
          </w:tcPr>
          <w:p w14:paraId="6057FBF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77CBFD61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34,076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135BA22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D67CF7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528FBFC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48,377</w:t>
            </w:r>
          </w:p>
        </w:tc>
      </w:tr>
      <w:tr w:rsidR="00A566E2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20482E68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364,967</w:t>
            </w:r>
          </w:p>
        </w:tc>
        <w:tc>
          <w:tcPr>
            <w:tcW w:w="236" w:type="dxa"/>
            <w:vAlign w:val="bottom"/>
          </w:tcPr>
          <w:p w14:paraId="45743C3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63D30F7C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971,71</w:t>
            </w:r>
            <w:r w:rsidR="006A0CF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301D46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08327F8A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1,336,68</w:t>
            </w:r>
            <w:r w:rsidR="006A0C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6FBD3F8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303,793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A3B497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1,024,011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5F7EBDF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1,327,804</w:t>
            </w:r>
          </w:p>
        </w:tc>
      </w:tr>
      <w:tr w:rsidR="00A566E2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061E145E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3ACE353E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0EEB0D2E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50,342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3C9C065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48AC458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3F3DA3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</w:tr>
      <w:tr w:rsidR="00A566E2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59AC7DA8" w:rsidR="00A566E2" w:rsidRPr="00B10056" w:rsidRDefault="0067693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389,536</w:t>
            </w:r>
          </w:p>
        </w:tc>
        <w:tc>
          <w:tcPr>
            <w:tcW w:w="236" w:type="dxa"/>
            <w:vAlign w:val="bottom"/>
          </w:tcPr>
          <w:p w14:paraId="22E99F1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63CDFDF0" w:rsidR="00A566E2" w:rsidRPr="00B10056" w:rsidRDefault="00676932" w:rsidP="0067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932">
              <w:rPr>
                <w:rFonts w:ascii="Angsana New" w:hAnsi="Angsana New"/>
                <w:b/>
                <w:bCs/>
                <w:sz w:val="30"/>
                <w:szCs w:val="30"/>
              </w:rPr>
              <w:t>1,031,56</w:t>
            </w:r>
            <w:r w:rsidR="006A0CF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27CDF9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6E5D0FD3" w:rsidR="00A566E2" w:rsidRPr="00B10056" w:rsidRDefault="00676932" w:rsidP="0067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932">
              <w:rPr>
                <w:rFonts w:ascii="Angsana New" w:hAnsi="Angsana New"/>
                <w:b/>
                <w:bCs/>
                <w:sz w:val="30"/>
                <w:szCs w:val="30"/>
              </w:rPr>
              <w:t>1,421,10</w:t>
            </w:r>
            <w:r w:rsidR="006A0CF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D06E36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342,850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5C4E5FBF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1,095,827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45BC1C3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1,438,677</w:t>
            </w:r>
          </w:p>
        </w:tc>
      </w:tr>
      <w:tr w:rsidR="00402B9A" w:rsidRPr="00B10056" w14:paraId="23AE3569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402B9A" w:rsidRPr="00B10056" w:rsidRDefault="00402B9A" w:rsidP="00A566E2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1F8F0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B4F6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0FA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66E2" w:rsidRPr="00B10056" w14:paraId="067B1C4E" w14:textId="77777777" w:rsidTr="00D7136F">
        <w:tc>
          <w:tcPr>
            <w:tcW w:w="1890" w:type="dxa"/>
          </w:tcPr>
          <w:p w14:paraId="0A750CA2" w14:textId="67C2BC9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3B5D1D" w:rsidRPr="00B10056" w14:paraId="1EE95C0A" w14:textId="77777777" w:rsidTr="00D7136F">
        <w:tc>
          <w:tcPr>
            <w:tcW w:w="1890" w:type="dxa"/>
          </w:tcPr>
          <w:p w14:paraId="3BF99D86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50CC8E23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5C78B92D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22F5F134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66E2" w:rsidRPr="00B10056" w14:paraId="6B170849" w14:textId="77777777" w:rsidTr="00D7136F">
        <w:tc>
          <w:tcPr>
            <w:tcW w:w="1890" w:type="dxa"/>
          </w:tcPr>
          <w:p w14:paraId="797CAC71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566E2" w:rsidRPr="00B10056" w14:paraId="25D51245" w14:textId="77777777" w:rsidTr="00D7136F">
        <w:tc>
          <w:tcPr>
            <w:tcW w:w="1890" w:type="dxa"/>
          </w:tcPr>
          <w:p w14:paraId="6DA5BF5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618360F9" w14:textId="77777777" w:rsidTr="00D7136F">
        <w:tc>
          <w:tcPr>
            <w:tcW w:w="1890" w:type="dxa"/>
          </w:tcPr>
          <w:p w14:paraId="7A2AAA58" w14:textId="7D14E24E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0496878D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36" w:type="dxa"/>
            <w:vAlign w:val="bottom"/>
          </w:tcPr>
          <w:p w14:paraId="15AD2B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4B8DD8F1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  <w:tc>
          <w:tcPr>
            <w:tcW w:w="236" w:type="dxa"/>
            <w:vAlign w:val="bottom"/>
          </w:tcPr>
          <w:p w14:paraId="54D6BB7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3A86C026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10,058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5CE435B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39EE885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0EF0AAE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</w:tr>
      <w:tr w:rsidR="00A566E2" w:rsidRPr="00B10056" w14:paraId="62CE71C7" w14:textId="77777777" w:rsidTr="00D7136F">
        <w:tc>
          <w:tcPr>
            <w:tcW w:w="1890" w:type="dxa"/>
          </w:tcPr>
          <w:p w14:paraId="082C111E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EF0712E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210,372</w:t>
            </w:r>
          </w:p>
        </w:tc>
        <w:tc>
          <w:tcPr>
            <w:tcW w:w="236" w:type="dxa"/>
            <w:vAlign w:val="bottom"/>
          </w:tcPr>
          <w:p w14:paraId="21BE629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1FDC0B3E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971,716</w:t>
            </w:r>
          </w:p>
        </w:tc>
        <w:tc>
          <w:tcPr>
            <w:tcW w:w="236" w:type="dxa"/>
            <w:vAlign w:val="bottom"/>
          </w:tcPr>
          <w:p w14:paraId="6F19D952" w14:textId="6A32D342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0D1BDC07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1,182,088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41D81B3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205,893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1A9987B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969,011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EF7624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1,174,904</w:t>
            </w:r>
          </w:p>
        </w:tc>
      </w:tr>
      <w:tr w:rsidR="00A566E2" w:rsidRPr="00B10056" w14:paraId="60D71DA6" w14:textId="77777777" w:rsidTr="00D7136F">
        <w:tc>
          <w:tcPr>
            <w:tcW w:w="1890" w:type="dxa"/>
          </w:tcPr>
          <w:p w14:paraId="24EFBBD5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27837FD3" w:rsidR="00A566E2" w:rsidRPr="00B10056" w:rsidRDefault="00C83D70" w:rsidP="0040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07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2E9A62E1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4DEEB9A3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40,694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382E50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0F98710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66357B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</w:tr>
      <w:tr w:rsidR="00A566E2" w:rsidRPr="00B10056" w14:paraId="39B1A1C4" w14:textId="77777777" w:rsidTr="00D7136F">
        <w:tc>
          <w:tcPr>
            <w:tcW w:w="1890" w:type="dxa"/>
          </w:tcPr>
          <w:p w14:paraId="37995F51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726D3F6D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210,923</w:t>
            </w:r>
          </w:p>
        </w:tc>
        <w:tc>
          <w:tcPr>
            <w:tcW w:w="236" w:type="dxa"/>
            <w:vAlign w:val="bottom"/>
          </w:tcPr>
          <w:p w14:paraId="6CC31CD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7DAC5CD8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1,021,917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2CDAA432" w:rsidR="00A566E2" w:rsidRPr="00B10056" w:rsidRDefault="00C83D7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1,232,840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2CCAFD8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208,510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26DBE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1,031,119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72D2C89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1,239,629</w:t>
            </w:r>
          </w:p>
        </w:tc>
      </w:tr>
    </w:tbl>
    <w:p w14:paraId="3A290461" w14:textId="77777777" w:rsidR="00402B9A" w:rsidRDefault="00402B9A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1EAE325A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451380B5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096E8DE5" w14:textId="77777777" w:rsidR="00156E08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2EA75B92" w14:textId="77777777" w:rsidR="00156E08" w:rsidRPr="00B10056" w:rsidRDefault="00156E08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17A9B243" w:rsidR="00523E37" w:rsidRPr="00B10056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A566E2" w:rsidRPr="00B10056">
        <w:rPr>
          <w:rFonts w:ascii="Angsana New" w:hAnsi="Angsana New" w:cs="Angsana New"/>
          <w:spacing w:val="-4"/>
          <w:sz w:val="30"/>
          <w:szCs w:val="30"/>
        </w:rPr>
        <w:t>3</w:t>
      </w:r>
      <w:r w:rsidR="003B5D1D">
        <w:rPr>
          <w:rFonts w:ascii="Angsana New" w:hAnsi="Angsana New" w:cs="Angsana New"/>
          <w:spacing w:val="-4"/>
          <w:sz w:val="30"/>
          <w:szCs w:val="30"/>
        </w:rPr>
        <w:t xml:space="preserve">0 </w:t>
      </w:r>
      <w:r w:rsidR="003B5D1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มิถุนายน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B10056">
        <w:rPr>
          <w:rFonts w:ascii="Angsana New" w:hAnsi="Angsana New" w:cs="Angsana New"/>
          <w:spacing w:val="-4"/>
          <w:sz w:val="30"/>
          <w:szCs w:val="30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7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6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="004904A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ธนาคาร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B10056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B10056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5D1D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2FE6A24E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3B5D1D" w:rsidRPr="00B10056" w:rsidRDefault="003B5D1D" w:rsidP="003B5D1D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72A604EA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6B624978" w:rsidR="003B5D1D" w:rsidRPr="00B10056" w:rsidRDefault="003B5D1D" w:rsidP="003B5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66E2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23C7697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2F667E3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65C4A39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1F29E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3E37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6E2" w:rsidRPr="00B10056" w14:paraId="77681F6F" w14:textId="77777777" w:rsidTr="006C085B">
        <w:tc>
          <w:tcPr>
            <w:tcW w:w="4140" w:type="dxa"/>
          </w:tcPr>
          <w:p w14:paraId="459416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1C13781A" w:rsidR="00A566E2" w:rsidRPr="00B10056" w:rsidRDefault="00CB4EA4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2B6E270F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354384FB" w:rsidR="00A566E2" w:rsidRPr="00B10056" w:rsidRDefault="001B433A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BC17DB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566E2" w:rsidRPr="00B10056" w14:paraId="0DD4104A" w14:textId="77777777" w:rsidTr="006C085B">
        <w:tc>
          <w:tcPr>
            <w:tcW w:w="4140" w:type="dxa"/>
          </w:tcPr>
          <w:p w14:paraId="708AD2CB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7FDE445E" w14:textId="77777777" w:rsidR="00E523E8" w:rsidRDefault="00E523E8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30E126BA" w:rsidR="001B433A" w:rsidRPr="00B10056" w:rsidRDefault="001B433A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156E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4483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29A3C2B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4ADB8E8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A0732" w14:textId="77777777" w:rsidR="00E523E8" w:rsidRDefault="00E523E8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3BF4473A" w:rsidR="001B433A" w:rsidRPr="00B10056" w:rsidRDefault="001B433A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2E8B5285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0941E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89FDA3" w14:textId="563F3D68" w:rsidR="00A566E2" w:rsidRPr="00B10056" w:rsidRDefault="00A566E2" w:rsidP="00A566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725" w:right="-107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6E2" w:rsidRPr="00B10056" w14:paraId="18604302" w14:textId="77777777" w:rsidTr="006C085B">
        <w:tc>
          <w:tcPr>
            <w:tcW w:w="4140" w:type="dxa"/>
          </w:tcPr>
          <w:p w14:paraId="1B819198" w14:textId="3EEA7F98" w:rsidR="00A566E2" w:rsidRPr="00B10056" w:rsidRDefault="00725E85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="00A566E2"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="00A566E2"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67036A95" w14:textId="77777777" w:rsidR="00E523E8" w:rsidRDefault="00E523E8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091CB36B" w:rsidR="001B433A" w:rsidRPr="00B10056" w:rsidRDefault="001B433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30AA5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29BC51A8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3A59E7" w14:textId="77777777" w:rsidR="00E523E8" w:rsidRDefault="00E523E8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8CDFFA" w14:textId="07979BFC" w:rsidR="001B433A" w:rsidRPr="00B10056" w:rsidRDefault="001B433A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7940DB" w14:textId="31E98FFC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97F2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1788FE9A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49E25013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AB1102" w:rsidRPr="00B10056">
        <w:rPr>
          <w:rFonts w:ascii="Angsana New" w:hAnsi="Angsana New"/>
          <w:spacing w:val="-4"/>
          <w:sz w:val="30"/>
          <w:szCs w:val="30"/>
        </w:rPr>
        <w:t>3</w:t>
      </w:r>
      <w:r w:rsidR="003B5D1D">
        <w:rPr>
          <w:rFonts w:ascii="Angsana New" w:hAnsi="Angsana New"/>
          <w:spacing w:val="-4"/>
          <w:sz w:val="30"/>
          <w:szCs w:val="30"/>
        </w:rPr>
        <w:t xml:space="preserve">0 </w:t>
      </w:r>
      <w:r w:rsidR="003B5D1D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/>
          <w:spacing w:val="-4"/>
          <w:sz w:val="30"/>
          <w:szCs w:val="30"/>
        </w:rPr>
        <w:t>256</w:t>
      </w:r>
      <w:r w:rsidR="00A566E2" w:rsidRPr="00B10056">
        <w:rPr>
          <w:rFonts w:ascii="Angsana New" w:hAnsi="Angsana New"/>
          <w:spacing w:val="-4"/>
          <w:sz w:val="30"/>
          <w:szCs w:val="30"/>
        </w:rPr>
        <w:t>7</w:t>
      </w:r>
      <w:r w:rsidR="00BB7F87" w:rsidRPr="00B10056">
        <w:rPr>
          <w:rFonts w:ascii="Angsana New" w:hAnsi="Angsana New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1B433A">
        <w:rPr>
          <w:rFonts w:ascii="Angsana New" w:hAnsi="Angsana New"/>
          <w:sz w:val="30"/>
          <w:szCs w:val="30"/>
        </w:rPr>
        <w:t>3,878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3,706</w:t>
      </w:r>
      <w:r w:rsidR="003C7ADE"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1B433A">
        <w:rPr>
          <w:rFonts w:ascii="Angsana New" w:hAnsi="Angsana New"/>
          <w:sz w:val="30"/>
          <w:szCs w:val="30"/>
        </w:rPr>
        <w:t>2,771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2,685</w:t>
      </w:r>
      <w:r w:rsidR="003C7ADE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03DE8C3" w14:textId="77777777" w:rsidR="005A7499" w:rsidRPr="00B10056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9D9221" w14:textId="696EE07E" w:rsidR="00725E85" w:rsidRPr="00F51D6D" w:rsidRDefault="0048588F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2566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Solar Rooftop </w:t>
      </w:r>
      <w:r w:rsidRPr="00B10056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B10056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เป็นเวลา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48 </w:t>
      </w:r>
      <w:r w:rsidR="00CA66BD" w:rsidRPr="00B10056">
        <w:rPr>
          <w:rFonts w:ascii="Angsana New" w:hAnsi="Angsana New" w:hint="cs"/>
          <w:sz w:val="30"/>
          <w:szCs w:val="30"/>
          <w:cs/>
        </w:rPr>
        <w:t>เดือน</w:t>
      </w:r>
      <w:r w:rsidRPr="00B10056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</w:t>
      </w:r>
      <w:r w:rsidRPr="00B10056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B10056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B10056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B1005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B10056">
        <w:rPr>
          <w:rFonts w:ascii="Angsana New" w:hAnsi="Angsana New"/>
          <w:sz w:val="30"/>
          <w:szCs w:val="30"/>
        </w:rPr>
        <w:br/>
      </w:r>
      <w:r w:rsidR="002D3315" w:rsidRPr="00B10056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B10056">
        <w:rPr>
          <w:rFonts w:ascii="Angsana New" w:hAnsi="Angsana New" w:hint="cs"/>
          <w:sz w:val="30"/>
          <w:szCs w:val="30"/>
          <w:cs/>
        </w:rPr>
        <w:t>ระหว่างงวด</w:t>
      </w:r>
      <w:r w:rsidR="00182596">
        <w:rPr>
          <w:rFonts w:ascii="Angsana New" w:hAnsi="Angsana New" w:hint="cs"/>
          <w:sz w:val="30"/>
          <w:szCs w:val="30"/>
          <w:cs/>
        </w:rPr>
        <w:t>หก</w:t>
      </w:r>
      <w:r w:rsidR="000509F3" w:rsidRPr="00B10056">
        <w:rPr>
          <w:rFonts w:ascii="Angsana New" w:hAnsi="Angsana New" w:hint="cs"/>
          <w:sz w:val="30"/>
          <w:szCs w:val="30"/>
          <w:cs/>
        </w:rPr>
        <w:t>เดือน</w:t>
      </w:r>
      <w:r w:rsidR="00151CFA" w:rsidRPr="00B10056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B10056">
        <w:rPr>
          <w:rFonts w:ascii="Angsana New" w:hAnsi="Angsana New" w:hint="cs"/>
          <w:sz w:val="30"/>
          <w:szCs w:val="30"/>
          <w:cs/>
        </w:rPr>
        <w:t>ชำระ</w:t>
      </w:r>
      <w:r w:rsidRPr="00B10056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695639">
        <w:rPr>
          <w:rFonts w:ascii="Angsana New" w:hAnsi="Angsana New"/>
          <w:sz w:val="30"/>
          <w:szCs w:val="30"/>
        </w:rPr>
        <w:t>914,052</w:t>
      </w:r>
      <w:r w:rsidR="0018259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ทั้งนี้เงินสดที่ได้</w:t>
      </w:r>
      <w:r w:rsidR="004904A8">
        <w:rPr>
          <w:rFonts w:ascii="Angsana New" w:hAnsi="Angsana New" w:hint="cs"/>
          <w:sz w:val="30"/>
          <w:szCs w:val="30"/>
          <w:cs/>
        </w:rPr>
        <w:t>จ่าย</w:t>
      </w:r>
      <w:r w:rsidRPr="00B10056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272827" w:rsidRPr="00B10056">
        <w:rPr>
          <w:rFonts w:ascii="Angsana New" w:hAnsi="Angsana New" w:hint="cs"/>
          <w:sz w:val="30"/>
          <w:szCs w:val="30"/>
          <w:cs/>
        </w:rPr>
        <w:t>โดย</w:t>
      </w:r>
      <w:r w:rsidRPr="00B10056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059837A3" w14:textId="7B800FB6" w:rsidR="00725E85" w:rsidRDefault="00725E85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E7A6F5" w14:textId="23FD104C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6700DC" w14:textId="1098DC2E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438589" w14:textId="6066B4C8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323897" w14:textId="24B1F430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F1AE87" w14:textId="27C149C3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3773B7" w14:textId="135EFDF6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418EF9" w14:textId="7416C0AB" w:rsidR="00F51D6D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976A2C" w14:textId="77777777" w:rsidR="00F51D6D" w:rsidRPr="00B10056" w:rsidRDefault="00F51D6D" w:rsidP="00F5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67024B79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Pr="00B10056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477F729D" w14:textId="77777777" w:rsidR="00725E85" w:rsidRPr="00B10056" w:rsidRDefault="00725E85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BA9A65" w14:textId="3F533516" w:rsidR="00523E37" w:rsidRPr="00B10056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B10056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4B0DBF39" w:rsidR="00D7136F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182596">
        <w:rPr>
          <w:rFonts w:ascii="Angsana New" w:hAnsi="Angsana New" w:hint="cs"/>
          <w:sz w:val="30"/>
          <w:szCs w:val="30"/>
          <w:cs/>
        </w:rPr>
        <w:t>หก</w:t>
      </w:r>
      <w:r w:rsidRPr="00B10056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10056">
        <w:rPr>
          <w:rFonts w:ascii="Angsana New" w:hAnsi="Angsana New"/>
          <w:sz w:val="30"/>
          <w:szCs w:val="30"/>
        </w:rPr>
        <w:t>3</w:t>
      </w:r>
      <w:r w:rsidR="00182596"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 w:hint="cs"/>
          <w:sz w:val="30"/>
          <w:szCs w:val="30"/>
          <w:cs/>
        </w:rPr>
        <w:t xml:space="preserve"> ม</w:t>
      </w:r>
      <w:r w:rsidR="00182596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6A0CFB">
        <w:rPr>
          <w:rFonts w:ascii="Angsana New" w:hAnsi="Angsana New"/>
          <w:sz w:val="30"/>
          <w:szCs w:val="30"/>
        </w:rPr>
        <w:t>1,127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A16376">
        <w:rPr>
          <w:rFonts w:ascii="Angsana New" w:hAnsi="Angsana New"/>
          <w:sz w:val="30"/>
          <w:szCs w:val="30"/>
        </w:rPr>
        <w:t>1,119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1,290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1,237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A16376">
        <w:rPr>
          <w:rFonts w:ascii="Angsana New" w:hAnsi="Angsana New"/>
          <w:sz w:val="30"/>
          <w:szCs w:val="30"/>
        </w:rPr>
        <w:t>5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A16376">
        <w:rPr>
          <w:rFonts w:ascii="Angsana New" w:hAnsi="Angsana New"/>
          <w:sz w:val="30"/>
          <w:szCs w:val="30"/>
        </w:rPr>
        <w:t>5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4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="00440EE9">
        <w:rPr>
          <w:rFonts w:ascii="Angsana New" w:hAnsi="Angsana New"/>
          <w:i/>
          <w:iCs/>
          <w:sz w:val="30"/>
          <w:szCs w:val="30"/>
        </w:rPr>
        <w:t>4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96E24A2" w14:textId="77777777" w:rsidR="00182596" w:rsidRPr="00B10056" w:rsidRDefault="00182596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B32FC6" w14:textId="77777777" w:rsidR="00182596" w:rsidRPr="00046B9C" w:rsidRDefault="00182596" w:rsidP="003B398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063C94E0" w14:textId="77777777" w:rsidR="00182596" w:rsidRPr="00046B9C" w:rsidRDefault="00182596" w:rsidP="0018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182596" w:rsidRPr="00046B9C" w14:paraId="6CFB5C25" w14:textId="77777777" w:rsidTr="001F03ED">
        <w:tc>
          <w:tcPr>
            <w:tcW w:w="3419" w:type="dxa"/>
            <w:shd w:val="clear" w:color="auto" w:fill="auto"/>
            <w:vAlign w:val="bottom"/>
          </w:tcPr>
          <w:p w14:paraId="5D2815F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5DF6E3C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794D4E7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3B88B58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49C67840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FFFB73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05E609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FAB62D4" w14:textId="77777777" w:rsidR="00182596" w:rsidRPr="00046B9C" w:rsidDel="00D43E7A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82596" w:rsidRPr="00046B9C" w14:paraId="16C75096" w14:textId="77777777" w:rsidTr="001F03ED">
        <w:tc>
          <w:tcPr>
            <w:tcW w:w="3419" w:type="dxa"/>
            <w:shd w:val="clear" w:color="auto" w:fill="auto"/>
          </w:tcPr>
          <w:p w14:paraId="020ADE7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7605722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49F8B30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4F936A9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47B2DBCB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3A6D1E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1CED4D2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2596" w:rsidRPr="00046B9C" w14:paraId="0E5F06F0" w14:textId="77777777" w:rsidTr="001F03ED">
        <w:tc>
          <w:tcPr>
            <w:tcW w:w="3419" w:type="dxa"/>
            <w:shd w:val="clear" w:color="auto" w:fill="auto"/>
          </w:tcPr>
          <w:p w14:paraId="776B4B3A" w14:textId="70A8D719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4" w:type="dxa"/>
            <w:shd w:val="clear" w:color="auto" w:fill="auto"/>
          </w:tcPr>
          <w:p w14:paraId="6A31EDD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187F835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D8534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434C005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B70651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97A280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6DDCBF57" w14:textId="77777777" w:rsidTr="001F03ED">
        <w:tc>
          <w:tcPr>
            <w:tcW w:w="3419" w:type="dxa"/>
            <w:shd w:val="clear" w:color="auto" w:fill="auto"/>
          </w:tcPr>
          <w:p w14:paraId="6E99EFF7" w14:textId="16176234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14:paraId="2297BB36" w14:textId="242928C6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82596"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596"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82596"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25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31F5D06C" w14:textId="358B05E6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3E4995D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806A523" w14:textId="55F4F5B8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0.040</w:t>
            </w:r>
          </w:p>
        </w:tc>
        <w:tc>
          <w:tcPr>
            <w:tcW w:w="236" w:type="dxa"/>
            <w:shd w:val="clear" w:color="auto" w:fill="auto"/>
          </w:tcPr>
          <w:p w14:paraId="21F9FA7F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E0B9841" w14:textId="3315185E" w:rsidR="00182596" w:rsidRPr="00046B9C" w:rsidRDefault="0009074D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  <w:tr w:rsidR="00182596" w:rsidRPr="00046B9C" w14:paraId="0556DE01" w14:textId="77777777" w:rsidTr="001F03ED">
        <w:tc>
          <w:tcPr>
            <w:tcW w:w="3419" w:type="dxa"/>
            <w:shd w:val="clear" w:color="auto" w:fill="auto"/>
          </w:tcPr>
          <w:p w14:paraId="48A5629E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0BC5248A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5176D25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EC2E1F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56352B6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6900BC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D4E065D" w14:textId="77777777" w:rsidR="00182596" w:rsidRPr="00046B9C" w:rsidRDefault="00182596" w:rsidP="001F0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5D96C419" w14:textId="77777777" w:rsidTr="001F03ED">
        <w:tc>
          <w:tcPr>
            <w:tcW w:w="3419" w:type="dxa"/>
            <w:shd w:val="clear" w:color="auto" w:fill="auto"/>
          </w:tcPr>
          <w:p w14:paraId="708F7306" w14:textId="2E2C78ED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4A3CA2E4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1341EC75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318FFFF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5121BC04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36D240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02CB133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596" w:rsidRPr="00046B9C" w14:paraId="6693BF85" w14:textId="77777777" w:rsidTr="001F03ED">
        <w:tc>
          <w:tcPr>
            <w:tcW w:w="3419" w:type="dxa"/>
            <w:shd w:val="clear" w:color="auto" w:fill="auto"/>
          </w:tcPr>
          <w:p w14:paraId="7BEDD35D" w14:textId="47BF421A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6DD28048" w14:textId="30D11532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4" w:type="dxa"/>
            <w:shd w:val="clear" w:color="auto" w:fill="auto"/>
          </w:tcPr>
          <w:p w14:paraId="3F9040C5" w14:textId="51A732FC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C118DBA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6876C8F9" w14:textId="5995774B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3008DF56" w14:textId="77777777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F6CA8C7" w14:textId="7D9B313B" w:rsidR="00182596" w:rsidRPr="00046B9C" w:rsidRDefault="00182596" w:rsidP="0018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</w:tbl>
    <w:p w14:paraId="3CB9AA49" w14:textId="77777777" w:rsidR="00182596" w:rsidRDefault="0018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07B54D0C" w14:textId="081A5E5E" w:rsidR="00D4194D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ภาษีเงินได้</w:t>
      </w:r>
      <w:r w:rsidRPr="00B1005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6F14AD4" w14:textId="77777777" w:rsidR="00CD5AFA" w:rsidRPr="00B10056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28"/>
          <w:szCs w:val="28"/>
        </w:rPr>
      </w:pPr>
    </w:p>
    <w:p w14:paraId="223016C3" w14:textId="24CAC988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182596">
        <w:rPr>
          <w:rFonts w:ascii="Angsana New" w:hAnsi="Angsana New" w:hint="cs"/>
          <w:sz w:val="30"/>
          <w:szCs w:val="30"/>
          <w:cs/>
        </w:rPr>
        <w:t>หก</w:t>
      </w:r>
      <w:r w:rsidRPr="00B1005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10056">
        <w:rPr>
          <w:rFonts w:ascii="Angsana New" w:hAnsi="Angsana New"/>
          <w:sz w:val="30"/>
          <w:szCs w:val="30"/>
        </w:rPr>
        <w:br/>
        <w:t>3</w:t>
      </w:r>
      <w:r w:rsidR="00182596"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</w:t>
      </w:r>
      <w:r w:rsidR="00182596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2567 </w:t>
      </w:r>
      <w:r w:rsidRPr="00B10056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มีสาเหตุหลักจากสิทธิประโยชน์จากการส่งเสริมการลงทุน</w:t>
      </w:r>
      <w:r w:rsidR="00151CFA" w:rsidRPr="00B10056">
        <w:rPr>
          <w:rFonts w:ascii="Angsana New" w:hAnsi="Angsana New" w:hint="cs"/>
          <w:sz w:val="30"/>
          <w:szCs w:val="30"/>
          <w:cs/>
        </w:rPr>
        <w:t>และผลขาดทุนที่ไม่ได้รับรู้เป็นสินทรัพย์ภาษีเงินได้</w:t>
      </w:r>
    </w:p>
    <w:p w14:paraId="29E5E8BE" w14:textId="77777777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41E99D0" w14:textId="1872E067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182596">
        <w:rPr>
          <w:rFonts w:ascii="Angsana New" w:hAnsi="Angsana New" w:hint="cs"/>
          <w:sz w:val="30"/>
          <w:szCs w:val="30"/>
          <w:cs/>
        </w:rPr>
        <w:t>หก</w:t>
      </w:r>
      <w:r w:rsidRPr="00B1005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10056">
        <w:rPr>
          <w:rFonts w:ascii="Angsana New" w:hAnsi="Angsana New"/>
          <w:sz w:val="30"/>
          <w:szCs w:val="30"/>
        </w:rPr>
        <w:br/>
        <w:t>3</w:t>
      </w:r>
      <w:r w:rsidR="00182596">
        <w:rPr>
          <w:rFonts w:ascii="Angsana New" w:hAnsi="Angsana New"/>
          <w:sz w:val="30"/>
          <w:szCs w:val="30"/>
        </w:rPr>
        <w:t>0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</w:t>
      </w:r>
      <w:r w:rsidR="00182596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2567 </w:t>
      </w:r>
      <w:r w:rsidRPr="00B10056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4F8C759B" w14:textId="4B67B658" w:rsidR="005A7499" w:rsidRPr="00B10056" w:rsidRDefault="005A7499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10056" w:rsidRDefault="00CD5AFA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B10056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lang w:val="th-TH"/>
        </w:rPr>
      </w:pPr>
    </w:p>
    <w:p w14:paraId="0A11E3ED" w14:textId="4C1FE9AC" w:rsidR="00C945F6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96CB4D" w14:textId="77777777" w:rsidR="00156E08" w:rsidRPr="004904A8" w:rsidRDefault="00156E08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  <w:shd w:val="clear" w:color="auto" w:fill="auto"/>
          </w:tcPr>
          <w:p w14:paraId="6176C903" w14:textId="4BAA6C06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82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566E2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825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1FF96D01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0F2F99A8" w14:textId="60095074" w:rsidR="00533683" w:rsidRPr="00B10056" w:rsidRDefault="00D05FE4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02671C3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67B8603D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B10056" w:rsidRDefault="00533683" w:rsidP="00706B1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77254177" w:rsidR="00533683" w:rsidRPr="00B10056" w:rsidRDefault="003B6B6C" w:rsidP="00DE2F3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59141EB2" w:rsidR="00533683" w:rsidRPr="00B10056" w:rsidRDefault="003B6B6C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192C835A" w:rsidR="00533683" w:rsidRPr="00B10056" w:rsidRDefault="003B6B6C" w:rsidP="00DE2F3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46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43C6A5C0" w:rsidR="00533683" w:rsidRPr="00B10056" w:rsidRDefault="003B6B6C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</w:tr>
      <w:tr w:rsidR="00D05FE4" w:rsidRPr="00B10056" w14:paraId="279E0BA6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D05FE4" w:rsidRPr="00B10056" w:rsidRDefault="00D05FE4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F78153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3F682D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D8C69D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3B37BB7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F51D6D" w:rsidRPr="00B10056" w14:paraId="5ABF99B1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36425810" w14:textId="77777777" w:rsidR="00F51D6D" w:rsidRPr="00B10056" w:rsidRDefault="00F51D6D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2A392512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D4FF369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2F39F51D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D7D17A6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23012B66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7EEAB7B3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0D965174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F51D6D" w:rsidRPr="00B10056" w14:paraId="7FBE16D6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2E556C13" w14:textId="77777777" w:rsidR="00F51D6D" w:rsidRPr="00B10056" w:rsidRDefault="00F51D6D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E1FF1D1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4A8C9B65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F323B93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242DA1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27F727F2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4FC43A11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35F47F22" w14:textId="77777777" w:rsidR="00F51D6D" w:rsidRPr="00B10056" w:rsidRDefault="00F51D6D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7D64AB47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8EE2DE5" w14:textId="2FB642C0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46363AA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3F3307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3966E6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15B829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546E1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0B5228D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9F52A4D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071D8D80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35EE" w:rsidRPr="00B10056" w14:paraId="449DF253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2935EE" w:rsidRPr="00B10056" w:rsidRDefault="002935EE" w:rsidP="002935EE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339A54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(1,217)</w:t>
            </w:r>
          </w:p>
        </w:tc>
        <w:tc>
          <w:tcPr>
            <w:tcW w:w="180" w:type="dxa"/>
            <w:vAlign w:val="bottom"/>
          </w:tcPr>
          <w:p w14:paraId="371D3C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587377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(1,217)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2F66B40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12146EE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</w:tr>
    </w:tbl>
    <w:p w14:paraId="2F80B4F5" w14:textId="77AAE721" w:rsidR="00825190" w:rsidRPr="00B10056" w:rsidRDefault="008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644719BE" w14:textId="781BF653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324CEE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E05FA42" w14:textId="5C1F659E" w:rsidR="005A7499" w:rsidRPr="00B10056" w:rsidRDefault="005A7499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3B8A3D8F" w14:textId="77777777" w:rsidR="005A7499" w:rsidRPr="00B10056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B10056">
        <w:rPr>
          <w:rFonts w:ascii="Angsana New" w:hAnsi="Angsana New"/>
          <w:b/>
          <w:bCs/>
          <w:sz w:val="30"/>
          <w:szCs w:val="30"/>
          <w:cs/>
          <w:lang w:eastAsia="x-none"/>
        </w:rPr>
        <w:br w:type="page"/>
      </w:r>
    </w:p>
    <w:p w14:paraId="5F6C2D7E" w14:textId="3856B0A5" w:rsidR="006B56EB" w:rsidRPr="00B10056" w:rsidRDefault="006B56EB" w:rsidP="003B3989">
      <w:pPr>
        <w:pStyle w:val="Heading5"/>
        <w:numPr>
          <w:ilvl w:val="0"/>
          <w:numId w:val="17"/>
        </w:num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19499FE8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2596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82596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35EE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3E69F9D6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18E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270EE0F5" w:rsidR="004D618E" w:rsidRPr="00B10056" w:rsidRDefault="000163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14:paraId="09932B24" w14:textId="77777777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00D8F07A" w:rsidR="004D618E" w:rsidRPr="00B10056" w:rsidRDefault="000163E8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268E26BE" w:rsidR="00016DE8" w:rsidRPr="00B10056" w:rsidRDefault="000163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14:paraId="6DF97560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6710CA2" w:rsidR="00016DE8" w:rsidRPr="00B10056" w:rsidRDefault="000163E8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565AE"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6D6FBE8A" w:rsidR="00016DE8" w:rsidRPr="00B10056" w:rsidRDefault="00156E0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107,016</w:t>
            </w:r>
          </w:p>
        </w:tc>
        <w:tc>
          <w:tcPr>
            <w:tcW w:w="143" w:type="pct"/>
          </w:tcPr>
          <w:p w14:paraId="78284F4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53C14883" w:rsidR="00016DE8" w:rsidRPr="00B10056" w:rsidRDefault="000163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89,629</w:t>
            </w:r>
          </w:p>
        </w:tc>
      </w:tr>
      <w:tr w:rsidR="00016DE8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00FF822B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179ECD5C" w:rsidR="00016DE8" w:rsidRPr="00B10056" w:rsidRDefault="000163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4,377</w:t>
            </w:r>
          </w:p>
        </w:tc>
        <w:tc>
          <w:tcPr>
            <w:tcW w:w="143" w:type="pct"/>
          </w:tcPr>
          <w:p w14:paraId="27BB0C23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2071C793" w:rsidR="00016DE8" w:rsidRPr="00B10056" w:rsidRDefault="000163E8" w:rsidP="00207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</w:tr>
      <w:tr w:rsidR="00595EA0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595EA0" w:rsidRPr="00B10056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7578D917" w:rsidR="00692659" w:rsidRPr="00B10056" w:rsidRDefault="00956E1A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1638E">
              <w:rPr>
                <w:rFonts w:ascii="Angsana New" w:hAnsi="Angsana New"/>
                <w:sz w:val="30"/>
                <w:szCs w:val="30"/>
              </w:rPr>
              <w:t>5,377</w:t>
            </w:r>
          </w:p>
        </w:tc>
        <w:tc>
          <w:tcPr>
            <w:tcW w:w="143" w:type="pct"/>
          </w:tcPr>
          <w:p w14:paraId="2DFF18C4" w14:textId="77777777" w:rsidR="00595EA0" w:rsidRPr="00B10056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02DC855" w14:textId="77777777" w:rsidR="00DE2F3E" w:rsidRDefault="00DE2F3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3ED6E0D9" w:rsidR="000163E8" w:rsidRPr="00B10056" w:rsidRDefault="000163E8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1638E"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  <w:tr w:rsidR="00DE2F3E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DE2F3E" w:rsidRPr="00B10056" w:rsidRDefault="00994459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198E2099" w:rsidR="00DE2F3E" w:rsidRPr="00B10056" w:rsidRDefault="00F30FC2" w:rsidP="00C0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31,622</w:t>
            </w:r>
          </w:p>
        </w:tc>
        <w:tc>
          <w:tcPr>
            <w:tcW w:w="143" w:type="pct"/>
          </w:tcPr>
          <w:p w14:paraId="5D0D9336" w14:textId="77777777" w:rsidR="00DE2F3E" w:rsidRPr="00B10056" w:rsidRDefault="00DE2F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2B678CF3" w:rsidR="00DE2F3E" w:rsidRPr="00B10056" w:rsidRDefault="00F30FC2" w:rsidP="008E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31,622</w:t>
            </w:r>
          </w:p>
        </w:tc>
      </w:tr>
      <w:tr w:rsidR="0081420E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81420E" w:rsidRPr="00B10056" w:rsidRDefault="0081420E" w:rsidP="00814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78FD0BD9" w:rsidR="0081420E" w:rsidRPr="00B10056" w:rsidRDefault="006B5156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C1638E">
              <w:rPr>
                <w:rFonts w:ascii="Angsana New" w:hAnsi="Angsana New"/>
                <w:b/>
                <w:bCs/>
                <w:sz w:val="30"/>
                <w:szCs w:val="30"/>
              </w:rPr>
              <w:t>8,392</w:t>
            </w:r>
          </w:p>
        </w:tc>
        <w:tc>
          <w:tcPr>
            <w:tcW w:w="143" w:type="pct"/>
          </w:tcPr>
          <w:p w14:paraId="33C4FD30" w14:textId="77777777" w:rsidR="0081420E" w:rsidRPr="00B10056" w:rsidRDefault="0081420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37C2B0ED" w:rsidR="0081420E" w:rsidRPr="00B10056" w:rsidRDefault="006B5156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C1638E">
              <w:rPr>
                <w:rFonts w:ascii="Angsana New" w:hAnsi="Angsana New"/>
                <w:b/>
                <w:bCs/>
                <w:sz w:val="30"/>
                <w:szCs w:val="30"/>
              </w:rPr>
              <w:t>6,072</w:t>
            </w:r>
          </w:p>
        </w:tc>
      </w:tr>
    </w:tbl>
    <w:p w14:paraId="5B52FBB0" w14:textId="77777777" w:rsidR="00CD5AFA" w:rsidRPr="00B10056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08755" w14:textId="628E569D" w:rsidR="0068783E" w:rsidRPr="00B10056" w:rsidRDefault="00523E37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กลุ่ม</w:t>
      </w:r>
      <w:r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B10056">
        <w:rPr>
          <w:rFonts w:ascii="Angsana New" w:hAnsi="Angsana New" w:hint="cs"/>
          <w:sz w:val="30"/>
          <w:szCs w:val="30"/>
          <w:cs/>
        </w:rPr>
        <w:t>หลาย</w:t>
      </w:r>
      <w:r w:rsidRPr="00B10056">
        <w:rPr>
          <w:rFonts w:ascii="Angsana New" w:hAnsi="Angsana New"/>
          <w:sz w:val="30"/>
          <w:szCs w:val="30"/>
          <w:cs/>
        </w:rPr>
        <w:t>แห่งเพื่อการใช้ไฟฟ้าเป็นจำนวนเงิน</w:t>
      </w:r>
      <w:r w:rsidR="00A75352" w:rsidRPr="00B10056">
        <w:rPr>
          <w:rFonts w:ascii="Angsana New" w:hAnsi="Angsana New"/>
          <w:sz w:val="30"/>
          <w:szCs w:val="30"/>
        </w:rPr>
        <w:t xml:space="preserve"> </w:t>
      </w:r>
      <w:r w:rsidR="00F30FC2">
        <w:rPr>
          <w:rFonts w:ascii="Angsana New" w:hAnsi="Angsana New"/>
          <w:sz w:val="30"/>
          <w:szCs w:val="30"/>
        </w:rPr>
        <w:t>2.7</w:t>
      </w:r>
      <w:r w:rsidR="003D296E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</w:rPr>
        <w:t> 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963D4">
        <w:rPr>
          <w:rFonts w:ascii="Angsana New" w:hAnsi="Angsana New"/>
          <w:i/>
          <w:iCs/>
          <w:sz w:val="30"/>
          <w:szCs w:val="30"/>
        </w:rPr>
        <w:t xml:space="preserve">3.0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 w:hint="cs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bookmarkStart w:id="2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="00156E08">
        <w:rPr>
          <w:rFonts w:ascii="Angsana New" w:hAnsi="Angsana New"/>
          <w:sz w:val="30"/>
          <w:szCs w:val="30"/>
        </w:rPr>
        <w:t>8</w:t>
      </w:r>
      <w:r w:rsidR="00A111FE">
        <w:rPr>
          <w:rFonts w:ascii="Angsana New" w:hAnsi="Angsana New"/>
          <w:sz w:val="30"/>
          <w:szCs w:val="30"/>
        </w:rPr>
        <w:t>5</w:t>
      </w:r>
      <w:r w:rsidR="00156E08">
        <w:rPr>
          <w:rFonts w:ascii="Angsana New" w:hAnsi="Angsana New"/>
          <w:sz w:val="30"/>
          <w:szCs w:val="30"/>
        </w:rPr>
        <w:t>.</w:t>
      </w:r>
      <w:r w:rsidR="00A111FE">
        <w:rPr>
          <w:rFonts w:ascii="Angsana New" w:hAnsi="Angsana New"/>
          <w:sz w:val="30"/>
          <w:szCs w:val="30"/>
        </w:rPr>
        <w:t>5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21D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46306">
        <w:rPr>
          <w:rFonts w:ascii="Angsana New" w:hAnsi="Angsana New"/>
          <w:i/>
          <w:iCs/>
          <w:sz w:val="30"/>
          <w:szCs w:val="30"/>
        </w:rPr>
        <w:t>99.2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246306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246306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246306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246306">
        <w:rPr>
          <w:rFonts w:ascii="Angsana New" w:hAnsi="Angsana New"/>
          <w:sz w:val="30"/>
          <w:szCs w:val="30"/>
        </w:rPr>
        <w:t xml:space="preserve"> 1</w:t>
      </w:r>
      <w:r w:rsidR="00A111FE">
        <w:rPr>
          <w:rFonts w:ascii="Angsana New" w:hAnsi="Angsana New"/>
          <w:sz w:val="30"/>
          <w:szCs w:val="30"/>
        </w:rPr>
        <w:t>8</w:t>
      </w:r>
      <w:r w:rsidR="00246306">
        <w:rPr>
          <w:rFonts w:ascii="Angsana New" w:hAnsi="Angsana New"/>
          <w:sz w:val="30"/>
          <w:szCs w:val="30"/>
        </w:rPr>
        <w:t>.</w:t>
      </w:r>
      <w:r w:rsidR="00A111FE">
        <w:rPr>
          <w:rFonts w:ascii="Angsana New" w:hAnsi="Angsana New"/>
          <w:sz w:val="30"/>
          <w:szCs w:val="30"/>
        </w:rPr>
        <w:t>8</w:t>
      </w:r>
      <w:r w:rsidR="00246306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2566: 16.5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2B37CDCD" w14:textId="77777777" w:rsidR="00B53CB9" w:rsidRPr="00B10056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7174DAD6" w:rsidR="00B671FD" w:rsidRPr="00B10056" w:rsidRDefault="00523E37" w:rsidP="000B7229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B10056">
        <w:rPr>
          <w:rFonts w:ascii="Angsana New" w:hAnsi="Angsana New" w:hint="cs"/>
          <w:sz w:val="30"/>
          <w:szCs w:val="30"/>
          <w:cs/>
        </w:rPr>
        <w:t>หลาย</w:t>
      </w:r>
      <w:r w:rsidRPr="00B10056">
        <w:rPr>
          <w:rFonts w:ascii="Angsana New" w:hAnsi="Angsana New"/>
          <w:sz w:val="30"/>
          <w:szCs w:val="30"/>
          <w:cs/>
        </w:rPr>
        <w:t>แ</w:t>
      </w:r>
      <w:r w:rsidRPr="00B10056">
        <w:rPr>
          <w:rFonts w:ascii="Angsana New" w:hAnsi="Angsana New" w:hint="cs"/>
          <w:sz w:val="30"/>
          <w:szCs w:val="30"/>
          <w:cs/>
        </w:rPr>
        <w:t>ห่</w:t>
      </w:r>
      <w:r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B10056">
        <w:rPr>
          <w:rFonts w:ascii="Angsana New" w:hAnsi="Angsana New" w:hint="cs"/>
          <w:sz w:val="30"/>
          <w:szCs w:val="30"/>
          <w:cs/>
        </w:rPr>
        <w:t>เ</w:t>
      </w:r>
      <w:r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3"/>
      <w:r w:rsidR="00246306">
        <w:rPr>
          <w:rFonts w:ascii="Angsana New" w:hAnsi="Angsana New"/>
          <w:sz w:val="30"/>
          <w:szCs w:val="30"/>
        </w:rPr>
        <w:t>1.0</w:t>
      </w:r>
      <w:r w:rsidR="00A138AF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</w:rPr>
        <w:t> </w:t>
      </w:r>
      <w:r w:rsidRPr="00B10056">
        <w:rPr>
          <w:rFonts w:ascii="Angsana New" w:hAnsi="Angsana New"/>
          <w:i/>
          <w:iCs/>
          <w:sz w:val="30"/>
          <w:szCs w:val="30"/>
        </w:rPr>
        <w:t>(31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46306">
        <w:rPr>
          <w:rFonts w:ascii="Angsana New" w:hAnsi="Angsana New"/>
          <w:i/>
          <w:iCs/>
          <w:sz w:val="30"/>
          <w:szCs w:val="30"/>
        </w:rPr>
        <w:t>1.0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156E08">
        <w:rPr>
          <w:rFonts w:ascii="Angsana New" w:hAnsi="Angsana New" w:hint="cs"/>
          <w:sz w:val="30"/>
          <w:szCs w:val="30"/>
          <w:cs/>
        </w:rPr>
        <w:t>เพื่อ</w:t>
      </w:r>
      <w:r w:rsidR="00156E08" w:rsidRPr="00B10056">
        <w:rPr>
          <w:rFonts w:ascii="Angsana New" w:hAnsi="Angsana New" w:hint="cs"/>
          <w:sz w:val="30"/>
          <w:szCs w:val="30"/>
          <w:cs/>
        </w:rPr>
        <w:t>ค้ำประกันผลงานเป็นจำนวนเงิน</w:t>
      </w:r>
      <w:r w:rsidR="00156E08" w:rsidRPr="00B10056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/>
          <w:sz w:val="30"/>
          <w:szCs w:val="30"/>
        </w:rPr>
        <w:t>83.9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46306">
        <w:rPr>
          <w:rFonts w:ascii="Angsana New" w:hAnsi="Angsana New"/>
          <w:i/>
          <w:iCs/>
          <w:sz w:val="30"/>
          <w:szCs w:val="30"/>
        </w:rPr>
        <w:t>96.</w:t>
      </w:r>
      <w:r w:rsidR="00156E08">
        <w:rPr>
          <w:rFonts w:ascii="Angsana New" w:hAnsi="Angsana New"/>
          <w:i/>
          <w:iCs/>
          <w:sz w:val="30"/>
          <w:szCs w:val="30"/>
        </w:rPr>
        <w:t>0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156E08" w:rsidRPr="00B10056">
        <w:rPr>
          <w:rFonts w:ascii="Angsana New" w:hAnsi="Angsana New" w:hint="cs"/>
          <w:sz w:val="30"/>
          <w:szCs w:val="30"/>
          <w:cs/>
        </w:rPr>
        <w:t>และค้ำประกัน</w:t>
      </w:r>
      <w:r w:rsidR="00156E08">
        <w:rPr>
          <w:rFonts w:ascii="Angsana New" w:hAnsi="Angsana New" w:hint="cs"/>
          <w:sz w:val="30"/>
          <w:szCs w:val="30"/>
          <w:cs/>
        </w:rPr>
        <w:t>การประกวดราคา</w:t>
      </w:r>
      <w:r w:rsidR="00156E08" w:rsidRPr="00B10056">
        <w:rPr>
          <w:rFonts w:ascii="Angsana New" w:hAnsi="Angsana New" w:hint="cs"/>
          <w:sz w:val="30"/>
          <w:szCs w:val="30"/>
          <w:cs/>
        </w:rPr>
        <w:t>ป็นจำนวนเงิน</w:t>
      </w:r>
      <w:r w:rsidR="00156E08">
        <w:rPr>
          <w:rFonts w:ascii="Angsana New" w:hAnsi="Angsana New"/>
          <w:sz w:val="30"/>
          <w:szCs w:val="30"/>
        </w:rPr>
        <w:t xml:space="preserve"> </w:t>
      </w:r>
      <w:r w:rsidR="00246306">
        <w:rPr>
          <w:rFonts w:ascii="Angsana New" w:hAnsi="Angsana New"/>
          <w:sz w:val="30"/>
          <w:szCs w:val="30"/>
        </w:rPr>
        <w:t xml:space="preserve">4.7 </w:t>
      </w:r>
      <w:r w:rsidR="002463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(31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246306">
        <w:rPr>
          <w:rFonts w:ascii="Angsana New" w:hAnsi="Angsana New"/>
          <w:i/>
          <w:iCs/>
          <w:sz w:val="30"/>
          <w:szCs w:val="30"/>
        </w:rPr>
        <w:t>4.3</w:t>
      </w:r>
      <w:r w:rsidR="00246306" w:rsidRPr="00246306">
        <w:rPr>
          <w:rFonts w:ascii="Angsana New" w:hAnsi="Angsana New"/>
          <w:i/>
          <w:iCs/>
          <w:sz w:val="30"/>
          <w:szCs w:val="30"/>
        </w:rPr>
        <w:t xml:space="preserve"> </w:t>
      </w:r>
      <w:r w:rsidR="00246306" w:rsidRPr="0024630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46306" w:rsidRPr="00246306">
        <w:rPr>
          <w:rFonts w:ascii="Angsana New" w:hAnsi="Angsana New"/>
          <w:i/>
          <w:iCs/>
          <w:sz w:val="30"/>
          <w:szCs w:val="30"/>
        </w:rPr>
        <w:t>)</w:t>
      </w:r>
    </w:p>
    <w:p w14:paraId="73557AB9" w14:textId="31520C16" w:rsidR="00D44097" w:rsidRPr="00B10056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40D338" w14:textId="0210FC6F" w:rsidR="00287AE4" w:rsidRPr="00B10056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182596">
        <w:rPr>
          <w:rFonts w:ascii="Angsana New" w:hAnsi="Angsana New"/>
          <w:sz w:val="30"/>
          <w:szCs w:val="30"/>
        </w:rPr>
        <w:t>0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2935EE" w:rsidRPr="00B10056">
        <w:rPr>
          <w:rFonts w:ascii="Angsana New" w:hAnsi="Angsana New" w:hint="cs"/>
          <w:sz w:val="30"/>
          <w:szCs w:val="30"/>
          <w:cs/>
        </w:rPr>
        <w:t>ม</w:t>
      </w:r>
      <w:r w:rsidR="00182596">
        <w:rPr>
          <w:rFonts w:ascii="Angsana New" w:hAnsi="Angsana New" w:hint="cs"/>
          <w:sz w:val="30"/>
          <w:szCs w:val="30"/>
          <w:cs/>
        </w:rPr>
        <w:t>ิถุนายน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/>
          <w:sz w:val="30"/>
          <w:szCs w:val="30"/>
        </w:rPr>
        <w:t>6</w:t>
      </w:r>
      <w:r w:rsidR="00594B5E" w:rsidRPr="00B10056">
        <w:rPr>
          <w:rFonts w:ascii="Angsana New" w:hAnsi="Angsana New" w:hint="cs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="00F059AC">
        <w:rPr>
          <w:rFonts w:ascii="Angsana New" w:hAnsi="Angsana New"/>
          <w:sz w:val="30"/>
          <w:szCs w:val="30"/>
        </w:rPr>
        <w:t xml:space="preserve"> 201.2</w:t>
      </w:r>
      <w:r w:rsidR="0018259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94B5E" w:rsidRPr="00B10056">
        <w:rPr>
          <w:rFonts w:ascii="Angsana New" w:hAnsi="Angsana New" w:hint="cs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94459" w:rsidRPr="00B10056">
        <w:rPr>
          <w:rFonts w:ascii="Angsana New" w:hAnsi="Angsana New"/>
          <w:i/>
          <w:iCs/>
          <w:sz w:val="30"/>
          <w:szCs w:val="30"/>
        </w:rPr>
        <w:t>221.7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F414827" w14:textId="0F7E8782" w:rsidR="00FE2AD8" w:rsidRPr="006A0CFB" w:rsidRDefault="00FE2AD8" w:rsidP="006A0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sectPr w:rsidR="00FE2AD8" w:rsidRPr="006A0CFB" w:rsidSect="007356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DA49" w14:textId="77777777" w:rsidR="00D70612" w:rsidRDefault="00D70612" w:rsidP="00FC04D5">
      <w:r>
        <w:separator/>
      </w:r>
    </w:p>
  </w:endnote>
  <w:endnote w:type="continuationSeparator" w:id="0">
    <w:p w14:paraId="309B4402" w14:textId="77777777" w:rsidR="00D70612" w:rsidRDefault="00D70612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FA51" w14:textId="77777777" w:rsidR="00735652" w:rsidRDefault="00735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56231" w14:textId="77777777" w:rsidR="00735652" w:rsidRDefault="00735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535C" w14:textId="77777777" w:rsidR="00D70612" w:rsidRDefault="00D70612" w:rsidP="00FC04D5">
      <w:r>
        <w:separator/>
      </w:r>
    </w:p>
  </w:footnote>
  <w:footnote w:type="continuationSeparator" w:id="0">
    <w:p w14:paraId="6211C4AE" w14:textId="77777777" w:rsidR="00D70612" w:rsidRDefault="00D70612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1D9A" w14:textId="77777777" w:rsidR="00735652" w:rsidRDefault="00735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7F4761" w14:textId="1D5424CA" w:rsidR="004C086B" w:rsidRDefault="004C086B" w:rsidP="004C086B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B5D1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 w:rsidR="003B5D1D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ม</w:t>
    </w:r>
    <w:r w:rsidR="003B5D1D">
      <w:rPr>
        <w:rFonts w:ascii="Angsana New" w:hAnsi="Angsana New" w:hint="cs"/>
        <w:b/>
        <w:bCs/>
        <w:sz w:val="32"/>
        <w:szCs w:val="32"/>
        <w:cs/>
        <w:lang w:val="th-TH"/>
      </w:rPr>
      <w:t>ิถุนายน</w:t>
    </w:r>
    <w:r>
      <w:rPr>
        <w:rFonts w:ascii="Angsana New" w:hAnsi="Angsana New"/>
        <w:b/>
        <w:bCs/>
        <w:sz w:val="32"/>
        <w:szCs w:val="32"/>
      </w:rPr>
      <w:t xml:space="preserve"> 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C77A5" w14:textId="77777777" w:rsidR="00735652" w:rsidRDefault="00735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3"/>
  </w:num>
  <w:num w:numId="12" w16cid:durableId="1338076766">
    <w:abstractNumId w:val="11"/>
  </w:num>
  <w:num w:numId="13" w16cid:durableId="1755734970">
    <w:abstractNumId w:val="16"/>
  </w:num>
  <w:num w:numId="14" w16cid:durableId="960574881">
    <w:abstractNumId w:val="12"/>
  </w:num>
  <w:num w:numId="15" w16cid:durableId="141428454">
    <w:abstractNumId w:val="14"/>
  </w:num>
  <w:num w:numId="16" w16cid:durableId="1575166250">
    <w:abstractNumId w:val="17"/>
  </w:num>
  <w:num w:numId="17" w16cid:durableId="871654528">
    <w:abstractNumId w:val="10"/>
  </w:num>
  <w:num w:numId="18" w16cid:durableId="2069062661">
    <w:abstractNumId w:val="15"/>
  </w:num>
  <w:num w:numId="19" w16cid:durableId="312273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3E8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5A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2981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A25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CD6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74D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8C1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BCF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3917"/>
    <w:rsid w:val="00123D2A"/>
    <w:rsid w:val="00124AB8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40B82"/>
    <w:rsid w:val="001426C4"/>
    <w:rsid w:val="00142901"/>
    <w:rsid w:val="00142A31"/>
    <w:rsid w:val="00142A5A"/>
    <w:rsid w:val="00142A69"/>
    <w:rsid w:val="00142B15"/>
    <w:rsid w:val="00143331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6E08"/>
    <w:rsid w:val="001571A7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2596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677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33A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3784"/>
    <w:rsid w:val="001E3845"/>
    <w:rsid w:val="001E452C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306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B6C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514"/>
    <w:rsid w:val="002B161A"/>
    <w:rsid w:val="002B1EA5"/>
    <w:rsid w:val="002B2A3A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B7B38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474"/>
    <w:rsid w:val="002E475B"/>
    <w:rsid w:val="002E4D76"/>
    <w:rsid w:val="002E561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D1"/>
    <w:rsid w:val="002F559A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5A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4DD"/>
    <w:rsid w:val="003117F7"/>
    <w:rsid w:val="00311C57"/>
    <w:rsid w:val="00311F4F"/>
    <w:rsid w:val="00312455"/>
    <w:rsid w:val="0031246D"/>
    <w:rsid w:val="003132C6"/>
    <w:rsid w:val="00313A16"/>
    <w:rsid w:val="00313C55"/>
    <w:rsid w:val="00313FA1"/>
    <w:rsid w:val="00314246"/>
    <w:rsid w:val="003144CD"/>
    <w:rsid w:val="0031470A"/>
    <w:rsid w:val="00314B74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3F7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0C5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85A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989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1D"/>
    <w:rsid w:val="003B59F5"/>
    <w:rsid w:val="003B5C6F"/>
    <w:rsid w:val="003B5D1D"/>
    <w:rsid w:val="003B5EBA"/>
    <w:rsid w:val="003B6478"/>
    <w:rsid w:val="003B6AD2"/>
    <w:rsid w:val="003B6B6C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0EE1"/>
    <w:rsid w:val="003E107D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0EE9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1C78"/>
    <w:rsid w:val="004724CF"/>
    <w:rsid w:val="004724FE"/>
    <w:rsid w:val="00472D52"/>
    <w:rsid w:val="00473281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EF"/>
    <w:rsid w:val="0049034F"/>
    <w:rsid w:val="004904A8"/>
    <w:rsid w:val="00490BF7"/>
    <w:rsid w:val="00490D7A"/>
    <w:rsid w:val="00490FCE"/>
    <w:rsid w:val="004911CE"/>
    <w:rsid w:val="00491C53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187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83C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61F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B1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24D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C40"/>
    <w:rsid w:val="005E0F41"/>
    <w:rsid w:val="005E107B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1B0"/>
    <w:rsid w:val="006161CA"/>
    <w:rsid w:val="006164EA"/>
    <w:rsid w:val="00617029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584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3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639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CFB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156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6CFB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C3B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7371"/>
    <w:rsid w:val="00707FF3"/>
    <w:rsid w:val="007100B5"/>
    <w:rsid w:val="007101B5"/>
    <w:rsid w:val="007101FA"/>
    <w:rsid w:val="007103E1"/>
    <w:rsid w:val="007106F3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52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7C"/>
    <w:rsid w:val="00766C92"/>
    <w:rsid w:val="00766D1C"/>
    <w:rsid w:val="00767059"/>
    <w:rsid w:val="0076707C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B3B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6BC"/>
    <w:rsid w:val="00791778"/>
    <w:rsid w:val="00791D8D"/>
    <w:rsid w:val="00792016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07F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E4D"/>
    <w:rsid w:val="00834FA8"/>
    <w:rsid w:val="008352DF"/>
    <w:rsid w:val="008355D6"/>
    <w:rsid w:val="008357DA"/>
    <w:rsid w:val="0083610C"/>
    <w:rsid w:val="00836BAB"/>
    <w:rsid w:val="00837290"/>
    <w:rsid w:val="008378D5"/>
    <w:rsid w:val="0084067F"/>
    <w:rsid w:val="00840898"/>
    <w:rsid w:val="008409EC"/>
    <w:rsid w:val="00840B6D"/>
    <w:rsid w:val="00841187"/>
    <w:rsid w:val="0084137B"/>
    <w:rsid w:val="008417F9"/>
    <w:rsid w:val="00841B20"/>
    <w:rsid w:val="00841D67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842"/>
    <w:rsid w:val="008608A1"/>
    <w:rsid w:val="008608E7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5E03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8B6"/>
    <w:rsid w:val="00955F58"/>
    <w:rsid w:val="009566D7"/>
    <w:rsid w:val="00956E1A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1FE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376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4C55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92D"/>
    <w:rsid w:val="00A752C2"/>
    <w:rsid w:val="00A75352"/>
    <w:rsid w:val="00A7564A"/>
    <w:rsid w:val="00A75F1A"/>
    <w:rsid w:val="00A76253"/>
    <w:rsid w:val="00A7632D"/>
    <w:rsid w:val="00A766D0"/>
    <w:rsid w:val="00A76DF6"/>
    <w:rsid w:val="00A7702B"/>
    <w:rsid w:val="00A77176"/>
    <w:rsid w:val="00A771F1"/>
    <w:rsid w:val="00A7725A"/>
    <w:rsid w:val="00A77C13"/>
    <w:rsid w:val="00A803C3"/>
    <w:rsid w:val="00A8056B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0C8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29"/>
    <w:rsid w:val="00B46BEB"/>
    <w:rsid w:val="00B46FBC"/>
    <w:rsid w:val="00B474AF"/>
    <w:rsid w:val="00B47BFE"/>
    <w:rsid w:val="00B5082C"/>
    <w:rsid w:val="00B50ED3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45C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3F79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4E"/>
    <w:rsid w:val="00BB4ABD"/>
    <w:rsid w:val="00BB4E83"/>
    <w:rsid w:val="00BB5181"/>
    <w:rsid w:val="00BB52E2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2D4"/>
    <w:rsid w:val="00BC7FA5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38E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3D70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C2F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4EA4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0764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6BF0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1A1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0612"/>
    <w:rsid w:val="00D7136F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D7A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28CB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3D4"/>
    <w:rsid w:val="00E96A25"/>
    <w:rsid w:val="00E96A94"/>
    <w:rsid w:val="00E972F4"/>
    <w:rsid w:val="00E977C3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006"/>
    <w:rsid w:val="00EF02C8"/>
    <w:rsid w:val="00EF04F2"/>
    <w:rsid w:val="00EF051E"/>
    <w:rsid w:val="00EF0E25"/>
    <w:rsid w:val="00EF1389"/>
    <w:rsid w:val="00EF1ED0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7B7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9AC"/>
    <w:rsid w:val="00F05CD6"/>
    <w:rsid w:val="00F064B4"/>
    <w:rsid w:val="00F067E8"/>
    <w:rsid w:val="00F0686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BE3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2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6D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4F34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1BE0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4CC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588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0D9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910F4-7938-4F14-93DF-F9A9253AD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1472</TotalTime>
  <Pages>14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Pakorn, Thianchao</cp:lastModifiedBy>
  <cp:revision>65</cp:revision>
  <cp:lastPrinted>2024-08-07T07:39:00Z</cp:lastPrinted>
  <dcterms:created xsi:type="dcterms:W3CDTF">2024-05-08T07:13:00Z</dcterms:created>
  <dcterms:modified xsi:type="dcterms:W3CDTF">2024-08-09T08:31:00Z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