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DA1B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45"/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66B9457D" w14:textId="77777777" w:rsidR="002C1534" w:rsidRDefault="002C1534" w:rsidP="002C1534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6CABC079" w14:textId="36F86220" w:rsidR="002C1534" w:rsidRDefault="002C1534" w:rsidP="002C1534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45"/>
        </w:rPr>
        <w:t>0 June</w:t>
      </w:r>
      <w:r>
        <w:rPr>
          <w:rFonts w:ascii="Times New Roman" w:hAnsi="Times New Roman" w:cs="Times New Roman"/>
          <w:sz w:val="36"/>
          <w:szCs w:val="36"/>
        </w:rPr>
        <w:t xml:space="preserve"> 202</w:t>
      </w:r>
      <w:r>
        <w:rPr>
          <w:rFonts w:ascii="Times New Roman" w:hAnsi="Times New Roman" w:cstheme="minorBidi"/>
          <w:sz w:val="36"/>
          <w:szCs w:val="36"/>
        </w:rPr>
        <w:t>4</w:t>
      </w:r>
    </w:p>
    <w:p w14:paraId="1D152472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722149CC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0219031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headerReference w:type="default" r:id="rId10"/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BDF48AA" w14:textId="2464481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62E1496" w14:textId="20D898D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06CE5A6" w14:textId="5CB2CDD8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FCEAE" w14:textId="71F8C2A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13C0A" w14:textId="1A7939B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A781C9" w14:textId="302ADC3B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F7F9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37AED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DD103" w14:textId="77777777" w:rsidR="00DE2863" w:rsidRDefault="00DE286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F8F6B" w14:textId="0558A5D0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01EDD3FE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0FEF7A7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713B2117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74DDAD1" w14:textId="48E2EDD5" w:rsidR="002C1534" w:rsidRDefault="002C1534" w:rsidP="002C1534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Public Company </w:t>
      </w:r>
      <w:r>
        <w:rPr>
          <w:rFonts w:ascii="Times New Roman" w:hAnsi="Times New Roman" w:cs="Times New Roman"/>
          <w:spacing w:val="-4"/>
          <w:sz w:val="22"/>
        </w:rPr>
        <w:t xml:space="preserve">Limited and its subsidiaries, and of Lighting and Equipment Public Company Limited, respectively, as at 30 June 2024; the consolidated and separate statements of comprehensive income </w:t>
      </w:r>
      <w:r>
        <w:rPr>
          <w:rFonts w:ascii="Times New Roman" w:hAnsi="Times New Roman" w:cs="Times New Roman"/>
          <w:sz w:val="22"/>
        </w:rPr>
        <w:t xml:space="preserve">for the three-month and six-month periods ended </w:t>
      </w:r>
      <w:r>
        <w:rPr>
          <w:rFonts w:ascii="Times New Roman" w:hAnsi="Times New Roman" w:cs="Times New Roman"/>
          <w:spacing w:val="-4"/>
          <w:sz w:val="22"/>
        </w:rPr>
        <w:t>30 June 2024</w:t>
      </w:r>
      <w:r>
        <w:rPr>
          <w:rFonts w:ascii="Times New Roman" w:hAnsi="Times New Roman" w:cs="Times New Roman"/>
          <w:sz w:val="22"/>
        </w:rPr>
        <w:t>, the consolidated and separate statement</w:t>
      </w: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of changes in equity and cash flows for the six-month period ended 30 June 2024;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="00E7310A">
        <w:rPr>
          <w:rFonts w:ascii="Times New Roman" w:hAnsi="Times New Roman" w:cs="Times New Roman"/>
          <w:sz w:val="22"/>
        </w:rPr>
        <w:br/>
      </w:r>
      <w:r>
        <w:rPr>
          <w:rFonts w:ascii="Times New Roman" w:hAnsi="Times New Roman" w:cs="Times New Roman"/>
          <w:sz w:val="22"/>
        </w:rPr>
        <w:t xml:space="preserve">My responsibility is to express a conclusion on this interim financial information based on my review. </w:t>
      </w:r>
    </w:p>
    <w:p w14:paraId="0EE5B1DE" w14:textId="77777777" w:rsidR="00571753" w:rsidRPr="00803B66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4122CD7F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215139">
        <w:rPr>
          <w:rFonts w:ascii="Times New Roman" w:hAnsi="Times New Roman" w:cs="Times New Roman"/>
          <w:sz w:val="22"/>
        </w:rPr>
        <w:br/>
      </w:r>
      <w:r w:rsidRPr="00803B66">
        <w:rPr>
          <w:rFonts w:ascii="Times New Roman" w:hAnsi="Times New Roman" w:cs="Times New Roman"/>
          <w:sz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Pr="00803B66" w:rsidRDefault="00571753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4EEFFBC2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r w:rsidR="006C78BD">
        <w:rPr>
          <w:rFonts w:cs="Times New Roman"/>
          <w:lang w:val="en-US"/>
        </w:rPr>
        <w:t>Piyanat Singkhorn</w:t>
      </w:r>
      <w:r w:rsidRPr="00803B66">
        <w:rPr>
          <w:rFonts w:cs="Times New Roman"/>
          <w:lang w:val="en-US"/>
        </w:rPr>
        <w:t>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4C56E94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</w:t>
      </w:r>
      <w:r w:rsidR="006C78BD">
        <w:rPr>
          <w:rFonts w:ascii="Times New Roman" w:hAnsi="Times New Roman" w:cs="Times New Roman"/>
          <w:sz w:val="22"/>
          <w:szCs w:val="22"/>
        </w:rPr>
        <w:t>1641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BC11FC" w14:textId="77777777" w:rsidR="00571753" w:rsidRPr="00803B66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03B66">
        <w:rPr>
          <w:rFonts w:ascii="Times New Roman" w:hAnsi="Times New Roman" w:cs="Times New Roman"/>
          <w:sz w:val="22"/>
          <w:szCs w:val="22"/>
        </w:rPr>
        <w:t>Bangkok</w:t>
      </w:r>
    </w:p>
    <w:p w14:paraId="61292CBA" w14:textId="7CDABFDE" w:rsidR="00F94C60" w:rsidRPr="00F30AF5" w:rsidRDefault="00DA4F5C" w:rsidP="00CE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" w:right="1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14</w:t>
      </w:r>
      <w:r w:rsidR="006C78BD">
        <w:rPr>
          <w:rFonts w:ascii="Times New Roman" w:hAnsi="Times New Roman" w:cs="Times New Roman"/>
          <w:sz w:val="22"/>
          <w:szCs w:val="22"/>
        </w:rPr>
        <w:t xml:space="preserve"> </w:t>
      </w:r>
      <w:r w:rsidR="002C1534">
        <w:rPr>
          <w:rFonts w:ascii="Times New Roman" w:hAnsi="Times New Roman" w:cs="Times New Roman"/>
          <w:sz w:val="22"/>
          <w:szCs w:val="22"/>
        </w:rPr>
        <w:t>August</w:t>
      </w:r>
      <w:r w:rsidR="006C78BD">
        <w:rPr>
          <w:rFonts w:ascii="Times New Roman" w:hAnsi="Times New Roman" w:cs="Times New Roman"/>
          <w:sz w:val="22"/>
          <w:szCs w:val="22"/>
        </w:rPr>
        <w:t xml:space="preserve"> </w:t>
      </w:r>
      <w:r w:rsidR="00CE29F5">
        <w:rPr>
          <w:rFonts w:ascii="Times New Roman" w:hAnsi="Times New Roman" w:cs="Times New Roman"/>
          <w:sz w:val="22"/>
          <w:szCs w:val="22"/>
        </w:rPr>
        <w:t>2024</w:t>
      </w:r>
    </w:p>
    <w:sectPr w:rsidR="00F94C60" w:rsidRPr="00F30AF5" w:rsidSect="00D74864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8F1B1" w14:textId="77777777" w:rsidR="00041BDD" w:rsidRDefault="00041BDD">
      <w:r>
        <w:separator/>
      </w:r>
    </w:p>
  </w:endnote>
  <w:endnote w:type="continuationSeparator" w:id="0">
    <w:p w14:paraId="07407932" w14:textId="77777777" w:rsidR="00041BDD" w:rsidRDefault="0004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A111C" w14:textId="77777777" w:rsidR="00041BDD" w:rsidRDefault="00041BDD">
      <w:r>
        <w:separator/>
      </w:r>
    </w:p>
  </w:footnote>
  <w:footnote w:type="continuationSeparator" w:id="0">
    <w:p w14:paraId="7351A2A7" w14:textId="77777777" w:rsidR="00041BDD" w:rsidRDefault="00041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DC5E" w14:textId="0711FB0B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57D87D62" w14:textId="274EEEC5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1A2AD110" w14:textId="77A30FF3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45A7E5DF" w14:textId="552A7AF2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59BB7512" w14:textId="0787279B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670726A5" w14:textId="186270C5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138CED77" w14:textId="207EB50A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37F40D0F" w14:textId="28A5DCC8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7E13A072" w14:textId="51FF33AB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466E0382" w14:textId="05896AA5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03CCFC4F" w14:textId="69F8174C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6DA2AC14" w14:textId="0BED9BBA" w:rsidR="00164021" w:rsidRDefault="00164021">
    <w:pPr>
      <w:pStyle w:val="Header"/>
      <w:rPr>
        <w:rFonts w:ascii="Times New Roman" w:hAnsi="Times New Roman" w:cs="Times New Roman"/>
        <w:sz w:val="28"/>
        <w:szCs w:val="28"/>
      </w:rPr>
    </w:pPr>
  </w:p>
  <w:p w14:paraId="357BEB43" w14:textId="77777777" w:rsidR="002C1534" w:rsidRPr="00164021" w:rsidRDefault="002C1534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714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63266A5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1679131">
    <w:abstractNumId w:val="6"/>
  </w:num>
  <w:num w:numId="2" w16cid:durableId="2103213185">
    <w:abstractNumId w:val="5"/>
  </w:num>
  <w:num w:numId="3" w16cid:durableId="1250651017">
    <w:abstractNumId w:val="9"/>
  </w:num>
  <w:num w:numId="4" w16cid:durableId="695542922">
    <w:abstractNumId w:val="7"/>
  </w:num>
  <w:num w:numId="5" w16cid:durableId="632906479">
    <w:abstractNumId w:val="8"/>
  </w:num>
  <w:num w:numId="6" w16cid:durableId="575211026">
    <w:abstractNumId w:val="3"/>
  </w:num>
  <w:num w:numId="7" w16cid:durableId="1388140101">
    <w:abstractNumId w:val="2"/>
  </w:num>
  <w:num w:numId="8" w16cid:durableId="2118986908">
    <w:abstractNumId w:val="0"/>
  </w:num>
  <w:num w:numId="9" w16cid:durableId="84082835">
    <w:abstractNumId w:val="1"/>
  </w:num>
  <w:num w:numId="10" w16cid:durableId="566918917">
    <w:abstractNumId w:val="4"/>
  </w:num>
  <w:num w:numId="11" w16cid:durableId="201938733">
    <w:abstractNumId w:val="24"/>
  </w:num>
  <w:num w:numId="12" w16cid:durableId="102582424">
    <w:abstractNumId w:val="18"/>
  </w:num>
  <w:num w:numId="13" w16cid:durableId="307443107">
    <w:abstractNumId w:val="31"/>
  </w:num>
  <w:num w:numId="14" w16cid:durableId="429937408">
    <w:abstractNumId w:val="21"/>
  </w:num>
  <w:num w:numId="15" w16cid:durableId="271862560">
    <w:abstractNumId w:val="25"/>
  </w:num>
  <w:num w:numId="16" w16cid:durableId="1912882353">
    <w:abstractNumId w:val="21"/>
  </w:num>
  <w:num w:numId="17" w16cid:durableId="1704669567">
    <w:abstractNumId w:val="12"/>
  </w:num>
  <w:num w:numId="18" w16cid:durableId="657609414">
    <w:abstractNumId w:val="36"/>
  </w:num>
  <w:num w:numId="19" w16cid:durableId="1182209212">
    <w:abstractNumId w:val="37"/>
  </w:num>
  <w:num w:numId="20" w16cid:durableId="2039810419">
    <w:abstractNumId w:val="15"/>
  </w:num>
  <w:num w:numId="21" w16cid:durableId="1929776255">
    <w:abstractNumId w:val="11"/>
  </w:num>
  <w:num w:numId="22" w16cid:durableId="429012461">
    <w:abstractNumId w:val="40"/>
  </w:num>
  <w:num w:numId="23" w16cid:durableId="977027788">
    <w:abstractNumId w:val="13"/>
  </w:num>
  <w:num w:numId="24" w16cid:durableId="988823205">
    <w:abstractNumId w:val="10"/>
  </w:num>
  <w:num w:numId="25" w16cid:durableId="455489367">
    <w:abstractNumId w:val="38"/>
  </w:num>
  <w:num w:numId="26" w16cid:durableId="344554868">
    <w:abstractNumId w:val="20"/>
  </w:num>
  <w:num w:numId="27" w16cid:durableId="2115591062">
    <w:abstractNumId w:val="14"/>
  </w:num>
  <w:num w:numId="28" w16cid:durableId="1276324209">
    <w:abstractNumId w:val="26"/>
  </w:num>
  <w:num w:numId="29" w16cid:durableId="1075125726">
    <w:abstractNumId w:val="41"/>
  </w:num>
  <w:num w:numId="30" w16cid:durableId="1250040137">
    <w:abstractNumId w:val="16"/>
  </w:num>
  <w:num w:numId="31" w16cid:durableId="601493680">
    <w:abstractNumId w:val="22"/>
  </w:num>
  <w:num w:numId="32" w16cid:durableId="1379164468">
    <w:abstractNumId w:val="27"/>
  </w:num>
  <w:num w:numId="33" w16cid:durableId="437218102">
    <w:abstractNumId w:val="17"/>
  </w:num>
  <w:num w:numId="34" w16cid:durableId="1107852851">
    <w:abstractNumId w:val="34"/>
  </w:num>
  <w:num w:numId="35" w16cid:durableId="2085838351">
    <w:abstractNumId w:val="33"/>
  </w:num>
  <w:num w:numId="36" w16cid:durableId="45839991">
    <w:abstractNumId w:val="35"/>
  </w:num>
  <w:num w:numId="37" w16cid:durableId="1008828023">
    <w:abstractNumId w:val="39"/>
  </w:num>
  <w:num w:numId="38" w16cid:durableId="1318344670">
    <w:abstractNumId w:val="28"/>
  </w:num>
  <w:num w:numId="39" w16cid:durableId="72314403">
    <w:abstractNumId w:val="23"/>
  </w:num>
  <w:num w:numId="40" w16cid:durableId="2071031510">
    <w:abstractNumId w:val="32"/>
  </w:num>
  <w:num w:numId="41" w16cid:durableId="1258711312">
    <w:abstractNumId w:val="30"/>
  </w:num>
  <w:num w:numId="42" w16cid:durableId="1215972056">
    <w:abstractNumId w:val="29"/>
  </w:num>
  <w:num w:numId="43" w16cid:durableId="582568310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BDD"/>
    <w:rsid w:val="00041CBE"/>
    <w:rsid w:val="00041EBB"/>
    <w:rsid w:val="00042557"/>
    <w:rsid w:val="00042F9E"/>
    <w:rsid w:val="00043CC8"/>
    <w:rsid w:val="00043E1E"/>
    <w:rsid w:val="00043F1A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2B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021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99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5139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5853"/>
    <w:rsid w:val="002B720A"/>
    <w:rsid w:val="002C0977"/>
    <w:rsid w:val="002C0F5D"/>
    <w:rsid w:val="002C1534"/>
    <w:rsid w:val="002C1605"/>
    <w:rsid w:val="002C2213"/>
    <w:rsid w:val="002C25DD"/>
    <w:rsid w:val="002C3469"/>
    <w:rsid w:val="002C3575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2FF"/>
    <w:rsid w:val="004F0E18"/>
    <w:rsid w:val="004F0E1C"/>
    <w:rsid w:val="004F1181"/>
    <w:rsid w:val="004F120F"/>
    <w:rsid w:val="004F157E"/>
    <w:rsid w:val="004F219A"/>
    <w:rsid w:val="004F21EF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636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1983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5F35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8BD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AB9"/>
    <w:rsid w:val="00874F28"/>
    <w:rsid w:val="00875005"/>
    <w:rsid w:val="00875842"/>
    <w:rsid w:val="00875E6B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11C0"/>
    <w:rsid w:val="009012D5"/>
    <w:rsid w:val="00901F8E"/>
    <w:rsid w:val="00902456"/>
    <w:rsid w:val="00902E0F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135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3CC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07E56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E0D"/>
    <w:rsid w:val="00B82408"/>
    <w:rsid w:val="00B82D93"/>
    <w:rsid w:val="00B82F60"/>
    <w:rsid w:val="00B837ED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91F"/>
    <w:rsid w:val="00BE7C32"/>
    <w:rsid w:val="00BF0497"/>
    <w:rsid w:val="00BF0A54"/>
    <w:rsid w:val="00BF0CB2"/>
    <w:rsid w:val="00BF1235"/>
    <w:rsid w:val="00BF14E3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9F5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4F5C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863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6C66"/>
    <w:rsid w:val="00E16EA7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10A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4EBD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98152-7D03-404F-B6BF-22C90F52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4526CE-6328-4E83-B209-86633F2AC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36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Buatip, Tabtawee</cp:lastModifiedBy>
  <cp:revision>15</cp:revision>
  <cp:lastPrinted>2022-11-02T08:02:00Z</cp:lastPrinted>
  <dcterms:created xsi:type="dcterms:W3CDTF">2022-11-08T08:12:00Z</dcterms:created>
  <dcterms:modified xsi:type="dcterms:W3CDTF">2024-08-06T00:58:00Z</dcterms:modified>
</cp:coreProperties>
</file>