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5EB59" w14:textId="77777777" w:rsidR="004D5DF9" w:rsidRPr="0061142B" w:rsidRDefault="004D5DF9" w:rsidP="004D5DF9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</w:t>
      </w:r>
      <w:proofErr w:type="spellStart"/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็ท</w:t>
      </w:r>
      <w:proofErr w:type="spellEnd"/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ทอล จำกัด (มหาชน) และบริษัทย่อย</w:t>
      </w:r>
    </w:p>
    <w:p w14:paraId="2E9278B2" w14:textId="77777777" w:rsidR="004D5DF9" w:rsidRPr="0061142B" w:rsidRDefault="004D5DF9" w:rsidP="004D5DF9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442D0374" w14:textId="77777777" w:rsidR="004D5DF9" w:rsidRPr="00E0155B" w:rsidRDefault="004D5DF9" w:rsidP="004D5DF9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DEA5B3A" w14:textId="77777777" w:rsidR="004D5DF9" w:rsidRPr="0061142B" w:rsidRDefault="004D5DF9" w:rsidP="004D5DF9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E0155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สำหรับงวดสามเดือนและหกเดือนสิ้นสุดวันที่</w:t>
      </w:r>
      <w:r w:rsidRPr="0061142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30 </w:t>
      </w:r>
      <w:r w:rsidRPr="00E0155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มิถุนายน </w:t>
      </w:r>
      <w:r w:rsidRPr="0061142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</w:t>
      </w:r>
      <w:r w:rsidRPr="00E0155B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7</w:t>
      </w:r>
    </w:p>
    <w:p w14:paraId="72BA6AA0" w14:textId="77777777" w:rsidR="004D5DF9" w:rsidRPr="0061142B" w:rsidRDefault="004D5DF9" w:rsidP="004D5DF9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</w:p>
    <w:p w14:paraId="749982EB" w14:textId="77777777" w:rsidR="004D5DF9" w:rsidRPr="0061142B" w:rsidRDefault="004D5DF9" w:rsidP="004D5DF9">
      <w:pPr>
        <w:tabs>
          <w:tab w:val="left" w:pos="1440"/>
          <w:tab w:val="left" w:pos="558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4D5DF9" w:rsidRPr="0061142B" w:rsidSect="004D5DF9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404068E2" w14:textId="77777777" w:rsidR="004D5DF9" w:rsidRPr="00E0155B" w:rsidRDefault="004D5DF9" w:rsidP="004D5DF9">
      <w:pPr>
        <w:spacing w:line="36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047528" w14:textId="77777777" w:rsidR="004D5DF9" w:rsidRPr="0061142B" w:rsidRDefault="004D5DF9" w:rsidP="004D5DF9">
      <w:pPr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00F24DA" w14:textId="77777777" w:rsidR="004D5DF9" w:rsidRPr="0061142B" w:rsidRDefault="004D5DF9" w:rsidP="004D5DF9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0055DD7" w14:textId="77777777" w:rsidR="004D5DF9" w:rsidRPr="00E0155B" w:rsidRDefault="004D5DF9" w:rsidP="004D5DF9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พรพรหมเม</w:t>
      </w:r>
      <w:proofErr w:type="spellStart"/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็ท</w:t>
      </w:r>
      <w:proofErr w:type="spellEnd"/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ทอล จำกัด (มหาชน)</w:t>
      </w:r>
    </w:p>
    <w:p w14:paraId="48EDFD1B" w14:textId="77777777" w:rsidR="004D5DF9" w:rsidRPr="0061142B" w:rsidRDefault="004D5DF9" w:rsidP="0066417A">
      <w:pPr>
        <w:spacing w:line="2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D13D550" w14:textId="77777777" w:rsidR="004D5DF9" w:rsidRPr="00E0155B" w:rsidRDefault="004D5DF9" w:rsidP="004D5DF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ข้าพเจ้าได้สอบทานงบฐานะการเงินรวม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รวมสำหรับงวดสามเดือนและหกเดือนสิ้นสุดวันเดียวกัน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งบกระแสเงินสดรวมสำหรับงวด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็ท</w:t>
      </w:r>
      <w:proofErr w:type="spellEnd"/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ทอล จำกัด (มหาชน) และ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และได้สอบทานงบฐานะการเงิน ณ วันที่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E0155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Pr="00E0155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0155B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งบกำไรขาดทุนเบ็ดเสร็จ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งบการ</w:t>
      </w:r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E0155B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เดือนสิ้นสุดวันเดียวกันและหมายเหตุประกอบงบการเงินระหว่างกาลแบบย่อของบริษัท พรพรหมเม</w:t>
      </w:r>
      <w:proofErr w:type="spellStart"/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็ท</w:t>
      </w:r>
      <w:proofErr w:type="spellEnd"/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ทอล จำกัด (มหาชน)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ซึ่งผู้บริหารของกิจการ</w:t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34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2CEB5C78" w14:textId="77777777" w:rsidR="004D5DF9" w:rsidRPr="0061142B" w:rsidRDefault="004D5DF9" w:rsidP="0066417A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C472B8D" w14:textId="77777777" w:rsidR="004D5DF9" w:rsidRPr="0061142B" w:rsidRDefault="004D5DF9" w:rsidP="004D5DF9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315EB6C3" w14:textId="77777777" w:rsidR="004D5DF9" w:rsidRPr="0061142B" w:rsidRDefault="004D5DF9" w:rsidP="004D5DF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99617F5" w14:textId="77777777" w:rsidR="004D5DF9" w:rsidRPr="0061142B" w:rsidRDefault="004D5DF9" w:rsidP="0066417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21BF90" w14:textId="77777777" w:rsidR="004D5DF9" w:rsidRPr="00E0155B" w:rsidRDefault="004D5DF9" w:rsidP="004D5DF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FBEBB92" w14:textId="77777777" w:rsidR="004D5DF9" w:rsidRPr="0061142B" w:rsidRDefault="004D5DF9" w:rsidP="004D5DF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มาตรฐานการบัญชี ฉบับที่ </w:t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32EBC16" w14:textId="77777777" w:rsidR="004D5DF9" w:rsidRPr="0061142B" w:rsidRDefault="004D5DF9" w:rsidP="004D5DF9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9988EF7" w14:textId="77777777" w:rsidR="004D5DF9" w:rsidRDefault="004D5DF9" w:rsidP="004D5DF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B92F2DD" w14:textId="77777777" w:rsidR="0066417A" w:rsidRPr="0061142B" w:rsidRDefault="0066417A" w:rsidP="004D5DF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CB17643" w14:textId="77777777" w:rsidR="004D5DF9" w:rsidRPr="0061142B" w:rsidRDefault="004D5DF9" w:rsidP="004D5DF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F12F50E" w14:textId="77777777" w:rsidR="004D5DF9" w:rsidRPr="0061142B" w:rsidRDefault="004D5DF9" w:rsidP="004D5DF9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>(</w:t>
      </w:r>
      <w:proofErr w:type="spellStart"/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นางสาวสุลลิต</w:t>
      </w:r>
      <w:proofErr w:type="spellEnd"/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  อาดสว่าง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54FF8B8" w14:textId="77777777" w:rsidR="004D5DF9" w:rsidRPr="0061142B" w:rsidRDefault="004D5DF9" w:rsidP="004D5DF9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ผู้สอบบัญชีรับอนุญาต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ทะเบียนเลขที่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7517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805947D" w14:textId="77777777" w:rsidR="004D5DF9" w:rsidRPr="0061142B" w:rsidRDefault="004D5DF9" w:rsidP="004D5DF9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</w:p>
    <w:p w14:paraId="091E83F6" w14:textId="77777777" w:rsidR="004D5DF9" w:rsidRPr="00E0155B" w:rsidRDefault="004D5DF9" w:rsidP="004D5DF9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</w:p>
    <w:p w14:paraId="5F1AF01A" w14:textId="561DDFE8" w:rsidR="00A10C20" w:rsidRPr="004D5DF9" w:rsidRDefault="004D5DF9" w:rsidP="003B4954">
      <w:pPr>
        <w:spacing w:line="380" w:lineRule="exact"/>
        <w:rPr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sectPr w:rsidR="00A10C20" w:rsidRPr="004D5DF9" w:rsidSect="004D5DF9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2814E" w14:textId="77777777" w:rsidR="002405E8" w:rsidRDefault="002405E8">
      <w:r>
        <w:separator/>
      </w:r>
    </w:p>
  </w:endnote>
  <w:endnote w:type="continuationSeparator" w:id="0">
    <w:p w14:paraId="273E5831" w14:textId="77777777" w:rsidR="002405E8" w:rsidRDefault="0024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1654C" w14:textId="77777777" w:rsidR="004D5DF9" w:rsidRDefault="004D5DF9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27DA71" w14:textId="77777777" w:rsidR="004D5DF9" w:rsidRDefault="004D5DF9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63B70" w14:textId="77777777" w:rsidR="004D5DF9" w:rsidRDefault="004D5DF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E7FCF" w14:textId="77777777" w:rsidR="004D5DF9" w:rsidRDefault="004D5DF9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9DCFF" w14:textId="77777777" w:rsidR="002405E8" w:rsidRDefault="002405E8">
      <w:r>
        <w:separator/>
      </w:r>
    </w:p>
  </w:footnote>
  <w:footnote w:type="continuationSeparator" w:id="0">
    <w:p w14:paraId="3B70371F" w14:textId="77777777" w:rsidR="002405E8" w:rsidRDefault="00240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785AC" w14:textId="77777777" w:rsidR="004D5DF9" w:rsidRDefault="004D5DF9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6FF752" w14:textId="77777777" w:rsidR="004D5DF9" w:rsidRDefault="004D5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6E9D4" w14:textId="77777777" w:rsidR="004D5DF9" w:rsidRDefault="004D5DF9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0DF50" w14:textId="46FB4163" w:rsidR="00CB52FB" w:rsidRPr="004D5DF9" w:rsidRDefault="00CB52FB" w:rsidP="004D5D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EE1FF" w14:textId="0FF65E94" w:rsidR="00CB52FB" w:rsidRPr="00005122" w:rsidRDefault="00CB52FB" w:rsidP="004D5DF9">
    <w:pPr>
      <w:pStyle w:val="Header"/>
      <w:spacing w:line="360" w:lineRule="exact"/>
      <w:ind w:right="2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1EB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61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E84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5D19"/>
    <w:rsid w:val="00235DC7"/>
    <w:rsid w:val="002360BB"/>
    <w:rsid w:val="0023625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54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000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1D71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5DF9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A7"/>
    <w:rsid w:val="004F6A8B"/>
    <w:rsid w:val="004F6C59"/>
    <w:rsid w:val="004F708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19A"/>
    <w:rsid w:val="005428B1"/>
    <w:rsid w:val="005429D9"/>
    <w:rsid w:val="00542FDD"/>
    <w:rsid w:val="00543264"/>
    <w:rsid w:val="0054347C"/>
    <w:rsid w:val="00543CB3"/>
    <w:rsid w:val="00543CB5"/>
    <w:rsid w:val="005448AD"/>
    <w:rsid w:val="005452C8"/>
    <w:rsid w:val="0054530C"/>
    <w:rsid w:val="0054556E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5C5"/>
    <w:rsid w:val="00603892"/>
    <w:rsid w:val="006038C7"/>
    <w:rsid w:val="00603DBA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567A"/>
    <w:rsid w:val="00635DA9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17A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56F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19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2CE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630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361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BF5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0E01"/>
    <w:rsid w:val="00DB121F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B4F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B6BBD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0DBA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5AD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320F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6729</TotalTime>
  <Pages>2</Pages>
  <Words>425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844</cp:revision>
  <cp:lastPrinted>2024-08-09T11:28:00Z</cp:lastPrinted>
  <dcterms:created xsi:type="dcterms:W3CDTF">2021-05-04T10:27:00Z</dcterms:created>
  <dcterms:modified xsi:type="dcterms:W3CDTF">2024-08-13T11:04:00Z</dcterms:modified>
</cp:coreProperties>
</file>