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4F7F0" w14:textId="77777777" w:rsidR="00396236" w:rsidRPr="00E0155B" w:rsidRDefault="00396236" w:rsidP="00E8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564891A5" w14:textId="77777777" w:rsidR="00396236" w:rsidRPr="00E0155B" w:rsidRDefault="00396236" w:rsidP="00E8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</w:t>
      </w:r>
      <w:r w:rsidR="00E04EB7"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39085084" w14:textId="3D6A5C77" w:rsidR="00396236" w:rsidRPr="0061142B" w:rsidRDefault="00396236" w:rsidP="00E8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วันที่ 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0532A9"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0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0532A9"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มิถุนายน</w:t>
      </w:r>
      <w:r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0C3EEB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 w:rsidR="0078211D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7</w:t>
      </w:r>
    </w:p>
    <w:p w14:paraId="0F05AF2C" w14:textId="77777777" w:rsidR="00A16885" w:rsidRPr="0061142B" w:rsidRDefault="00A16885" w:rsidP="001260B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81DEEF1" w14:textId="77777777" w:rsidR="00F17D9F" w:rsidRPr="00E0155B" w:rsidRDefault="00DB4D95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</w:t>
      </w:r>
      <w:r w:rsidR="00A6632B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6632B"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5F648A16" w14:textId="77777777" w:rsidR="00A6632B" w:rsidRPr="0061142B" w:rsidRDefault="00A6632B" w:rsidP="001260B8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Theme="majorBidi" w:hAnsiTheme="majorBidi" w:cstheme="majorBidi"/>
          <w:color w:val="000000" w:themeColor="text1"/>
        </w:rPr>
      </w:pPr>
      <w:r w:rsidRPr="0061142B">
        <w:rPr>
          <w:rFonts w:asciiTheme="majorBidi" w:hAnsiTheme="majorBidi" w:cstheme="majorBidi"/>
          <w:color w:val="000000" w:themeColor="text1"/>
        </w:rPr>
        <w:tab/>
        <w:t>1.1</w:t>
      </w:r>
      <w:r w:rsidR="009A1562" w:rsidRPr="0061142B">
        <w:rPr>
          <w:rFonts w:asciiTheme="majorBidi" w:hAnsiTheme="majorBidi" w:cstheme="majorBidi"/>
          <w:color w:val="000000" w:themeColor="text1"/>
        </w:rPr>
        <w:t xml:space="preserve"> </w:t>
      </w:r>
      <w:r w:rsidR="00D53507" w:rsidRPr="0061142B">
        <w:rPr>
          <w:rFonts w:asciiTheme="majorBidi" w:hAnsiTheme="majorBidi" w:cstheme="majorBidi"/>
          <w:color w:val="000000" w:themeColor="text1"/>
        </w:rPr>
        <w:tab/>
      </w:r>
      <w:r w:rsidRPr="00E0155B">
        <w:rPr>
          <w:rFonts w:asciiTheme="majorBidi" w:hAnsiTheme="majorBidi" w:cstheme="majorBidi"/>
          <w:color w:val="000000" w:themeColor="text1"/>
          <w:cs/>
        </w:rPr>
        <w:t>สถานะของบริษัท</w:t>
      </w:r>
    </w:p>
    <w:p w14:paraId="2F125578" w14:textId="54242184" w:rsidR="002108ED" w:rsidRPr="0061142B" w:rsidRDefault="00244D28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 พรพรหมเม็ททอล จำกัด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มหาชน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) (“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”)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จดทะเบียนเป็นบริษัทมหาชนจำกัด</w:t>
      </w:r>
      <w:r w:rsidR="00B02081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</w:t>
      </w:r>
      <w:r w:rsidR="007A4748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ประเทศไทย</w:t>
      </w:r>
      <w:r w:rsidR="00A6632B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2547 </w:t>
      </w:r>
      <w:r w:rsidR="00CF6721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391164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จดทะเบียนกับตลาดหลักทรัพย์ เอ็ม เอ ไอ </w:t>
      </w:r>
      <w:r w:rsidR="00B02081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11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พฤศจิกายน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2547 </w:t>
      </w:r>
    </w:p>
    <w:p w14:paraId="6D65B083" w14:textId="77777777" w:rsidR="00244D28" w:rsidRPr="0061142B" w:rsidRDefault="00183651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</w:t>
      </w:r>
      <w:r w:rsidR="00244D28"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ริษัทมีสำนักงานใหญ่อยู่ที่</w:t>
      </w:r>
      <w:r w:rsidR="00244D28"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229 </w:t>
      </w:r>
      <w:r w:rsidR="00244D28"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ถนนนครราชสีมา แขวงดุสิต เขตดุสิต กรุงเทพมหานคร</w:t>
      </w:r>
      <w:r w:rsidR="00244D28"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10300</w:t>
      </w:r>
    </w:p>
    <w:p w14:paraId="71317C36" w14:textId="77777777" w:rsidR="00A735BE" w:rsidRPr="0061142B" w:rsidRDefault="00A735BE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2770FBE" w14:textId="77777777" w:rsidR="002108ED" w:rsidRPr="0061142B" w:rsidRDefault="002108ED" w:rsidP="001260B8">
      <w:pPr>
        <w:pStyle w:val="BodyText3"/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567"/>
          <w:tab w:val="left" w:pos="851"/>
          <w:tab w:val="left" w:pos="1276"/>
          <w:tab w:val="left" w:pos="1985"/>
        </w:tabs>
        <w:spacing w:line="360" w:lineRule="exact"/>
        <w:rPr>
          <w:rFonts w:asciiTheme="majorBidi" w:hAnsiTheme="majorBidi" w:cstheme="majorBidi"/>
          <w:color w:val="000000" w:themeColor="text1"/>
        </w:rPr>
      </w:pPr>
      <w:r w:rsidRPr="0061142B">
        <w:rPr>
          <w:rFonts w:asciiTheme="majorBidi" w:hAnsiTheme="majorBidi" w:cstheme="majorBidi"/>
          <w:color w:val="000000" w:themeColor="text1"/>
        </w:rPr>
        <w:tab/>
        <w:t>1.</w:t>
      </w:r>
      <w:r w:rsidR="00A735BE" w:rsidRPr="0061142B">
        <w:rPr>
          <w:rFonts w:asciiTheme="majorBidi" w:hAnsiTheme="majorBidi" w:cstheme="majorBidi"/>
          <w:color w:val="000000" w:themeColor="text1"/>
        </w:rPr>
        <w:t>2</w:t>
      </w:r>
      <w:r w:rsidRPr="0061142B">
        <w:rPr>
          <w:rFonts w:asciiTheme="majorBidi" w:hAnsiTheme="majorBidi" w:cstheme="majorBidi"/>
          <w:color w:val="000000" w:themeColor="text1"/>
        </w:rPr>
        <w:tab/>
      </w:r>
      <w:r w:rsidR="00A735BE" w:rsidRPr="0061142B">
        <w:rPr>
          <w:rFonts w:asciiTheme="majorBidi" w:hAnsiTheme="majorBidi" w:cstheme="majorBidi"/>
          <w:color w:val="000000" w:themeColor="text1"/>
        </w:rPr>
        <w:tab/>
      </w:r>
      <w:r w:rsidRPr="00E0155B">
        <w:rPr>
          <w:rFonts w:asciiTheme="majorBidi" w:hAnsiTheme="majorBidi" w:cstheme="majorBidi"/>
          <w:color w:val="000000" w:themeColor="text1"/>
          <w:cs/>
        </w:rPr>
        <w:t>ลักษณะธุรกิจ</w:t>
      </w:r>
    </w:p>
    <w:p w14:paraId="7CA3A3B1" w14:textId="77777777" w:rsidR="002108ED" w:rsidRPr="00E0155B" w:rsidRDefault="002108ED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บริษัทดำเนินธุรกิจหลักเกี่ยวกับจำหน่ายสินค้าประเภทโลหะ เช่น ทองเหลือง ทองแดง</w:t>
      </w:r>
      <w:r w:rsidR="007A4748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7A4748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</w:t>
      </w:r>
      <w:r w:rsidR="007A4748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ตนเลส อลูมิเนียม </w:t>
      </w:r>
      <w:r w:rsidR="000C30B5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และธุรกิจ</w:t>
      </w:r>
      <w:r w:rsidR="00F55CB3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โรงแรม ร้านอาหารและศูนย์การบันเทิงครบวงจร</w:t>
      </w:r>
    </w:p>
    <w:p w14:paraId="2CCBBBEE" w14:textId="77777777" w:rsidR="00A6632B" w:rsidRPr="0061142B" w:rsidRDefault="00A6632B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EF57267" w14:textId="09B28699" w:rsidR="003D1493" w:rsidRPr="00E0155B" w:rsidRDefault="003D1493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2. 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เกณฑ์การจัดทำงบการเงิน</w:t>
      </w:r>
    </w:p>
    <w:p w14:paraId="4932A432" w14:textId="7F26CD6A" w:rsidR="00792D39" w:rsidRPr="0061142B" w:rsidRDefault="00792D39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60" w:lineRule="exact"/>
        <w:ind w:firstLine="284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2.</w:t>
      </w:r>
      <w:r w:rsidR="003D1493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7A73B1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A73B1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535028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เกณฑ์การจัดทำงบการเงินระหว่างกาล</w:t>
      </w:r>
    </w:p>
    <w:p w14:paraId="57135939" w14:textId="77777777" w:rsidR="0033684B" w:rsidRPr="0061142B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34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</w:t>
      </w:r>
    </w:p>
    <w:p w14:paraId="1C52D4BF" w14:textId="5F1DF4F4" w:rsidR="0033684B" w:rsidRPr="0061142B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86E93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</w:p>
    <w:p w14:paraId="30B87296" w14:textId="77777777" w:rsidR="0033684B" w:rsidRPr="0061142B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F10BE1C" w14:textId="77777777" w:rsidR="0033684B" w:rsidRPr="0061142B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งบการเงินระหว่างกาลฉบับภาษาไทยเป็นงบการเงินฉบับที่บริษัทใช้เป็นทางการตามกฎหมาย </w:t>
      </w:r>
    </w:p>
    <w:p w14:paraId="3059F4F1" w14:textId="77777777" w:rsidR="0033684B" w:rsidRPr="0061142B" w:rsidRDefault="0033684B" w:rsidP="001260B8">
      <w:pPr>
        <w:tabs>
          <w:tab w:val="clear" w:pos="227"/>
          <w:tab w:val="clear" w:pos="454"/>
          <w:tab w:val="left" w:pos="540"/>
        </w:tabs>
        <w:spacing w:line="36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14:paraId="196B4AA6" w14:textId="77777777" w:rsidR="00D75559" w:rsidRPr="0061142B" w:rsidRDefault="00D75559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113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41B7A47" w14:textId="38CE6D14" w:rsidR="00D75559" w:rsidRPr="00E0155B" w:rsidRDefault="00D75559" w:rsidP="0012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993"/>
        </w:tabs>
        <w:spacing w:line="360" w:lineRule="exact"/>
        <w:ind w:firstLine="284"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2.</w:t>
      </w:r>
      <w:r w:rsidR="00EB0321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เกณฑ์การจัดทำงบการเงินรวม</w:t>
      </w:r>
    </w:p>
    <w:p w14:paraId="6D2EC391" w14:textId="694A8A11" w:rsidR="00B45AFA" w:rsidRPr="00E0155B" w:rsidRDefault="00B45AFA" w:rsidP="00DB3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</w:t>
      </w:r>
      <w:r w:rsidR="00A0041D"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</w:t>
      </w:r>
      <w:r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การเงิน</w:t>
      </w:r>
      <w:r w:rsidR="00512D69"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รวม</w:t>
      </w:r>
      <w:r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ระหว่างกาล</w:t>
      </w:r>
      <w:r w:rsidR="005E1E23" w:rsidRPr="00E0155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นี้ จัดทำขึ้นโดยรวม</w:t>
      </w:r>
      <w:r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งบการเงินของบริษัทและบริษัทย่อย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รายละเอียดบริษัทย่อยของบริษัท</w:t>
      </w:r>
      <w:r w:rsidR="00D575D6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มีดังต่อไปนี้</w:t>
      </w:r>
    </w:p>
    <w:tbl>
      <w:tblPr>
        <w:tblW w:w="8910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608"/>
        <w:gridCol w:w="134"/>
        <w:gridCol w:w="2948"/>
        <w:gridCol w:w="134"/>
        <w:gridCol w:w="1020"/>
        <w:gridCol w:w="134"/>
        <w:gridCol w:w="895"/>
        <w:gridCol w:w="142"/>
        <w:gridCol w:w="895"/>
      </w:tblGrid>
      <w:tr w:rsidR="0061142B" w:rsidRPr="009632BB" w14:paraId="0DA64404" w14:textId="77777777" w:rsidTr="00E81B01">
        <w:tc>
          <w:tcPr>
            <w:tcW w:w="2608" w:type="dxa"/>
          </w:tcPr>
          <w:p w14:paraId="36118059" w14:textId="77777777" w:rsidR="005C3729" w:rsidRPr="009632BB" w:rsidRDefault="005C3729" w:rsidP="00DB372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87594BF" w14:textId="77777777" w:rsidR="005C3729" w:rsidRPr="009632BB" w:rsidRDefault="005C3729" w:rsidP="00DB372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948" w:type="dxa"/>
          </w:tcPr>
          <w:p w14:paraId="31D848FE" w14:textId="77777777" w:rsidR="005C3729" w:rsidRPr="009632BB" w:rsidRDefault="005C3729" w:rsidP="00DB372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174F770" w14:textId="77777777" w:rsidR="005C3729" w:rsidRPr="009632BB" w:rsidRDefault="005C3729" w:rsidP="00DB372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</w:tcPr>
          <w:p w14:paraId="0F456240" w14:textId="77777777" w:rsidR="005C3729" w:rsidRPr="009632BB" w:rsidRDefault="005C3729" w:rsidP="00DB372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34" w:type="dxa"/>
          </w:tcPr>
          <w:p w14:paraId="73D6ED90" w14:textId="77777777" w:rsidR="005C3729" w:rsidRPr="009632BB" w:rsidRDefault="005C3729" w:rsidP="00DB372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932" w:type="dxa"/>
            <w:gridSpan w:val="3"/>
            <w:tcBorders>
              <w:bottom w:val="single" w:sz="6" w:space="0" w:color="auto"/>
            </w:tcBorders>
          </w:tcPr>
          <w:p w14:paraId="1764B5FC" w14:textId="77777777" w:rsidR="005C3729" w:rsidRPr="009632BB" w:rsidRDefault="005C3729" w:rsidP="00DB372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สัดส่วนการถือหุ้น (ร้อยละ)</w:t>
            </w:r>
          </w:p>
        </w:tc>
      </w:tr>
      <w:tr w:rsidR="0061142B" w:rsidRPr="009632BB" w14:paraId="19A47B98" w14:textId="77777777" w:rsidTr="00E81B01">
        <w:tc>
          <w:tcPr>
            <w:tcW w:w="2608" w:type="dxa"/>
            <w:tcBorders>
              <w:bottom w:val="single" w:sz="6" w:space="0" w:color="auto"/>
            </w:tcBorders>
            <w:vAlign w:val="bottom"/>
          </w:tcPr>
          <w:p w14:paraId="3E8BFB29" w14:textId="77777777" w:rsidR="005C3729" w:rsidRPr="009632BB" w:rsidRDefault="005C3729" w:rsidP="00DB372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4" w:type="dxa"/>
            <w:vAlign w:val="bottom"/>
          </w:tcPr>
          <w:p w14:paraId="1B2F2618" w14:textId="77777777" w:rsidR="005C3729" w:rsidRPr="009632BB" w:rsidRDefault="005C3729" w:rsidP="00DB372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948" w:type="dxa"/>
            <w:tcBorders>
              <w:bottom w:val="single" w:sz="6" w:space="0" w:color="auto"/>
            </w:tcBorders>
            <w:vAlign w:val="bottom"/>
          </w:tcPr>
          <w:p w14:paraId="7AD52428" w14:textId="77777777" w:rsidR="005C3729" w:rsidRPr="009632BB" w:rsidRDefault="005C3729" w:rsidP="00DB372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5DD910A2" w14:textId="77777777" w:rsidR="005C3729" w:rsidRPr="009632BB" w:rsidRDefault="005C3729" w:rsidP="00DB372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vAlign w:val="bottom"/>
          </w:tcPr>
          <w:p w14:paraId="6B600BAA" w14:textId="77777777" w:rsidR="005C3729" w:rsidRPr="009632BB" w:rsidRDefault="007A5221" w:rsidP="00DB372C">
            <w:pPr>
              <w:tabs>
                <w:tab w:val="clear" w:pos="907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ประเทศที่นิติ</w:t>
            </w:r>
            <w:r w:rsidR="005C3729"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บุคคลจัดตั้งขึ้น</w:t>
            </w:r>
          </w:p>
        </w:tc>
        <w:tc>
          <w:tcPr>
            <w:tcW w:w="134" w:type="dxa"/>
          </w:tcPr>
          <w:p w14:paraId="5EAC596A" w14:textId="77777777" w:rsidR="005C3729" w:rsidRPr="009632BB" w:rsidRDefault="005C3729" w:rsidP="00DB372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14EF1DA3" w14:textId="6AEF236E" w:rsidR="005C3729" w:rsidRPr="009632BB" w:rsidRDefault="009479FA" w:rsidP="00DB372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</w:t>
            </w:r>
            <w:r w:rsidR="000532A9" w:rsidRPr="0096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</w:rPr>
              <w:t>0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="000532A9" w:rsidRPr="009632BB"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</w:rPr>
              <w:t>มิถุนายน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5C3729"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256</w:t>
            </w:r>
            <w:r w:rsidR="00286E93"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50BFCC" w14:textId="77777777" w:rsidR="005C3729" w:rsidRPr="009632BB" w:rsidRDefault="005C3729" w:rsidP="00DB372C">
            <w:pPr>
              <w:spacing w:line="260" w:lineRule="exact"/>
              <w:ind w:left="-57" w:right="-57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18DAB6D3" w14:textId="68C88775" w:rsidR="005C3729" w:rsidRPr="009632BB" w:rsidRDefault="009479FA" w:rsidP="00DB372C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31</w:t>
            </w:r>
            <w:r w:rsidRPr="009632BB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 xml:space="preserve"> </w:t>
            </w:r>
            <w:r w:rsidRPr="009632BB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 xml:space="preserve">ธันวาคม </w:t>
            </w:r>
            <w:r w:rsidR="005C3729" w:rsidRPr="009632BB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</w:t>
            </w:r>
            <w:r w:rsidR="00286E93" w:rsidRPr="009632BB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6</w:t>
            </w:r>
          </w:p>
        </w:tc>
      </w:tr>
      <w:tr w:rsidR="0061142B" w:rsidRPr="009632BB" w14:paraId="0FCCCD51" w14:textId="77777777" w:rsidTr="00E81B01">
        <w:tc>
          <w:tcPr>
            <w:tcW w:w="2608" w:type="dxa"/>
            <w:tcBorders>
              <w:top w:val="single" w:sz="6" w:space="0" w:color="auto"/>
            </w:tcBorders>
            <w:vAlign w:val="center"/>
          </w:tcPr>
          <w:p w14:paraId="56263FDF" w14:textId="77777777" w:rsidR="00286E93" w:rsidRPr="009632BB" w:rsidRDefault="00286E93" w:rsidP="00286E93">
            <w:pPr>
              <w:spacing w:line="260" w:lineRule="exact"/>
              <w:ind w:right="-194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34" w:type="dxa"/>
            <w:vAlign w:val="center"/>
          </w:tcPr>
          <w:p w14:paraId="146D3D0F" w14:textId="77777777" w:rsidR="00286E93" w:rsidRPr="009632BB" w:rsidRDefault="00286E93" w:rsidP="00286E93">
            <w:pPr>
              <w:spacing w:line="260" w:lineRule="exact"/>
              <w:ind w:right="1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6" w:space="0" w:color="auto"/>
            </w:tcBorders>
          </w:tcPr>
          <w:p w14:paraId="3DCC2345" w14:textId="77777777" w:rsidR="00286E93" w:rsidRPr="009632BB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5B71D818" w14:textId="77777777" w:rsidR="00286E93" w:rsidRPr="009632BB" w:rsidRDefault="00286E93" w:rsidP="00286E93">
            <w:pPr>
              <w:spacing w:line="260" w:lineRule="exact"/>
              <w:ind w:right="1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6" w:space="0" w:color="auto"/>
            </w:tcBorders>
            <w:vAlign w:val="center"/>
          </w:tcPr>
          <w:p w14:paraId="397BFC3E" w14:textId="77777777" w:rsidR="00286E93" w:rsidRPr="009632BB" w:rsidRDefault="00286E93" w:rsidP="00286E93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6488A319" w14:textId="77777777" w:rsidR="00286E93" w:rsidRPr="009632BB" w:rsidRDefault="00286E93" w:rsidP="00286E93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68E5E858" w14:textId="2078755B" w:rsidR="00286E93" w:rsidRPr="009632BB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99.50</w:t>
            </w:r>
          </w:p>
        </w:tc>
        <w:tc>
          <w:tcPr>
            <w:tcW w:w="142" w:type="dxa"/>
          </w:tcPr>
          <w:p w14:paraId="570F783F" w14:textId="77777777" w:rsidR="00286E93" w:rsidRPr="009632BB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95" w:type="dxa"/>
          </w:tcPr>
          <w:p w14:paraId="0784E188" w14:textId="78FF8E5A" w:rsidR="00286E93" w:rsidRPr="009632BB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99.50</w:t>
            </w:r>
          </w:p>
        </w:tc>
      </w:tr>
      <w:tr w:rsidR="0061142B" w:rsidRPr="009632BB" w14:paraId="49660D27" w14:textId="77777777" w:rsidTr="00E81B01">
        <w:tc>
          <w:tcPr>
            <w:tcW w:w="2608" w:type="dxa"/>
          </w:tcPr>
          <w:p w14:paraId="709F6910" w14:textId="77777777" w:rsidR="00286E93" w:rsidRPr="009632BB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บริษัท โซลาร์ พีพีเอ็ม จำกัด</w:t>
            </w:r>
          </w:p>
        </w:tc>
        <w:tc>
          <w:tcPr>
            <w:tcW w:w="134" w:type="dxa"/>
            <w:vAlign w:val="center"/>
          </w:tcPr>
          <w:p w14:paraId="2E8E7091" w14:textId="77777777" w:rsidR="00286E93" w:rsidRPr="009632BB" w:rsidRDefault="00286E93" w:rsidP="00286E93">
            <w:pPr>
              <w:spacing w:line="260" w:lineRule="exact"/>
              <w:ind w:right="1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2948" w:type="dxa"/>
            <w:vAlign w:val="center"/>
          </w:tcPr>
          <w:p w14:paraId="298137EE" w14:textId="77777777" w:rsidR="00286E93" w:rsidRPr="009632BB" w:rsidRDefault="00286E93" w:rsidP="00286E93">
            <w:pPr>
              <w:tabs>
                <w:tab w:val="clear" w:pos="2580"/>
                <w:tab w:val="clear" w:pos="2807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</w:rPr>
              <w:t>เป็นตัวแทนจำหน่ายและให้บริการ ออกแบบ จัดหา และติดตั้งอุปกรณ์ผลิตกระแสไฟฟ้าโดยใช้พลังงานทางเลือก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center"/>
          </w:tcPr>
          <w:p w14:paraId="5D4B635A" w14:textId="77777777" w:rsidR="00286E93" w:rsidRPr="009632BB" w:rsidRDefault="00286E93" w:rsidP="00286E93">
            <w:pPr>
              <w:spacing w:line="260" w:lineRule="exact"/>
              <w:ind w:right="1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20" w:type="dxa"/>
          </w:tcPr>
          <w:p w14:paraId="302F4EE2" w14:textId="77777777" w:rsidR="00286E93" w:rsidRPr="009632BB" w:rsidRDefault="00286E93" w:rsidP="00286E93">
            <w:pPr>
              <w:tabs>
                <w:tab w:val="clear" w:pos="907"/>
              </w:tabs>
              <w:spacing w:line="260" w:lineRule="exact"/>
              <w:ind w:right="-108" w:hanging="106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34" w:type="dxa"/>
            <w:vAlign w:val="center"/>
          </w:tcPr>
          <w:p w14:paraId="21F2101E" w14:textId="77777777" w:rsidR="00286E93" w:rsidRPr="009632BB" w:rsidRDefault="00286E93" w:rsidP="00286E93">
            <w:pPr>
              <w:spacing w:line="26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95" w:type="dxa"/>
          </w:tcPr>
          <w:p w14:paraId="5E610478" w14:textId="148DF2E4" w:rsidR="00286E93" w:rsidRPr="009632BB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99.98</w:t>
            </w:r>
          </w:p>
        </w:tc>
        <w:tc>
          <w:tcPr>
            <w:tcW w:w="142" w:type="dxa"/>
          </w:tcPr>
          <w:p w14:paraId="4AF56AED" w14:textId="77777777" w:rsidR="00286E93" w:rsidRPr="009632BB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95" w:type="dxa"/>
          </w:tcPr>
          <w:p w14:paraId="4413DF30" w14:textId="04114426" w:rsidR="00286E93" w:rsidRPr="009632BB" w:rsidRDefault="00286E93" w:rsidP="00286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99.98</w:t>
            </w:r>
          </w:p>
        </w:tc>
      </w:tr>
    </w:tbl>
    <w:p w14:paraId="6B136D67" w14:textId="77777777" w:rsidR="00746D0F" w:rsidRPr="0061142B" w:rsidRDefault="00746D0F" w:rsidP="00886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  <w:sectPr w:rsidR="00746D0F" w:rsidRPr="0061142B" w:rsidSect="00F6096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34" w:right="851" w:bottom="1418" w:left="1814" w:header="850" w:footer="720" w:gutter="0"/>
          <w:pgNumType w:fmt="numberInDash" w:start="12"/>
          <w:cols w:space="720"/>
          <w:titlePg/>
          <w:docGrid w:linePitch="245"/>
        </w:sectPr>
      </w:pPr>
    </w:p>
    <w:p w14:paraId="664FB5EC" w14:textId="77777777" w:rsidR="000B3182" w:rsidRPr="0061142B" w:rsidRDefault="000B3182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บริษัทจัดทำงบการเงินระหว่างกาลเฉพาะกิจการเพื่อประโยชน์ต่อสาธารณะโดยแสดงเงินลงทุนในบริษัทย่อยตามวิธีราคาทุน</w:t>
      </w:r>
    </w:p>
    <w:p w14:paraId="1B02FA86" w14:textId="77777777" w:rsidR="00E04EB7" w:rsidRPr="0061142B" w:rsidRDefault="00E04EB7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277A9FF" w14:textId="77777777" w:rsidR="00286E93" w:rsidRPr="0061142B" w:rsidRDefault="009F6C2F" w:rsidP="00286E93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2.3    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86E93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73C199AA" w14:textId="1DBC5195" w:rsidR="00286E93" w:rsidRPr="0061142B" w:rsidRDefault="00286E93" w:rsidP="0061142B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</w:p>
    <w:p w14:paraId="6530FCAD" w14:textId="36BD7437" w:rsidR="00286E93" w:rsidRPr="00E0155B" w:rsidRDefault="00286E93" w:rsidP="00286E93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DB372C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สำคัญต่องบการเงินในงวดปัจจุบัน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7624B333" w14:textId="235A64AC" w:rsidR="008A07AB" w:rsidRPr="0061142B" w:rsidRDefault="008A07AB" w:rsidP="00286E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  <w:tab w:val="left" w:pos="851"/>
        </w:tabs>
        <w:spacing w:line="380" w:lineRule="exact"/>
        <w:ind w:firstLine="284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5740E2E" w14:textId="23C85EAF" w:rsidR="00EB448E" w:rsidRPr="00E0155B" w:rsidRDefault="00EB448E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3. 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นโยบายการบัญชี</w:t>
      </w:r>
    </w:p>
    <w:p w14:paraId="0050FD3E" w14:textId="71353BB5" w:rsidR="00EB448E" w:rsidRPr="0061142B" w:rsidRDefault="00EB448E" w:rsidP="006114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86E93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</w:p>
    <w:p w14:paraId="20913CDE" w14:textId="107B9D30" w:rsidR="006B3EE3" w:rsidRPr="0061142B" w:rsidRDefault="006B3EE3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AB976BE" w14:textId="77777777" w:rsidR="00E11D0D" w:rsidRPr="0061142B" w:rsidRDefault="00546028" w:rsidP="0079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442DE0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442DE0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017AB4"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14:paraId="580D0687" w14:textId="5021B998" w:rsidR="00E11D0D" w:rsidRPr="0061142B" w:rsidRDefault="00E11D0D" w:rsidP="0079315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บุคคลหรือกิจการที่อยู่ภายใต้การควบคุมของบริษัท หรือถูกบริษัทควบคุมไม่ว่าจะเป็นโดยทางตรงและทางอ้อม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</w:t>
      </w:r>
    </w:p>
    <w:p w14:paraId="06C04908" w14:textId="77777777" w:rsidR="00E11D0D" w:rsidRPr="0061142B" w:rsidRDefault="00E11D0D" w:rsidP="00B8783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บุคคลหรือกิจการที่เกี่ยวข้องกัน ประกอบด้วย</w:t>
      </w:r>
    </w:p>
    <w:tbl>
      <w:tblPr>
        <w:tblW w:w="838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61"/>
        <w:gridCol w:w="142"/>
        <w:gridCol w:w="3458"/>
        <w:gridCol w:w="134"/>
        <w:gridCol w:w="1587"/>
      </w:tblGrid>
      <w:tr w:rsidR="0061142B" w:rsidRPr="0061142B" w14:paraId="4F039CDA" w14:textId="77777777" w:rsidTr="00DB372C">
        <w:tc>
          <w:tcPr>
            <w:tcW w:w="3061" w:type="dxa"/>
            <w:tcBorders>
              <w:bottom w:val="single" w:sz="6" w:space="0" w:color="auto"/>
            </w:tcBorders>
          </w:tcPr>
          <w:p w14:paraId="19BE5F2C" w14:textId="77777777" w:rsidR="00E11D0D" w:rsidRPr="0061142B" w:rsidRDefault="00E11D0D" w:rsidP="00DB372C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3755D55B" w14:textId="77777777" w:rsidR="00E11D0D" w:rsidRPr="0061142B" w:rsidRDefault="00E11D0D" w:rsidP="00DB372C">
            <w:pPr>
              <w:tabs>
                <w:tab w:val="left" w:pos="600"/>
              </w:tabs>
              <w:spacing w:line="320" w:lineRule="exact"/>
              <w:ind w:left="-108" w:right="-107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458" w:type="dxa"/>
            <w:tcBorders>
              <w:bottom w:val="single" w:sz="6" w:space="0" w:color="auto"/>
            </w:tcBorders>
          </w:tcPr>
          <w:p w14:paraId="72E6CAA3" w14:textId="77777777" w:rsidR="00E11D0D" w:rsidRPr="00E0155B" w:rsidRDefault="00E11D0D" w:rsidP="00DB372C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4" w:type="dxa"/>
          </w:tcPr>
          <w:p w14:paraId="1AF8D377" w14:textId="77777777" w:rsidR="00E11D0D" w:rsidRPr="0061142B" w:rsidRDefault="00E11D0D" w:rsidP="00DB372C">
            <w:pPr>
              <w:spacing w:line="320" w:lineRule="exact"/>
              <w:ind w:right="14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6D546A2" w14:textId="77777777" w:rsidR="00E11D0D" w:rsidRPr="0061142B" w:rsidRDefault="00E11D0D" w:rsidP="00DB372C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1142B" w:rsidRPr="0061142B" w14:paraId="5362A4B9" w14:textId="77777777" w:rsidTr="00DB372C">
        <w:tc>
          <w:tcPr>
            <w:tcW w:w="3061" w:type="dxa"/>
            <w:tcBorders>
              <w:top w:val="single" w:sz="6" w:space="0" w:color="auto"/>
            </w:tcBorders>
            <w:vAlign w:val="center"/>
          </w:tcPr>
          <w:p w14:paraId="58A53587" w14:textId="77777777" w:rsidR="00E11D0D" w:rsidRPr="00E0155B" w:rsidRDefault="00E11D0D" w:rsidP="00DB372C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142" w:type="dxa"/>
            <w:vAlign w:val="center"/>
          </w:tcPr>
          <w:p w14:paraId="5503702E" w14:textId="77777777" w:rsidR="00E11D0D" w:rsidRPr="0061142B" w:rsidRDefault="00E11D0D" w:rsidP="00DB372C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458" w:type="dxa"/>
            <w:tcBorders>
              <w:top w:val="single" w:sz="6" w:space="0" w:color="auto"/>
            </w:tcBorders>
            <w:vAlign w:val="center"/>
          </w:tcPr>
          <w:p w14:paraId="7FF38360" w14:textId="77777777" w:rsidR="00E11D0D" w:rsidRPr="00E0155B" w:rsidRDefault="00E11D0D" w:rsidP="00DB372C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ผลิตและจำหน่ายบรรจุภัณฑ์ชนิดอ่อนตัว</w:t>
            </w:r>
          </w:p>
        </w:tc>
        <w:tc>
          <w:tcPr>
            <w:tcW w:w="134" w:type="dxa"/>
            <w:vAlign w:val="center"/>
          </w:tcPr>
          <w:p w14:paraId="3C0404F1" w14:textId="77777777" w:rsidR="00E11D0D" w:rsidRPr="0061142B" w:rsidRDefault="00E11D0D" w:rsidP="00DB372C">
            <w:pPr>
              <w:spacing w:line="320" w:lineRule="exact"/>
              <w:ind w:right="1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013E7030" w14:textId="77777777" w:rsidR="00E11D0D" w:rsidRPr="00E0155B" w:rsidRDefault="00E11D0D" w:rsidP="00DB372C">
            <w:pPr>
              <w:tabs>
                <w:tab w:val="left" w:pos="600"/>
              </w:tabs>
              <w:spacing w:line="320" w:lineRule="exact"/>
              <w:ind w:lef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</w:tr>
      <w:tr w:rsidR="0061142B" w:rsidRPr="0061142B" w14:paraId="273ECB25" w14:textId="77777777" w:rsidTr="00DB372C">
        <w:tc>
          <w:tcPr>
            <w:tcW w:w="3061" w:type="dxa"/>
          </w:tcPr>
          <w:p w14:paraId="0A562B66" w14:textId="77777777" w:rsidR="00E11D0D" w:rsidRPr="00E0155B" w:rsidRDefault="00E11D0D" w:rsidP="00DB372C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42" w:type="dxa"/>
            <w:vAlign w:val="center"/>
          </w:tcPr>
          <w:p w14:paraId="26CB8CFF" w14:textId="77777777" w:rsidR="00E11D0D" w:rsidRPr="0061142B" w:rsidRDefault="00E11D0D" w:rsidP="00DB372C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458" w:type="dxa"/>
            <w:vAlign w:val="center"/>
          </w:tcPr>
          <w:p w14:paraId="38394461" w14:textId="4478EC24" w:rsidR="00DB372C" w:rsidRPr="0061142B" w:rsidRDefault="00E11D0D" w:rsidP="00DB372C">
            <w:pPr>
              <w:tabs>
                <w:tab w:val="left" w:pos="600"/>
              </w:tabs>
              <w:spacing w:line="32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  <w:cs/>
              </w:rPr>
              <w:t>เป็นตัวแทนจำหน่ายและให้บริการออกแบบจัดหา และติดตั้งอุปกรณ์ผลิตกระแสไฟฟ้าโดยใช้</w:t>
            </w:r>
          </w:p>
          <w:p w14:paraId="69ECDB2A" w14:textId="5D163698" w:rsidR="00E11D0D" w:rsidRPr="00E0155B" w:rsidRDefault="00E11D0D" w:rsidP="00DB372C">
            <w:pPr>
              <w:tabs>
                <w:tab w:val="left" w:pos="600"/>
              </w:tabs>
              <w:spacing w:line="32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  <w:cs/>
              </w:rPr>
              <w:t>พลังงานทางเลือก และประกอบแผงโซลาร์เซลล์เพื่อการส่งออก</w:t>
            </w:r>
          </w:p>
        </w:tc>
        <w:tc>
          <w:tcPr>
            <w:tcW w:w="134" w:type="dxa"/>
            <w:vAlign w:val="bottom"/>
          </w:tcPr>
          <w:p w14:paraId="3EA0D3DE" w14:textId="77777777" w:rsidR="00E11D0D" w:rsidRPr="0061142B" w:rsidRDefault="00E11D0D" w:rsidP="00DB372C">
            <w:pPr>
              <w:spacing w:line="320" w:lineRule="exact"/>
              <w:ind w:right="1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87" w:type="dxa"/>
          </w:tcPr>
          <w:p w14:paraId="3AECBDEC" w14:textId="77777777" w:rsidR="00E11D0D" w:rsidRPr="00E0155B" w:rsidRDefault="00E11D0D" w:rsidP="00DB372C">
            <w:pPr>
              <w:tabs>
                <w:tab w:val="left" w:pos="600"/>
              </w:tabs>
              <w:spacing w:line="320" w:lineRule="exact"/>
              <w:ind w:lef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</w:tr>
      <w:tr w:rsidR="0061142B" w:rsidRPr="0061142B" w14:paraId="74B9AFBC" w14:textId="77777777" w:rsidTr="00DB372C">
        <w:tc>
          <w:tcPr>
            <w:tcW w:w="3061" w:type="dxa"/>
          </w:tcPr>
          <w:p w14:paraId="7262C687" w14:textId="77777777" w:rsidR="00E11D0D" w:rsidRPr="0061142B" w:rsidRDefault="00E11D0D" w:rsidP="00DB372C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บริษัท พรพรหม</w:t>
            </w:r>
            <w:r w:rsidRPr="0061142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E0155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ดิสทริบิวชั่น จำกัด</w:t>
            </w:r>
          </w:p>
        </w:tc>
        <w:tc>
          <w:tcPr>
            <w:tcW w:w="142" w:type="dxa"/>
            <w:vAlign w:val="bottom"/>
          </w:tcPr>
          <w:p w14:paraId="52672E90" w14:textId="77777777" w:rsidR="00E11D0D" w:rsidRPr="0061142B" w:rsidRDefault="00E11D0D" w:rsidP="00DB372C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458" w:type="dxa"/>
            <w:vAlign w:val="center"/>
          </w:tcPr>
          <w:p w14:paraId="5B723E86" w14:textId="77777777" w:rsidR="00E11D0D" w:rsidRPr="00E0155B" w:rsidRDefault="00E11D0D" w:rsidP="00DB372C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นำเข้าและจัดจำหน่ายอะไหล่สำหรับเครื่องปรับอากาศ</w:t>
            </w:r>
          </w:p>
        </w:tc>
        <w:tc>
          <w:tcPr>
            <w:tcW w:w="134" w:type="dxa"/>
            <w:vAlign w:val="center"/>
          </w:tcPr>
          <w:p w14:paraId="48D59051" w14:textId="77777777" w:rsidR="00E11D0D" w:rsidRPr="0061142B" w:rsidRDefault="00E11D0D" w:rsidP="00DB372C">
            <w:pPr>
              <w:spacing w:line="320" w:lineRule="exact"/>
              <w:ind w:right="1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87" w:type="dxa"/>
          </w:tcPr>
          <w:p w14:paraId="440E5402" w14:textId="77777777" w:rsidR="00E11D0D" w:rsidRPr="00E0155B" w:rsidRDefault="00E11D0D" w:rsidP="00DB372C">
            <w:pPr>
              <w:tabs>
                <w:tab w:val="clear" w:pos="1644"/>
                <w:tab w:val="left" w:pos="600"/>
              </w:tabs>
              <w:spacing w:line="320" w:lineRule="exact"/>
              <w:ind w:left="57" w:right="-5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กรรมการและผู้ถือหุ้นเป็นเครือญาติกัน</w:t>
            </w:r>
          </w:p>
        </w:tc>
      </w:tr>
      <w:tr w:rsidR="0061142B" w:rsidRPr="0061142B" w14:paraId="5A6DB85B" w14:textId="77777777" w:rsidTr="00DB372C">
        <w:tc>
          <w:tcPr>
            <w:tcW w:w="3061" w:type="dxa"/>
            <w:vAlign w:val="center"/>
          </w:tcPr>
          <w:p w14:paraId="30348F93" w14:textId="4FAB5B04" w:rsidR="00112D57" w:rsidRPr="00E0155B" w:rsidRDefault="00112D57" w:rsidP="00DB372C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บริษัท บึงกาฬรับเบอร์ เทคโนโลยี จำกัด</w:t>
            </w:r>
          </w:p>
        </w:tc>
        <w:tc>
          <w:tcPr>
            <w:tcW w:w="142" w:type="dxa"/>
            <w:vAlign w:val="bottom"/>
          </w:tcPr>
          <w:p w14:paraId="6B74C926" w14:textId="77777777" w:rsidR="00112D57" w:rsidRPr="0061142B" w:rsidRDefault="00112D57" w:rsidP="00DB372C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458" w:type="dxa"/>
            <w:vAlign w:val="center"/>
          </w:tcPr>
          <w:p w14:paraId="7A55B355" w14:textId="77141723" w:rsidR="00112D57" w:rsidRPr="00E0155B" w:rsidRDefault="00112D57" w:rsidP="00DB372C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  <w:cs/>
              </w:rPr>
              <w:t>รับจ้างบริหาร จัดการกระบวนการผลิตสินค้า</w:t>
            </w:r>
          </w:p>
        </w:tc>
        <w:tc>
          <w:tcPr>
            <w:tcW w:w="134" w:type="dxa"/>
            <w:vAlign w:val="center"/>
          </w:tcPr>
          <w:p w14:paraId="44CDBFE3" w14:textId="77777777" w:rsidR="00112D57" w:rsidRPr="0061142B" w:rsidRDefault="00112D57" w:rsidP="00DB372C">
            <w:pPr>
              <w:spacing w:line="320" w:lineRule="exact"/>
              <w:ind w:right="1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87" w:type="dxa"/>
          </w:tcPr>
          <w:p w14:paraId="2447329F" w14:textId="7E0AB622" w:rsidR="00112D57" w:rsidRPr="00E0155B" w:rsidRDefault="00112D57" w:rsidP="00DB372C">
            <w:pPr>
              <w:tabs>
                <w:tab w:val="left" w:pos="600"/>
              </w:tabs>
              <w:spacing w:line="320" w:lineRule="exact"/>
              <w:ind w:left="5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61142B" w:rsidRPr="0061142B" w14:paraId="491B024D" w14:textId="77777777" w:rsidTr="00DB372C">
        <w:tc>
          <w:tcPr>
            <w:tcW w:w="3061" w:type="dxa"/>
            <w:vAlign w:val="center"/>
          </w:tcPr>
          <w:p w14:paraId="1297A56D" w14:textId="77777777" w:rsidR="00112D57" w:rsidRPr="00E0155B" w:rsidRDefault="00112D57" w:rsidP="00DB372C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คุณชำนาญ พรพิไลลักษณ์</w:t>
            </w:r>
          </w:p>
        </w:tc>
        <w:tc>
          <w:tcPr>
            <w:tcW w:w="142" w:type="dxa"/>
            <w:vAlign w:val="center"/>
          </w:tcPr>
          <w:p w14:paraId="5EB21040" w14:textId="77777777" w:rsidR="00112D57" w:rsidRPr="0061142B" w:rsidRDefault="00112D57" w:rsidP="00DB372C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458" w:type="dxa"/>
            <w:vAlign w:val="center"/>
          </w:tcPr>
          <w:p w14:paraId="7026564B" w14:textId="3C5A5023" w:rsidR="00112D57" w:rsidRPr="00E0155B" w:rsidRDefault="00112D57" w:rsidP="00DB372C">
            <w:pPr>
              <w:tabs>
                <w:tab w:val="left" w:pos="6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09C95C6F" w14:textId="77777777" w:rsidR="00112D57" w:rsidRPr="0061142B" w:rsidRDefault="00112D57" w:rsidP="00DB372C">
            <w:pPr>
              <w:spacing w:line="320" w:lineRule="exact"/>
              <w:ind w:right="1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87" w:type="dxa"/>
          </w:tcPr>
          <w:p w14:paraId="0CEBB212" w14:textId="77777777" w:rsidR="00112D57" w:rsidRPr="00E0155B" w:rsidRDefault="00112D57" w:rsidP="00DB372C">
            <w:pPr>
              <w:tabs>
                <w:tab w:val="left" w:pos="600"/>
              </w:tabs>
              <w:spacing w:line="320" w:lineRule="exact"/>
              <w:ind w:left="5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กรรมการ</w:t>
            </w:r>
          </w:p>
        </w:tc>
      </w:tr>
      <w:tr w:rsidR="00112D57" w:rsidRPr="0061142B" w14:paraId="52B97C5F" w14:textId="77777777" w:rsidTr="00DB372C">
        <w:tc>
          <w:tcPr>
            <w:tcW w:w="3061" w:type="dxa"/>
            <w:vAlign w:val="center"/>
          </w:tcPr>
          <w:p w14:paraId="2C3432CB" w14:textId="77777777" w:rsidR="00112D57" w:rsidRPr="00E0155B" w:rsidRDefault="00112D57" w:rsidP="00DB372C">
            <w:pPr>
              <w:tabs>
                <w:tab w:val="left" w:pos="600"/>
              </w:tabs>
              <w:spacing w:line="320" w:lineRule="exact"/>
              <w:ind w:right="-107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นางเตือนใจ พรพิไลลักษณ์</w:t>
            </w:r>
          </w:p>
        </w:tc>
        <w:tc>
          <w:tcPr>
            <w:tcW w:w="142" w:type="dxa"/>
            <w:vAlign w:val="center"/>
          </w:tcPr>
          <w:p w14:paraId="698D6205" w14:textId="77777777" w:rsidR="00112D57" w:rsidRPr="0061142B" w:rsidRDefault="00112D57" w:rsidP="00DB372C">
            <w:pPr>
              <w:tabs>
                <w:tab w:val="left" w:pos="600"/>
              </w:tabs>
              <w:spacing w:line="32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458" w:type="dxa"/>
            <w:vAlign w:val="center"/>
          </w:tcPr>
          <w:p w14:paraId="6FF65692" w14:textId="6FC12195" w:rsidR="00112D57" w:rsidRPr="00E0155B" w:rsidRDefault="00112D57" w:rsidP="00DB372C">
            <w:pPr>
              <w:tabs>
                <w:tab w:val="left" w:pos="60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center"/>
          </w:tcPr>
          <w:p w14:paraId="58640970" w14:textId="77777777" w:rsidR="00112D57" w:rsidRPr="0061142B" w:rsidRDefault="00112D57" w:rsidP="00DB372C">
            <w:pPr>
              <w:spacing w:line="320" w:lineRule="exact"/>
              <w:ind w:right="1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587" w:type="dxa"/>
          </w:tcPr>
          <w:p w14:paraId="10CAE4D5" w14:textId="77777777" w:rsidR="00112D57" w:rsidRPr="0061142B" w:rsidRDefault="00112D57" w:rsidP="00DB372C">
            <w:pPr>
              <w:tabs>
                <w:tab w:val="left" w:pos="600"/>
              </w:tabs>
              <w:spacing w:line="320" w:lineRule="exact"/>
              <w:ind w:lef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มารดากรรมการ</w:t>
            </w:r>
          </w:p>
        </w:tc>
      </w:tr>
    </w:tbl>
    <w:p w14:paraId="30E51CCF" w14:textId="77777777" w:rsidR="00E11D0D" w:rsidRPr="0061142B" w:rsidRDefault="00E11D0D" w:rsidP="00710FDF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BDB748F" w14:textId="77777777" w:rsidR="00DB372C" w:rsidRPr="0061142B" w:rsidRDefault="00DB372C" w:rsidP="00710FDF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FA498E7" w14:textId="77777777" w:rsidR="00DB372C" w:rsidRPr="0061142B" w:rsidRDefault="00DB372C" w:rsidP="00710FDF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AE75E42" w14:textId="77777777" w:rsidR="00DB372C" w:rsidRPr="0061142B" w:rsidRDefault="00DB372C" w:rsidP="00710FDF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9B5DF2F" w14:textId="77777777" w:rsidR="00DB372C" w:rsidRPr="0061142B" w:rsidRDefault="00DB372C" w:rsidP="00710FDF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A497DD8" w14:textId="77777777" w:rsidR="00DB372C" w:rsidRPr="0061142B" w:rsidRDefault="00DB372C" w:rsidP="00710FDF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B3669D4" w14:textId="77777777" w:rsidR="00DB372C" w:rsidRPr="0061142B" w:rsidRDefault="00DB372C" w:rsidP="00710FDF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4F2D556" w14:textId="77777777" w:rsidR="00DB372C" w:rsidRPr="0061142B" w:rsidRDefault="00DB372C" w:rsidP="00710FDF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08EF1F0" w14:textId="77777777" w:rsidR="00E11D0D" w:rsidRPr="0061142B" w:rsidRDefault="00E11D0D" w:rsidP="00E11D0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นโยบายการกำหนดราคาสำหรับแต่ละประเภทรายการมีดังนี้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309"/>
        <w:gridCol w:w="142"/>
        <w:gridCol w:w="3912"/>
      </w:tblGrid>
      <w:tr w:rsidR="0061142B" w:rsidRPr="009632BB" w14:paraId="2C538340" w14:textId="77777777" w:rsidTr="00240270">
        <w:tc>
          <w:tcPr>
            <w:tcW w:w="4309" w:type="dxa"/>
            <w:tcBorders>
              <w:bottom w:val="single" w:sz="6" w:space="0" w:color="auto"/>
            </w:tcBorders>
          </w:tcPr>
          <w:p w14:paraId="66E45BA0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142" w:type="dxa"/>
          </w:tcPr>
          <w:p w14:paraId="619C085A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  <w:tcBorders>
              <w:bottom w:val="single" w:sz="6" w:space="0" w:color="auto"/>
            </w:tcBorders>
          </w:tcPr>
          <w:p w14:paraId="39F94EDF" w14:textId="77777777" w:rsidR="00E11D0D" w:rsidRPr="009632BB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1142B" w:rsidRPr="009632BB" w14:paraId="043A6F85" w14:textId="77777777" w:rsidTr="00240270">
        <w:tc>
          <w:tcPr>
            <w:tcW w:w="4309" w:type="dxa"/>
            <w:tcBorders>
              <w:top w:val="single" w:sz="6" w:space="0" w:color="auto"/>
            </w:tcBorders>
          </w:tcPr>
          <w:p w14:paraId="1ADEF79B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รายได้จากการขาย/ซื้อสินค้า </w:t>
            </w:r>
          </w:p>
        </w:tc>
        <w:tc>
          <w:tcPr>
            <w:tcW w:w="142" w:type="dxa"/>
          </w:tcPr>
          <w:p w14:paraId="76CDC87A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  <w:tcBorders>
              <w:top w:val="single" w:sz="6" w:space="0" w:color="auto"/>
            </w:tcBorders>
          </w:tcPr>
          <w:p w14:paraId="4F90E1FC" w14:textId="2E4717B5" w:rsidR="00E11D0D" w:rsidRPr="009632BB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ราคา</w:t>
            </w:r>
            <w:r w:rsidR="00FD12DB"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ที่ตกลงร่วมกัน</w:t>
            </w:r>
          </w:p>
        </w:tc>
      </w:tr>
      <w:tr w:rsidR="0061142B" w:rsidRPr="009632BB" w14:paraId="21632C95" w14:textId="77777777" w:rsidTr="00240270">
        <w:tc>
          <w:tcPr>
            <w:tcW w:w="4309" w:type="dxa"/>
          </w:tcPr>
          <w:p w14:paraId="50D4F52B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ขาย/ซื้อทรัพย์สิน</w:t>
            </w:r>
          </w:p>
        </w:tc>
        <w:tc>
          <w:tcPr>
            <w:tcW w:w="142" w:type="dxa"/>
          </w:tcPr>
          <w:p w14:paraId="14CE40C6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4797B0B7" w14:textId="073C991A" w:rsidR="00E11D0D" w:rsidRPr="009632BB" w:rsidRDefault="00325C4A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61142B" w:rsidRPr="009632BB" w14:paraId="12C4279F" w14:textId="77777777" w:rsidTr="00240270">
        <w:tc>
          <w:tcPr>
            <w:tcW w:w="4309" w:type="dxa"/>
          </w:tcPr>
          <w:p w14:paraId="74B20A45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รายได้ค่าบริการ (รายได้อื่น)/ค่าเช่ารับ/ค่าใช้จ่ายอื่น</w:t>
            </w:r>
          </w:p>
        </w:tc>
        <w:tc>
          <w:tcPr>
            <w:tcW w:w="142" w:type="dxa"/>
          </w:tcPr>
          <w:p w14:paraId="6D40F778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7062A0EA" w14:textId="77777777" w:rsidR="00E11D0D" w:rsidRPr="009632BB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61142B" w:rsidRPr="009632BB" w14:paraId="66EDD6C1" w14:textId="77777777" w:rsidTr="00240270">
        <w:tc>
          <w:tcPr>
            <w:tcW w:w="4309" w:type="dxa"/>
          </w:tcPr>
          <w:p w14:paraId="0A30C6EC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42" w:type="dxa"/>
          </w:tcPr>
          <w:p w14:paraId="0C4BFC24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5A14B197" w14:textId="77777777" w:rsidR="00E11D0D" w:rsidRPr="009632BB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อัตราที่ตกลงร่วมกัน</w:t>
            </w:r>
          </w:p>
        </w:tc>
      </w:tr>
      <w:tr w:rsidR="0061142B" w:rsidRPr="009632BB" w14:paraId="07560E31" w14:textId="77777777" w:rsidTr="00240270">
        <w:tc>
          <w:tcPr>
            <w:tcW w:w="4309" w:type="dxa"/>
          </w:tcPr>
          <w:p w14:paraId="4D548F57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2" w:type="dxa"/>
          </w:tcPr>
          <w:p w14:paraId="400BE5A8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23762AD6" w14:textId="77777777" w:rsidR="00E11D0D" w:rsidRPr="009632BB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อ้างอิงอัตราดอกเบี้ยเงินกู้ยืมระยะสั้นของธนาคาร</w:t>
            </w:r>
          </w:p>
        </w:tc>
      </w:tr>
      <w:tr w:rsidR="0061142B" w:rsidRPr="009632BB" w14:paraId="65E5F8BB" w14:textId="77777777" w:rsidTr="00240270">
        <w:tc>
          <w:tcPr>
            <w:tcW w:w="4309" w:type="dxa"/>
          </w:tcPr>
          <w:p w14:paraId="0B6B14FE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2" w:type="dxa"/>
          </w:tcPr>
          <w:p w14:paraId="261107AD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7660428C" w14:textId="77777777" w:rsidR="00E11D0D" w:rsidRPr="009632BB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อัตราดอกเบี้ยตามที่ตกลงร่วมกัน</w:t>
            </w:r>
          </w:p>
        </w:tc>
      </w:tr>
      <w:tr w:rsidR="0061142B" w:rsidRPr="009632BB" w14:paraId="457409D7" w14:textId="77777777" w:rsidTr="00240270">
        <w:tc>
          <w:tcPr>
            <w:tcW w:w="4309" w:type="dxa"/>
          </w:tcPr>
          <w:p w14:paraId="42841226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42" w:type="dxa"/>
          </w:tcPr>
          <w:p w14:paraId="5FB90B14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58EADED9" w14:textId="77777777" w:rsidR="00E11D0D" w:rsidRPr="009632BB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จำนวนตามที่ตกลงร่วมกัน</w:t>
            </w:r>
          </w:p>
        </w:tc>
      </w:tr>
      <w:tr w:rsidR="00E11D0D" w:rsidRPr="009632BB" w14:paraId="56C75F94" w14:textId="77777777" w:rsidTr="00240270">
        <w:tc>
          <w:tcPr>
            <w:tcW w:w="4309" w:type="dxa"/>
          </w:tcPr>
          <w:p w14:paraId="0FAA633C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การค้ำประกันหนี้สิน</w:t>
            </w:r>
          </w:p>
        </w:tc>
        <w:tc>
          <w:tcPr>
            <w:tcW w:w="142" w:type="dxa"/>
          </w:tcPr>
          <w:p w14:paraId="16ADBE61" w14:textId="77777777" w:rsidR="00E11D0D" w:rsidRPr="009632BB" w:rsidRDefault="00E11D0D" w:rsidP="004A5F01">
            <w:pPr>
              <w:tabs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3912" w:type="dxa"/>
          </w:tcPr>
          <w:p w14:paraId="226D50F4" w14:textId="77777777" w:rsidR="00E11D0D" w:rsidRPr="009632BB" w:rsidRDefault="00E11D0D" w:rsidP="004A5F01">
            <w:pPr>
              <w:tabs>
                <w:tab w:val="left" w:pos="540"/>
                <w:tab w:val="left" w:pos="3800"/>
              </w:tabs>
              <w:spacing w:line="300" w:lineRule="exact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ไม่มีการคิดค่าธรรมเนียม</w:t>
            </w:r>
          </w:p>
        </w:tc>
      </w:tr>
    </w:tbl>
    <w:p w14:paraId="10280A76" w14:textId="77777777" w:rsidR="00793150" w:rsidRPr="0061142B" w:rsidRDefault="00793150" w:rsidP="00A84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8" w:firstLine="56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F8254FB" w14:textId="03FCDD95" w:rsidR="000532A9" w:rsidRPr="0061142B" w:rsidRDefault="000532A9" w:rsidP="00053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รายการบัญชีกับบุคคลและกิจการที่เกี่ยวข้องกันที่มีสาระสำคัญสำหรับงวดสามเดือน</w:t>
      </w:r>
      <w:r w:rsidRPr="0061142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หกเดือน</w:t>
      </w:r>
      <w:r w:rsidRPr="0061142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สิ้นสุด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มิถุนายน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="000519DF" w:rsidRPr="00E0155B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</w:t>
      </w:r>
      <w:r w:rsidRPr="00E0155B">
        <w:rPr>
          <w:rFonts w:asciiTheme="majorBidi" w:hAnsiTheme="majorBidi"/>
          <w:color w:val="000000" w:themeColor="text1"/>
          <w:sz w:val="32"/>
          <w:szCs w:val="32"/>
          <w:cs/>
        </w:rPr>
        <w:t>และ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มีดังนี้</w:t>
      </w:r>
    </w:p>
    <w:tbl>
      <w:tblPr>
        <w:tblW w:w="8994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41"/>
        <w:gridCol w:w="847"/>
        <w:gridCol w:w="76"/>
        <w:gridCol w:w="777"/>
        <w:gridCol w:w="76"/>
        <w:gridCol w:w="778"/>
        <w:gridCol w:w="76"/>
        <w:gridCol w:w="771"/>
        <w:gridCol w:w="76"/>
        <w:gridCol w:w="7"/>
        <w:gridCol w:w="843"/>
        <w:gridCol w:w="76"/>
        <w:gridCol w:w="845"/>
        <w:gridCol w:w="76"/>
        <w:gridCol w:w="774"/>
        <w:gridCol w:w="76"/>
        <w:gridCol w:w="779"/>
      </w:tblGrid>
      <w:tr w:rsidR="0061142B" w:rsidRPr="009632BB" w14:paraId="600E8F11" w14:textId="77777777" w:rsidTr="00EB3DE6">
        <w:tc>
          <w:tcPr>
            <w:tcW w:w="2041" w:type="dxa"/>
            <w:vAlign w:val="bottom"/>
          </w:tcPr>
          <w:p w14:paraId="40307519" w14:textId="77777777" w:rsidR="000532A9" w:rsidRPr="009632BB" w:rsidRDefault="000532A9" w:rsidP="004A5F01">
            <w:pPr>
              <w:spacing w:line="260" w:lineRule="exact"/>
              <w:ind w:left="-57" w:right="-57"/>
              <w:contextualSpacing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953" w:type="dxa"/>
            <w:gridSpan w:val="16"/>
            <w:tcBorders>
              <w:bottom w:val="single" w:sz="6" w:space="0" w:color="auto"/>
            </w:tcBorders>
            <w:vAlign w:val="bottom"/>
          </w:tcPr>
          <w:p w14:paraId="1E092649" w14:textId="77777777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lang w:val="en-GB"/>
              </w:rPr>
            </w:pP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พัน</w:t>
            </w: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61142B" w:rsidRPr="009632BB" w14:paraId="5BC229C7" w14:textId="77777777" w:rsidTr="00EB3DE6">
        <w:tc>
          <w:tcPr>
            <w:tcW w:w="2041" w:type="dxa"/>
            <w:vAlign w:val="bottom"/>
          </w:tcPr>
          <w:p w14:paraId="29936322" w14:textId="77777777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401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4ECEAB" w14:textId="77777777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85B3C40" w14:textId="77777777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476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23640E" w14:textId="77777777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1142B" w:rsidRPr="009632BB" w14:paraId="21AC6A5E" w14:textId="77777777" w:rsidTr="00EB3DE6">
        <w:tc>
          <w:tcPr>
            <w:tcW w:w="2041" w:type="dxa"/>
            <w:vAlign w:val="bottom"/>
          </w:tcPr>
          <w:p w14:paraId="42C99614" w14:textId="77777777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8F4E7D" w14:textId="77777777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76C2E75A" w14:textId="77777777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2E324EA6" w14:textId="77777777" w:rsidR="000532A9" w:rsidRPr="009632BB" w:rsidRDefault="000532A9" w:rsidP="004A5F01">
            <w:pPr>
              <w:spacing w:line="260" w:lineRule="exact"/>
              <w:ind w:left="-57" w:right="-57"/>
              <w:contextualSpacing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</w:tcBorders>
            <w:vAlign w:val="bottom"/>
          </w:tcPr>
          <w:p w14:paraId="5AFFFFF5" w14:textId="77777777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สำหรับงวดหกเดือนสิ้นสุด</w:t>
            </w: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  <w:br/>
            </w: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30</w:t>
            </w: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" w:type="dxa"/>
            <w:vAlign w:val="bottom"/>
          </w:tcPr>
          <w:p w14:paraId="2A0B490D" w14:textId="77777777" w:rsidR="000532A9" w:rsidRPr="009632BB" w:rsidRDefault="000532A9" w:rsidP="004A5F01">
            <w:pPr>
              <w:spacing w:line="260" w:lineRule="exact"/>
              <w:ind w:left="-57" w:right="-57"/>
              <w:contextualSpacing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7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FE328B" w14:textId="77777777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สำหรับงวดสามเดือนสิ้นสุด</w:t>
            </w:r>
          </w:p>
          <w:p w14:paraId="6BE5C886" w14:textId="77777777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 xml:space="preserve">30 </w:t>
            </w: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6" w:type="dxa"/>
            <w:vAlign w:val="bottom"/>
          </w:tcPr>
          <w:p w14:paraId="694AA833" w14:textId="77777777" w:rsidR="000532A9" w:rsidRPr="009632BB" w:rsidRDefault="000532A9" w:rsidP="004A5F01">
            <w:pPr>
              <w:spacing w:line="260" w:lineRule="exact"/>
              <w:ind w:left="-57" w:right="-57"/>
              <w:contextualSpacing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629" w:type="dxa"/>
            <w:gridSpan w:val="3"/>
            <w:tcBorders>
              <w:bottom w:val="single" w:sz="6" w:space="0" w:color="auto"/>
            </w:tcBorders>
            <w:vAlign w:val="bottom"/>
          </w:tcPr>
          <w:p w14:paraId="70239F8A" w14:textId="77777777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>สำหรับงวดหกเดือนสิ้นสุด</w:t>
            </w: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  <w:br/>
            </w: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 xml:space="preserve">วันที่ </w:t>
            </w: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30</w:t>
            </w: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61142B" w:rsidRPr="009632BB" w14:paraId="4C4246FA" w14:textId="77777777" w:rsidTr="008E7318">
        <w:tc>
          <w:tcPr>
            <w:tcW w:w="2041" w:type="dxa"/>
          </w:tcPr>
          <w:p w14:paraId="6E796E17" w14:textId="77777777" w:rsidR="000532A9" w:rsidRPr="009632BB" w:rsidRDefault="000532A9" w:rsidP="004A5F01">
            <w:pPr>
              <w:tabs>
                <w:tab w:val="left" w:pos="540"/>
              </w:tabs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vAlign w:val="bottom"/>
          </w:tcPr>
          <w:p w14:paraId="43814F4F" w14:textId="6894BF20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76" w:type="dxa"/>
            <w:vAlign w:val="bottom"/>
          </w:tcPr>
          <w:p w14:paraId="52CC535A" w14:textId="77777777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03A692BE" w14:textId="0AD6DADC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6" w:type="dxa"/>
            <w:vAlign w:val="bottom"/>
          </w:tcPr>
          <w:p w14:paraId="28583DD8" w14:textId="77777777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49517F" w14:textId="6B8DCB7B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3C860AA" w14:textId="77777777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3930FFF9" w14:textId="1D88B746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27D8BF5C" w14:textId="77777777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  <w:vAlign w:val="bottom"/>
          </w:tcPr>
          <w:p w14:paraId="41320656" w14:textId="7D2153AE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76" w:type="dxa"/>
            <w:vAlign w:val="bottom"/>
          </w:tcPr>
          <w:p w14:paraId="3729E9E2" w14:textId="77777777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  <w:vAlign w:val="bottom"/>
          </w:tcPr>
          <w:p w14:paraId="5DFE585E" w14:textId="7BCF7A30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6" w:type="dxa"/>
            <w:vAlign w:val="bottom"/>
          </w:tcPr>
          <w:p w14:paraId="0191031E" w14:textId="77777777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3137C4" w14:textId="47129ABB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23537F2" w14:textId="77777777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thaiDistribute"/>
              <w:rPr>
                <w:rFonts w:ascii="Angsana New" w:eastAsia="MS Mincho" w:hAnsi="Angsan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AFE072" w14:textId="7585F87D" w:rsidR="000532A9" w:rsidRPr="009632BB" w:rsidRDefault="000532A9" w:rsidP="004A5F01">
            <w:pPr>
              <w:spacing w:line="260" w:lineRule="exact"/>
              <w:ind w:left="-57" w:right="-57"/>
              <w:contextualSpacing/>
              <w:jc w:val="center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  <w:t>256</w:t>
            </w:r>
            <w:r w:rsidRPr="009632BB">
              <w:rPr>
                <w:rFonts w:ascii="Angsana New" w:eastAsia="MS Mincho" w:hAnsi="Angsana New" w:hint="cs"/>
                <w:color w:val="000000" w:themeColor="text1"/>
                <w:sz w:val="22"/>
                <w:szCs w:val="22"/>
              </w:rPr>
              <w:t>6</w:t>
            </w:r>
          </w:p>
        </w:tc>
      </w:tr>
      <w:tr w:rsidR="0061142B" w:rsidRPr="009632BB" w14:paraId="0D41B1F0" w14:textId="77777777" w:rsidTr="008E7318">
        <w:tc>
          <w:tcPr>
            <w:tcW w:w="2041" w:type="dxa"/>
          </w:tcPr>
          <w:p w14:paraId="25A9B78B" w14:textId="77777777" w:rsidR="000532A9" w:rsidRPr="009632BB" w:rsidRDefault="000532A9" w:rsidP="004A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Cs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hAnsi="Angsana New"/>
                <w:bCs/>
                <w:color w:val="000000" w:themeColor="text1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47" w:type="dxa"/>
            <w:vAlign w:val="bottom"/>
          </w:tcPr>
          <w:p w14:paraId="7AF31759" w14:textId="77777777" w:rsidR="000532A9" w:rsidRPr="009632BB" w:rsidRDefault="000532A9" w:rsidP="004A5F01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AD3B8F3" w14:textId="77777777" w:rsidR="000532A9" w:rsidRPr="009632BB" w:rsidRDefault="000532A9" w:rsidP="004A5F01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076B39CB" w14:textId="77777777" w:rsidR="000532A9" w:rsidRPr="009632BB" w:rsidRDefault="000532A9" w:rsidP="004A5F01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3794C95C" w14:textId="77777777" w:rsidR="000532A9" w:rsidRPr="009632BB" w:rsidRDefault="000532A9" w:rsidP="004A5F01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61FD9321" w14:textId="77777777" w:rsidR="000532A9" w:rsidRPr="009632BB" w:rsidRDefault="000532A9" w:rsidP="004A5F01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802487B" w14:textId="77777777" w:rsidR="000532A9" w:rsidRPr="009632BB" w:rsidRDefault="000532A9" w:rsidP="004A5F01">
            <w:pPr>
              <w:spacing w:line="26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6AA37B4F" w14:textId="77777777" w:rsidR="000532A9" w:rsidRPr="009632BB" w:rsidRDefault="000532A9" w:rsidP="004A5F01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1CBE83BB" w14:textId="77777777" w:rsidR="000532A9" w:rsidRPr="009632BB" w:rsidRDefault="000532A9" w:rsidP="004A5F01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53D06457" w14:textId="77777777" w:rsidR="000532A9" w:rsidRPr="009632BB" w:rsidRDefault="000532A9" w:rsidP="004A5F01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CA63B6A" w14:textId="77777777" w:rsidR="000532A9" w:rsidRPr="009632BB" w:rsidRDefault="000532A9" w:rsidP="004A5F01">
            <w:pPr>
              <w:spacing w:line="260" w:lineRule="exact"/>
              <w:ind w:firstLine="51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10423B3C" w14:textId="77777777" w:rsidR="000532A9" w:rsidRPr="009632BB" w:rsidRDefault="000532A9" w:rsidP="004A5F01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7E72BA9" w14:textId="77777777" w:rsidR="000532A9" w:rsidRPr="009632BB" w:rsidRDefault="000532A9" w:rsidP="004A5F01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A82DB71" w14:textId="77777777" w:rsidR="000532A9" w:rsidRPr="009632BB" w:rsidRDefault="000532A9" w:rsidP="004A5F01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9297137" w14:textId="77777777" w:rsidR="000532A9" w:rsidRPr="009632BB" w:rsidRDefault="000532A9" w:rsidP="004A5F01">
            <w:pPr>
              <w:spacing w:line="260" w:lineRule="exact"/>
              <w:ind w:firstLine="51"/>
              <w:contextualSpacing/>
              <w:jc w:val="thaiDistribute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75E92BC9" w14:textId="77777777" w:rsidR="000532A9" w:rsidRPr="009632BB" w:rsidRDefault="000532A9" w:rsidP="004A5F01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61142B" w:rsidRPr="009632BB" w14:paraId="22AA2468" w14:textId="77777777" w:rsidTr="008E7318">
        <w:tc>
          <w:tcPr>
            <w:tcW w:w="2041" w:type="dxa"/>
          </w:tcPr>
          <w:p w14:paraId="2C53F7AA" w14:textId="77777777" w:rsidR="000532A9" w:rsidRPr="009632BB" w:rsidRDefault="000532A9" w:rsidP="004A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hAnsi="Angsana New" w:hint="cs"/>
                <w:b/>
                <w:color w:val="000000" w:themeColor="text1"/>
                <w:sz w:val="22"/>
                <w:szCs w:val="22"/>
                <w:cs/>
              </w:rPr>
              <w:t>ขาย</w:t>
            </w:r>
            <w:r w:rsidRPr="009632BB"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847" w:type="dxa"/>
            <w:vAlign w:val="bottom"/>
          </w:tcPr>
          <w:p w14:paraId="2C51066E" w14:textId="77777777" w:rsidR="000532A9" w:rsidRPr="009632BB" w:rsidRDefault="000532A9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B70835A" w14:textId="77777777" w:rsidR="000532A9" w:rsidRPr="009632BB" w:rsidRDefault="000532A9" w:rsidP="004A5F01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666BE1EB" w14:textId="77777777" w:rsidR="000532A9" w:rsidRPr="009632BB" w:rsidRDefault="000532A9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3C6E67C" w14:textId="77777777" w:rsidR="000532A9" w:rsidRPr="009632BB" w:rsidRDefault="000532A9" w:rsidP="004A5F01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10851564" w14:textId="77777777" w:rsidR="000532A9" w:rsidRPr="009632BB" w:rsidRDefault="000532A9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C9257D9" w14:textId="77777777" w:rsidR="000532A9" w:rsidRPr="009632BB" w:rsidRDefault="000532A9" w:rsidP="004A5F01">
            <w:pPr>
              <w:spacing w:line="260" w:lineRule="exact"/>
              <w:ind w:left="-108" w:right="170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7540F459" w14:textId="77777777" w:rsidR="000532A9" w:rsidRPr="009632BB" w:rsidRDefault="000532A9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57EAF656" w14:textId="77777777" w:rsidR="000532A9" w:rsidRPr="009632BB" w:rsidRDefault="000532A9" w:rsidP="004A5F01">
            <w:pPr>
              <w:spacing w:line="260" w:lineRule="exact"/>
              <w:ind w:left="-108" w:right="170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6BF932C2" w14:textId="767BE09B" w:rsidR="000532A9" w:rsidRPr="009632BB" w:rsidRDefault="008E7318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1,225</w:t>
            </w:r>
          </w:p>
        </w:tc>
        <w:tc>
          <w:tcPr>
            <w:tcW w:w="76" w:type="dxa"/>
            <w:vAlign w:val="bottom"/>
          </w:tcPr>
          <w:p w14:paraId="521D1D6F" w14:textId="77777777" w:rsidR="000532A9" w:rsidRPr="009632BB" w:rsidRDefault="000532A9" w:rsidP="004A5F01">
            <w:pPr>
              <w:spacing w:line="260" w:lineRule="exact"/>
              <w:ind w:firstLine="51"/>
              <w:contextualSpacing/>
              <w:jc w:val="right"/>
              <w:rPr>
                <w:rFonts w:ascii="Angsana New" w:eastAsia="MS Mincho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1FF06F6" w14:textId="67CADBA7" w:rsidR="000532A9" w:rsidRPr="009632BB" w:rsidRDefault="000532A9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50,670</w:t>
            </w:r>
          </w:p>
        </w:tc>
        <w:tc>
          <w:tcPr>
            <w:tcW w:w="76" w:type="dxa"/>
            <w:vAlign w:val="bottom"/>
          </w:tcPr>
          <w:p w14:paraId="6FBAEAD3" w14:textId="77777777" w:rsidR="000532A9" w:rsidRPr="009632BB" w:rsidRDefault="000532A9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0CF8A39" w14:textId="260B3C42" w:rsidR="000532A9" w:rsidRPr="009632BB" w:rsidRDefault="008E7318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8</w:t>
            </w: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,995</w:t>
            </w:r>
          </w:p>
        </w:tc>
        <w:tc>
          <w:tcPr>
            <w:tcW w:w="76" w:type="dxa"/>
            <w:vAlign w:val="bottom"/>
          </w:tcPr>
          <w:p w14:paraId="64F6AA5C" w14:textId="77777777" w:rsidR="000532A9" w:rsidRPr="009632BB" w:rsidRDefault="000532A9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65F27CC9" w14:textId="616A4325" w:rsidR="000532A9" w:rsidRPr="009632BB" w:rsidRDefault="000532A9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85,061</w:t>
            </w:r>
          </w:p>
        </w:tc>
      </w:tr>
      <w:tr w:rsidR="0061142B" w:rsidRPr="009632BB" w14:paraId="259C50DB" w14:textId="77777777" w:rsidTr="008E7318">
        <w:trPr>
          <w:trHeight w:val="77"/>
        </w:trPr>
        <w:tc>
          <w:tcPr>
            <w:tcW w:w="2041" w:type="dxa"/>
          </w:tcPr>
          <w:p w14:paraId="74436725" w14:textId="77777777" w:rsidR="000532A9" w:rsidRPr="009632BB" w:rsidRDefault="000532A9" w:rsidP="004A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  <w:t>รายได้ทางการเงิน - ดอกเบี้ยรับ</w:t>
            </w:r>
          </w:p>
        </w:tc>
        <w:tc>
          <w:tcPr>
            <w:tcW w:w="847" w:type="dxa"/>
            <w:vAlign w:val="bottom"/>
          </w:tcPr>
          <w:p w14:paraId="58D8ED94" w14:textId="77777777" w:rsidR="000532A9" w:rsidRPr="009632BB" w:rsidRDefault="000532A9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151F196A" w14:textId="77777777" w:rsidR="000532A9" w:rsidRPr="009632BB" w:rsidRDefault="000532A9" w:rsidP="004A5F01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651EB865" w14:textId="77777777" w:rsidR="000532A9" w:rsidRPr="009632BB" w:rsidRDefault="000532A9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694E011" w14:textId="77777777" w:rsidR="000532A9" w:rsidRPr="009632BB" w:rsidRDefault="000532A9" w:rsidP="004A5F01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864E329" w14:textId="77777777" w:rsidR="000532A9" w:rsidRPr="009632BB" w:rsidRDefault="000532A9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16B86D1" w14:textId="77777777" w:rsidR="000532A9" w:rsidRPr="009632BB" w:rsidRDefault="000532A9" w:rsidP="004A5F01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251FE18F" w14:textId="77777777" w:rsidR="000532A9" w:rsidRPr="009632BB" w:rsidRDefault="000532A9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531CF86D" w14:textId="77777777" w:rsidR="000532A9" w:rsidRPr="009632BB" w:rsidRDefault="000532A9" w:rsidP="004A5F01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9734065" w14:textId="3F0E6D7F" w:rsidR="000532A9" w:rsidRPr="009632BB" w:rsidRDefault="008E7318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2,201</w:t>
            </w:r>
          </w:p>
        </w:tc>
        <w:tc>
          <w:tcPr>
            <w:tcW w:w="76" w:type="dxa"/>
            <w:vAlign w:val="bottom"/>
          </w:tcPr>
          <w:p w14:paraId="757A3183" w14:textId="77777777" w:rsidR="000532A9" w:rsidRPr="009632BB" w:rsidRDefault="000532A9" w:rsidP="004A5F01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6BCA7216" w14:textId="4375A215" w:rsidR="000532A9" w:rsidRPr="009632BB" w:rsidRDefault="000532A9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2,599</w:t>
            </w:r>
          </w:p>
        </w:tc>
        <w:tc>
          <w:tcPr>
            <w:tcW w:w="76" w:type="dxa"/>
            <w:vAlign w:val="bottom"/>
          </w:tcPr>
          <w:p w14:paraId="5087ADCD" w14:textId="77777777" w:rsidR="000532A9" w:rsidRPr="009632BB" w:rsidRDefault="000532A9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0237C66" w14:textId="113AF2D2" w:rsidR="000532A9" w:rsidRPr="009632BB" w:rsidRDefault="008E7318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4,483</w:t>
            </w:r>
          </w:p>
        </w:tc>
        <w:tc>
          <w:tcPr>
            <w:tcW w:w="76" w:type="dxa"/>
            <w:vAlign w:val="bottom"/>
          </w:tcPr>
          <w:p w14:paraId="6C68103F" w14:textId="77777777" w:rsidR="000532A9" w:rsidRPr="009632BB" w:rsidRDefault="000532A9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6F442DC2" w14:textId="18734A4A" w:rsidR="000532A9" w:rsidRPr="009632BB" w:rsidRDefault="000532A9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5,041</w:t>
            </w:r>
          </w:p>
        </w:tc>
      </w:tr>
      <w:tr w:rsidR="0061142B" w:rsidRPr="009632BB" w14:paraId="41E470E3" w14:textId="77777777" w:rsidTr="008E7318">
        <w:tc>
          <w:tcPr>
            <w:tcW w:w="2041" w:type="dxa"/>
          </w:tcPr>
          <w:p w14:paraId="78D6B241" w14:textId="77777777" w:rsidR="000532A9" w:rsidRPr="009632BB" w:rsidRDefault="000532A9" w:rsidP="004A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hAnsi="Angsana New" w:hint="cs"/>
                <w:b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47" w:type="dxa"/>
            <w:vAlign w:val="bottom"/>
          </w:tcPr>
          <w:p w14:paraId="5F815981" w14:textId="77777777" w:rsidR="000532A9" w:rsidRPr="009632BB" w:rsidRDefault="000532A9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0053874E" w14:textId="77777777" w:rsidR="000532A9" w:rsidRPr="009632BB" w:rsidRDefault="000532A9" w:rsidP="004A5F01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1F7A5BDB" w14:textId="77777777" w:rsidR="000532A9" w:rsidRPr="009632BB" w:rsidRDefault="000532A9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3422B3F5" w14:textId="77777777" w:rsidR="000532A9" w:rsidRPr="009632BB" w:rsidRDefault="000532A9" w:rsidP="004A5F01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325E863C" w14:textId="77777777" w:rsidR="000532A9" w:rsidRPr="009632BB" w:rsidRDefault="000532A9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F508988" w14:textId="77777777" w:rsidR="000532A9" w:rsidRPr="009632BB" w:rsidRDefault="000532A9" w:rsidP="004A5F01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7FB90928" w14:textId="77777777" w:rsidR="000532A9" w:rsidRPr="009632BB" w:rsidRDefault="000532A9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8A15351" w14:textId="77777777" w:rsidR="000532A9" w:rsidRPr="009632BB" w:rsidRDefault="000532A9" w:rsidP="004A5F01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60063A24" w14:textId="500A1AA8" w:rsidR="000532A9" w:rsidRPr="009632BB" w:rsidRDefault="008E7318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1,706</w:t>
            </w:r>
          </w:p>
        </w:tc>
        <w:tc>
          <w:tcPr>
            <w:tcW w:w="76" w:type="dxa"/>
            <w:vAlign w:val="bottom"/>
          </w:tcPr>
          <w:p w14:paraId="69F170AF" w14:textId="77777777" w:rsidR="000532A9" w:rsidRPr="009632BB" w:rsidRDefault="000532A9" w:rsidP="004A5F01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6E7CE235" w14:textId="7BADBA0F" w:rsidR="000532A9" w:rsidRPr="009632BB" w:rsidRDefault="000532A9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1,753</w:t>
            </w:r>
          </w:p>
        </w:tc>
        <w:tc>
          <w:tcPr>
            <w:tcW w:w="76" w:type="dxa"/>
            <w:vAlign w:val="bottom"/>
          </w:tcPr>
          <w:p w14:paraId="47FEF607" w14:textId="77777777" w:rsidR="000532A9" w:rsidRPr="009632BB" w:rsidRDefault="000532A9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B313E3E" w14:textId="1B385346" w:rsidR="000532A9" w:rsidRPr="009632BB" w:rsidRDefault="008E7318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3,412</w:t>
            </w:r>
          </w:p>
        </w:tc>
        <w:tc>
          <w:tcPr>
            <w:tcW w:w="76" w:type="dxa"/>
            <w:vAlign w:val="bottom"/>
          </w:tcPr>
          <w:p w14:paraId="4B2D7FE1" w14:textId="77777777" w:rsidR="000532A9" w:rsidRPr="009632BB" w:rsidRDefault="000532A9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2B8FACC9" w14:textId="010D3528" w:rsidR="000532A9" w:rsidRPr="009632BB" w:rsidRDefault="000532A9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3,708</w:t>
            </w:r>
          </w:p>
        </w:tc>
      </w:tr>
      <w:tr w:rsidR="0002639F" w:rsidRPr="009632BB" w14:paraId="35B87B77" w14:textId="77777777" w:rsidTr="008E7318">
        <w:tc>
          <w:tcPr>
            <w:tcW w:w="2041" w:type="dxa"/>
          </w:tcPr>
          <w:p w14:paraId="3A14B6DA" w14:textId="3260E788" w:rsidR="0002639F" w:rsidRPr="009632BB" w:rsidRDefault="0002639F" w:rsidP="004A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7"/>
              </w:tabs>
              <w:spacing w:line="260" w:lineRule="exact"/>
              <w:ind w:right="-108"/>
              <w:rPr>
                <w:rFonts w:ascii="Angsana New" w:hAnsi="Angsana New"/>
                <w:b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="Angsana New" w:hAnsi="Angsana New" w:hint="cs"/>
                <w:b/>
                <w:color w:val="000000" w:themeColor="text1"/>
                <w:sz w:val="22"/>
                <w:szCs w:val="22"/>
                <w:cs/>
              </w:rPr>
              <w:t>ขายทรัพย์สิน</w:t>
            </w:r>
          </w:p>
        </w:tc>
        <w:tc>
          <w:tcPr>
            <w:tcW w:w="847" w:type="dxa"/>
            <w:vAlign w:val="bottom"/>
          </w:tcPr>
          <w:p w14:paraId="47B7AAAD" w14:textId="4A9F0F18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C1B94BF" w14:textId="77777777" w:rsidR="0002639F" w:rsidRPr="009632BB" w:rsidRDefault="0002639F" w:rsidP="004A5F01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792664C9" w14:textId="5312D885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50F56788" w14:textId="77777777" w:rsidR="0002639F" w:rsidRPr="009632BB" w:rsidRDefault="0002639F" w:rsidP="004A5F01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191B7A0" w14:textId="15094720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E3E728D" w14:textId="77777777" w:rsidR="0002639F" w:rsidRPr="009632BB" w:rsidRDefault="0002639F" w:rsidP="004A5F01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vAlign w:val="bottom"/>
          </w:tcPr>
          <w:p w14:paraId="3CBD8E1F" w14:textId="1FFA642E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4F0221B0" w14:textId="77777777" w:rsidR="0002639F" w:rsidRPr="009632BB" w:rsidRDefault="0002639F" w:rsidP="004A5F01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1FD34265" w14:textId="63E1EC1C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415</w:t>
            </w:r>
          </w:p>
        </w:tc>
        <w:tc>
          <w:tcPr>
            <w:tcW w:w="76" w:type="dxa"/>
            <w:vAlign w:val="bottom"/>
          </w:tcPr>
          <w:p w14:paraId="06A6CDEC" w14:textId="77777777" w:rsidR="0002639F" w:rsidRPr="009632BB" w:rsidRDefault="0002639F" w:rsidP="004A5F01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836972C" w14:textId="6D2BDF3C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715254EA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E907E5A" w14:textId="472004AC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415</w:t>
            </w:r>
          </w:p>
        </w:tc>
        <w:tc>
          <w:tcPr>
            <w:tcW w:w="76" w:type="dxa"/>
            <w:vAlign w:val="bottom"/>
          </w:tcPr>
          <w:p w14:paraId="084C51E3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72EE296F" w14:textId="32600856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02639F" w:rsidRPr="009632BB" w14:paraId="6BD9AFF5" w14:textId="77777777" w:rsidTr="008E7318">
        <w:tc>
          <w:tcPr>
            <w:tcW w:w="2041" w:type="dxa"/>
          </w:tcPr>
          <w:p w14:paraId="104B8452" w14:textId="77777777" w:rsidR="0002639F" w:rsidRPr="009632BB" w:rsidRDefault="0002639F" w:rsidP="004A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  <w:t>บุคคลและกิจการที่เกี่ยวข้องกัน</w:t>
            </w:r>
          </w:p>
        </w:tc>
        <w:tc>
          <w:tcPr>
            <w:tcW w:w="847" w:type="dxa"/>
            <w:vAlign w:val="bottom"/>
          </w:tcPr>
          <w:p w14:paraId="3C1FEA72" w14:textId="77777777" w:rsidR="0002639F" w:rsidRPr="009632BB" w:rsidRDefault="0002639F" w:rsidP="004A5F01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2F71FB25" w14:textId="77777777" w:rsidR="0002639F" w:rsidRPr="009632BB" w:rsidRDefault="0002639F" w:rsidP="004A5F01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42BC8B37" w14:textId="77777777" w:rsidR="0002639F" w:rsidRPr="009632BB" w:rsidRDefault="0002639F" w:rsidP="004A5F01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6358F7A" w14:textId="77777777" w:rsidR="0002639F" w:rsidRPr="009632BB" w:rsidRDefault="0002639F" w:rsidP="004A5F01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5FCE14A2" w14:textId="77777777" w:rsidR="0002639F" w:rsidRPr="009632BB" w:rsidRDefault="0002639F" w:rsidP="004A5F01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FFA7878" w14:textId="77777777" w:rsidR="0002639F" w:rsidRPr="009632BB" w:rsidRDefault="0002639F" w:rsidP="004A5F01">
            <w:pPr>
              <w:spacing w:line="260" w:lineRule="exact"/>
              <w:ind w:left="-108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46EC89D5" w14:textId="77777777" w:rsidR="0002639F" w:rsidRPr="009632BB" w:rsidRDefault="0002639F" w:rsidP="004A5F01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B707C21" w14:textId="77777777" w:rsidR="0002639F" w:rsidRPr="009632BB" w:rsidRDefault="0002639F" w:rsidP="004A5F01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2556F055" w14:textId="77777777" w:rsidR="0002639F" w:rsidRPr="009632BB" w:rsidRDefault="0002639F" w:rsidP="004A5F01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34EA78D" w14:textId="77777777" w:rsidR="0002639F" w:rsidRPr="009632BB" w:rsidRDefault="0002639F" w:rsidP="004A5F01">
            <w:pPr>
              <w:spacing w:line="260" w:lineRule="exact"/>
              <w:ind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B7E8851" w14:textId="77777777" w:rsidR="0002639F" w:rsidRPr="009632BB" w:rsidRDefault="0002639F" w:rsidP="004A5F01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504058D3" w14:textId="77777777" w:rsidR="0002639F" w:rsidRPr="009632BB" w:rsidRDefault="0002639F" w:rsidP="004A5F01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F9C88D8" w14:textId="77777777" w:rsidR="0002639F" w:rsidRPr="009632BB" w:rsidRDefault="0002639F" w:rsidP="004A5F01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33A996A" w14:textId="77777777" w:rsidR="0002639F" w:rsidRPr="009632BB" w:rsidRDefault="0002639F" w:rsidP="004A5F01">
            <w:pPr>
              <w:spacing w:line="260" w:lineRule="exact"/>
              <w:ind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3A1C5445" w14:textId="77777777" w:rsidR="0002639F" w:rsidRPr="009632BB" w:rsidRDefault="0002639F" w:rsidP="004A5F01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02639F" w:rsidRPr="009632BB" w14:paraId="20B3208F" w14:textId="77777777" w:rsidTr="0002639F">
        <w:tc>
          <w:tcPr>
            <w:tcW w:w="2041" w:type="dxa"/>
          </w:tcPr>
          <w:p w14:paraId="1940427E" w14:textId="77777777" w:rsidR="0002639F" w:rsidRPr="009632BB" w:rsidRDefault="0002639F" w:rsidP="004A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Theme="majorBidi" w:hAnsiTheme="majorBidi" w:hint="cs"/>
                <w:b/>
                <w:color w:val="000000" w:themeColor="text1"/>
                <w:sz w:val="22"/>
                <w:szCs w:val="22"/>
                <w:cs/>
              </w:rPr>
              <w:t>ขายสุทธิ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5143923F" w14:textId="580BCDC7" w:rsidR="0002639F" w:rsidRPr="009632BB" w:rsidRDefault="00B40694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4E56C0" w14:textId="77777777" w:rsidR="0002639F" w:rsidRPr="009632BB" w:rsidRDefault="0002639F" w:rsidP="004A5F01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6062D1C0" w14:textId="49F08C36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A158FF6" w14:textId="77777777" w:rsidR="0002639F" w:rsidRPr="009632BB" w:rsidRDefault="0002639F" w:rsidP="004A5F01">
            <w:pPr>
              <w:tabs>
                <w:tab w:val="clear" w:pos="680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3840A8B5" w14:textId="69246B74" w:rsidR="0002639F" w:rsidRPr="009632BB" w:rsidRDefault="0002639F" w:rsidP="004A5F01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FF0000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57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3950784" w14:textId="77777777" w:rsidR="0002639F" w:rsidRPr="009632BB" w:rsidRDefault="0002639F" w:rsidP="004A5F01">
            <w:pPr>
              <w:tabs>
                <w:tab w:val="clear" w:pos="680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shd w:val="clear" w:color="auto" w:fill="auto"/>
            <w:vAlign w:val="bottom"/>
          </w:tcPr>
          <w:p w14:paraId="274E0BAD" w14:textId="1345BE13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822B294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6629C396" w14:textId="6E2A7974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567" w:right="22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" w:type="dxa"/>
            <w:vAlign w:val="bottom"/>
          </w:tcPr>
          <w:p w14:paraId="6B413A04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05B9434" w14:textId="1880C962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76" w:type="dxa"/>
            <w:vAlign w:val="bottom"/>
          </w:tcPr>
          <w:p w14:paraId="14516656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1CFA3BF" w14:textId="08614C34" w:rsidR="0002639F" w:rsidRPr="009632BB" w:rsidRDefault="00B40694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57</w:t>
            </w:r>
          </w:p>
        </w:tc>
        <w:tc>
          <w:tcPr>
            <w:tcW w:w="76" w:type="dxa"/>
            <w:vAlign w:val="bottom"/>
          </w:tcPr>
          <w:p w14:paraId="65C99A32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022D58C5" w14:textId="66B02D10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</w:tr>
      <w:tr w:rsidR="0002639F" w:rsidRPr="009632BB" w14:paraId="6D14E0A6" w14:textId="77777777" w:rsidTr="008E7318">
        <w:tc>
          <w:tcPr>
            <w:tcW w:w="2041" w:type="dxa"/>
          </w:tcPr>
          <w:p w14:paraId="245520ED" w14:textId="77777777" w:rsidR="0002639F" w:rsidRPr="009632BB" w:rsidRDefault="0002639F" w:rsidP="004A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  <w:r w:rsidRPr="009632BB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ค่าเช่าจ่าย</w:t>
            </w:r>
          </w:p>
        </w:tc>
        <w:tc>
          <w:tcPr>
            <w:tcW w:w="847" w:type="dxa"/>
            <w:vAlign w:val="bottom"/>
          </w:tcPr>
          <w:p w14:paraId="70DCF71E" w14:textId="02C2C436" w:rsidR="0002639F" w:rsidRPr="009632BB" w:rsidRDefault="0002639F" w:rsidP="004A5F01">
            <w:pPr>
              <w:tabs>
                <w:tab w:val="clear" w:pos="680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68011DA0" w14:textId="77777777" w:rsidR="0002639F" w:rsidRPr="009632BB" w:rsidRDefault="0002639F" w:rsidP="004A5F01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0DDA7A57" w14:textId="4E15A54D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11940EB6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8050AF2" w14:textId="21B04F51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570</w:t>
            </w:r>
          </w:p>
        </w:tc>
        <w:tc>
          <w:tcPr>
            <w:tcW w:w="76" w:type="dxa"/>
            <w:vAlign w:val="bottom"/>
          </w:tcPr>
          <w:p w14:paraId="7481D3E8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33AB5DFF" w14:textId="7478C0C8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570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5041DD12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09CAE8CA" w14:textId="125521E3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48513A6A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6F3AD4B7" w14:textId="1937A8D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285</w:t>
            </w:r>
          </w:p>
        </w:tc>
        <w:tc>
          <w:tcPr>
            <w:tcW w:w="76" w:type="dxa"/>
            <w:vAlign w:val="bottom"/>
          </w:tcPr>
          <w:p w14:paraId="3EFF5303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4206E88" w14:textId="7D77D22E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570</w:t>
            </w:r>
          </w:p>
        </w:tc>
        <w:tc>
          <w:tcPr>
            <w:tcW w:w="76" w:type="dxa"/>
            <w:vAlign w:val="bottom"/>
          </w:tcPr>
          <w:p w14:paraId="4B3D4C72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09AA809E" w14:textId="1D970906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570</w:t>
            </w:r>
          </w:p>
        </w:tc>
      </w:tr>
      <w:tr w:rsidR="0002639F" w:rsidRPr="009632BB" w14:paraId="3002EBC3" w14:textId="77777777" w:rsidTr="008E7318">
        <w:tc>
          <w:tcPr>
            <w:tcW w:w="2041" w:type="dxa"/>
          </w:tcPr>
          <w:p w14:paraId="54FB236F" w14:textId="77777777" w:rsidR="0002639F" w:rsidRPr="009632BB" w:rsidRDefault="0002639F" w:rsidP="004A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260" w:lineRule="exact"/>
              <w:ind w:right="-108"/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Theme="majorBidi" w:hAnsiTheme="majorBidi" w:cstheme="majorBidi"/>
                <w:bCs/>
                <w:color w:val="000000" w:themeColor="text1"/>
                <w:sz w:val="22"/>
                <w:szCs w:val="22"/>
                <w:cs/>
              </w:rPr>
              <w:t>ค่าตอบแทนผู้บริหารสำคัญ</w:t>
            </w:r>
          </w:p>
        </w:tc>
        <w:tc>
          <w:tcPr>
            <w:tcW w:w="847" w:type="dxa"/>
            <w:vAlign w:val="bottom"/>
          </w:tcPr>
          <w:p w14:paraId="418B3F27" w14:textId="77777777" w:rsidR="0002639F" w:rsidRPr="009632BB" w:rsidRDefault="0002639F" w:rsidP="004A5F01">
            <w:pPr>
              <w:spacing w:line="260" w:lineRule="exact"/>
              <w:ind w:left="-108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6028F3E" w14:textId="77777777" w:rsidR="0002639F" w:rsidRPr="009632BB" w:rsidRDefault="0002639F" w:rsidP="004A5F01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7B3DE95A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12E2BDE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33559507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542FBEA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  <w:vAlign w:val="bottom"/>
          </w:tcPr>
          <w:p w14:paraId="25C74010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67F1699F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vAlign w:val="bottom"/>
          </w:tcPr>
          <w:p w14:paraId="336DE15D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96B7625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vAlign w:val="bottom"/>
          </w:tcPr>
          <w:p w14:paraId="4AA01640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7A82608D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6BEF01D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160E8226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</w:tcPr>
          <w:p w14:paraId="45A397CA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02639F" w:rsidRPr="009632BB" w14:paraId="138E20A0" w14:textId="77777777" w:rsidTr="004F551A">
        <w:tc>
          <w:tcPr>
            <w:tcW w:w="2041" w:type="dxa"/>
          </w:tcPr>
          <w:p w14:paraId="7B1B6756" w14:textId="77777777" w:rsidR="0002639F" w:rsidRPr="009632BB" w:rsidRDefault="0002639F" w:rsidP="004A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</w:pPr>
            <w:r w:rsidRPr="009632BB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847" w:type="dxa"/>
          </w:tcPr>
          <w:p w14:paraId="655843BA" w14:textId="1E755ADE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4,112</w:t>
            </w:r>
          </w:p>
        </w:tc>
        <w:tc>
          <w:tcPr>
            <w:tcW w:w="76" w:type="dxa"/>
            <w:vAlign w:val="bottom"/>
          </w:tcPr>
          <w:p w14:paraId="062B2F95" w14:textId="77777777" w:rsidR="0002639F" w:rsidRPr="009632BB" w:rsidRDefault="0002639F" w:rsidP="004A5F01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vAlign w:val="bottom"/>
          </w:tcPr>
          <w:p w14:paraId="41CD2804" w14:textId="75C04A49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4,152</w:t>
            </w:r>
          </w:p>
        </w:tc>
        <w:tc>
          <w:tcPr>
            <w:tcW w:w="76" w:type="dxa"/>
            <w:vAlign w:val="bottom"/>
          </w:tcPr>
          <w:p w14:paraId="768506D4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</w:tcPr>
          <w:p w14:paraId="6863EA00" w14:textId="37F239A6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8,931</w:t>
            </w:r>
          </w:p>
        </w:tc>
        <w:tc>
          <w:tcPr>
            <w:tcW w:w="76" w:type="dxa"/>
            <w:vAlign w:val="bottom"/>
          </w:tcPr>
          <w:p w14:paraId="5C14ECEC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right w:val="nil"/>
            </w:tcBorders>
          </w:tcPr>
          <w:p w14:paraId="29D1FB4B" w14:textId="3395DCC1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8,261 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77A232C0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</w:tcPr>
          <w:p w14:paraId="2481ED08" w14:textId="6ABCE77C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3,438</w:t>
            </w:r>
          </w:p>
        </w:tc>
        <w:tc>
          <w:tcPr>
            <w:tcW w:w="76" w:type="dxa"/>
            <w:vAlign w:val="bottom"/>
          </w:tcPr>
          <w:p w14:paraId="276F1A5C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</w:tcPr>
          <w:p w14:paraId="6C52F5B7" w14:textId="64FC9FAA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3,413 </w:t>
            </w:r>
          </w:p>
        </w:tc>
        <w:tc>
          <w:tcPr>
            <w:tcW w:w="76" w:type="dxa"/>
            <w:vAlign w:val="bottom"/>
          </w:tcPr>
          <w:p w14:paraId="45A95375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</w:tcPr>
          <w:p w14:paraId="0BF39197" w14:textId="0FB9D2AC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6,834</w:t>
            </w:r>
          </w:p>
        </w:tc>
        <w:tc>
          <w:tcPr>
            <w:tcW w:w="76" w:type="dxa"/>
            <w:vAlign w:val="bottom"/>
          </w:tcPr>
          <w:p w14:paraId="1A24F86B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</w:tcPr>
          <w:p w14:paraId="175ADAF1" w14:textId="6AD9243D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6,826 </w:t>
            </w:r>
          </w:p>
        </w:tc>
      </w:tr>
      <w:tr w:rsidR="0002639F" w:rsidRPr="009632BB" w14:paraId="544DE94E" w14:textId="77777777" w:rsidTr="004F551A">
        <w:tc>
          <w:tcPr>
            <w:tcW w:w="2041" w:type="dxa"/>
          </w:tcPr>
          <w:p w14:paraId="4E866221" w14:textId="77777777" w:rsidR="0002639F" w:rsidRPr="009632BB" w:rsidRDefault="0002639F" w:rsidP="004A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14:paraId="146F7B2F" w14:textId="172BBE0F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116</w:t>
            </w:r>
          </w:p>
        </w:tc>
        <w:tc>
          <w:tcPr>
            <w:tcW w:w="76" w:type="dxa"/>
            <w:vAlign w:val="bottom"/>
          </w:tcPr>
          <w:p w14:paraId="13D582D5" w14:textId="77777777" w:rsidR="0002639F" w:rsidRPr="009632BB" w:rsidRDefault="0002639F" w:rsidP="004A5F01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tcBorders>
              <w:bottom w:val="single" w:sz="6" w:space="0" w:color="auto"/>
            </w:tcBorders>
            <w:vAlign w:val="bottom"/>
          </w:tcPr>
          <w:p w14:paraId="0108E72C" w14:textId="1E42758C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186</w:t>
            </w:r>
          </w:p>
        </w:tc>
        <w:tc>
          <w:tcPr>
            <w:tcW w:w="76" w:type="dxa"/>
            <w:vAlign w:val="bottom"/>
          </w:tcPr>
          <w:p w14:paraId="4D992287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06CE80F2" w14:textId="629A5E48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290</w:t>
            </w:r>
          </w:p>
        </w:tc>
        <w:tc>
          <w:tcPr>
            <w:tcW w:w="76" w:type="dxa"/>
            <w:vAlign w:val="bottom"/>
          </w:tcPr>
          <w:p w14:paraId="3B357212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  <w:right w:val="nil"/>
            </w:tcBorders>
          </w:tcPr>
          <w:p w14:paraId="0C65F230" w14:textId="7533097D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370 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3E08C027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tcBorders>
              <w:bottom w:val="single" w:sz="6" w:space="0" w:color="auto"/>
            </w:tcBorders>
          </w:tcPr>
          <w:p w14:paraId="70C07227" w14:textId="40122A99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107</w:t>
            </w:r>
          </w:p>
        </w:tc>
        <w:tc>
          <w:tcPr>
            <w:tcW w:w="76" w:type="dxa"/>
            <w:vAlign w:val="bottom"/>
          </w:tcPr>
          <w:p w14:paraId="21E84824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bottom w:val="single" w:sz="6" w:space="0" w:color="auto"/>
            </w:tcBorders>
          </w:tcPr>
          <w:p w14:paraId="67245E39" w14:textId="17FABC4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135 </w:t>
            </w:r>
          </w:p>
        </w:tc>
        <w:tc>
          <w:tcPr>
            <w:tcW w:w="76" w:type="dxa"/>
            <w:vAlign w:val="bottom"/>
          </w:tcPr>
          <w:p w14:paraId="793FA60B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</w:tcPr>
          <w:p w14:paraId="19D1DF12" w14:textId="45089DB1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223</w:t>
            </w:r>
          </w:p>
        </w:tc>
        <w:tc>
          <w:tcPr>
            <w:tcW w:w="76" w:type="dxa"/>
            <w:vAlign w:val="bottom"/>
          </w:tcPr>
          <w:p w14:paraId="23677EBF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</w:tcPr>
          <w:p w14:paraId="54762A9F" w14:textId="4BB477C6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270 </w:t>
            </w:r>
          </w:p>
        </w:tc>
      </w:tr>
      <w:tr w:rsidR="0002639F" w:rsidRPr="009632BB" w14:paraId="199D116C" w14:textId="77777777" w:rsidTr="004F551A">
        <w:tc>
          <w:tcPr>
            <w:tcW w:w="2041" w:type="dxa"/>
          </w:tcPr>
          <w:p w14:paraId="4BFC437B" w14:textId="77777777" w:rsidR="0002639F" w:rsidRPr="009632BB" w:rsidRDefault="0002639F" w:rsidP="004A5F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269"/>
              </w:tabs>
              <w:spacing w:line="260" w:lineRule="exact"/>
              <w:ind w:right="-108"/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</w:pPr>
            <w:r w:rsidRPr="009632BB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</w:rPr>
              <w:tab/>
            </w:r>
            <w:r w:rsidRPr="009632BB">
              <w:rPr>
                <w:rFonts w:asciiTheme="majorBidi" w:hAnsiTheme="majorBidi" w:cstheme="majorBidi"/>
                <w:b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847" w:type="dxa"/>
            <w:tcBorders>
              <w:top w:val="single" w:sz="6" w:space="0" w:color="auto"/>
              <w:bottom w:val="double" w:sz="6" w:space="0" w:color="auto"/>
            </w:tcBorders>
          </w:tcPr>
          <w:p w14:paraId="27B59FF9" w14:textId="0426FCE6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4,228</w:t>
            </w:r>
          </w:p>
        </w:tc>
        <w:tc>
          <w:tcPr>
            <w:tcW w:w="76" w:type="dxa"/>
            <w:vAlign w:val="bottom"/>
          </w:tcPr>
          <w:p w14:paraId="7DC6E892" w14:textId="77777777" w:rsidR="0002639F" w:rsidRPr="009632BB" w:rsidRDefault="0002639F" w:rsidP="004A5F01">
            <w:pPr>
              <w:spacing w:line="260" w:lineRule="exact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D5366E" w14:textId="151D37E1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4,338</w:t>
            </w:r>
          </w:p>
        </w:tc>
        <w:tc>
          <w:tcPr>
            <w:tcW w:w="76" w:type="dxa"/>
            <w:vAlign w:val="bottom"/>
          </w:tcPr>
          <w:p w14:paraId="5895EA82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-3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0A52612F" w14:textId="571FED36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9,221</w:t>
            </w:r>
          </w:p>
        </w:tc>
        <w:tc>
          <w:tcPr>
            <w:tcW w:w="76" w:type="dxa"/>
            <w:vAlign w:val="bottom"/>
          </w:tcPr>
          <w:p w14:paraId="15670764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-3" w:firstLine="108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14:paraId="2C934D76" w14:textId="16076EA5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8,631 </w:t>
            </w:r>
          </w:p>
        </w:tc>
        <w:tc>
          <w:tcPr>
            <w:tcW w:w="83" w:type="dxa"/>
            <w:gridSpan w:val="2"/>
            <w:tcBorders>
              <w:left w:val="nil"/>
            </w:tcBorders>
            <w:vAlign w:val="bottom"/>
          </w:tcPr>
          <w:p w14:paraId="2A0F824F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single" w:sz="6" w:space="0" w:color="auto"/>
              <w:bottom w:val="double" w:sz="6" w:space="0" w:color="auto"/>
            </w:tcBorders>
          </w:tcPr>
          <w:p w14:paraId="3006CD64" w14:textId="3D3ED856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3,545</w:t>
            </w:r>
          </w:p>
        </w:tc>
        <w:tc>
          <w:tcPr>
            <w:tcW w:w="76" w:type="dxa"/>
            <w:vAlign w:val="bottom"/>
          </w:tcPr>
          <w:p w14:paraId="1002541E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45" w:type="dxa"/>
            <w:tcBorders>
              <w:top w:val="single" w:sz="6" w:space="0" w:color="auto"/>
              <w:bottom w:val="double" w:sz="6" w:space="0" w:color="auto"/>
            </w:tcBorders>
          </w:tcPr>
          <w:p w14:paraId="4461ADC2" w14:textId="2192184C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3,548 </w:t>
            </w:r>
          </w:p>
        </w:tc>
        <w:tc>
          <w:tcPr>
            <w:tcW w:w="76" w:type="dxa"/>
            <w:vAlign w:val="bottom"/>
          </w:tcPr>
          <w:p w14:paraId="7253C16B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</w:tcPr>
          <w:p w14:paraId="12300CD3" w14:textId="786772B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>7,057</w:t>
            </w:r>
          </w:p>
        </w:tc>
        <w:tc>
          <w:tcPr>
            <w:tcW w:w="76" w:type="dxa"/>
            <w:vAlign w:val="bottom"/>
          </w:tcPr>
          <w:p w14:paraId="5868C44E" w14:textId="77777777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right="57" w:firstLine="51"/>
              <w:contextualSpacing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</w:tcPr>
          <w:p w14:paraId="463FD361" w14:textId="424E100D" w:rsidR="0002639F" w:rsidRPr="009632BB" w:rsidRDefault="0002639F" w:rsidP="004A5F01">
            <w:pPr>
              <w:tabs>
                <w:tab w:val="clear" w:pos="454"/>
                <w:tab w:val="clear" w:pos="680"/>
                <w:tab w:val="clear" w:pos="907"/>
              </w:tabs>
              <w:spacing w:line="260" w:lineRule="exact"/>
              <w:ind w:left="-108" w:right="57" w:firstLine="108"/>
              <w:contextualSpacing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9632BB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7,096 </w:t>
            </w:r>
          </w:p>
        </w:tc>
      </w:tr>
    </w:tbl>
    <w:p w14:paraId="2524FFCE" w14:textId="77777777" w:rsidR="00E81B01" w:rsidRPr="0061142B" w:rsidRDefault="00E81B01" w:rsidP="00E81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289" w:firstLine="56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A8FC01C" w14:textId="127171BC" w:rsidR="00123D48" w:rsidRPr="0061142B" w:rsidRDefault="008E737B" w:rsidP="004A5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9" w:firstLine="561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ยอดคงเหลือกับบุคคลและกิจการที่เกี่ยวข้องกัน ณ 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A845C3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845C3"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มิถุนายน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86E93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</w:t>
      </w:r>
      <w:r w:rsidR="0081398E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286E93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C61095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8"/>
        <w:gridCol w:w="1130"/>
        <w:gridCol w:w="134"/>
        <w:gridCol w:w="1134"/>
        <w:gridCol w:w="136"/>
        <w:gridCol w:w="1133"/>
      </w:tblGrid>
      <w:tr w:rsidR="0061142B" w:rsidRPr="0061142B" w14:paraId="1896EA09" w14:textId="77777777" w:rsidTr="00CA6DF6">
        <w:trPr>
          <w:trHeight w:val="62"/>
        </w:trPr>
        <w:tc>
          <w:tcPr>
            <w:tcW w:w="3457" w:type="dxa"/>
          </w:tcPr>
          <w:p w14:paraId="7D26D66C" w14:textId="77777777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9" w:type="dxa"/>
            <w:gridSpan w:val="7"/>
            <w:tcBorders>
              <w:bottom w:val="single" w:sz="6" w:space="0" w:color="auto"/>
            </w:tcBorders>
          </w:tcPr>
          <w:p w14:paraId="597FD839" w14:textId="3808AA77" w:rsidR="00C23441" w:rsidRPr="00E0155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1142B" w:rsidRPr="0061142B" w14:paraId="74D75D60" w14:textId="77777777" w:rsidTr="00CA6DF6">
        <w:trPr>
          <w:trHeight w:val="62"/>
        </w:trPr>
        <w:tc>
          <w:tcPr>
            <w:tcW w:w="3457" w:type="dxa"/>
          </w:tcPr>
          <w:p w14:paraId="6DF0AF79" w14:textId="77777777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81C06E" w14:textId="32B3991D" w:rsidR="00C23441" w:rsidRPr="00E0155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AC016DA" w14:textId="77777777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193372" w14:textId="2F05C26E" w:rsidR="00C23441" w:rsidRPr="00E0155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142B" w:rsidRPr="0061142B" w14:paraId="48447BA2" w14:textId="77777777" w:rsidTr="00CA6DF6">
        <w:trPr>
          <w:trHeight w:val="62"/>
        </w:trPr>
        <w:tc>
          <w:tcPr>
            <w:tcW w:w="3457" w:type="dxa"/>
          </w:tcPr>
          <w:p w14:paraId="78C19E00" w14:textId="77777777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6D74E27" w14:textId="07D903BB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</w:t>
            </w:r>
            <w:r w:rsidR="00A845C3"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  <w:p w14:paraId="7CDDF439" w14:textId="1B29605A" w:rsidR="00C23441" w:rsidRPr="0061142B" w:rsidRDefault="00A845C3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="00C23441"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286E93"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69EF288A" w14:textId="77777777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16F31D76" w14:textId="77777777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07BDFDDB" w14:textId="63D1DFEE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286E93"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1EC060B3" w14:textId="77777777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DBE7C93" w14:textId="77777777" w:rsidR="00A845C3" w:rsidRPr="0061142B" w:rsidRDefault="00A845C3" w:rsidP="00A8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  <w:p w14:paraId="24E8F667" w14:textId="55252FEF" w:rsidR="00C23441" w:rsidRPr="0061142B" w:rsidRDefault="00A845C3" w:rsidP="00A8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" w:type="dxa"/>
          </w:tcPr>
          <w:p w14:paraId="1841A5B0" w14:textId="77777777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97E035E" w14:textId="77777777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6253E9FD" w14:textId="3E83E7BC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286E93"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61142B" w:rsidRPr="0061142B" w14:paraId="3254C23B" w14:textId="77777777" w:rsidTr="00CA6DF6">
        <w:trPr>
          <w:trHeight w:val="62"/>
        </w:trPr>
        <w:tc>
          <w:tcPr>
            <w:tcW w:w="3457" w:type="dxa"/>
          </w:tcPr>
          <w:p w14:paraId="0647BED6" w14:textId="77777777" w:rsidR="00C23441" w:rsidRPr="00E0155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70C813" w14:textId="77777777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46B83A72" w14:textId="77777777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24A71470" w14:textId="77777777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38C7CB2E" w14:textId="77777777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3CA69EB" w14:textId="77777777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" w:type="dxa"/>
          </w:tcPr>
          <w:p w14:paraId="674E3DC7" w14:textId="77777777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FA4DA3A" w14:textId="77777777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</w:tr>
      <w:tr w:rsidR="0061142B" w:rsidRPr="0061142B" w14:paraId="79C7E31A" w14:textId="77777777" w:rsidTr="00CA6DF6">
        <w:trPr>
          <w:trHeight w:val="62"/>
        </w:trPr>
        <w:tc>
          <w:tcPr>
            <w:tcW w:w="3457" w:type="dxa"/>
          </w:tcPr>
          <w:p w14:paraId="78AC1F22" w14:textId="77777777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E33430D" w14:textId="77777777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0FA0328D" w14:textId="77777777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FC00333" w14:textId="77777777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44762F0" w14:textId="77777777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1AB7FDB" w14:textId="77777777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6" w:type="dxa"/>
          </w:tcPr>
          <w:p w14:paraId="3B54D943" w14:textId="77777777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11FBDF9" w14:textId="77777777" w:rsidR="00C23441" w:rsidRPr="0061142B" w:rsidRDefault="00C23441" w:rsidP="00FA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</w:tr>
      <w:tr w:rsidR="000519DF" w:rsidRPr="0061142B" w14:paraId="6F506141" w14:textId="77777777" w:rsidTr="00CA6DF6">
        <w:trPr>
          <w:trHeight w:val="70"/>
        </w:trPr>
        <w:tc>
          <w:tcPr>
            <w:tcW w:w="3457" w:type="dxa"/>
          </w:tcPr>
          <w:p w14:paraId="046060FF" w14:textId="77777777" w:rsidR="000519DF" w:rsidRPr="00E0155B" w:rsidRDefault="000519DF" w:rsidP="0005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Pr="00E0155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0075D68E" w14:textId="6A2C9EA2" w:rsidR="000519DF" w:rsidRPr="000519DF" w:rsidRDefault="000519DF" w:rsidP="0005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3B4B6BD" w14:textId="77777777" w:rsidR="000519DF" w:rsidRPr="0061142B" w:rsidRDefault="000519DF" w:rsidP="0005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6D35080" w14:textId="5A127DE8" w:rsidR="000519DF" w:rsidRPr="0061142B" w:rsidRDefault="000519DF" w:rsidP="0005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3C3E349" w14:textId="77777777" w:rsidR="000519DF" w:rsidRPr="0061142B" w:rsidRDefault="000519DF" w:rsidP="0005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CF36ED7" w14:textId="1C4E7D59" w:rsidR="000519DF" w:rsidRPr="0061142B" w:rsidRDefault="000519DF" w:rsidP="0005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3,370</w:t>
            </w:r>
          </w:p>
        </w:tc>
        <w:tc>
          <w:tcPr>
            <w:tcW w:w="136" w:type="dxa"/>
          </w:tcPr>
          <w:p w14:paraId="61F009BE" w14:textId="77777777" w:rsidR="000519DF" w:rsidRPr="0061142B" w:rsidRDefault="000519DF" w:rsidP="0005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0B29D7B" w14:textId="721BCA04" w:rsidR="000519DF" w:rsidRPr="0061142B" w:rsidRDefault="000519DF" w:rsidP="0005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3,294</w:t>
            </w:r>
          </w:p>
        </w:tc>
      </w:tr>
      <w:tr w:rsidR="00CA6DF6" w:rsidRPr="0061142B" w14:paraId="6869495F" w14:textId="77777777" w:rsidTr="00C057B7">
        <w:trPr>
          <w:trHeight w:val="62"/>
        </w:trPr>
        <w:tc>
          <w:tcPr>
            <w:tcW w:w="3457" w:type="dxa"/>
          </w:tcPr>
          <w:p w14:paraId="79AFF831" w14:textId="77777777" w:rsidR="00CA6DF6" w:rsidRPr="00E0155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D15A1F" w14:textId="73B2566A" w:rsidR="00CA6DF6" w:rsidRPr="0061142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07B4DDF" w14:textId="77777777" w:rsidR="00CA6DF6" w:rsidRPr="0061142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5675288" w14:textId="30EF274B" w:rsidR="00CA6DF6" w:rsidRPr="0061142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7D60240" w14:textId="77777777" w:rsidR="00CA6DF6" w:rsidRPr="0061142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82118BB" w14:textId="52304920" w:rsidR="00CA6DF6" w:rsidRPr="0061142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81,159</w:t>
            </w:r>
          </w:p>
        </w:tc>
        <w:tc>
          <w:tcPr>
            <w:tcW w:w="136" w:type="dxa"/>
          </w:tcPr>
          <w:p w14:paraId="08BEA2B7" w14:textId="77777777" w:rsidR="00CA6DF6" w:rsidRPr="0061142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47505B9" w14:textId="3D767E8C" w:rsidR="00CA6DF6" w:rsidRPr="0061142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247,524</w:t>
            </w:r>
          </w:p>
        </w:tc>
      </w:tr>
      <w:tr w:rsidR="000519DF" w:rsidRPr="0061142B" w14:paraId="50C61A50" w14:textId="77777777" w:rsidTr="00C057B7">
        <w:trPr>
          <w:trHeight w:val="62"/>
        </w:trPr>
        <w:tc>
          <w:tcPr>
            <w:tcW w:w="3457" w:type="dxa"/>
          </w:tcPr>
          <w:p w14:paraId="50E7D672" w14:textId="7DDF8802" w:rsidR="000519DF" w:rsidRPr="0061142B" w:rsidRDefault="000519DF" w:rsidP="0005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454" w:right="-20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1AA3F6" w14:textId="05904290" w:rsidR="000519DF" w:rsidRPr="000519DF" w:rsidRDefault="000519DF" w:rsidP="0005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E10F852" w14:textId="77777777" w:rsidR="000519DF" w:rsidRPr="0061142B" w:rsidRDefault="000519DF" w:rsidP="0005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2C134778" w14:textId="19FC20FA" w:rsidR="000519DF" w:rsidRPr="0061142B" w:rsidRDefault="000519DF" w:rsidP="0005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AA98CB9" w14:textId="77777777" w:rsidR="000519DF" w:rsidRPr="0061142B" w:rsidRDefault="000519DF" w:rsidP="0005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5889602" w14:textId="564F5D90" w:rsidR="000519DF" w:rsidRPr="0061142B" w:rsidRDefault="000519DF" w:rsidP="0005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84,529</w:t>
            </w:r>
          </w:p>
        </w:tc>
        <w:tc>
          <w:tcPr>
            <w:tcW w:w="136" w:type="dxa"/>
          </w:tcPr>
          <w:p w14:paraId="73EFADDB" w14:textId="77777777" w:rsidR="000519DF" w:rsidRPr="0061142B" w:rsidRDefault="000519DF" w:rsidP="0005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CED9050" w14:textId="13226D2B" w:rsidR="000519DF" w:rsidRPr="0061142B" w:rsidRDefault="000519DF" w:rsidP="000519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250,818</w:t>
            </w:r>
          </w:p>
        </w:tc>
      </w:tr>
      <w:tr w:rsidR="004A5F01" w:rsidRPr="0061142B" w14:paraId="7479F9E8" w14:textId="77777777" w:rsidTr="001B55E7">
        <w:trPr>
          <w:trHeight w:val="62"/>
        </w:trPr>
        <w:tc>
          <w:tcPr>
            <w:tcW w:w="3457" w:type="dxa"/>
          </w:tcPr>
          <w:p w14:paraId="2EFBC8BC" w14:textId="77777777" w:rsidR="004A5F01" w:rsidRPr="0061142B" w:rsidRDefault="004A5F01" w:rsidP="001B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0C5098EF" w14:textId="77777777" w:rsidR="004A5F01" w:rsidRPr="0061142B" w:rsidRDefault="004A5F01" w:rsidP="001B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B07CAFD" w14:textId="77777777" w:rsidR="004A5F01" w:rsidRPr="0061142B" w:rsidRDefault="004A5F01" w:rsidP="001B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45030E4C" w14:textId="77777777" w:rsidR="004A5F01" w:rsidRPr="0061142B" w:rsidRDefault="004A5F01" w:rsidP="001B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14850E7" w14:textId="77777777" w:rsidR="004A5F01" w:rsidRPr="0061142B" w:rsidRDefault="004A5F01" w:rsidP="001B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E5478D8" w14:textId="77777777" w:rsidR="004A5F01" w:rsidRPr="00C057B7" w:rsidRDefault="004A5F01" w:rsidP="001B55E7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  <w:cs/>
              </w:rPr>
            </w:pPr>
            <w:r w:rsidRPr="00C057B7">
              <w:rPr>
                <w:rFonts w:asciiTheme="majorBidi" w:hAnsiTheme="majorBidi" w:cstheme="majorBidi" w:hint="cs"/>
                <w:bCs/>
                <w:color w:val="000000" w:themeColor="text1"/>
                <w:sz w:val="26"/>
                <w:szCs w:val="26"/>
              </w:rPr>
              <w:t>(35)</w:t>
            </w:r>
          </w:p>
        </w:tc>
        <w:tc>
          <w:tcPr>
            <w:tcW w:w="136" w:type="dxa"/>
          </w:tcPr>
          <w:p w14:paraId="39ACE8E3" w14:textId="77777777" w:rsidR="004A5F01" w:rsidRPr="0061142B" w:rsidRDefault="004A5F01" w:rsidP="001B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96F0E07" w14:textId="77777777" w:rsidR="004A5F01" w:rsidRPr="0061142B" w:rsidRDefault="004A5F01" w:rsidP="001B55E7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(131)</w:t>
            </w:r>
          </w:p>
        </w:tc>
      </w:tr>
      <w:tr w:rsidR="004A5F01" w:rsidRPr="0061142B" w14:paraId="1AF911C4" w14:textId="77777777" w:rsidTr="001B55E7">
        <w:trPr>
          <w:trHeight w:val="201"/>
        </w:trPr>
        <w:tc>
          <w:tcPr>
            <w:tcW w:w="3457" w:type="dxa"/>
          </w:tcPr>
          <w:p w14:paraId="0675318C" w14:textId="77777777" w:rsidR="004A5F01" w:rsidRPr="00E0155B" w:rsidRDefault="004A5F01" w:rsidP="001B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8FA6980" w14:textId="77777777" w:rsidR="004A5F01" w:rsidRPr="000519DF" w:rsidRDefault="004A5F01" w:rsidP="001B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9AE42B2" w14:textId="77777777" w:rsidR="004A5F01" w:rsidRPr="0061142B" w:rsidRDefault="004A5F01" w:rsidP="001B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4D416F6B" w14:textId="77777777" w:rsidR="004A5F01" w:rsidRPr="0061142B" w:rsidRDefault="004A5F01" w:rsidP="001B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25C4405" w14:textId="77777777" w:rsidR="004A5F01" w:rsidRPr="0061142B" w:rsidRDefault="004A5F01" w:rsidP="001B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A6017" w14:textId="77777777" w:rsidR="004A5F01" w:rsidRPr="0061142B" w:rsidRDefault="004A5F01" w:rsidP="001B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84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0155B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494</w:t>
            </w:r>
          </w:p>
        </w:tc>
        <w:tc>
          <w:tcPr>
            <w:tcW w:w="136" w:type="dxa"/>
          </w:tcPr>
          <w:p w14:paraId="0B3517E4" w14:textId="77777777" w:rsidR="004A5F01" w:rsidRPr="0061142B" w:rsidRDefault="004A5F01" w:rsidP="001B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EE24EE3" w14:textId="77777777" w:rsidR="004A5F01" w:rsidRPr="0061142B" w:rsidRDefault="004A5F01" w:rsidP="001B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250,687</w:t>
            </w:r>
          </w:p>
        </w:tc>
      </w:tr>
      <w:tr w:rsidR="00CA6DF6" w:rsidRPr="0061142B" w14:paraId="77CD7B11" w14:textId="77777777" w:rsidTr="00CA6DF6">
        <w:trPr>
          <w:trHeight w:val="62"/>
        </w:trPr>
        <w:tc>
          <w:tcPr>
            <w:tcW w:w="3457" w:type="dxa"/>
          </w:tcPr>
          <w:p w14:paraId="0951D2A7" w14:textId="77777777" w:rsidR="00CA6DF6" w:rsidRPr="0061142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9" w:type="dxa"/>
            <w:gridSpan w:val="7"/>
            <w:tcBorders>
              <w:bottom w:val="single" w:sz="6" w:space="0" w:color="auto"/>
            </w:tcBorders>
          </w:tcPr>
          <w:p w14:paraId="230AFE60" w14:textId="77777777" w:rsidR="00CA6DF6" w:rsidRPr="00E0155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CA6DF6" w:rsidRPr="0061142B" w14:paraId="293FB3F8" w14:textId="77777777" w:rsidTr="00CA6DF6">
        <w:trPr>
          <w:trHeight w:val="62"/>
        </w:trPr>
        <w:tc>
          <w:tcPr>
            <w:tcW w:w="3457" w:type="dxa"/>
          </w:tcPr>
          <w:p w14:paraId="20F74559" w14:textId="77777777" w:rsidR="00CA6DF6" w:rsidRPr="0061142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2C18B6" w14:textId="77777777" w:rsidR="00CA6DF6" w:rsidRPr="00E0155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BCCC7E" w14:textId="77777777" w:rsidR="00CA6DF6" w:rsidRPr="0061142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FDD776" w14:textId="77777777" w:rsidR="00CA6DF6" w:rsidRPr="00E0155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6DF6" w:rsidRPr="0061142B" w14:paraId="2DDF6598" w14:textId="77777777" w:rsidTr="00CA6DF6">
        <w:trPr>
          <w:trHeight w:val="62"/>
        </w:trPr>
        <w:tc>
          <w:tcPr>
            <w:tcW w:w="3457" w:type="dxa"/>
          </w:tcPr>
          <w:p w14:paraId="0BE7EC5E" w14:textId="77777777" w:rsidR="00CA6DF6" w:rsidRPr="0061142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3C0FBA6" w14:textId="77777777" w:rsidR="00CA6DF6" w:rsidRPr="0061142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  <w:p w14:paraId="122FD224" w14:textId="3D82D3DD" w:rsidR="00CA6DF6" w:rsidRPr="0061142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4F9D578A" w14:textId="77777777" w:rsidR="00CA6DF6" w:rsidRPr="0061142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2342644" w14:textId="77777777" w:rsidR="00CA6DF6" w:rsidRPr="0061142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05ACF671" w14:textId="77777777" w:rsidR="00CA6DF6" w:rsidRPr="0061142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57770A91" w14:textId="77777777" w:rsidR="00CA6DF6" w:rsidRPr="0061142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D3B72FB" w14:textId="77777777" w:rsidR="00CA6DF6" w:rsidRPr="0061142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  <w:p w14:paraId="1E3C0F39" w14:textId="0CB6B7BE" w:rsidR="00CA6DF6" w:rsidRPr="0061142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6" w:type="dxa"/>
          </w:tcPr>
          <w:p w14:paraId="0120B169" w14:textId="77777777" w:rsidR="00CA6DF6" w:rsidRPr="0061142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E42C95B" w14:textId="77777777" w:rsidR="00CA6DF6" w:rsidRPr="0061142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43339B73" w14:textId="77777777" w:rsidR="00CA6DF6" w:rsidRPr="0061142B" w:rsidRDefault="00CA6DF6" w:rsidP="00CA6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292CE6" w:rsidRPr="0061142B" w14:paraId="52BF6D3E" w14:textId="77777777" w:rsidTr="00CA6DF6">
        <w:tc>
          <w:tcPr>
            <w:tcW w:w="3457" w:type="dxa"/>
          </w:tcPr>
          <w:p w14:paraId="318CFD0A" w14:textId="0A89CCF0" w:rsidR="00292CE6" w:rsidRPr="00E0155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เงินให้กู้ยืมระยะสั้นและระยะยาว</w:t>
            </w:r>
          </w:p>
        </w:tc>
        <w:tc>
          <w:tcPr>
            <w:tcW w:w="1134" w:type="dxa"/>
          </w:tcPr>
          <w:p w14:paraId="08D4245B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4D83619E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4444CAD5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E261E74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76B1026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6" w:type="dxa"/>
          </w:tcPr>
          <w:p w14:paraId="21574AA3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CD717F9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292CE6" w:rsidRPr="0061142B" w14:paraId="75702653" w14:textId="77777777" w:rsidTr="00CA6DF6">
        <w:tc>
          <w:tcPr>
            <w:tcW w:w="3457" w:type="dxa"/>
          </w:tcPr>
          <w:p w14:paraId="14CECFCC" w14:textId="77777777" w:rsidR="00292CE6" w:rsidRPr="00E0155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  <w:t>บริษัท</w:t>
            </w: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ย่อย</w:t>
            </w:r>
          </w:p>
        </w:tc>
        <w:tc>
          <w:tcPr>
            <w:tcW w:w="1134" w:type="dxa"/>
          </w:tcPr>
          <w:p w14:paraId="5D068AA4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5F01A4FF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5D23A84C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3BFC4766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84BDB16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6" w:type="dxa"/>
          </w:tcPr>
          <w:p w14:paraId="7120BC52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FE5941F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292CE6" w:rsidRPr="0061142B" w14:paraId="79D12BA8" w14:textId="77777777" w:rsidTr="00CA6DF6">
        <w:tc>
          <w:tcPr>
            <w:tcW w:w="3457" w:type="dxa"/>
          </w:tcPr>
          <w:p w14:paraId="6A7B3FC7" w14:textId="77777777" w:rsidR="00292CE6" w:rsidRPr="00E0155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4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</w:t>
            </w:r>
            <w:r w:rsidRPr="00E0155B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พรีเมี่ยม เฟล็กซิเบิ้ล แพคเกจจิ้ง จำกัด</w:t>
            </w:r>
          </w:p>
        </w:tc>
        <w:tc>
          <w:tcPr>
            <w:tcW w:w="1134" w:type="dxa"/>
          </w:tcPr>
          <w:p w14:paraId="154A986D" w14:textId="33C4EFF5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9C64CFC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77845302" w14:textId="79985B16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A717069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CF22936" w14:textId="23D24524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60,500</w:t>
            </w:r>
          </w:p>
        </w:tc>
        <w:tc>
          <w:tcPr>
            <w:tcW w:w="136" w:type="dxa"/>
          </w:tcPr>
          <w:p w14:paraId="5123D7E1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671DB5B7" w14:textId="056BFF0D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63,500</w:t>
            </w:r>
          </w:p>
        </w:tc>
      </w:tr>
      <w:tr w:rsidR="00292CE6" w:rsidRPr="0061142B" w14:paraId="1007A737" w14:textId="77777777" w:rsidTr="00CA6DF6">
        <w:tc>
          <w:tcPr>
            <w:tcW w:w="3457" w:type="dxa"/>
          </w:tcPr>
          <w:p w14:paraId="6884C7BC" w14:textId="77777777" w:rsidR="00292CE6" w:rsidRPr="00E0155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113" w:right="-20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โซลาร์ พีพีเอ็ม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8EF734E" w14:textId="2536547C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527426B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6E2BB67F" w14:textId="32D18D9A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E0505BF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1BA4189" w14:textId="7812B96D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155,500</w:t>
            </w:r>
          </w:p>
        </w:tc>
        <w:tc>
          <w:tcPr>
            <w:tcW w:w="136" w:type="dxa"/>
          </w:tcPr>
          <w:p w14:paraId="2170F3BF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543AB1A" w14:textId="7510768C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128,000</w:t>
            </w:r>
          </w:p>
        </w:tc>
      </w:tr>
      <w:tr w:rsidR="00292CE6" w:rsidRPr="0061142B" w14:paraId="7D23C8CC" w14:textId="77777777" w:rsidTr="00CA6DF6">
        <w:tc>
          <w:tcPr>
            <w:tcW w:w="3457" w:type="dxa"/>
          </w:tcPr>
          <w:p w14:paraId="1EC40D28" w14:textId="70396C1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454" w:right="-20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62396CCE" w14:textId="3053E1A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00FFA4B" w14:textId="3FA6FEA1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001F8D3" w14:textId="1FCA7E7B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6B36782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B96AA30" w14:textId="36DDA68C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216,000</w:t>
            </w:r>
          </w:p>
        </w:tc>
        <w:tc>
          <w:tcPr>
            <w:tcW w:w="136" w:type="dxa"/>
          </w:tcPr>
          <w:p w14:paraId="7E0BC39B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245C1F26" w14:textId="18E56389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191,500</w:t>
            </w:r>
          </w:p>
        </w:tc>
      </w:tr>
      <w:tr w:rsidR="00292CE6" w:rsidRPr="0061142B" w14:paraId="2FEAC73C" w14:textId="77777777" w:rsidTr="00CA6DF6">
        <w:tc>
          <w:tcPr>
            <w:tcW w:w="3457" w:type="dxa"/>
          </w:tcPr>
          <w:p w14:paraId="2129B847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8F4F43" w14:textId="1D049DE2" w:rsidR="00292CE6" w:rsidRPr="004A5F01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A5F01">
              <w:rPr>
                <w:rFonts w:asciiTheme="majorBidi" w:hAnsiTheme="majorBidi" w:cstheme="majorBidi" w:hint="cs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CE0A485" w14:textId="77777777" w:rsidR="00292CE6" w:rsidRPr="004A5F01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21143A5D" w14:textId="77777777" w:rsidR="00292CE6" w:rsidRPr="004A5F01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4A5F01">
              <w:rPr>
                <w:rFonts w:asciiTheme="majorBidi" w:hAnsiTheme="majorBidi" w:cstheme="majorBidi" w:hint="cs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00FD688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AA5E398" w14:textId="29F2301E" w:rsidR="00292CE6" w:rsidRPr="00C057B7" w:rsidRDefault="00292CE6" w:rsidP="00292CE6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C057B7">
              <w:rPr>
                <w:rFonts w:asciiTheme="majorBidi" w:hAnsiTheme="majorBidi" w:cstheme="majorBidi" w:hint="cs"/>
                <w:bCs/>
                <w:color w:val="000000" w:themeColor="text1"/>
                <w:sz w:val="26"/>
                <w:szCs w:val="26"/>
              </w:rPr>
              <w:t>(</w:t>
            </w:r>
            <w:r w:rsidRPr="00C057B7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816</w:t>
            </w:r>
            <w:r w:rsidRPr="00C057B7">
              <w:rPr>
                <w:rFonts w:asciiTheme="majorBidi" w:hAnsiTheme="majorBidi" w:cstheme="majorBidi" w:hint="cs"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" w:type="dxa"/>
          </w:tcPr>
          <w:p w14:paraId="6918FCEE" w14:textId="77777777" w:rsidR="00292CE6" w:rsidRPr="00C057B7" w:rsidRDefault="00292CE6" w:rsidP="00292CE6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EAC37EF" w14:textId="77777777" w:rsidR="00292CE6" w:rsidRPr="0061142B" w:rsidRDefault="00292CE6" w:rsidP="00292CE6">
            <w:pPr>
              <w:spacing w:line="300" w:lineRule="exact"/>
              <w:ind w:left="-420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(913)</w:t>
            </w:r>
          </w:p>
        </w:tc>
      </w:tr>
      <w:tr w:rsidR="00292CE6" w:rsidRPr="0061142B" w14:paraId="3EC424E5" w14:textId="77777777" w:rsidTr="00CA6DF6">
        <w:tc>
          <w:tcPr>
            <w:tcW w:w="3457" w:type="dxa"/>
          </w:tcPr>
          <w:p w14:paraId="10A6A740" w14:textId="08C27B5E" w:rsidR="00292CE6" w:rsidRPr="00E0155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46AF38D" w14:textId="5529B540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60E55FD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1F05CF16" w14:textId="18188073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CE6425A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8C5BD9" w14:textId="5A19F92C" w:rsidR="00292CE6" w:rsidRPr="00E0155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215,184</w:t>
            </w:r>
          </w:p>
        </w:tc>
        <w:tc>
          <w:tcPr>
            <w:tcW w:w="136" w:type="dxa"/>
          </w:tcPr>
          <w:p w14:paraId="6BAC75E9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3462EE" w14:textId="130BA936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190,587</w:t>
            </w:r>
          </w:p>
        </w:tc>
      </w:tr>
      <w:tr w:rsidR="00292CE6" w:rsidRPr="0061142B" w14:paraId="5EDC4C36" w14:textId="77777777" w:rsidTr="00CA6DF6">
        <w:tc>
          <w:tcPr>
            <w:tcW w:w="3457" w:type="dxa"/>
          </w:tcPr>
          <w:p w14:paraId="1D22798A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4E9D71E2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8" w:type="dxa"/>
          </w:tcPr>
          <w:p w14:paraId="0926C146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double" w:sz="6" w:space="0" w:color="auto"/>
            </w:tcBorders>
          </w:tcPr>
          <w:p w14:paraId="2ED14990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DFFD675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4AD3025F" w14:textId="77777777" w:rsidR="00292CE6" w:rsidRPr="00E0155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1C0ED560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double" w:sz="6" w:space="0" w:color="auto"/>
            </w:tcBorders>
            <w:shd w:val="clear" w:color="auto" w:fill="auto"/>
          </w:tcPr>
          <w:p w14:paraId="001C75B5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292CE6" w:rsidRPr="0061142B" w14:paraId="49D1DE42" w14:textId="77777777" w:rsidTr="00CA6DF6">
        <w:tc>
          <w:tcPr>
            <w:tcW w:w="3457" w:type="dxa"/>
          </w:tcPr>
          <w:p w14:paraId="01E76E96" w14:textId="128E4150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</w:tcPr>
          <w:p w14:paraId="268A23BF" w14:textId="3C1B4366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C8A1329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</w:tcPr>
          <w:p w14:paraId="780DBBEC" w14:textId="0C0AD79E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1EF3722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122EA7F" w14:textId="3C10D24B" w:rsidR="00292CE6" w:rsidRPr="00E0155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95,843</w:t>
            </w:r>
          </w:p>
        </w:tc>
        <w:tc>
          <w:tcPr>
            <w:tcW w:w="136" w:type="dxa"/>
          </w:tcPr>
          <w:p w14:paraId="038AC722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7E061147" w14:textId="431A5F5B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36,433</w:t>
            </w:r>
          </w:p>
        </w:tc>
      </w:tr>
      <w:tr w:rsidR="00292CE6" w:rsidRPr="0061142B" w14:paraId="7538C42F" w14:textId="77777777" w:rsidTr="00CA6DF6">
        <w:tc>
          <w:tcPr>
            <w:tcW w:w="3457" w:type="dxa"/>
          </w:tcPr>
          <w:p w14:paraId="00F5B42B" w14:textId="766C600B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3" w:hanging="55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0D8FC3" w14:textId="7CF57026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C512A3F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10CE8264" w14:textId="16FE7030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D6CDF16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4B74801" w14:textId="4DF697AC" w:rsidR="00292CE6" w:rsidRPr="00E0155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119</w:t>
            </w:r>
            <w:r w:rsidRPr="0061142B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,</w:t>
            </w:r>
            <w:r w:rsidRPr="00E0155B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341</w:t>
            </w:r>
          </w:p>
        </w:tc>
        <w:tc>
          <w:tcPr>
            <w:tcW w:w="136" w:type="dxa"/>
          </w:tcPr>
          <w:p w14:paraId="76520F40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451FEFA1" w14:textId="59842B9F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154,154</w:t>
            </w:r>
          </w:p>
        </w:tc>
      </w:tr>
      <w:tr w:rsidR="00292CE6" w:rsidRPr="0061142B" w14:paraId="3D4A6055" w14:textId="77777777" w:rsidTr="00CA6DF6">
        <w:tc>
          <w:tcPr>
            <w:tcW w:w="3457" w:type="dxa"/>
          </w:tcPr>
          <w:p w14:paraId="73788299" w14:textId="36AD78DD" w:rsidR="00292CE6" w:rsidRPr="0061142B" w:rsidRDefault="00292CE6" w:rsidP="00BA3D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left="227" w:right="-20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3713C7" w14:textId="6EDC68AC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8FE9E38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  <w:tab w:val="left" w:pos="1309"/>
              </w:tabs>
              <w:spacing w:line="300" w:lineRule="exact"/>
              <w:ind w:left="-108" w:right="-10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0B08BDF6" w14:textId="3A22A639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235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96C4441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9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837329" w14:textId="16A72904" w:rsidR="00292CE6" w:rsidRPr="00E0155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215,184</w:t>
            </w:r>
          </w:p>
        </w:tc>
        <w:tc>
          <w:tcPr>
            <w:tcW w:w="136" w:type="dxa"/>
          </w:tcPr>
          <w:p w14:paraId="42E5EE45" w14:textId="77777777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F2A902" w14:textId="78A85942" w:rsidR="00292CE6" w:rsidRPr="0061142B" w:rsidRDefault="00292CE6" w:rsidP="00292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190,587</w:t>
            </w:r>
          </w:p>
        </w:tc>
      </w:tr>
    </w:tbl>
    <w:p w14:paraId="22AFBFC9" w14:textId="77777777" w:rsidR="00793150" w:rsidRPr="0061142B" w:rsidRDefault="00793150" w:rsidP="00BD1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280" w:lineRule="exact"/>
        <w:ind w:left="288" w:right="-14" w:firstLine="562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0689AD1" w14:textId="08F89383" w:rsidR="006B5631" w:rsidRPr="0061142B" w:rsidRDefault="00B86EBD" w:rsidP="000D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7560"/>
          <w:tab w:val="left" w:pos="8364"/>
        </w:tabs>
        <w:spacing w:line="380" w:lineRule="exact"/>
        <w:ind w:left="284" w:right="-1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รายการเคลื่อนไหว</w:t>
      </w:r>
      <w:r w:rsidR="005C138A"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ของบัญชี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เงินให้กู้ยืมกิจการที่เกี่ยวข้องกัน</w:t>
      </w:r>
      <w:r w:rsidR="008153ED"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มีดังนี้</w:t>
      </w:r>
    </w:p>
    <w:tbl>
      <w:tblPr>
        <w:tblW w:w="8396" w:type="dxa"/>
        <w:jc w:val="righ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61142B" w:rsidRPr="0061142B" w14:paraId="00D057C4" w14:textId="77777777" w:rsidTr="001D2E34">
        <w:trPr>
          <w:trHeight w:val="62"/>
          <w:jc w:val="right"/>
        </w:trPr>
        <w:tc>
          <w:tcPr>
            <w:tcW w:w="3458" w:type="dxa"/>
          </w:tcPr>
          <w:p w14:paraId="4B441211" w14:textId="77777777" w:rsidR="000D4E37" w:rsidRPr="0061142B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0D75F1F7" w14:textId="77777777" w:rsidR="000D4E37" w:rsidRPr="00E0155B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1142B" w:rsidRPr="0061142B" w14:paraId="199F85ED" w14:textId="77777777" w:rsidTr="001D2E34">
        <w:trPr>
          <w:trHeight w:val="62"/>
          <w:jc w:val="right"/>
        </w:trPr>
        <w:tc>
          <w:tcPr>
            <w:tcW w:w="3458" w:type="dxa"/>
          </w:tcPr>
          <w:p w14:paraId="53C3B52C" w14:textId="77777777" w:rsidR="000D4E37" w:rsidRPr="0061142B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0A30F4" w14:textId="77777777" w:rsidR="000D4E37" w:rsidRPr="00E0155B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04C906" w14:textId="77777777" w:rsidR="000D4E37" w:rsidRPr="0061142B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A0B07C" w14:textId="77777777" w:rsidR="000D4E37" w:rsidRPr="00E0155B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142B" w:rsidRPr="0061142B" w14:paraId="7AEA448B" w14:textId="77777777" w:rsidTr="001D2E34">
        <w:trPr>
          <w:trHeight w:val="62"/>
          <w:jc w:val="right"/>
        </w:trPr>
        <w:tc>
          <w:tcPr>
            <w:tcW w:w="3458" w:type="dxa"/>
          </w:tcPr>
          <w:p w14:paraId="17E198C3" w14:textId="77777777" w:rsidR="00416999" w:rsidRPr="0061142B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A6EBD0" w14:textId="77777777" w:rsidR="00A845C3" w:rsidRPr="0061142B" w:rsidRDefault="00A845C3" w:rsidP="00A8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  <w:p w14:paraId="67D3A7AC" w14:textId="7DB18D02" w:rsidR="00416999" w:rsidRPr="0061142B" w:rsidRDefault="00A845C3" w:rsidP="00A8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D46A45" w14:textId="77777777" w:rsidR="00416999" w:rsidRPr="0061142B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FD8EFB9" w14:textId="77777777" w:rsidR="00416999" w:rsidRPr="0061142B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56A5CCE2" w14:textId="663728EA" w:rsidR="00416999" w:rsidRPr="0061142B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E72159"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31B1EFF7" w14:textId="77777777" w:rsidR="00416999" w:rsidRPr="0061142B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22C7D6E" w14:textId="77777777" w:rsidR="00A845C3" w:rsidRPr="0061142B" w:rsidRDefault="00A845C3" w:rsidP="00A8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วันที่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  <w:p w14:paraId="149A9535" w14:textId="5FD4C145" w:rsidR="00416999" w:rsidRPr="0061142B" w:rsidRDefault="00A845C3" w:rsidP="00A84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095AD325" w14:textId="77777777" w:rsidR="00416999" w:rsidRPr="0061142B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DA25EE" w14:textId="77777777" w:rsidR="00416999" w:rsidRPr="0061142B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7AD5E620" w14:textId="54555CBE" w:rsidR="00416999" w:rsidRPr="0061142B" w:rsidRDefault="00416999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E72159"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61142B" w:rsidRPr="0061142B" w14:paraId="2C7477CA" w14:textId="77777777" w:rsidTr="001D2E34">
        <w:trPr>
          <w:jc w:val="right"/>
        </w:trPr>
        <w:tc>
          <w:tcPr>
            <w:tcW w:w="3458" w:type="dxa"/>
          </w:tcPr>
          <w:p w14:paraId="039A7F85" w14:textId="5129EA89" w:rsidR="008428B1" w:rsidRPr="00E0155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34" w:type="dxa"/>
          </w:tcPr>
          <w:p w14:paraId="591ABBD5" w14:textId="1EA8AE72" w:rsidR="008428B1" w:rsidRPr="0061142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A4C2E1" w14:textId="77777777" w:rsidR="008428B1" w:rsidRPr="0061142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8D51AB6" w14:textId="2131FA0F" w:rsidR="008428B1" w:rsidRPr="0061142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26EA465" w14:textId="77777777" w:rsidR="008428B1" w:rsidRPr="00E0155B" w:rsidRDefault="008428B1" w:rsidP="008428B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9A555DC" w14:textId="6DAA3682" w:rsidR="008428B1" w:rsidRPr="0061142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191,500</w:t>
            </w:r>
          </w:p>
        </w:tc>
        <w:tc>
          <w:tcPr>
            <w:tcW w:w="134" w:type="dxa"/>
          </w:tcPr>
          <w:p w14:paraId="06DBC859" w14:textId="77777777" w:rsidR="008428B1" w:rsidRPr="0061142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8A1A645" w14:textId="5392558C" w:rsidR="008428B1" w:rsidRPr="0061142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198,500</w:t>
            </w:r>
          </w:p>
        </w:tc>
      </w:tr>
      <w:tr w:rsidR="0061142B" w:rsidRPr="0061142B" w14:paraId="09C12ACC" w14:textId="77777777" w:rsidTr="001D2E34">
        <w:trPr>
          <w:jc w:val="right"/>
        </w:trPr>
        <w:tc>
          <w:tcPr>
            <w:tcW w:w="3458" w:type="dxa"/>
          </w:tcPr>
          <w:p w14:paraId="0B24483E" w14:textId="559D0611" w:rsidR="008428B1" w:rsidRPr="00E0155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134" w:type="dxa"/>
          </w:tcPr>
          <w:p w14:paraId="09F42D6C" w14:textId="48390F39" w:rsidR="008428B1" w:rsidRPr="0061142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77F32DE" w14:textId="77777777" w:rsidR="008428B1" w:rsidRPr="0061142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CF560C" w14:textId="23902750" w:rsidR="008428B1" w:rsidRPr="0061142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24FDAC" w14:textId="77777777" w:rsidR="008428B1" w:rsidRPr="00E0155B" w:rsidRDefault="008428B1" w:rsidP="008428B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C249E3A" w14:textId="48C315A4" w:rsidR="008428B1" w:rsidRPr="0061142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30,000</w:t>
            </w:r>
          </w:p>
        </w:tc>
        <w:tc>
          <w:tcPr>
            <w:tcW w:w="134" w:type="dxa"/>
          </w:tcPr>
          <w:p w14:paraId="33D702BE" w14:textId="77777777" w:rsidR="008428B1" w:rsidRPr="0061142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A910D89" w14:textId="53C46DB2" w:rsidR="008428B1" w:rsidRPr="0061142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124,000</w:t>
            </w:r>
          </w:p>
        </w:tc>
      </w:tr>
      <w:tr w:rsidR="0061142B" w:rsidRPr="0061142B" w14:paraId="31572F55" w14:textId="77777777" w:rsidTr="00F421A0">
        <w:trPr>
          <w:jc w:val="right"/>
        </w:trPr>
        <w:tc>
          <w:tcPr>
            <w:tcW w:w="3458" w:type="dxa"/>
          </w:tcPr>
          <w:p w14:paraId="4C389904" w14:textId="79D6549E" w:rsidR="008428B1" w:rsidRPr="00E0155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  <w:t>ลดลงระหว่างงวด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53152E" w14:textId="5009E64E" w:rsidR="008428B1" w:rsidRPr="0061142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86060AD" w14:textId="77777777" w:rsidR="008428B1" w:rsidRPr="0061142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6993F4" w14:textId="51CAF8B6" w:rsidR="008428B1" w:rsidRPr="0061142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15DDFF1" w14:textId="77777777" w:rsidR="008428B1" w:rsidRPr="00E0155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964F465" w14:textId="192906BA" w:rsidR="008428B1" w:rsidRPr="0061142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(5,500)</w:t>
            </w:r>
          </w:p>
        </w:tc>
        <w:tc>
          <w:tcPr>
            <w:tcW w:w="134" w:type="dxa"/>
          </w:tcPr>
          <w:p w14:paraId="4100AA59" w14:textId="77777777" w:rsidR="008428B1" w:rsidRPr="0061142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193E223" w14:textId="69D42BE6" w:rsidR="008428B1" w:rsidRPr="0061142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(131,000)</w:t>
            </w:r>
          </w:p>
        </w:tc>
      </w:tr>
      <w:tr w:rsidR="008428B1" w:rsidRPr="0061142B" w14:paraId="030B04C7" w14:textId="77777777" w:rsidTr="001D2E34">
        <w:trPr>
          <w:jc w:val="right"/>
        </w:trPr>
        <w:tc>
          <w:tcPr>
            <w:tcW w:w="3458" w:type="dxa"/>
          </w:tcPr>
          <w:p w14:paraId="52938869" w14:textId="49F449F0" w:rsidR="008428B1" w:rsidRPr="00E0155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spacing w:line="300" w:lineRule="exact"/>
              <w:ind w:left="-57" w:right="-108"/>
              <w:contextualSpacing/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b/>
                <w:color w:val="000000" w:themeColor="text1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0E4F5BF" w14:textId="26D52E0E" w:rsidR="008428B1" w:rsidRPr="0061142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AB44C71" w14:textId="77777777" w:rsidR="008428B1" w:rsidRPr="0061142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1309"/>
              </w:tabs>
              <w:spacing w:line="300" w:lineRule="exact"/>
              <w:ind w:left="-108" w:right="227"/>
              <w:contextualSpacing/>
              <w:jc w:val="center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1E583C3" w14:textId="494A2782" w:rsidR="008428B1" w:rsidRPr="0061142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CFCA6AE" w14:textId="77777777" w:rsidR="008428B1" w:rsidRPr="00E0155B" w:rsidRDefault="008428B1" w:rsidP="008428B1">
            <w:pPr>
              <w:pStyle w:val="a0"/>
              <w:tabs>
                <w:tab w:val="left" w:pos="0"/>
                <w:tab w:val="decimal" w:pos="882"/>
              </w:tabs>
              <w:spacing w:line="300" w:lineRule="exact"/>
              <w:ind w:left="-108" w:right="-126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934F0F" w14:textId="07580BF6" w:rsidR="008428B1" w:rsidRPr="0061142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216,000</w:t>
            </w:r>
          </w:p>
        </w:tc>
        <w:tc>
          <w:tcPr>
            <w:tcW w:w="134" w:type="dxa"/>
          </w:tcPr>
          <w:p w14:paraId="454CB104" w14:textId="77777777" w:rsidR="008428B1" w:rsidRPr="0061142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spacing w:line="300" w:lineRule="exact"/>
              <w:ind w:left="-108"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2FB3A2" w14:textId="33321764" w:rsidR="008428B1" w:rsidRPr="0061142B" w:rsidRDefault="008428B1" w:rsidP="00842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191,500</w:t>
            </w:r>
          </w:p>
        </w:tc>
      </w:tr>
    </w:tbl>
    <w:p w14:paraId="5C364FF8" w14:textId="77777777" w:rsidR="00FA4B7D" w:rsidRPr="0061142B" w:rsidRDefault="00FA4B7D" w:rsidP="00963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bookmarkStart w:id="0" w:name="_Hlk159405057"/>
      <w:bookmarkStart w:id="1" w:name="_Hlk159440038"/>
    </w:p>
    <w:p w14:paraId="62BD5635" w14:textId="51F8EA19" w:rsidR="00E72159" w:rsidRPr="00E0155B" w:rsidRDefault="00E72159" w:rsidP="00963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A845C3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A845C3"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มิถุนายน</w:t>
      </w:r>
      <w:r w:rsidR="00B646F4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B646F4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="00B646F4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7656F6"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วันที่ </w:t>
      </w:r>
      <w:r w:rsidR="00B646F4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บริษัทมีสัญญาเงินให้กู้ยืมในรูปของตั๋วสัญญาใช้เงินแก่บริษัทย่อยสองแห่ง จำนวนหลายฉบับ อายุของสัญญามีทั้งระยะสั้นและระยะยาว โดยคิดดอกเบี้ยในอัตราร้อยละ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3.50 - 6.65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ต่อปี และ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3.50 - 5.35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ต่อปี ตามลำดับ</w:t>
      </w:r>
    </w:p>
    <w:bookmarkEnd w:id="0"/>
    <w:bookmarkEnd w:id="1"/>
    <w:p w14:paraId="3091C6D3" w14:textId="77777777" w:rsidR="003B50ED" w:rsidRPr="0061142B" w:rsidRDefault="003B50ED" w:rsidP="009632BB">
      <w:pPr>
        <w:tabs>
          <w:tab w:val="clear" w:pos="227"/>
          <w:tab w:val="left" w:pos="284"/>
        </w:tabs>
        <w:spacing w:line="380" w:lineRule="exact"/>
        <w:ind w:right="108"/>
        <w:contextualSpacing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</w:p>
    <w:p w14:paraId="2784422D" w14:textId="5C6D8D2A" w:rsidR="003B50ED" w:rsidRPr="00E0155B" w:rsidRDefault="003B50ED" w:rsidP="009632BB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360"/>
        </w:tabs>
        <w:spacing w:line="380" w:lineRule="exact"/>
        <w:ind w:left="284"/>
        <w:contextualSpacing/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</w:pPr>
      <w:r w:rsidRPr="00E0155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สัญญา</w:t>
      </w:r>
      <w:r w:rsidR="00A644B5" w:rsidRPr="00E0155B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>ที่</w:t>
      </w:r>
      <w:r w:rsidRPr="00E0155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>สำคัญกับบุคคลที่เกี่ยวข้องกัน</w:t>
      </w:r>
      <w:r w:rsidR="00E72159" w:rsidRPr="0061142B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 </w:t>
      </w:r>
    </w:p>
    <w:p w14:paraId="39939477" w14:textId="4589881D" w:rsidR="003B50ED" w:rsidRDefault="00E72159" w:rsidP="00963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บริษัททำสัญญาเช่าอาคารสำนักงานกับนางเตือนใจ พรพิไลลักษณ์ มีกำหนดระยะเวลา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สิ้นสุดวันที่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สิงหาคม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โดยมีค่าเช่าในอัตราเดือนละ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95,000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 และมีการต่อสัญญา</w:t>
      </w:r>
      <w:r w:rsidR="0061142B"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ออกไปอีก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โดยสัญญา</w:t>
      </w:r>
      <w:r w:rsidR="0061142B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สิ้นสุด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295F7F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3C42B8"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ธันวาคม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โดยมีอัตราค่าเช่าเท่าเดิม</w:t>
      </w:r>
    </w:p>
    <w:p w14:paraId="3A5F5587" w14:textId="77777777" w:rsidR="00C057B7" w:rsidRDefault="00C057B7" w:rsidP="00FA4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F6140CE" w14:textId="77777777" w:rsidR="00C057B7" w:rsidRDefault="00C057B7" w:rsidP="00FA4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A726A6B" w14:textId="77777777" w:rsidR="004A5F01" w:rsidRDefault="004A5F01" w:rsidP="00FA4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3F84171" w14:textId="77777777" w:rsidR="004A5F01" w:rsidRPr="0061142B" w:rsidRDefault="004A5F01" w:rsidP="00FA4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7560"/>
          <w:tab w:val="left" w:pos="8364"/>
        </w:tabs>
        <w:spacing w:line="380" w:lineRule="exact"/>
        <w:ind w:left="284" w:right="-14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C61C607" w14:textId="5911F8E0" w:rsidR="00B43E5F" w:rsidRPr="00E0155B" w:rsidRDefault="007656F6" w:rsidP="006C6020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5</w:t>
      </w:r>
      <w:r w:rsidR="00B43E5F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B43E5F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6B73E2"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ลูกหนี้การค้าและลูกหนี้หมุนเวียนอื่น</w:t>
      </w:r>
      <w:r w:rsidR="00555575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0DF6D49C" w14:textId="0B091861" w:rsidR="006C6020" w:rsidRPr="0061142B" w:rsidRDefault="006C6020" w:rsidP="00C23441">
      <w:pPr>
        <w:tabs>
          <w:tab w:val="clear" w:pos="227"/>
          <w:tab w:val="clear" w:pos="454"/>
          <w:tab w:val="clear" w:pos="680"/>
          <w:tab w:val="clear" w:pos="907"/>
          <w:tab w:val="left" w:pos="284"/>
          <w:tab w:val="left" w:pos="851"/>
        </w:tabs>
        <w:spacing w:line="380" w:lineRule="exact"/>
        <w:ind w:firstLine="709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  <w:r w:rsidR="00555575" w:rsidRPr="00E0155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4"/>
        <w:gridCol w:w="1134"/>
        <w:gridCol w:w="134"/>
        <w:gridCol w:w="1134"/>
        <w:gridCol w:w="134"/>
        <w:gridCol w:w="1139"/>
      </w:tblGrid>
      <w:tr w:rsidR="0061142B" w:rsidRPr="009632BB" w14:paraId="6761CE39" w14:textId="77777777" w:rsidTr="00237281">
        <w:trPr>
          <w:trHeight w:val="62"/>
        </w:trPr>
        <w:tc>
          <w:tcPr>
            <w:tcW w:w="3458" w:type="dxa"/>
          </w:tcPr>
          <w:p w14:paraId="016F3819" w14:textId="77777777" w:rsidR="000D4E37" w:rsidRPr="009632BB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42" w:type="dxa"/>
            <w:gridSpan w:val="7"/>
            <w:tcBorders>
              <w:bottom w:val="single" w:sz="6" w:space="0" w:color="auto"/>
            </w:tcBorders>
          </w:tcPr>
          <w:p w14:paraId="22C7D5CD" w14:textId="77777777" w:rsidR="000D4E37" w:rsidRPr="009632BB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1142B" w:rsidRPr="009632BB" w14:paraId="6F74E29E" w14:textId="77777777" w:rsidTr="00237281">
        <w:trPr>
          <w:trHeight w:val="62"/>
        </w:trPr>
        <w:tc>
          <w:tcPr>
            <w:tcW w:w="3458" w:type="dxa"/>
          </w:tcPr>
          <w:p w14:paraId="2E314141" w14:textId="77777777" w:rsidR="000D4E37" w:rsidRPr="009632BB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122FF" w14:textId="77777777" w:rsidR="000D4E37" w:rsidRPr="009632BB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C855F1" w14:textId="77777777" w:rsidR="000D4E37" w:rsidRPr="009632BB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95FF6E" w14:textId="77777777" w:rsidR="000D4E37" w:rsidRPr="009632BB" w:rsidRDefault="000D4E37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142B" w:rsidRPr="009632BB" w14:paraId="1A938962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50A7DE6" w14:textId="77777777" w:rsidR="00D563E6" w:rsidRPr="009632BB" w:rsidRDefault="00D563E6" w:rsidP="00230A2B">
            <w:pPr>
              <w:tabs>
                <w:tab w:val="left" w:pos="284"/>
                <w:tab w:val="left" w:pos="567"/>
              </w:tabs>
              <w:spacing w:line="32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E8CC1E2" w14:textId="27A26FB2" w:rsidR="00D563E6" w:rsidRPr="009632BB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A845C3" w:rsidRPr="009632B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="00A845C3" w:rsidRPr="009632B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10C46"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F6F96F" w14:textId="77777777" w:rsidR="00D563E6" w:rsidRPr="009632BB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CBD465" w14:textId="77777777" w:rsidR="00D563E6" w:rsidRPr="009632BB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179FDB98" w14:textId="51E904CE" w:rsidR="00D563E6" w:rsidRPr="009632BB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10C46"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6AB812D5" w14:textId="77777777" w:rsidR="00D563E6" w:rsidRPr="009632BB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B7738F" w14:textId="0D1E3951" w:rsidR="00D563E6" w:rsidRPr="009632BB" w:rsidRDefault="00A845C3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9632B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9632B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D90A4B" w14:textId="77777777" w:rsidR="00D563E6" w:rsidRPr="009632BB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</w:tcPr>
          <w:p w14:paraId="1B6CB4D1" w14:textId="77777777" w:rsidR="00D563E6" w:rsidRPr="009632BB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34617A09" w14:textId="22358D02" w:rsidR="00D563E6" w:rsidRPr="009632BB" w:rsidRDefault="00D563E6" w:rsidP="0023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10C46"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61142B" w:rsidRPr="009632BB" w14:paraId="11D7FED0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61C59C0" w14:textId="0B17D446" w:rsidR="009A0268" w:rsidRPr="009632BB" w:rsidRDefault="00555575" w:rsidP="00230A2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เช็ครับลงวันที่ล่วงหน้า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8AC206C" w14:textId="1935D8ED" w:rsidR="009A0268" w:rsidRPr="009632BB" w:rsidRDefault="00296583" w:rsidP="009632BB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48,229</w:t>
            </w:r>
          </w:p>
        </w:tc>
        <w:tc>
          <w:tcPr>
            <w:tcW w:w="134" w:type="dxa"/>
          </w:tcPr>
          <w:p w14:paraId="3E64AADF" w14:textId="77777777" w:rsidR="009A0268" w:rsidRPr="009632BB" w:rsidRDefault="009A0268" w:rsidP="00230A2B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FC0C79" w14:textId="729D67EE" w:rsidR="009A0268" w:rsidRPr="009632BB" w:rsidRDefault="00555575" w:rsidP="00E81B01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52,519</w:t>
            </w:r>
          </w:p>
        </w:tc>
        <w:tc>
          <w:tcPr>
            <w:tcW w:w="134" w:type="dxa"/>
          </w:tcPr>
          <w:p w14:paraId="7E77412A" w14:textId="77777777" w:rsidR="009A0268" w:rsidRPr="009632BB" w:rsidRDefault="009A0268" w:rsidP="00230A2B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00BE5D7" w14:textId="30440532" w:rsidR="009A0268" w:rsidRPr="009632BB" w:rsidRDefault="00ED1235" w:rsidP="00E81B01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48,144</w:t>
            </w:r>
          </w:p>
        </w:tc>
        <w:tc>
          <w:tcPr>
            <w:tcW w:w="134" w:type="dxa"/>
          </w:tcPr>
          <w:p w14:paraId="237D2D11" w14:textId="77777777" w:rsidR="009A0268" w:rsidRPr="009632BB" w:rsidRDefault="009A0268" w:rsidP="00230A2B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436B55A" w14:textId="6F4C98CB" w:rsidR="009A0268" w:rsidRPr="009632BB" w:rsidRDefault="00555575" w:rsidP="00F6096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39,310</w:t>
            </w:r>
          </w:p>
        </w:tc>
      </w:tr>
      <w:tr w:rsidR="0061142B" w:rsidRPr="009632BB" w14:paraId="798E1657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E38EA28" w14:textId="36C1E049" w:rsidR="00555575" w:rsidRPr="009632BB" w:rsidRDefault="00555575" w:rsidP="00230A2B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ลูกหนี้การค้า - </w:t>
            </w:r>
            <w:r w:rsidR="00237281"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บุคคลและ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3" w:type="dxa"/>
          </w:tcPr>
          <w:p w14:paraId="587BC3D1" w14:textId="77777777" w:rsidR="00555575" w:rsidRPr="009632BB" w:rsidRDefault="00555575" w:rsidP="00230A2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F14071D" w14:textId="77777777" w:rsidR="00555575" w:rsidRPr="009632BB" w:rsidRDefault="00555575" w:rsidP="00230A2B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61A35F" w14:textId="77777777" w:rsidR="00555575" w:rsidRPr="009632BB" w:rsidRDefault="00555575" w:rsidP="00230A2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2C56A6C" w14:textId="77777777" w:rsidR="00555575" w:rsidRPr="009632BB" w:rsidRDefault="00555575" w:rsidP="00230A2B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909530" w14:textId="77777777" w:rsidR="00555575" w:rsidRPr="009632BB" w:rsidRDefault="00555575" w:rsidP="00E81B01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7B8381E" w14:textId="77777777" w:rsidR="00555575" w:rsidRPr="009632BB" w:rsidRDefault="00555575" w:rsidP="00230A2B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14D9D08" w14:textId="77777777" w:rsidR="00555575" w:rsidRPr="009632BB" w:rsidRDefault="00555575" w:rsidP="00E81B01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296583" w:rsidRPr="009632BB" w14:paraId="34B51B93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6571F1F" w14:textId="12FE75F0" w:rsidR="00296583" w:rsidRPr="009632BB" w:rsidRDefault="00296583" w:rsidP="0029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  <w:shd w:val="clear" w:color="auto" w:fill="auto"/>
          </w:tcPr>
          <w:p w14:paraId="7751AC85" w14:textId="275CDD33" w:rsidR="00296583" w:rsidRPr="009632BB" w:rsidRDefault="00296583" w:rsidP="0029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354565E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58204EE" w14:textId="6DA3B000" w:rsidR="00296583" w:rsidRPr="009632BB" w:rsidRDefault="00296583" w:rsidP="0029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803DB75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706C570" w14:textId="6BFC11E7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79,599 </w:t>
            </w:r>
          </w:p>
        </w:tc>
        <w:tc>
          <w:tcPr>
            <w:tcW w:w="134" w:type="dxa"/>
          </w:tcPr>
          <w:p w14:paraId="79D11A6C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65EF9F09" w14:textId="15433323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242,135</w:t>
            </w:r>
          </w:p>
        </w:tc>
      </w:tr>
      <w:tr w:rsidR="00296583" w:rsidRPr="009632BB" w14:paraId="4A1A7E0D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2EFA12F" w14:textId="23FC3A46" w:rsidR="00296583" w:rsidRPr="009632BB" w:rsidRDefault="00296583" w:rsidP="0029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  <w:shd w:val="clear" w:color="auto" w:fill="auto"/>
          </w:tcPr>
          <w:p w14:paraId="5E074630" w14:textId="77777777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81C8F87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ABB240E" w14:textId="77777777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8630A25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A891E35" w14:textId="4C66B97F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</w:t>
            </w:r>
          </w:p>
        </w:tc>
        <w:tc>
          <w:tcPr>
            <w:tcW w:w="134" w:type="dxa"/>
          </w:tcPr>
          <w:p w14:paraId="2958BF42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4CADFEF3" w14:textId="77777777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296583" w:rsidRPr="009632BB" w14:paraId="13D44007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875BE9A" w14:textId="1C8E2D3A" w:rsidR="00296583" w:rsidRPr="009632BB" w:rsidRDefault="00296583" w:rsidP="00296583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มากกว่า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0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เดือน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ถึง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81DDE21" w14:textId="309EC7BE" w:rsidR="00296583" w:rsidRPr="009632BB" w:rsidRDefault="00296583" w:rsidP="0029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CDF7D11" w14:textId="77777777" w:rsidR="00296583" w:rsidRPr="009632BB" w:rsidRDefault="00296583" w:rsidP="0029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4CDD05E" w14:textId="16C7E02B" w:rsidR="00296583" w:rsidRPr="009632BB" w:rsidRDefault="00296583" w:rsidP="0029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6BF5BCC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6317D0B" w14:textId="1D735425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409 </w:t>
            </w:r>
          </w:p>
        </w:tc>
        <w:tc>
          <w:tcPr>
            <w:tcW w:w="134" w:type="dxa"/>
          </w:tcPr>
          <w:p w14:paraId="13970A55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2474119B" w14:textId="31F2F2FE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405</w:t>
            </w:r>
          </w:p>
        </w:tc>
      </w:tr>
      <w:tr w:rsidR="00296583" w:rsidRPr="009632BB" w14:paraId="3117FC02" w14:textId="77777777" w:rsidTr="00237281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0A9026A" w14:textId="71F70D86" w:rsidR="00296583" w:rsidRPr="009632BB" w:rsidRDefault="00296583" w:rsidP="0029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57" w:right="-57"/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  <w:cs/>
              </w:rPr>
              <w:t>รวมลูกหนี้การค้า - บุคคลและกิจการที่เกี่ยวข้องกัน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ECE8D59" w14:textId="5661922C" w:rsidR="00296583" w:rsidRPr="009632BB" w:rsidRDefault="00296583" w:rsidP="0029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5117E4D" w14:textId="77777777" w:rsidR="00296583" w:rsidRPr="009632BB" w:rsidRDefault="00296583" w:rsidP="0029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B272A44" w14:textId="1F77A0F7" w:rsidR="00296583" w:rsidRPr="009632BB" w:rsidRDefault="00296583" w:rsidP="0029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88D2175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9496C87" w14:textId="6C7A8F5D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80,008</w:t>
            </w:r>
          </w:p>
        </w:tc>
        <w:tc>
          <w:tcPr>
            <w:tcW w:w="134" w:type="dxa"/>
          </w:tcPr>
          <w:p w14:paraId="40D56DE1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6E52DB9" w14:textId="2E52261F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242,540</w:t>
            </w:r>
          </w:p>
        </w:tc>
      </w:tr>
      <w:tr w:rsidR="00296583" w:rsidRPr="009632BB" w14:paraId="095A76BC" w14:textId="77777777" w:rsidTr="00793150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290A2D79" w14:textId="7F0472A2" w:rsidR="00296583" w:rsidRPr="009632BB" w:rsidRDefault="00296583" w:rsidP="0029658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67F4FA1" w14:textId="77777777" w:rsidR="00296583" w:rsidRPr="009632BB" w:rsidRDefault="00296583" w:rsidP="00296583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D1E90B4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A23296" w14:textId="77777777" w:rsidR="00296583" w:rsidRPr="009632BB" w:rsidRDefault="00296583" w:rsidP="00296583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17BA599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8C90DB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9E1D31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2D2BAF1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296583" w:rsidRPr="009632BB" w14:paraId="66FCA6CF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6E89D333" w14:textId="7740C973" w:rsidR="00296583" w:rsidRPr="009632BB" w:rsidRDefault="00296583" w:rsidP="0029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3" w:type="dxa"/>
            <w:shd w:val="clear" w:color="auto" w:fill="auto"/>
          </w:tcPr>
          <w:p w14:paraId="3878419D" w14:textId="59FB52C9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201,181</w:t>
            </w:r>
          </w:p>
        </w:tc>
        <w:tc>
          <w:tcPr>
            <w:tcW w:w="134" w:type="dxa"/>
          </w:tcPr>
          <w:p w14:paraId="787A0810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C943A75" w14:textId="22814A16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182,187</w:t>
            </w:r>
          </w:p>
        </w:tc>
        <w:tc>
          <w:tcPr>
            <w:tcW w:w="134" w:type="dxa"/>
          </w:tcPr>
          <w:p w14:paraId="5D938307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F168C5D" w14:textId="04EBB393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154,365 </w:t>
            </w:r>
          </w:p>
        </w:tc>
        <w:tc>
          <w:tcPr>
            <w:tcW w:w="134" w:type="dxa"/>
          </w:tcPr>
          <w:p w14:paraId="1F13D069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62F131A" w14:textId="31FE7C14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132,007</w:t>
            </w:r>
          </w:p>
        </w:tc>
      </w:tr>
      <w:tr w:rsidR="00296583" w:rsidRPr="009632BB" w14:paraId="121F5586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5982F4A" w14:textId="678E2B46" w:rsidR="00296583" w:rsidRPr="009632BB" w:rsidRDefault="00296583" w:rsidP="0029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33" w:type="dxa"/>
            <w:shd w:val="clear" w:color="auto" w:fill="auto"/>
          </w:tcPr>
          <w:p w14:paraId="3A5AE66D" w14:textId="4978291D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C46B472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F8552E1" w14:textId="77777777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8C956EE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F18D674" w14:textId="47F45836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E812DC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302838FF" w14:textId="77777777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296583" w:rsidRPr="009632BB" w14:paraId="4001B3F8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5720A2B6" w14:textId="77777777" w:rsidR="00296583" w:rsidRPr="009632BB" w:rsidRDefault="00296583" w:rsidP="00296583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 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0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เดือน ถึง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1A0F0054" w14:textId="597879D8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62,703</w:t>
            </w:r>
          </w:p>
        </w:tc>
        <w:tc>
          <w:tcPr>
            <w:tcW w:w="134" w:type="dxa"/>
          </w:tcPr>
          <w:p w14:paraId="4C8C52AF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E4CD7F2" w14:textId="7F147737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95,375</w:t>
            </w:r>
          </w:p>
        </w:tc>
        <w:tc>
          <w:tcPr>
            <w:tcW w:w="134" w:type="dxa"/>
          </w:tcPr>
          <w:p w14:paraId="2505269F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77515" w14:textId="0B81E7B5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41,264 </w:t>
            </w:r>
          </w:p>
        </w:tc>
        <w:tc>
          <w:tcPr>
            <w:tcW w:w="134" w:type="dxa"/>
          </w:tcPr>
          <w:p w14:paraId="20437FDF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588D4E4D" w14:textId="40A97488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31,476</w:t>
            </w:r>
          </w:p>
        </w:tc>
      </w:tr>
      <w:tr w:rsidR="00296583" w:rsidRPr="009632BB" w14:paraId="2F5711BC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C61FC53" w14:textId="77777777" w:rsidR="00296583" w:rsidRPr="009632BB" w:rsidRDefault="00296583" w:rsidP="00296583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 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เดือน ถึง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6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7619BDB6" w14:textId="2C7F364F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1,328</w:t>
            </w:r>
          </w:p>
        </w:tc>
        <w:tc>
          <w:tcPr>
            <w:tcW w:w="134" w:type="dxa"/>
          </w:tcPr>
          <w:p w14:paraId="548FECD9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07E12E1" w14:textId="68DF168B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8,097</w:t>
            </w:r>
          </w:p>
        </w:tc>
        <w:tc>
          <w:tcPr>
            <w:tcW w:w="134" w:type="dxa"/>
          </w:tcPr>
          <w:p w14:paraId="6FA7179B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1754A" w14:textId="11A2C0A1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676 </w:t>
            </w:r>
          </w:p>
        </w:tc>
        <w:tc>
          <w:tcPr>
            <w:tcW w:w="134" w:type="dxa"/>
          </w:tcPr>
          <w:p w14:paraId="023D8BF3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0E2EAAB1" w14:textId="6787FC11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321</w:t>
            </w:r>
          </w:p>
        </w:tc>
      </w:tr>
      <w:tr w:rsidR="00296583" w:rsidRPr="009632BB" w14:paraId="28DB0813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3A502413" w14:textId="77777777" w:rsidR="00296583" w:rsidRPr="009632BB" w:rsidRDefault="00296583" w:rsidP="00296583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มากกว่า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6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เดือน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ถึง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12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เดือน</w:t>
            </w:r>
          </w:p>
        </w:tc>
        <w:tc>
          <w:tcPr>
            <w:tcW w:w="1133" w:type="dxa"/>
            <w:shd w:val="clear" w:color="auto" w:fill="auto"/>
          </w:tcPr>
          <w:p w14:paraId="2F84D162" w14:textId="3D7B0989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280</w:t>
            </w:r>
          </w:p>
        </w:tc>
        <w:tc>
          <w:tcPr>
            <w:tcW w:w="134" w:type="dxa"/>
          </w:tcPr>
          <w:p w14:paraId="15616655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49F9A87" w14:textId="2A8F1F47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3,167</w:t>
            </w:r>
          </w:p>
        </w:tc>
        <w:tc>
          <w:tcPr>
            <w:tcW w:w="134" w:type="dxa"/>
          </w:tcPr>
          <w:p w14:paraId="09F80A1C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7837" w14:textId="2BC4AAF8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220 </w:t>
            </w:r>
          </w:p>
        </w:tc>
        <w:tc>
          <w:tcPr>
            <w:tcW w:w="134" w:type="dxa"/>
          </w:tcPr>
          <w:p w14:paraId="5918979E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shd w:val="clear" w:color="auto" w:fill="auto"/>
          </w:tcPr>
          <w:p w14:paraId="1F7D66BC" w14:textId="66DE1647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1,080</w:t>
            </w:r>
          </w:p>
        </w:tc>
      </w:tr>
      <w:tr w:rsidR="00296583" w:rsidRPr="009632BB" w14:paraId="64147706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75D18935" w14:textId="70AB5BF8" w:rsidR="00296583" w:rsidRPr="009632BB" w:rsidRDefault="00296583" w:rsidP="00296583">
            <w:pPr>
              <w:tabs>
                <w:tab w:val="clear" w:pos="227"/>
                <w:tab w:val="clear" w:pos="907"/>
                <w:tab w:val="left" w:pos="268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45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2899AF6" w14:textId="3CAA4330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14,968</w:t>
            </w:r>
          </w:p>
        </w:tc>
        <w:tc>
          <w:tcPr>
            <w:tcW w:w="134" w:type="dxa"/>
          </w:tcPr>
          <w:p w14:paraId="740A87A3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30261DE" w14:textId="5FD9201A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16,470</w:t>
            </w:r>
          </w:p>
        </w:tc>
        <w:tc>
          <w:tcPr>
            <w:tcW w:w="134" w:type="dxa"/>
          </w:tcPr>
          <w:p w14:paraId="1D71508D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BEEF7" w14:textId="32DFB4B3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10,873 </w:t>
            </w:r>
          </w:p>
        </w:tc>
        <w:tc>
          <w:tcPr>
            <w:tcW w:w="134" w:type="dxa"/>
          </w:tcPr>
          <w:p w14:paraId="737B46FB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5B5EEF70" w14:textId="44484F7E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11,698</w:t>
            </w:r>
          </w:p>
        </w:tc>
      </w:tr>
      <w:tr w:rsidR="00296583" w:rsidRPr="009632BB" w14:paraId="0CCF0724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00270B22" w14:textId="115AF15F" w:rsidR="00296583" w:rsidRPr="009632BB" w:rsidRDefault="00296583" w:rsidP="00296583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4E2C4AE" w14:textId="43D90F55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280,460 </w:t>
            </w:r>
          </w:p>
        </w:tc>
        <w:tc>
          <w:tcPr>
            <w:tcW w:w="134" w:type="dxa"/>
          </w:tcPr>
          <w:p w14:paraId="3AA0434B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4274AE" w14:textId="754B55A3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305,296</w:t>
            </w:r>
          </w:p>
        </w:tc>
        <w:tc>
          <w:tcPr>
            <w:tcW w:w="134" w:type="dxa"/>
          </w:tcPr>
          <w:p w14:paraId="5D830848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6E1A088" w14:textId="5B863D8E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207,398 </w:t>
            </w:r>
          </w:p>
        </w:tc>
        <w:tc>
          <w:tcPr>
            <w:tcW w:w="134" w:type="dxa"/>
          </w:tcPr>
          <w:p w14:paraId="18D823E0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36E51122" w14:textId="1B8C0E73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176,582</w:t>
            </w:r>
          </w:p>
        </w:tc>
      </w:tr>
      <w:tr w:rsidR="00296583" w:rsidRPr="009632BB" w14:paraId="528F101F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169D5695" w14:textId="018AD790" w:rsidR="00296583" w:rsidRPr="009632BB" w:rsidRDefault="00296583" w:rsidP="00296583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D0F4887" w14:textId="4BA713F9" w:rsidR="00296583" w:rsidRPr="009632BB" w:rsidRDefault="00296583" w:rsidP="003D22F8">
            <w:pPr>
              <w:tabs>
                <w:tab w:val="clear" w:pos="907"/>
              </w:tabs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328,689</w:t>
            </w:r>
          </w:p>
        </w:tc>
        <w:tc>
          <w:tcPr>
            <w:tcW w:w="134" w:type="dxa"/>
          </w:tcPr>
          <w:p w14:paraId="3E5E37F0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94C44F" w14:textId="0FC83805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357,815</w:t>
            </w:r>
          </w:p>
        </w:tc>
        <w:tc>
          <w:tcPr>
            <w:tcW w:w="134" w:type="dxa"/>
          </w:tcPr>
          <w:p w14:paraId="493BE789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2E4EA2" w14:textId="08ED2271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335,550 </w:t>
            </w:r>
          </w:p>
        </w:tc>
        <w:tc>
          <w:tcPr>
            <w:tcW w:w="134" w:type="dxa"/>
          </w:tcPr>
          <w:p w14:paraId="7D8B6AD9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688F0A67" w14:textId="12069F07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458,432</w:t>
            </w:r>
          </w:p>
        </w:tc>
      </w:tr>
      <w:tr w:rsidR="00296583" w:rsidRPr="009632BB" w14:paraId="1C1F3CAB" w14:textId="77777777" w:rsidTr="00BB5B15">
        <w:tblPrEx>
          <w:tblLook w:val="0000" w:firstRow="0" w:lastRow="0" w:firstColumn="0" w:lastColumn="0" w:noHBand="0" w:noVBand="0"/>
        </w:tblPrEx>
        <w:tc>
          <w:tcPr>
            <w:tcW w:w="3458" w:type="dxa"/>
          </w:tcPr>
          <w:p w14:paraId="49DB4B67" w14:textId="49BCD8B7" w:rsidR="00296583" w:rsidRPr="009632BB" w:rsidRDefault="00296583" w:rsidP="0029658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CE88DBA" w14:textId="51624300" w:rsidR="00296583" w:rsidRPr="009632BB" w:rsidRDefault="00296583" w:rsidP="00296583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(16,427)</w:t>
            </w:r>
          </w:p>
        </w:tc>
        <w:tc>
          <w:tcPr>
            <w:tcW w:w="134" w:type="dxa"/>
          </w:tcPr>
          <w:p w14:paraId="00920B37" w14:textId="77777777" w:rsidR="00296583" w:rsidRPr="009632BB" w:rsidRDefault="00296583" w:rsidP="00296583">
            <w:pPr>
              <w:spacing w:line="320" w:lineRule="exact"/>
              <w:ind w:righ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C4ED28" w14:textId="4FE27528" w:rsidR="00296583" w:rsidRPr="009632BB" w:rsidRDefault="00296583" w:rsidP="00296583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(23,768)</w:t>
            </w:r>
          </w:p>
        </w:tc>
        <w:tc>
          <w:tcPr>
            <w:tcW w:w="134" w:type="dxa"/>
          </w:tcPr>
          <w:p w14:paraId="06CB0FDF" w14:textId="77777777" w:rsidR="00296583" w:rsidRPr="009632BB" w:rsidRDefault="00296583" w:rsidP="00296583">
            <w:pPr>
              <w:spacing w:line="320" w:lineRule="exact"/>
              <w:ind w:righ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2C9216" w14:textId="21F7F425" w:rsidR="00296583" w:rsidRPr="009632BB" w:rsidRDefault="00296583" w:rsidP="00296583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(10,978) </w:t>
            </w:r>
          </w:p>
        </w:tc>
        <w:tc>
          <w:tcPr>
            <w:tcW w:w="134" w:type="dxa"/>
          </w:tcPr>
          <w:p w14:paraId="43ED390C" w14:textId="77777777" w:rsidR="00296583" w:rsidRPr="009632BB" w:rsidRDefault="00296583" w:rsidP="00296583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EB26024" w14:textId="4CD91451" w:rsidR="00296583" w:rsidRPr="009632BB" w:rsidRDefault="00296583" w:rsidP="00296583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(13,172)</w:t>
            </w:r>
          </w:p>
        </w:tc>
      </w:tr>
      <w:tr w:rsidR="00296583" w:rsidRPr="009632BB" w14:paraId="6B77287F" w14:textId="77777777" w:rsidTr="00BB5B1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34A4FDE" w14:textId="04E53896" w:rsidR="00296583" w:rsidRPr="009632BB" w:rsidRDefault="00296583" w:rsidP="0029658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ลูกหนี้การค้า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4E6B371" w14:textId="7EAB43F1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312,262</w:t>
            </w:r>
          </w:p>
        </w:tc>
        <w:tc>
          <w:tcPr>
            <w:tcW w:w="134" w:type="dxa"/>
          </w:tcPr>
          <w:p w14:paraId="617ECDF1" w14:textId="77777777" w:rsidR="00296583" w:rsidRPr="009632BB" w:rsidRDefault="00296583" w:rsidP="00296583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8AF72DC" w14:textId="005D6063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334,047</w:t>
            </w:r>
          </w:p>
        </w:tc>
        <w:tc>
          <w:tcPr>
            <w:tcW w:w="134" w:type="dxa"/>
          </w:tcPr>
          <w:p w14:paraId="5DD659BB" w14:textId="77777777" w:rsidR="00296583" w:rsidRPr="009632BB" w:rsidRDefault="00296583" w:rsidP="00296583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33D45C9" w14:textId="6CD7230A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324,572 </w:t>
            </w:r>
          </w:p>
        </w:tc>
        <w:tc>
          <w:tcPr>
            <w:tcW w:w="134" w:type="dxa"/>
          </w:tcPr>
          <w:p w14:paraId="60AAE43E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17030F85" w14:textId="6E0FB7BC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445,260</w:t>
            </w:r>
          </w:p>
        </w:tc>
      </w:tr>
      <w:tr w:rsidR="00296583" w:rsidRPr="009632BB" w14:paraId="7969A057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2178389A" w14:textId="77777777" w:rsidR="00296583" w:rsidRPr="009632BB" w:rsidRDefault="00296583" w:rsidP="0029658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C201E60" w14:textId="77777777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73A05B8" w14:textId="77777777" w:rsidR="00296583" w:rsidRPr="009632BB" w:rsidRDefault="00296583" w:rsidP="00296583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7FA2A34" w14:textId="77777777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331D5DF" w14:textId="77777777" w:rsidR="00296583" w:rsidRPr="009632BB" w:rsidRDefault="00296583" w:rsidP="00296583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9E6A2B4" w14:textId="77777777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FFCB34C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2C7757A2" w14:textId="77777777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296583" w:rsidRPr="009632BB" w14:paraId="27383580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439162D" w14:textId="541F0567" w:rsidR="00296583" w:rsidRPr="009632BB" w:rsidRDefault="00296583" w:rsidP="0029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3" w:type="dxa"/>
          </w:tcPr>
          <w:p w14:paraId="7D149DD3" w14:textId="5CFC8060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5,273</w:t>
            </w:r>
          </w:p>
        </w:tc>
        <w:tc>
          <w:tcPr>
            <w:tcW w:w="134" w:type="dxa"/>
          </w:tcPr>
          <w:p w14:paraId="1AF7B3EC" w14:textId="77777777" w:rsidR="00296583" w:rsidRPr="009632BB" w:rsidRDefault="00296583" w:rsidP="00296583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BE1969" w14:textId="6093464C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5,071</w:t>
            </w:r>
          </w:p>
        </w:tc>
        <w:tc>
          <w:tcPr>
            <w:tcW w:w="134" w:type="dxa"/>
          </w:tcPr>
          <w:p w14:paraId="36E19F38" w14:textId="77777777" w:rsidR="00296583" w:rsidRPr="009632BB" w:rsidRDefault="00296583" w:rsidP="00296583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8A60B87" w14:textId="0F7DE1F2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1,493 </w:t>
            </w:r>
          </w:p>
        </w:tc>
        <w:tc>
          <w:tcPr>
            <w:tcW w:w="134" w:type="dxa"/>
          </w:tcPr>
          <w:p w14:paraId="6514E7E6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E1142AF" w14:textId="0125C33D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888</w:t>
            </w:r>
          </w:p>
        </w:tc>
      </w:tr>
      <w:tr w:rsidR="00296583" w:rsidRPr="009632BB" w14:paraId="7A93EF5F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32694824" w14:textId="6D323DDD" w:rsidR="00296583" w:rsidRPr="009632BB" w:rsidRDefault="00296583" w:rsidP="0029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133" w:type="dxa"/>
          </w:tcPr>
          <w:p w14:paraId="0C01625A" w14:textId="1416C341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13,092</w:t>
            </w:r>
          </w:p>
        </w:tc>
        <w:tc>
          <w:tcPr>
            <w:tcW w:w="134" w:type="dxa"/>
          </w:tcPr>
          <w:p w14:paraId="2C26BEEF" w14:textId="77777777" w:rsidR="00296583" w:rsidRPr="009632BB" w:rsidRDefault="00296583" w:rsidP="00296583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779F0E" w14:textId="037E699C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191</w:t>
            </w:r>
          </w:p>
        </w:tc>
        <w:tc>
          <w:tcPr>
            <w:tcW w:w="134" w:type="dxa"/>
          </w:tcPr>
          <w:p w14:paraId="391DB9D2" w14:textId="77777777" w:rsidR="00296583" w:rsidRPr="009632BB" w:rsidRDefault="00296583" w:rsidP="00296583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46E900B" w14:textId="6B51A840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2,501 </w:t>
            </w:r>
          </w:p>
        </w:tc>
        <w:tc>
          <w:tcPr>
            <w:tcW w:w="134" w:type="dxa"/>
          </w:tcPr>
          <w:p w14:paraId="6098DF45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</w:tcPr>
          <w:p w14:paraId="63BA3BC5" w14:textId="2C11E887" w:rsidR="00296583" w:rsidRPr="009632BB" w:rsidRDefault="00296583" w:rsidP="0029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32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296583" w:rsidRPr="009632BB" w14:paraId="3CA89C4F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1D9CB3A2" w14:textId="727BA844" w:rsidR="00296583" w:rsidRPr="009632BB" w:rsidRDefault="00296583" w:rsidP="0029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เงินชดเชยค้างรับ </w:t>
            </w:r>
            <w:r w:rsidRPr="009632B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  <w:vertAlign w:val="superscript"/>
              </w:rPr>
              <w:t>(*) (**)</w:t>
            </w:r>
          </w:p>
        </w:tc>
        <w:tc>
          <w:tcPr>
            <w:tcW w:w="1133" w:type="dxa"/>
          </w:tcPr>
          <w:p w14:paraId="1FA4090C" w14:textId="7C25A04E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31,047</w:t>
            </w:r>
          </w:p>
        </w:tc>
        <w:tc>
          <w:tcPr>
            <w:tcW w:w="134" w:type="dxa"/>
          </w:tcPr>
          <w:p w14:paraId="72FBD7DD" w14:textId="77777777" w:rsidR="00296583" w:rsidRPr="009632BB" w:rsidRDefault="00296583" w:rsidP="00296583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953691" w14:textId="7023088E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28,821</w:t>
            </w:r>
          </w:p>
        </w:tc>
        <w:tc>
          <w:tcPr>
            <w:tcW w:w="134" w:type="dxa"/>
          </w:tcPr>
          <w:p w14:paraId="715B271F" w14:textId="77777777" w:rsidR="00296583" w:rsidRPr="009632BB" w:rsidRDefault="00296583" w:rsidP="00296583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0F8D748" w14:textId="36B086F4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3,600 </w:t>
            </w:r>
          </w:p>
        </w:tc>
        <w:tc>
          <w:tcPr>
            <w:tcW w:w="134" w:type="dxa"/>
          </w:tcPr>
          <w:p w14:paraId="7567CB48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9EE791A" w14:textId="37F5CD5E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7,920</w:t>
            </w:r>
          </w:p>
        </w:tc>
      </w:tr>
      <w:tr w:rsidR="00296583" w:rsidRPr="009632BB" w14:paraId="2D5637EE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73C684D" w14:textId="3804D939" w:rsidR="00296583" w:rsidRPr="009632BB" w:rsidRDefault="00296583" w:rsidP="0029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33" w:type="dxa"/>
            <w:shd w:val="clear" w:color="auto" w:fill="auto"/>
          </w:tcPr>
          <w:p w14:paraId="437A2585" w14:textId="229BBA54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19,786</w:t>
            </w:r>
          </w:p>
        </w:tc>
        <w:tc>
          <w:tcPr>
            <w:tcW w:w="134" w:type="dxa"/>
          </w:tcPr>
          <w:p w14:paraId="3FFE2719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42EC460" w14:textId="08C6A741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10,567</w:t>
            </w:r>
          </w:p>
        </w:tc>
        <w:tc>
          <w:tcPr>
            <w:tcW w:w="134" w:type="dxa"/>
          </w:tcPr>
          <w:p w14:paraId="613045A1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3EC1885" w14:textId="2D36011A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19,859 </w:t>
            </w:r>
          </w:p>
        </w:tc>
        <w:tc>
          <w:tcPr>
            <w:tcW w:w="134" w:type="dxa"/>
          </w:tcPr>
          <w:p w14:paraId="6375506D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</w:tcPr>
          <w:p w14:paraId="269B4296" w14:textId="5F119E0A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10,631</w:t>
            </w:r>
          </w:p>
        </w:tc>
      </w:tr>
      <w:tr w:rsidR="00296583" w:rsidRPr="009632BB" w14:paraId="6F20E6D4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FAC6B38" w14:textId="58531814" w:rsidR="00296583" w:rsidRPr="009632BB" w:rsidRDefault="00296583" w:rsidP="002965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49A214D" w14:textId="23C0F544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983</w:t>
            </w:r>
          </w:p>
        </w:tc>
        <w:tc>
          <w:tcPr>
            <w:tcW w:w="134" w:type="dxa"/>
          </w:tcPr>
          <w:p w14:paraId="57FC7EA2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92E9D7" w14:textId="5A33EF05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991</w:t>
            </w:r>
          </w:p>
        </w:tc>
        <w:tc>
          <w:tcPr>
            <w:tcW w:w="134" w:type="dxa"/>
          </w:tcPr>
          <w:p w14:paraId="7B21A08A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418BA41" w14:textId="0BD520B5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150 </w:t>
            </w:r>
          </w:p>
        </w:tc>
        <w:tc>
          <w:tcPr>
            <w:tcW w:w="134" w:type="dxa"/>
          </w:tcPr>
          <w:p w14:paraId="53AE2DA6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5C1A1192" w14:textId="76BD9C50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126</w:t>
            </w:r>
          </w:p>
        </w:tc>
      </w:tr>
      <w:tr w:rsidR="00296583" w:rsidRPr="009632BB" w14:paraId="7D42F6F4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5C443638" w14:textId="77777777" w:rsidR="00296583" w:rsidRPr="009632BB" w:rsidRDefault="00296583" w:rsidP="00296583">
            <w:pPr>
              <w:tabs>
                <w:tab w:val="clear" w:pos="907"/>
                <w:tab w:val="left" w:pos="284"/>
                <w:tab w:val="left" w:pos="556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3FE0EF11" w14:textId="08A63B1B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70,181 </w:t>
            </w:r>
          </w:p>
        </w:tc>
        <w:tc>
          <w:tcPr>
            <w:tcW w:w="134" w:type="dxa"/>
          </w:tcPr>
          <w:p w14:paraId="33402828" w14:textId="77777777" w:rsidR="00296583" w:rsidRPr="009632BB" w:rsidRDefault="00296583" w:rsidP="00296583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515D39" w14:textId="2CD5AF4A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45,641</w:t>
            </w:r>
          </w:p>
        </w:tc>
        <w:tc>
          <w:tcPr>
            <w:tcW w:w="134" w:type="dxa"/>
          </w:tcPr>
          <w:p w14:paraId="2F72339E" w14:textId="77777777" w:rsidR="00296583" w:rsidRPr="009632BB" w:rsidRDefault="00296583" w:rsidP="00296583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B32FB0E" w14:textId="0A548691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27,603 </w:t>
            </w:r>
          </w:p>
        </w:tc>
        <w:tc>
          <w:tcPr>
            <w:tcW w:w="134" w:type="dxa"/>
          </w:tcPr>
          <w:p w14:paraId="7DD62CF0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C86DFC3" w14:textId="3F0125D3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19,565</w:t>
            </w:r>
          </w:p>
        </w:tc>
      </w:tr>
      <w:tr w:rsidR="00296583" w:rsidRPr="009632BB" w14:paraId="34549717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0D08FAE9" w14:textId="77777777" w:rsidR="00296583" w:rsidRPr="009632BB" w:rsidRDefault="00296583" w:rsidP="0029658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2C8E7152" w14:textId="69E27F64" w:rsidR="00296583" w:rsidRPr="009632BB" w:rsidRDefault="00296583" w:rsidP="00296583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(7,221)</w:t>
            </w:r>
          </w:p>
        </w:tc>
        <w:tc>
          <w:tcPr>
            <w:tcW w:w="134" w:type="dxa"/>
          </w:tcPr>
          <w:p w14:paraId="6F9E24DD" w14:textId="77777777" w:rsidR="00296583" w:rsidRPr="009632BB" w:rsidRDefault="00296583" w:rsidP="00296583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F91677" w14:textId="67C64E78" w:rsidR="00296583" w:rsidRPr="009632BB" w:rsidRDefault="00296583" w:rsidP="00296583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(6,426)</w:t>
            </w:r>
          </w:p>
        </w:tc>
        <w:tc>
          <w:tcPr>
            <w:tcW w:w="134" w:type="dxa"/>
          </w:tcPr>
          <w:p w14:paraId="0EDFA787" w14:textId="77777777" w:rsidR="00296583" w:rsidRPr="009632BB" w:rsidRDefault="00296583" w:rsidP="00296583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2AA6C8" w14:textId="4F2EDAED" w:rsidR="00296583" w:rsidRPr="009632BB" w:rsidRDefault="00296583" w:rsidP="009632BB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(520) </w:t>
            </w:r>
          </w:p>
        </w:tc>
        <w:tc>
          <w:tcPr>
            <w:tcW w:w="134" w:type="dxa"/>
          </w:tcPr>
          <w:p w14:paraId="404D1E19" w14:textId="77777777" w:rsidR="00296583" w:rsidRPr="009632BB" w:rsidRDefault="00296583" w:rsidP="0029658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9887DF2" w14:textId="2FE6FD6E" w:rsidR="00296583" w:rsidRPr="009632BB" w:rsidRDefault="00296583" w:rsidP="00296583">
            <w:pPr>
              <w:spacing w:line="320" w:lineRule="exact"/>
              <w:ind w:lef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(18)</w:t>
            </w:r>
          </w:p>
        </w:tc>
      </w:tr>
      <w:tr w:rsidR="00296583" w:rsidRPr="009632BB" w14:paraId="489DD8A1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2C350F98" w14:textId="77777777" w:rsidR="00296583" w:rsidRPr="009632BB" w:rsidRDefault="00296583" w:rsidP="00296583">
            <w:pPr>
              <w:tabs>
                <w:tab w:val="clear" w:pos="907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A40394" w14:textId="47E12EAA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62,960</w:t>
            </w:r>
          </w:p>
        </w:tc>
        <w:tc>
          <w:tcPr>
            <w:tcW w:w="134" w:type="dxa"/>
          </w:tcPr>
          <w:p w14:paraId="5129F192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1255FB4" w14:textId="1A8416EF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39,215</w:t>
            </w:r>
          </w:p>
        </w:tc>
        <w:tc>
          <w:tcPr>
            <w:tcW w:w="134" w:type="dxa"/>
          </w:tcPr>
          <w:p w14:paraId="21D56B49" w14:textId="77777777" w:rsidR="00296583" w:rsidRPr="009632BB" w:rsidRDefault="00296583" w:rsidP="00296583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381A2C5" w14:textId="0E314CFE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27,083 </w:t>
            </w:r>
          </w:p>
        </w:tc>
        <w:tc>
          <w:tcPr>
            <w:tcW w:w="134" w:type="dxa"/>
          </w:tcPr>
          <w:p w14:paraId="6F4E0B79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201B0BBB" w14:textId="39347D3A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19,547</w:t>
            </w:r>
          </w:p>
        </w:tc>
      </w:tr>
      <w:tr w:rsidR="00296583" w:rsidRPr="009632BB" w14:paraId="26B503BF" w14:textId="77777777" w:rsidTr="00CB52FB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58" w:type="dxa"/>
          </w:tcPr>
          <w:p w14:paraId="6A8C6E34" w14:textId="77777777" w:rsidR="00296583" w:rsidRPr="009632BB" w:rsidRDefault="00296583" w:rsidP="00296583">
            <w:pPr>
              <w:tabs>
                <w:tab w:val="clear" w:pos="907"/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6CB94D" w14:textId="24C80E65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375,222</w:t>
            </w:r>
          </w:p>
        </w:tc>
        <w:tc>
          <w:tcPr>
            <w:tcW w:w="134" w:type="dxa"/>
          </w:tcPr>
          <w:p w14:paraId="6E0D94D7" w14:textId="77777777" w:rsidR="00296583" w:rsidRPr="009632BB" w:rsidRDefault="00296583" w:rsidP="00296583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13DC17" w14:textId="30921C2C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373,262</w:t>
            </w:r>
          </w:p>
        </w:tc>
        <w:tc>
          <w:tcPr>
            <w:tcW w:w="134" w:type="dxa"/>
          </w:tcPr>
          <w:p w14:paraId="06EF2C0F" w14:textId="77777777" w:rsidR="00296583" w:rsidRPr="009632BB" w:rsidRDefault="00296583" w:rsidP="00296583">
            <w:pPr>
              <w:spacing w:line="32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079FCCA" w14:textId="0D9DAE3F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351,655</w:t>
            </w:r>
          </w:p>
        </w:tc>
        <w:tc>
          <w:tcPr>
            <w:tcW w:w="134" w:type="dxa"/>
          </w:tcPr>
          <w:p w14:paraId="02E393D9" w14:textId="77777777" w:rsidR="00296583" w:rsidRPr="009632BB" w:rsidRDefault="00296583" w:rsidP="00296583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ABA3BA" w14:textId="7C91B641" w:rsidR="00296583" w:rsidRPr="009632BB" w:rsidRDefault="00296583" w:rsidP="00296583">
            <w:pPr>
              <w:spacing w:line="32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464,807</w:t>
            </w:r>
          </w:p>
        </w:tc>
      </w:tr>
    </w:tbl>
    <w:p w14:paraId="021AD4BB" w14:textId="77777777" w:rsidR="000911A3" w:rsidRPr="0061142B" w:rsidRDefault="000911A3" w:rsidP="00E81B01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390D23D" w14:textId="77777777" w:rsidR="000911A3" w:rsidRPr="0061142B" w:rsidRDefault="000911A3" w:rsidP="00E81B01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7D103F6" w14:textId="77777777" w:rsidR="000911A3" w:rsidRPr="0061142B" w:rsidRDefault="000911A3" w:rsidP="00E81B01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D4A314C" w14:textId="77777777" w:rsidR="000911A3" w:rsidRPr="0061142B" w:rsidRDefault="000911A3" w:rsidP="00E81B01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49D4009" w14:textId="6891D2A0" w:rsidR="00336FAC" w:rsidRPr="0061142B" w:rsidRDefault="00336FAC" w:rsidP="00E81B01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รายการเคลื่อนไหวของบัญชีค่าเผื่อ</w:t>
      </w:r>
      <w:r w:rsidR="006D2E1B"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ผลขาดทุนด้านเครดิตที่คาดว่าจะเกิดขึ้น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ของลูกหนี้การค้าและลูกหนี้หมุนเวียนอื่น มีดังนี้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4"/>
        <w:gridCol w:w="134"/>
        <w:gridCol w:w="1134"/>
        <w:gridCol w:w="134"/>
        <w:gridCol w:w="1134"/>
        <w:gridCol w:w="138"/>
        <w:gridCol w:w="1135"/>
      </w:tblGrid>
      <w:tr w:rsidR="0061142B" w:rsidRPr="009632BB" w14:paraId="392D9E53" w14:textId="77777777" w:rsidTr="001609C9">
        <w:trPr>
          <w:trHeight w:val="62"/>
        </w:trPr>
        <w:tc>
          <w:tcPr>
            <w:tcW w:w="3457" w:type="dxa"/>
          </w:tcPr>
          <w:p w14:paraId="7DFA0EDA" w14:textId="77777777" w:rsidR="000D4E37" w:rsidRPr="009632BB" w:rsidRDefault="000D4E37" w:rsidP="00C4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360" w:right="-43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43" w:type="dxa"/>
            <w:gridSpan w:val="7"/>
            <w:tcBorders>
              <w:bottom w:val="single" w:sz="6" w:space="0" w:color="auto"/>
            </w:tcBorders>
          </w:tcPr>
          <w:p w14:paraId="7D18BD93" w14:textId="77777777" w:rsidR="000D4E37" w:rsidRPr="009632BB" w:rsidRDefault="000D4E37" w:rsidP="00C4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360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1142B" w:rsidRPr="009632BB" w14:paraId="43DD5AB3" w14:textId="77777777" w:rsidTr="001609C9">
        <w:trPr>
          <w:trHeight w:val="62"/>
        </w:trPr>
        <w:tc>
          <w:tcPr>
            <w:tcW w:w="3457" w:type="dxa"/>
          </w:tcPr>
          <w:p w14:paraId="261F9B9D" w14:textId="77777777" w:rsidR="000D4E37" w:rsidRPr="009632BB" w:rsidRDefault="000D4E37" w:rsidP="00C4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A19820" w14:textId="77777777" w:rsidR="000D4E37" w:rsidRPr="009632BB" w:rsidRDefault="000D4E37" w:rsidP="00C4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55BF0B" w14:textId="77777777" w:rsidR="000D4E37" w:rsidRPr="009632BB" w:rsidRDefault="000D4E37" w:rsidP="00C4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spacing w:line="280" w:lineRule="exact"/>
              <w:ind w:right="94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8EE469" w14:textId="77777777" w:rsidR="000D4E37" w:rsidRPr="009632BB" w:rsidRDefault="000D4E37" w:rsidP="00C4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142B" w:rsidRPr="009632BB" w14:paraId="2ED25A83" w14:textId="77777777" w:rsidTr="00084EC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4C822528" w14:textId="77777777" w:rsidR="00336FAC" w:rsidRPr="009632BB" w:rsidRDefault="00336FAC" w:rsidP="00C4141A">
            <w:pPr>
              <w:tabs>
                <w:tab w:val="left" w:pos="284"/>
                <w:tab w:val="left" w:pos="567"/>
              </w:tabs>
              <w:spacing w:line="28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AB94A26" w14:textId="4BF2360F" w:rsidR="00336FAC" w:rsidRPr="009632BB" w:rsidRDefault="00336FAC" w:rsidP="00C414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FC3BB5"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A845C3" w:rsidRPr="009632B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  <w:p w14:paraId="37D854FC" w14:textId="080ABC34" w:rsidR="00336FAC" w:rsidRPr="009632BB" w:rsidRDefault="00A845C3" w:rsidP="00C414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336FAC"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FC3BB5"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55575"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411F24" w14:textId="77777777" w:rsidR="00336FAC" w:rsidRPr="009632BB" w:rsidRDefault="00336FAC" w:rsidP="00C414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A546884" w14:textId="77777777" w:rsidR="00336FAC" w:rsidRPr="009632BB" w:rsidRDefault="00336FAC" w:rsidP="00C414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533A71E2" w14:textId="73B546CD" w:rsidR="00336FAC" w:rsidRPr="009632BB" w:rsidRDefault="00336FAC" w:rsidP="00C414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55575"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2FDFEB" w14:textId="77777777" w:rsidR="00336FAC" w:rsidRPr="009632BB" w:rsidRDefault="00336FAC" w:rsidP="00C4141A">
            <w:pPr>
              <w:tabs>
                <w:tab w:val="left" w:pos="284"/>
                <w:tab w:val="left" w:pos="567"/>
              </w:tabs>
              <w:spacing w:line="280" w:lineRule="exact"/>
              <w:ind w:right="-91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B7D0B36" w14:textId="77777777" w:rsidR="00A845C3" w:rsidRPr="009632BB" w:rsidRDefault="00A845C3" w:rsidP="00C414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9632B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  <w:p w14:paraId="3BADF4AA" w14:textId="67240F79" w:rsidR="00336FAC" w:rsidRPr="009632BB" w:rsidRDefault="00A845C3" w:rsidP="00C414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9003BD" w14:textId="77777777" w:rsidR="00336FAC" w:rsidRPr="009632BB" w:rsidRDefault="00336FAC" w:rsidP="00C414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C254D" w14:textId="77777777" w:rsidR="00336FAC" w:rsidRPr="009632BB" w:rsidRDefault="00336FAC" w:rsidP="00C414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445FEB4A" w14:textId="7804F00C" w:rsidR="00336FAC" w:rsidRPr="009632BB" w:rsidRDefault="00336FAC" w:rsidP="00C4141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555575"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4262AA" w:rsidRPr="009632BB" w14:paraId="7E7B1E77" w14:textId="77777777" w:rsidTr="004E18D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2B41" w14:textId="7FD4471C" w:rsidR="004262AA" w:rsidRPr="009632BB" w:rsidRDefault="004262AA" w:rsidP="00C414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ยอดยกมาต้นงวด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D734A61" w14:textId="3280FEEF" w:rsidR="004262AA" w:rsidRPr="009632BB" w:rsidRDefault="004262AA" w:rsidP="00C4141A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30,194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6F69" w14:textId="77777777" w:rsidR="004262AA" w:rsidRPr="009632BB" w:rsidRDefault="004262AA" w:rsidP="00C4141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E33F8DE" w14:textId="604FF1A2" w:rsidR="004262AA" w:rsidRPr="009632BB" w:rsidRDefault="004262AA" w:rsidP="00C4141A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27,590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41CE" w14:textId="77777777" w:rsidR="004262AA" w:rsidRPr="009632BB" w:rsidRDefault="004262AA" w:rsidP="00C4141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1EC378E" w14:textId="58B21F59" w:rsidR="004262AA" w:rsidRPr="009632BB" w:rsidRDefault="004262AA" w:rsidP="00C4141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13,190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1382" w14:textId="77777777" w:rsidR="004262AA" w:rsidRPr="009632BB" w:rsidRDefault="004262AA" w:rsidP="00C4141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2542A9" w14:textId="095AB1F1" w:rsidR="004262AA" w:rsidRPr="009632BB" w:rsidRDefault="004262AA" w:rsidP="00C4141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13,664</w:t>
            </w:r>
          </w:p>
        </w:tc>
      </w:tr>
      <w:tr w:rsidR="004262AA" w:rsidRPr="009632BB" w14:paraId="2824F23F" w14:textId="77777777" w:rsidTr="00084EC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</w:tcPr>
          <w:p w14:paraId="1DE30AFE" w14:textId="4A879808" w:rsidR="004262AA" w:rsidRPr="009632BB" w:rsidRDefault="004262AA" w:rsidP="00C414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297D81" w14:textId="58A4D50F" w:rsidR="004262AA" w:rsidRPr="009632BB" w:rsidRDefault="004262AA" w:rsidP="00C4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7F6E" w14:textId="77777777" w:rsidR="004262AA" w:rsidRPr="009632BB" w:rsidRDefault="004262AA" w:rsidP="00C4141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54FF7" w14:textId="1352603F" w:rsidR="004262AA" w:rsidRPr="009632BB" w:rsidRDefault="004262AA" w:rsidP="00C4141A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3,208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988A0" w14:textId="77777777" w:rsidR="004262AA" w:rsidRPr="009632BB" w:rsidRDefault="004262AA" w:rsidP="00C4141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3B506C" w14:textId="5F6D51CD" w:rsidR="004262AA" w:rsidRPr="009632BB" w:rsidRDefault="004262AA" w:rsidP="00C4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90118" w14:textId="77777777" w:rsidR="004262AA" w:rsidRPr="009632BB" w:rsidRDefault="004262AA" w:rsidP="00C4141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31FBE8F6" w14:textId="5BF73ECD" w:rsidR="004262AA" w:rsidRPr="009632BB" w:rsidRDefault="004262AA" w:rsidP="00C4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left" w:pos="558"/>
              </w:tabs>
              <w:spacing w:line="28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4262AA" w:rsidRPr="009632BB" w14:paraId="094805E2" w14:textId="77777777" w:rsidTr="00084EC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rPr>
          <w:trHeight w:val="77"/>
        </w:trPr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2DB4DA" w14:textId="455F0B6F" w:rsidR="004262AA" w:rsidRPr="009632BB" w:rsidRDefault="004262AA" w:rsidP="00C414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7FDF72" w14:textId="0BC58765" w:rsidR="004262AA" w:rsidRPr="009632BB" w:rsidRDefault="004262AA" w:rsidP="00C4141A">
            <w:pPr>
              <w:spacing w:line="280" w:lineRule="exact"/>
              <w:ind w:lef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  <w:cs/>
              </w:rPr>
            </w:pPr>
            <w:r w:rsidRPr="009632B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(6,546)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BE080" w14:textId="77777777" w:rsidR="004262AA" w:rsidRPr="009632BB" w:rsidRDefault="004262AA" w:rsidP="00C4141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D037F0" w14:textId="29E7539D" w:rsidR="004262AA" w:rsidRPr="009632BB" w:rsidRDefault="004262AA" w:rsidP="00C4141A">
            <w:pPr>
              <w:spacing w:line="280" w:lineRule="exact"/>
              <w:ind w:lef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(604)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B6D2" w14:textId="77777777" w:rsidR="004262AA" w:rsidRPr="009632BB" w:rsidRDefault="004262AA" w:rsidP="00C4141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B87ED1" w14:textId="73AE272F" w:rsidR="004262AA" w:rsidRPr="009632BB" w:rsidRDefault="004262AA" w:rsidP="00C4141A">
            <w:pPr>
              <w:spacing w:line="280" w:lineRule="exact"/>
              <w:ind w:lef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(1,692)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DA64" w14:textId="77777777" w:rsidR="004262AA" w:rsidRPr="009632BB" w:rsidRDefault="004262AA" w:rsidP="00C4141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68F7E639" w14:textId="19A4697B" w:rsidR="004262AA" w:rsidRPr="009632BB" w:rsidRDefault="004262AA" w:rsidP="00C4141A">
            <w:pPr>
              <w:spacing w:line="280" w:lineRule="exact"/>
              <w:ind w:left="-57"/>
              <w:jc w:val="right"/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bCs/>
                <w:color w:val="000000" w:themeColor="text1"/>
                <w:sz w:val="26"/>
                <w:szCs w:val="26"/>
              </w:rPr>
              <w:t>(474)</w:t>
            </w:r>
          </w:p>
        </w:tc>
      </w:tr>
      <w:tr w:rsidR="004262AA" w:rsidRPr="009632BB" w14:paraId="11034763" w14:textId="77777777" w:rsidTr="00084EC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c>
          <w:tcPr>
            <w:tcW w:w="34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E1E881" w14:textId="77777777" w:rsidR="004262AA" w:rsidRPr="009632BB" w:rsidRDefault="004262AA" w:rsidP="00C4141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28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A16B29" w14:textId="230012DA" w:rsidR="004262AA" w:rsidRPr="009632BB" w:rsidRDefault="004262AA" w:rsidP="00C4141A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23,648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FCFA" w14:textId="77777777" w:rsidR="004262AA" w:rsidRPr="009632BB" w:rsidRDefault="004262AA" w:rsidP="00C4141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42DF10B" w14:textId="4AEC21AF" w:rsidR="004262AA" w:rsidRPr="009632BB" w:rsidRDefault="004262AA" w:rsidP="00C4141A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30,194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4EDF7" w14:textId="77777777" w:rsidR="004262AA" w:rsidRPr="009632BB" w:rsidRDefault="004262AA" w:rsidP="00C4141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A9F4B3" w14:textId="71A19866" w:rsidR="004262AA" w:rsidRPr="009632BB" w:rsidRDefault="004262AA" w:rsidP="00C4141A">
            <w:pPr>
              <w:spacing w:line="2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11,498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33F2" w14:textId="77777777" w:rsidR="004262AA" w:rsidRPr="009632BB" w:rsidRDefault="004262AA" w:rsidP="00C4141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D5E983D" w14:textId="4B3D6395" w:rsidR="004262AA" w:rsidRPr="009632BB" w:rsidRDefault="004262AA" w:rsidP="00C4141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632B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13,190</w:t>
            </w:r>
          </w:p>
        </w:tc>
      </w:tr>
    </w:tbl>
    <w:p w14:paraId="05884E5E" w14:textId="77777777" w:rsidR="00CB1766" w:rsidRPr="0061142B" w:rsidRDefault="00CB1766" w:rsidP="00E0155B">
      <w:pPr>
        <w:tabs>
          <w:tab w:val="clear" w:pos="227"/>
          <w:tab w:val="clear" w:pos="454"/>
          <w:tab w:val="clear" w:pos="680"/>
        </w:tabs>
        <w:spacing w:line="20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</w:pPr>
    </w:p>
    <w:p w14:paraId="0E7F7FB1" w14:textId="77777777" w:rsidR="00C057B7" w:rsidRDefault="009E77DC" w:rsidP="009632BB">
      <w:pPr>
        <w:tabs>
          <w:tab w:val="clear" w:pos="227"/>
          <w:tab w:val="clear" w:pos="454"/>
          <w:tab w:val="clear" w:pos="680"/>
        </w:tabs>
        <w:spacing w:line="36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>(*)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ตามสัญญาว่าจ้างผลิตสินค้าระหว่าง 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Chint Solar (Hong Kong) Ltd. (</w:t>
      </w:r>
      <w:r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ผู้ว่าจ้าง) กับบริษัท โซลาร์ พีพีเอ็ม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 (บริษัทย่อย) (ผู้รับจ้าง) เมื่อวันที่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พฤษภาคม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2561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โดยมีระยะเวลาการว่าจ้างผลิตระหว่างวันที่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 </w:t>
      </w:r>
      <w:r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พฤษภาคม 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2561 </w:t>
      </w:r>
      <w:r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ถึงวันที่ 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 </w:t>
      </w:r>
      <w:r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พฤษภาคม 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2562 (1 </w:t>
      </w:r>
      <w:r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ปี) ผู้ว่าจ้างจะต้องว่าจ้างให้ผู้รับจ้างผลิตสินค้าให้ไม่ต่ำกว่า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126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เมกะวัตต์ หรือร้อยละ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70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ของกำลังการผลิตตามสัญญา ซึ่งเมื่อสิ้นสุดระยะเวลาในสัญญาผู้ว่าจ้าง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 xml:space="preserve">ไม่สามารถจ้างให้ผลิตได้ตามที่ตกลงในสัญญากัน บริษัทย่อยสามารถทำการเรียกเงินชดเชยจากการสูญเสียกำลังการผลิตได้คิดเป็นจำนวนเงิน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846,217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ดอลลาร์สหรัฐอเมริกา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5A8DC677" w14:textId="5576F3C5" w:rsidR="00E0155B" w:rsidRDefault="00C057B7" w:rsidP="009632BB">
      <w:pPr>
        <w:tabs>
          <w:tab w:val="clear" w:pos="227"/>
          <w:tab w:val="clear" w:pos="454"/>
          <w:tab w:val="clear" w:pos="680"/>
        </w:tabs>
        <w:spacing w:line="36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เมื่อ</w:t>
      </w:r>
      <w:r w:rsidR="00E0155B" w:rsidRPr="00E0155B">
        <w:rPr>
          <w:rFonts w:asciiTheme="majorBidi" w:hAnsiTheme="majorBidi"/>
          <w:color w:val="000000" w:themeColor="text1"/>
          <w:sz w:val="32"/>
          <w:szCs w:val="32"/>
          <w:cs/>
        </w:rPr>
        <w:t xml:space="preserve">วันที่ </w:t>
      </w:r>
      <w:r w:rsidR="00E0155B" w:rsidRPr="00E0155B">
        <w:rPr>
          <w:rFonts w:asciiTheme="majorBidi" w:hAnsiTheme="majorBidi"/>
          <w:color w:val="000000" w:themeColor="text1"/>
          <w:sz w:val="32"/>
          <w:szCs w:val="32"/>
        </w:rPr>
        <w:t xml:space="preserve">25 </w:t>
      </w:r>
      <w:r w:rsidR="00E0155B" w:rsidRPr="00E0155B">
        <w:rPr>
          <w:rFonts w:asciiTheme="majorBidi" w:hAnsiTheme="majorBidi"/>
          <w:color w:val="000000" w:themeColor="text1"/>
          <w:sz w:val="32"/>
          <w:szCs w:val="32"/>
          <w:cs/>
        </w:rPr>
        <w:t xml:space="preserve">พฤศจิกายน </w:t>
      </w:r>
      <w:r w:rsidR="00E0155B" w:rsidRPr="00E0155B">
        <w:rPr>
          <w:rFonts w:asciiTheme="majorBidi" w:hAnsiTheme="majorBidi"/>
          <w:color w:val="000000" w:themeColor="text1"/>
          <w:sz w:val="32"/>
          <w:szCs w:val="32"/>
        </w:rPr>
        <w:t xml:space="preserve">2566 </w:t>
      </w:r>
      <w:r w:rsidR="00E0155B" w:rsidRPr="00E0155B">
        <w:rPr>
          <w:rFonts w:asciiTheme="majorBidi" w:hAnsiTheme="majorBidi"/>
          <w:color w:val="000000" w:themeColor="text1"/>
          <w:sz w:val="32"/>
          <w:szCs w:val="32"/>
          <w:cs/>
        </w:rPr>
        <w:t>บริษัทย่อยได้ดำเนินการยื่นฟ้อง</w:t>
      </w:r>
      <w:r w:rsidR="00E0155B">
        <w:rPr>
          <w:rFonts w:asciiTheme="majorBidi" w:hAnsiTheme="majorBidi" w:hint="cs"/>
          <w:color w:val="000000" w:themeColor="text1"/>
          <w:sz w:val="32"/>
          <w:szCs w:val="32"/>
          <w:cs/>
        </w:rPr>
        <w:t>ต่อ</w:t>
      </w:r>
      <w:r w:rsidR="00E0155B" w:rsidRPr="00E0155B">
        <w:rPr>
          <w:rFonts w:asciiTheme="majorBidi" w:hAnsiTheme="majorBidi"/>
          <w:color w:val="000000" w:themeColor="text1"/>
          <w:sz w:val="32"/>
          <w:szCs w:val="32"/>
          <w:cs/>
        </w:rPr>
        <w:t xml:space="preserve">ศาลทรัพย์สินทางปัญญาและการค้าระหว่างประเทศกลางในข้อหา/ฐานความผิด สัญญาซื้อขายระหว่างประเทศ </w:t>
      </w:r>
      <w:r w:rsidR="00E0155B">
        <w:rPr>
          <w:rFonts w:asciiTheme="majorBidi" w:hAnsiTheme="majorBidi" w:hint="cs"/>
          <w:color w:val="000000" w:themeColor="text1"/>
          <w:sz w:val="32"/>
          <w:szCs w:val="32"/>
          <w:cs/>
        </w:rPr>
        <w:t>และ</w:t>
      </w:r>
      <w:r w:rsidR="00E0155B" w:rsidRPr="00E0155B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เมื่อวันที่ </w:t>
      </w:r>
      <w:r w:rsidR="00E0155B" w:rsidRPr="00E0155B">
        <w:rPr>
          <w:rFonts w:asciiTheme="majorBidi" w:hAnsiTheme="majorBidi"/>
          <w:color w:val="000000" w:themeColor="text1"/>
          <w:sz w:val="32"/>
          <w:szCs w:val="32"/>
        </w:rPr>
        <w:t xml:space="preserve">25 </w:t>
      </w:r>
      <w:r w:rsidR="00E0155B" w:rsidRPr="00E0155B">
        <w:rPr>
          <w:rFonts w:asciiTheme="majorBidi" w:hAnsiTheme="majorBidi"/>
          <w:color w:val="000000" w:themeColor="text1"/>
          <w:sz w:val="32"/>
          <w:szCs w:val="32"/>
          <w:cs/>
        </w:rPr>
        <w:t xml:space="preserve">พฤษภาคม </w:t>
      </w:r>
      <w:r w:rsidR="00E0155B" w:rsidRPr="00E0155B">
        <w:rPr>
          <w:rFonts w:asciiTheme="majorBidi" w:hAnsiTheme="majorBidi"/>
          <w:color w:val="000000" w:themeColor="text1"/>
          <w:sz w:val="32"/>
          <w:szCs w:val="32"/>
        </w:rPr>
        <w:t xml:space="preserve">2567 </w:t>
      </w:r>
      <w:r w:rsidR="00E0155B" w:rsidRPr="00E0155B">
        <w:rPr>
          <w:rFonts w:asciiTheme="majorBidi" w:hAnsiTheme="majorBidi"/>
          <w:color w:val="000000" w:themeColor="text1"/>
          <w:sz w:val="32"/>
          <w:szCs w:val="32"/>
          <w:cs/>
        </w:rPr>
        <w:t>ได้มีการยื่นคำให้การ และคำร้องขอชี้ขาดข้อกฎหมายต่อศาล ศาลรับคำให้การ และ</w:t>
      </w:r>
      <w:r w:rsidR="00E0155B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กำหนดวันนัดสืบพยาน </w:t>
      </w:r>
      <w:r w:rsidR="00E0155B" w:rsidRPr="00E0155B">
        <w:rPr>
          <w:rFonts w:asciiTheme="majorBidi" w:hAnsiTheme="majorBidi"/>
          <w:color w:val="000000" w:themeColor="text1"/>
          <w:sz w:val="32"/>
          <w:szCs w:val="32"/>
          <w:cs/>
        </w:rPr>
        <w:t xml:space="preserve">วันที่ </w:t>
      </w:r>
      <w:r w:rsidR="00E0155B" w:rsidRPr="00E0155B">
        <w:rPr>
          <w:rFonts w:asciiTheme="majorBidi" w:hAnsiTheme="majorBidi"/>
          <w:color w:val="000000" w:themeColor="text1"/>
          <w:sz w:val="32"/>
          <w:szCs w:val="32"/>
        </w:rPr>
        <w:t>8</w:t>
      </w:r>
      <w:r w:rsidR="00E0155B">
        <w:rPr>
          <w:rFonts w:asciiTheme="majorBidi" w:hAnsiTheme="majorBidi"/>
          <w:color w:val="000000" w:themeColor="text1"/>
          <w:sz w:val="32"/>
          <w:szCs w:val="32"/>
        </w:rPr>
        <w:t xml:space="preserve"> - 11</w:t>
      </w:r>
      <w:r w:rsidR="00E0155B" w:rsidRPr="00E0155B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E0155B" w:rsidRPr="00E0155B">
        <w:rPr>
          <w:rFonts w:asciiTheme="majorBidi" w:hAnsiTheme="majorBidi"/>
          <w:color w:val="000000" w:themeColor="text1"/>
          <w:sz w:val="32"/>
          <w:szCs w:val="32"/>
          <w:cs/>
        </w:rPr>
        <w:t xml:space="preserve">ตุลาคม </w:t>
      </w:r>
      <w:r w:rsidR="00E0155B" w:rsidRPr="00E0155B">
        <w:rPr>
          <w:rFonts w:asciiTheme="majorBidi" w:hAnsiTheme="majorBidi"/>
          <w:color w:val="000000" w:themeColor="text1"/>
          <w:sz w:val="32"/>
          <w:szCs w:val="32"/>
        </w:rPr>
        <w:t xml:space="preserve">2567 </w:t>
      </w:r>
    </w:p>
    <w:p w14:paraId="0D112C66" w14:textId="728F29D4" w:rsidR="00C057B7" w:rsidRDefault="009E77DC" w:rsidP="009632BB">
      <w:pPr>
        <w:tabs>
          <w:tab w:val="clear" w:pos="227"/>
          <w:tab w:val="clear" w:pos="454"/>
          <w:tab w:val="clear" w:pos="680"/>
        </w:tabs>
        <w:spacing w:line="36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  <w:vertAlign w:val="superscript"/>
        </w:rPr>
        <w:t>(**)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บริษัทได้ทำข้อตกลงกับบริษัท โซลาร์ พีพีเอ็ม จำกัด (บริษัทย่อย) สำหรับการคิดค่าเช่าจากการ</w:t>
      </w:r>
      <w:r w:rsidR="00D81C4C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ใช้พื้นที่ส่วนเพิ่มของโรงงาน ซึ่งเป็นพื้นที่ส่วนที่จัดเก็บสินค้าและสำนักงานที่ทำการแบบพร้อมใช้งาน</w:t>
      </w:r>
      <w:r w:rsidR="0061142B"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61142B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โดยคิดค่าเช่าเพิ่มตั้งแต่วันที่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พฤษภาคม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2564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ถึงวันที่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2565 (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รวม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งวดเดือน) เดือนละ </w:t>
      </w:r>
      <w:r w:rsidR="00D81C4C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0.72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รวมเป็นจำนวนเงิน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14.40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โดยให้ผ่อนชำระเป็นงวดเดือน เริ่มชำระตั้งแต่วันที่ </w:t>
      </w:r>
      <w:r w:rsidR="00D81C4C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เมษายน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ถึงวันที่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พฤศจิกายน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จำนวนเงินผ่อนชำระตามตารางการชำระที่ตกลงกัน</w:t>
      </w:r>
      <w:r w:rsidR="0061142B"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CE4FD6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A845C3"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มิถุนายน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426F22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คงเหลือที่ค้างชำระอีกเป็นจำนวนเงิน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371C6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3.60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</w:p>
    <w:p w14:paraId="7FBD3E98" w14:textId="77777777" w:rsidR="00C057B7" w:rsidRPr="0061142B" w:rsidRDefault="00C057B7" w:rsidP="00C4141A">
      <w:pPr>
        <w:tabs>
          <w:tab w:val="clear" w:pos="227"/>
          <w:tab w:val="clear" w:pos="454"/>
          <w:tab w:val="clear" w:pos="680"/>
        </w:tabs>
        <w:spacing w:line="240" w:lineRule="exact"/>
        <w:ind w:left="284" w:firstLine="42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6C7A2F1" w14:textId="099A8D10" w:rsidR="00D14497" w:rsidRPr="0061142B" w:rsidRDefault="007656F6" w:rsidP="00F26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2" w:name="_Hlk166263167"/>
      <w:r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6</w:t>
      </w:r>
      <w:r w:rsidR="00D14497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14497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14497"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สินทรัพย์ที่เกิดจากสัญญา - หมุนเวียน</w:t>
      </w:r>
    </w:p>
    <w:p w14:paraId="13C2EEB1" w14:textId="77777777" w:rsidR="00D14497" w:rsidRDefault="00D14497" w:rsidP="00F26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สินทรัพย์ที่เกิดจากสัญญา ประกอบด้วย</w:t>
      </w:r>
    </w:p>
    <w:tbl>
      <w:tblPr>
        <w:tblW w:w="8401" w:type="dxa"/>
        <w:tblInd w:w="851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102"/>
        <w:gridCol w:w="1604"/>
        <w:gridCol w:w="113"/>
        <w:gridCol w:w="1582"/>
      </w:tblGrid>
      <w:tr w:rsidR="00C4141A" w:rsidRPr="0061142B" w14:paraId="30639ECE" w14:textId="77777777" w:rsidTr="00340090">
        <w:trPr>
          <w:trHeight w:val="283"/>
          <w:tblHeader/>
        </w:trPr>
        <w:tc>
          <w:tcPr>
            <w:tcW w:w="5102" w:type="dxa"/>
            <w:vAlign w:val="center"/>
          </w:tcPr>
          <w:p w14:paraId="3B7E2E1E" w14:textId="77777777" w:rsidR="00C4141A" w:rsidRPr="0061142B" w:rsidRDefault="00C4141A" w:rsidP="0034009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  <w:vAlign w:val="center"/>
          </w:tcPr>
          <w:p w14:paraId="72BBF99B" w14:textId="77777777" w:rsidR="00C4141A" w:rsidRPr="00E0155B" w:rsidRDefault="00C4141A" w:rsidP="0034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C4141A" w:rsidRPr="0061142B" w14:paraId="16BD2418" w14:textId="77777777" w:rsidTr="00340090">
        <w:trPr>
          <w:trHeight w:val="283"/>
          <w:tblHeader/>
        </w:trPr>
        <w:tc>
          <w:tcPr>
            <w:tcW w:w="5102" w:type="dxa"/>
            <w:vAlign w:val="center"/>
          </w:tcPr>
          <w:p w14:paraId="78D00319" w14:textId="77777777" w:rsidR="00C4141A" w:rsidRPr="0061142B" w:rsidRDefault="00C4141A" w:rsidP="0034009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  <w:vAlign w:val="center"/>
          </w:tcPr>
          <w:p w14:paraId="5F13D41C" w14:textId="77777777" w:rsidR="00C4141A" w:rsidRPr="00E0155B" w:rsidRDefault="00C4141A" w:rsidP="0034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C4141A" w:rsidRPr="0061142B" w14:paraId="2084709A" w14:textId="77777777" w:rsidTr="00340090">
        <w:trPr>
          <w:tblHeader/>
        </w:trPr>
        <w:tc>
          <w:tcPr>
            <w:tcW w:w="5102" w:type="dxa"/>
          </w:tcPr>
          <w:p w14:paraId="711E721A" w14:textId="77777777" w:rsidR="00C4141A" w:rsidRPr="0061142B" w:rsidRDefault="00C4141A" w:rsidP="0034009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single" w:sz="6" w:space="0" w:color="auto"/>
            </w:tcBorders>
          </w:tcPr>
          <w:p w14:paraId="380C30EE" w14:textId="77777777" w:rsidR="00C4141A" w:rsidRPr="0061142B" w:rsidRDefault="00C4141A" w:rsidP="0034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0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มิถุนายน</w:t>
            </w: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46BDDA13" w14:textId="77777777" w:rsidR="00C4141A" w:rsidRPr="0061142B" w:rsidRDefault="00C4141A" w:rsidP="0034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single" w:sz="6" w:space="0" w:color="auto"/>
            </w:tcBorders>
          </w:tcPr>
          <w:p w14:paraId="7C63ECE8" w14:textId="77777777" w:rsidR="00C4141A" w:rsidRPr="0061142B" w:rsidRDefault="00C4141A" w:rsidP="00340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C4141A" w:rsidRPr="0061142B" w14:paraId="289B6702" w14:textId="77777777" w:rsidTr="00340090">
        <w:trPr>
          <w:tblHeader/>
        </w:trPr>
        <w:tc>
          <w:tcPr>
            <w:tcW w:w="5102" w:type="dxa"/>
          </w:tcPr>
          <w:p w14:paraId="13E08237" w14:textId="77777777" w:rsidR="00C4141A" w:rsidRPr="0061142B" w:rsidRDefault="00C4141A" w:rsidP="0034009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1604" w:type="dxa"/>
          </w:tcPr>
          <w:p w14:paraId="26F02949" w14:textId="77777777" w:rsidR="00C4141A" w:rsidRPr="00E0155B" w:rsidRDefault="00C4141A" w:rsidP="0034009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" w:type="dxa"/>
          </w:tcPr>
          <w:p w14:paraId="666C9CED" w14:textId="77777777" w:rsidR="00C4141A" w:rsidRPr="0061142B" w:rsidRDefault="00C4141A" w:rsidP="00340090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firstLine="5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82" w:type="dxa"/>
          </w:tcPr>
          <w:p w14:paraId="6FCD0DE8" w14:textId="77777777" w:rsidR="00C4141A" w:rsidRPr="00E0155B" w:rsidRDefault="00C4141A" w:rsidP="0034009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</w:tr>
      <w:tr w:rsidR="00C4141A" w:rsidRPr="0061142B" w14:paraId="77157404" w14:textId="77777777" w:rsidTr="00340090">
        <w:trPr>
          <w:tblHeader/>
        </w:trPr>
        <w:tc>
          <w:tcPr>
            <w:tcW w:w="5102" w:type="dxa"/>
          </w:tcPr>
          <w:p w14:paraId="6CCB7697" w14:textId="77777777" w:rsidR="00C4141A" w:rsidRPr="00E0155B" w:rsidRDefault="00C4141A" w:rsidP="0034009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301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รายได้ที่ยังไม่ถึงกำหนดเรียกชำระตามสัญญา</w:t>
            </w:r>
          </w:p>
        </w:tc>
        <w:tc>
          <w:tcPr>
            <w:tcW w:w="1604" w:type="dxa"/>
          </w:tcPr>
          <w:p w14:paraId="549167E7" w14:textId="77777777" w:rsidR="00C4141A" w:rsidRPr="0061142B" w:rsidRDefault="00C4141A" w:rsidP="0034009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532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53,263</w:t>
            </w:r>
          </w:p>
        </w:tc>
        <w:tc>
          <w:tcPr>
            <w:tcW w:w="113" w:type="dxa"/>
          </w:tcPr>
          <w:p w14:paraId="694BFC3B" w14:textId="77777777" w:rsidR="00C4141A" w:rsidRPr="0061142B" w:rsidRDefault="00C4141A" w:rsidP="00340090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firstLine="5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82" w:type="dxa"/>
          </w:tcPr>
          <w:p w14:paraId="2318522E" w14:textId="77777777" w:rsidR="00C4141A" w:rsidRPr="0061142B" w:rsidRDefault="00C4141A" w:rsidP="0034009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122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051</w:t>
            </w:r>
          </w:p>
        </w:tc>
      </w:tr>
      <w:tr w:rsidR="00C4141A" w:rsidRPr="0061142B" w14:paraId="0BF54F2E" w14:textId="77777777" w:rsidTr="00340090">
        <w:tc>
          <w:tcPr>
            <w:tcW w:w="5102" w:type="dxa"/>
            <w:vAlign w:val="center"/>
          </w:tcPr>
          <w:p w14:paraId="0D10BE55" w14:textId="77777777" w:rsidR="00C4141A" w:rsidRPr="0061142B" w:rsidRDefault="00C4141A" w:rsidP="0034009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E0155B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รวมสินทรัพย์ที่เกิดจากสัญญา</w:t>
            </w: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14:paraId="5662868A" w14:textId="77777777" w:rsidR="00C4141A" w:rsidRPr="0061142B" w:rsidRDefault="00C4141A" w:rsidP="0034009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532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53,263</w:t>
            </w:r>
          </w:p>
        </w:tc>
        <w:tc>
          <w:tcPr>
            <w:tcW w:w="113" w:type="dxa"/>
          </w:tcPr>
          <w:p w14:paraId="1CD036CC" w14:textId="77777777" w:rsidR="00C4141A" w:rsidRPr="0061142B" w:rsidRDefault="00C4141A" w:rsidP="0034009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</w:tcPr>
          <w:p w14:paraId="7AD301B4" w14:textId="77777777" w:rsidR="00C4141A" w:rsidRPr="0061142B" w:rsidRDefault="00C4141A" w:rsidP="0034009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122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051</w:t>
            </w:r>
          </w:p>
        </w:tc>
      </w:tr>
    </w:tbl>
    <w:p w14:paraId="2A3EE64E" w14:textId="113EC762" w:rsidR="00D14497" w:rsidRPr="0061142B" w:rsidRDefault="00D14497" w:rsidP="00F26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การเปลี่ยนแปลงรายได้ที่ยังไม่ถึงกำหนดเรียกชำระตามสัญญาในงบการเงินรวม มีดังนี้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1"/>
      </w:tblGrid>
      <w:tr w:rsidR="0061142B" w:rsidRPr="0061142B" w14:paraId="2C62A0B2" w14:textId="77777777" w:rsidTr="00A6092F">
        <w:trPr>
          <w:trHeight w:val="283"/>
          <w:tblHeader/>
        </w:trPr>
        <w:tc>
          <w:tcPr>
            <w:tcW w:w="5102" w:type="dxa"/>
            <w:vAlign w:val="center"/>
          </w:tcPr>
          <w:p w14:paraId="4A160298" w14:textId="77777777" w:rsidR="00D14497" w:rsidRPr="0061142B" w:rsidRDefault="00D14497" w:rsidP="00F2669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12" w:type="dxa"/>
            <w:gridSpan w:val="3"/>
            <w:tcBorders>
              <w:bottom w:val="single" w:sz="6" w:space="0" w:color="auto"/>
            </w:tcBorders>
            <w:vAlign w:val="center"/>
          </w:tcPr>
          <w:p w14:paraId="496E6D44" w14:textId="5C8C5E01" w:rsidR="00D14497" w:rsidRPr="00E0155B" w:rsidRDefault="00D14497" w:rsidP="00F2669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61142B" w:rsidRPr="0061142B" w14:paraId="1913823F" w14:textId="77777777" w:rsidTr="00FD5328">
        <w:trPr>
          <w:tblHeader/>
        </w:trPr>
        <w:tc>
          <w:tcPr>
            <w:tcW w:w="5102" w:type="dxa"/>
          </w:tcPr>
          <w:p w14:paraId="5EBBA215" w14:textId="77777777" w:rsidR="00D14497" w:rsidRPr="0061142B" w:rsidRDefault="00D14497" w:rsidP="00F2669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F45DC2A" w14:textId="54FFD598" w:rsidR="00D14497" w:rsidRPr="0061142B" w:rsidRDefault="00A845C3" w:rsidP="00F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0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มิถุนายน</w:t>
            </w: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C1D9D" w14:textId="77777777" w:rsidR="00D14497" w:rsidRPr="0061142B" w:rsidRDefault="00D14497" w:rsidP="00F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1" w:type="dxa"/>
            <w:tcBorders>
              <w:top w:val="single" w:sz="6" w:space="0" w:color="auto"/>
              <w:bottom w:val="single" w:sz="6" w:space="0" w:color="auto"/>
            </w:tcBorders>
          </w:tcPr>
          <w:p w14:paraId="4FA8C828" w14:textId="67BFAB09" w:rsidR="00D14497" w:rsidRPr="0061142B" w:rsidRDefault="00D14497" w:rsidP="00F26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61142B" w:rsidRPr="0061142B" w14:paraId="583E199D" w14:textId="77777777" w:rsidTr="00FD5328">
        <w:trPr>
          <w:tblHeader/>
        </w:trPr>
        <w:tc>
          <w:tcPr>
            <w:tcW w:w="5102" w:type="dxa"/>
          </w:tcPr>
          <w:p w14:paraId="1C786AF4" w14:textId="38BD7A06" w:rsidR="00BF4374" w:rsidRPr="00E0155B" w:rsidRDefault="00BF4374" w:rsidP="00BF437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ยอด</w:t>
            </w:r>
            <w:r w:rsidR="00A6092F" w:rsidRPr="00E0155B">
              <w:rPr>
                <w:rFonts w:asciiTheme="majorBidi" w:eastAsia="Arial Unicode MS" w:hAnsiTheme="majorBidi" w:cstheme="majorBidi" w:hint="cs"/>
                <w:color w:val="000000" w:themeColor="text1"/>
                <w:sz w:val="32"/>
                <w:szCs w:val="32"/>
                <w:cs/>
              </w:rPr>
              <w:t>คงเหลือ</w:t>
            </w:r>
            <w:r w:rsidRPr="00E0155B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ต้นงวด</w:t>
            </w:r>
          </w:p>
        </w:tc>
        <w:tc>
          <w:tcPr>
            <w:tcW w:w="1587" w:type="dxa"/>
          </w:tcPr>
          <w:p w14:paraId="52ABD1BB" w14:textId="7E1C7D0C" w:rsidR="00BF4374" w:rsidRPr="0061142B" w:rsidRDefault="00BF4374" w:rsidP="00BF437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122,051</w:t>
            </w:r>
          </w:p>
        </w:tc>
        <w:tc>
          <w:tcPr>
            <w:tcW w:w="134" w:type="dxa"/>
          </w:tcPr>
          <w:p w14:paraId="2499CA87" w14:textId="77777777" w:rsidR="00BF4374" w:rsidRPr="0061142B" w:rsidRDefault="00BF4374" w:rsidP="00BF4374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firstLine="56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/>
              </w:rPr>
            </w:pPr>
          </w:p>
        </w:tc>
        <w:tc>
          <w:tcPr>
            <w:tcW w:w="1591" w:type="dxa"/>
          </w:tcPr>
          <w:p w14:paraId="3AFB5D7B" w14:textId="0A9FFB1E" w:rsidR="00BF4374" w:rsidRPr="00E0155B" w:rsidRDefault="00BF4374" w:rsidP="00BF437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49,581 </w:t>
            </w:r>
          </w:p>
        </w:tc>
      </w:tr>
      <w:tr w:rsidR="00FD5328" w:rsidRPr="0061142B" w14:paraId="1DE8CFF5" w14:textId="77777777" w:rsidTr="00FD5328">
        <w:tc>
          <w:tcPr>
            <w:tcW w:w="5102" w:type="dxa"/>
            <w:vAlign w:val="center"/>
          </w:tcPr>
          <w:p w14:paraId="61698562" w14:textId="14F8FD82" w:rsidR="00FD5328" w:rsidRPr="00E0155B" w:rsidRDefault="00FD5328" w:rsidP="00FD532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รายได้จากการให้บริการตามสัญญาที่เกิดขึ้นระหว่างงวด</w:t>
            </w:r>
          </w:p>
        </w:tc>
        <w:tc>
          <w:tcPr>
            <w:tcW w:w="1587" w:type="dxa"/>
          </w:tcPr>
          <w:p w14:paraId="282EE947" w14:textId="3C03AA8F" w:rsidR="00FD5328" w:rsidRPr="0061142B" w:rsidRDefault="00FD5328" w:rsidP="00FD532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532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134,272</w:t>
            </w:r>
          </w:p>
        </w:tc>
        <w:tc>
          <w:tcPr>
            <w:tcW w:w="134" w:type="dxa"/>
          </w:tcPr>
          <w:p w14:paraId="2AB8191E" w14:textId="77777777" w:rsidR="00FD5328" w:rsidRPr="0061142B" w:rsidRDefault="00FD5328" w:rsidP="00FD532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1" w:type="dxa"/>
          </w:tcPr>
          <w:p w14:paraId="73A862F2" w14:textId="347B2B06" w:rsidR="00FD5328" w:rsidRPr="0061142B" w:rsidRDefault="00FD5328" w:rsidP="00FD532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499,84</w:t>
            </w: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FD5328" w:rsidRPr="0061142B" w14:paraId="4135E833" w14:textId="77777777" w:rsidTr="00FD5328">
        <w:tc>
          <w:tcPr>
            <w:tcW w:w="5102" w:type="dxa"/>
            <w:vAlign w:val="center"/>
          </w:tcPr>
          <w:p w14:paraId="077EAF2B" w14:textId="4B24D85B" w:rsidR="00FD5328" w:rsidRPr="00E0155B" w:rsidRDefault="00FD5328" w:rsidP="00FD532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เงินงวดที่ถึงกำหนดเรียกเก็บตามสัญญาระหว่างงวด</w:t>
            </w:r>
          </w:p>
        </w:tc>
        <w:tc>
          <w:tcPr>
            <w:tcW w:w="1587" w:type="dxa"/>
          </w:tcPr>
          <w:p w14:paraId="2212AAD6" w14:textId="4397D53C" w:rsidR="00FD5328" w:rsidRPr="0061142B" w:rsidRDefault="00FD5328" w:rsidP="00FD5328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FD532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203,060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41309FA5" w14:textId="77777777" w:rsidR="00FD5328" w:rsidRPr="0061142B" w:rsidRDefault="00FD5328" w:rsidP="00FD532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1" w:type="dxa"/>
          </w:tcPr>
          <w:p w14:paraId="016956DC" w14:textId="21677FF2" w:rsidR="00FD5328" w:rsidRPr="00E0155B" w:rsidRDefault="00FD5328" w:rsidP="00FD5328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(427,377</w:t>
            </w: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FD5328" w:rsidRPr="0061142B" w14:paraId="4F37B0F4" w14:textId="77777777" w:rsidTr="00FD5328">
        <w:tc>
          <w:tcPr>
            <w:tcW w:w="5102" w:type="dxa"/>
            <w:vAlign w:val="center"/>
          </w:tcPr>
          <w:p w14:paraId="4C19C1CC" w14:textId="352DC3EB" w:rsidR="00FD5328" w:rsidRPr="0061142B" w:rsidRDefault="00FD5328" w:rsidP="00FD532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 w:hanging="49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Pr="00E0155B">
              <w:rPr>
                <w:rFonts w:asciiTheme="majorBidi" w:eastAsia="Arial Unicode MS" w:hAnsiTheme="majorBidi" w:cstheme="majorBidi" w:hint="cs"/>
                <w:color w:val="000000" w:themeColor="text1"/>
                <w:sz w:val="32"/>
                <w:szCs w:val="32"/>
                <w:cs/>
              </w:rPr>
              <w:t>ปลาย</w:t>
            </w:r>
            <w:r w:rsidRPr="00E0155B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งวด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32C892D" w14:textId="382389B1" w:rsidR="00FD5328" w:rsidRPr="0061142B" w:rsidRDefault="00FD5328" w:rsidP="00FD532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532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53,263</w:t>
            </w:r>
          </w:p>
        </w:tc>
        <w:tc>
          <w:tcPr>
            <w:tcW w:w="134" w:type="dxa"/>
          </w:tcPr>
          <w:p w14:paraId="2E974390" w14:textId="77777777" w:rsidR="00FD5328" w:rsidRPr="0061142B" w:rsidRDefault="00FD5328" w:rsidP="00FD532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1" w:type="dxa"/>
            <w:tcBorders>
              <w:top w:val="single" w:sz="6" w:space="0" w:color="auto"/>
              <w:bottom w:val="double" w:sz="6" w:space="0" w:color="auto"/>
            </w:tcBorders>
          </w:tcPr>
          <w:p w14:paraId="7C07B856" w14:textId="3F3927B0" w:rsidR="00FD5328" w:rsidRPr="0061142B" w:rsidRDefault="00FD5328" w:rsidP="00FD532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122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051</w:t>
            </w:r>
          </w:p>
        </w:tc>
      </w:tr>
    </w:tbl>
    <w:p w14:paraId="268C6845" w14:textId="77777777" w:rsidR="00D14497" w:rsidRPr="0061142B" w:rsidRDefault="00D14497" w:rsidP="00F26694">
      <w:pPr>
        <w:spacing w:line="380" w:lineRule="exact"/>
        <w:ind w:left="539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</w:p>
    <w:p w14:paraId="5E24F361" w14:textId="74B7AF74" w:rsidR="00764CBA" w:rsidRPr="00893F2A" w:rsidRDefault="00D14497" w:rsidP="009718A3">
      <w:pPr>
        <w:tabs>
          <w:tab w:val="clear" w:pos="680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เปลี่ยนแปลงในรายได้ที่ยังไม่ถึงกำหนดเรียกชำระตามสัญญารับรู้รายได้ตลอดช่วงเวลาที่ได้ปฏิบัติตามภาระที่ต้องปฏิบัติตามสัญญาและหักด้วยมูลค่าเงินงวดที่ถึงกำหนดเรียกเก็บตามสัญญา ผู้บริหาร </w:t>
      </w:r>
      <w:r w:rsidRPr="00893F2A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คาดว่าสินทรัพย์ที่เกิดจากสัญญาจะเรียกชำระจากลูกค้าภายใน </w:t>
      </w:r>
      <w:r w:rsidRPr="00893F2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893F2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</w:p>
    <w:p w14:paraId="63D0C3E5" w14:textId="77777777" w:rsidR="007656F6" w:rsidRPr="0061142B" w:rsidRDefault="007656F6" w:rsidP="00DE1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CC6387E" w14:textId="7810D776" w:rsidR="00C75C8F" w:rsidRPr="0061142B" w:rsidRDefault="007656F6" w:rsidP="00DE1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7</w:t>
      </w:r>
      <w:r w:rsidR="00C75C8F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75C8F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C75C8F"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ลูกหนี้ตามสัญญาเช่าเงินทุน</w:t>
      </w:r>
    </w:p>
    <w:p w14:paraId="5B723DB9" w14:textId="47E080FF" w:rsidR="00C75C8F" w:rsidRPr="0061142B" w:rsidRDefault="00C75C8F" w:rsidP="00DE102B">
      <w:pPr>
        <w:tabs>
          <w:tab w:val="left" w:pos="284"/>
          <w:tab w:val="left" w:pos="851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1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2"/>
        <w:gridCol w:w="1587"/>
        <w:gridCol w:w="134"/>
        <w:gridCol w:w="1590"/>
      </w:tblGrid>
      <w:tr w:rsidR="0061142B" w:rsidRPr="0061142B" w14:paraId="38DF9A74" w14:textId="77777777" w:rsidTr="00C4141A">
        <w:tc>
          <w:tcPr>
            <w:tcW w:w="5102" w:type="dxa"/>
            <w:vAlign w:val="center"/>
          </w:tcPr>
          <w:p w14:paraId="48B6B71A" w14:textId="77777777" w:rsidR="00FC3418" w:rsidRPr="0061142B" w:rsidRDefault="00FC3418" w:rsidP="00DE102B">
            <w:pPr>
              <w:tabs>
                <w:tab w:val="left" w:pos="600"/>
              </w:tabs>
              <w:spacing w:line="380" w:lineRule="exact"/>
              <w:ind w:right="-107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vAlign w:val="center"/>
          </w:tcPr>
          <w:p w14:paraId="70EFC182" w14:textId="77777777" w:rsidR="00FC3418" w:rsidRPr="00E0155B" w:rsidRDefault="00FC3418" w:rsidP="00DE102B">
            <w:pPr>
              <w:tabs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61142B" w:rsidRPr="0061142B" w14:paraId="5389199D" w14:textId="77777777" w:rsidTr="00C4141A">
        <w:tc>
          <w:tcPr>
            <w:tcW w:w="5102" w:type="dxa"/>
          </w:tcPr>
          <w:p w14:paraId="7535224A" w14:textId="77777777" w:rsidR="00FC3418" w:rsidRPr="0061142B" w:rsidRDefault="00FC3418" w:rsidP="00DE102B">
            <w:pPr>
              <w:tabs>
                <w:tab w:val="left" w:pos="600"/>
              </w:tabs>
              <w:spacing w:line="380" w:lineRule="exact"/>
              <w:ind w:right="-107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E46F28" w14:textId="77777777" w:rsidR="00FC3418" w:rsidRPr="00E0155B" w:rsidRDefault="00FC3418" w:rsidP="00DE102B">
            <w:pPr>
              <w:tabs>
                <w:tab w:val="left" w:pos="600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61142B" w:rsidRPr="0061142B" w14:paraId="119A8FEB" w14:textId="77777777" w:rsidTr="00C4141A">
        <w:tc>
          <w:tcPr>
            <w:tcW w:w="5102" w:type="dxa"/>
          </w:tcPr>
          <w:p w14:paraId="4DA86BD5" w14:textId="77777777" w:rsidR="00FC3418" w:rsidRPr="0061142B" w:rsidRDefault="00FC3418" w:rsidP="00DE102B">
            <w:pPr>
              <w:tabs>
                <w:tab w:val="left" w:pos="600"/>
              </w:tabs>
              <w:spacing w:line="380" w:lineRule="exact"/>
              <w:ind w:right="-107"/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745E158" w14:textId="50B0AD57" w:rsidR="00FC3418" w:rsidRPr="0061142B" w:rsidRDefault="00FC3418" w:rsidP="00DE1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A845C3" w:rsidRPr="00E0155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0</w:t>
            </w:r>
          </w:p>
          <w:p w14:paraId="47640C66" w14:textId="511B86DB" w:rsidR="00FC3418" w:rsidRPr="0061142B" w:rsidRDefault="00A845C3" w:rsidP="00DE1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มิถุนายน</w:t>
            </w:r>
            <w:r w:rsidR="00FC3418"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C3418"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D14497"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3C8DCD" w14:textId="77777777" w:rsidR="00FC3418" w:rsidRPr="0061142B" w:rsidRDefault="00FC3418" w:rsidP="00DE1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1" w:right="-108" w:firstLine="3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0218EF22" w14:textId="5EDB4EDF" w:rsidR="00FC3418" w:rsidRPr="0061142B" w:rsidRDefault="00FC3418" w:rsidP="00DE10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6" w:right="-56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D14497"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</w:tr>
      <w:tr w:rsidR="00FD5328" w:rsidRPr="0061142B" w14:paraId="73521E20" w14:textId="77777777" w:rsidTr="00C4141A">
        <w:tc>
          <w:tcPr>
            <w:tcW w:w="5102" w:type="dxa"/>
          </w:tcPr>
          <w:p w14:paraId="6681855E" w14:textId="01E84594" w:rsidR="00FD5328" w:rsidRPr="00E0155B" w:rsidRDefault="00FD5328" w:rsidP="00FD5328">
            <w:pPr>
              <w:tabs>
                <w:tab w:val="clear" w:pos="6549"/>
                <w:tab w:val="left" w:pos="600"/>
                <w:tab w:val="left" w:pos="5044"/>
              </w:tabs>
              <w:spacing w:line="38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1E66688" w14:textId="33005AFA" w:rsidR="00FD5328" w:rsidRPr="0061142B" w:rsidRDefault="00FD5328" w:rsidP="00FD5328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532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665,012</w:t>
            </w:r>
          </w:p>
        </w:tc>
        <w:tc>
          <w:tcPr>
            <w:tcW w:w="134" w:type="dxa"/>
            <w:vAlign w:val="bottom"/>
          </w:tcPr>
          <w:p w14:paraId="4EF81ACA" w14:textId="77777777" w:rsidR="00FD5328" w:rsidRPr="0061142B" w:rsidRDefault="00FD5328" w:rsidP="00FD5328">
            <w:pPr>
              <w:spacing w:line="380" w:lineRule="exact"/>
              <w:ind w:right="1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F2897BE" w14:textId="5E245E3B" w:rsidR="00FD5328" w:rsidRPr="0061142B" w:rsidRDefault="00FD5328" w:rsidP="00FD5328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477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,974</w:t>
            </w:r>
          </w:p>
        </w:tc>
      </w:tr>
      <w:tr w:rsidR="00FD5328" w:rsidRPr="0061142B" w14:paraId="16E90388" w14:textId="77777777" w:rsidTr="00C4141A">
        <w:tc>
          <w:tcPr>
            <w:tcW w:w="5102" w:type="dxa"/>
          </w:tcPr>
          <w:p w14:paraId="3F18BF6D" w14:textId="2FE63A07" w:rsidR="00FD5328" w:rsidRPr="00E0155B" w:rsidRDefault="00FD5328" w:rsidP="00FD5328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- </w:t>
            </w: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ดอกเบี้ยรับรอรับรู้</w:t>
            </w:r>
          </w:p>
        </w:tc>
        <w:tc>
          <w:tcPr>
            <w:tcW w:w="1587" w:type="dxa"/>
          </w:tcPr>
          <w:p w14:paraId="337490DD" w14:textId="12CCC14D" w:rsidR="00FD5328" w:rsidRPr="0061142B" w:rsidRDefault="00FD5328" w:rsidP="00FD5328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FD532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174,069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19E64714" w14:textId="77777777" w:rsidR="00FD5328" w:rsidRPr="0061142B" w:rsidRDefault="00FD5328" w:rsidP="00FD5328">
            <w:pPr>
              <w:spacing w:line="380" w:lineRule="exact"/>
              <w:ind w:right="1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</w:tcPr>
          <w:p w14:paraId="3241871C" w14:textId="3FEF5A07" w:rsidR="00FD5328" w:rsidRPr="0061142B" w:rsidRDefault="00FD5328" w:rsidP="00FD5328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(115,342)</w:t>
            </w:r>
          </w:p>
        </w:tc>
      </w:tr>
      <w:tr w:rsidR="00FD5328" w:rsidRPr="0061142B" w14:paraId="0DABFAE9" w14:textId="77777777" w:rsidTr="00C4141A">
        <w:tc>
          <w:tcPr>
            <w:tcW w:w="5102" w:type="dxa"/>
          </w:tcPr>
          <w:p w14:paraId="181C9887" w14:textId="55528DC7" w:rsidR="00FD5328" w:rsidRPr="00E0155B" w:rsidRDefault="00FD5328" w:rsidP="00FD5328">
            <w:pPr>
              <w:tabs>
                <w:tab w:val="left" w:pos="600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 xml:space="preserve">- </w:t>
            </w: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ภาษีมูลค่าเพิ่มยังไม่ถึงกำหนด</w:t>
            </w:r>
          </w:p>
        </w:tc>
        <w:tc>
          <w:tcPr>
            <w:tcW w:w="1587" w:type="dxa"/>
          </w:tcPr>
          <w:p w14:paraId="1C142EEA" w14:textId="3F095BFA" w:rsidR="00FD5328" w:rsidRPr="0061142B" w:rsidRDefault="00FD5328" w:rsidP="00FD5328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FD532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41,308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4D587F81" w14:textId="77777777" w:rsidR="00FD5328" w:rsidRPr="0061142B" w:rsidRDefault="00FD5328" w:rsidP="00FD5328">
            <w:pPr>
              <w:spacing w:line="380" w:lineRule="exact"/>
              <w:ind w:right="1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720500E" w14:textId="5E60D9CB" w:rsidR="00FD5328" w:rsidRPr="0061142B" w:rsidRDefault="00FD5328" w:rsidP="00FD5328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(29,198)</w:t>
            </w:r>
          </w:p>
        </w:tc>
      </w:tr>
      <w:tr w:rsidR="00FD5328" w:rsidRPr="0061142B" w14:paraId="77324300" w14:textId="77777777" w:rsidTr="00C4141A">
        <w:tc>
          <w:tcPr>
            <w:tcW w:w="5102" w:type="dxa"/>
          </w:tcPr>
          <w:p w14:paraId="40E61A1B" w14:textId="04CE24B7" w:rsidR="00FD5328" w:rsidRPr="00E0155B" w:rsidRDefault="00FD5328" w:rsidP="00FD5328">
            <w:pPr>
              <w:tabs>
                <w:tab w:val="left" w:pos="600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 xml:space="preserve">- </w:t>
            </w: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6844657" w14:textId="2037A5AF" w:rsidR="00FD5328" w:rsidRPr="0061142B" w:rsidRDefault="00FD5328" w:rsidP="00FD5328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FD532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8,310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2B8B4ADA" w14:textId="77777777" w:rsidR="00FD5328" w:rsidRPr="0061142B" w:rsidRDefault="00FD5328" w:rsidP="00FD5328">
            <w:pPr>
              <w:spacing w:line="380" w:lineRule="exact"/>
              <w:ind w:right="1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9C35F78" w14:textId="1F23A377" w:rsidR="00FD5328" w:rsidRPr="0061142B" w:rsidRDefault="00FD5328" w:rsidP="00FD5328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(4,320)</w:t>
            </w:r>
          </w:p>
        </w:tc>
      </w:tr>
      <w:tr w:rsidR="00FD5328" w:rsidRPr="0061142B" w14:paraId="3CCD3B31" w14:textId="77777777" w:rsidTr="00C4141A">
        <w:tc>
          <w:tcPr>
            <w:tcW w:w="5102" w:type="dxa"/>
          </w:tcPr>
          <w:p w14:paraId="46BBED55" w14:textId="77777777" w:rsidR="00FD5328" w:rsidRPr="00E0155B" w:rsidRDefault="00FD5328" w:rsidP="00FD5328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28CAA2D" w14:textId="0FCD887D" w:rsidR="00FD5328" w:rsidRPr="0061142B" w:rsidRDefault="00FD5328" w:rsidP="00FD5328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532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441,325</w:t>
            </w:r>
          </w:p>
        </w:tc>
        <w:tc>
          <w:tcPr>
            <w:tcW w:w="134" w:type="dxa"/>
            <w:vAlign w:val="bottom"/>
          </w:tcPr>
          <w:p w14:paraId="59694116" w14:textId="77777777" w:rsidR="00FD5328" w:rsidRPr="0061142B" w:rsidRDefault="00FD5328" w:rsidP="00FD5328">
            <w:pPr>
              <w:spacing w:line="380" w:lineRule="exact"/>
              <w:ind w:right="1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35F2C06F" w14:textId="689CFA1A" w:rsidR="00FD5328" w:rsidRPr="0061142B" w:rsidRDefault="00FD5328" w:rsidP="00FD5328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329,114</w:t>
            </w:r>
          </w:p>
        </w:tc>
      </w:tr>
      <w:tr w:rsidR="00FD5328" w:rsidRPr="0061142B" w14:paraId="2C113ED9" w14:textId="77777777" w:rsidTr="00C4141A">
        <w:tc>
          <w:tcPr>
            <w:tcW w:w="5102" w:type="dxa"/>
          </w:tcPr>
          <w:p w14:paraId="2B089468" w14:textId="253AD19D" w:rsidR="00FD5328" w:rsidRPr="00E0155B" w:rsidRDefault="00FD5328" w:rsidP="00FD5328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33216DA" w14:textId="109D20E9" w:rsidR="00FD5328" w:rsidRPr="0061142B" w:rsidRDefault="00FD5328" w:rsidP="00FD5328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FD532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2,709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33A35E19" w14:textId="77777777" w:rsidR="00FD5328" w:rsidRPr="0061142B" w:rsidRDefault="00FD5328" w:rsidP="00FD5328">
            <w:pPr>
              <w:spacing w:line="380" w:lineRule="exact"/>
              <w:ind w:right="1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D5DA1B4" w14:textId="37DE942D" w:rsidR="00FD5328" w:rsidRPr="0061142B" w:rsidRDefault="00FD5328" w:rsidP="00FD5328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(2,617)</w:t>
            </w:r>
          </w:p>
        </w:tc>
      </w:tr>
      <w:tr w:rsidR="00FD5328" w:rsidRPr="0061142B" w14:paraId="34FCBC70" w14:textId="77777777" w:rsidTr="00C4141A">
        <w:tc>
          <w:tcPr>
            <w:tcW w:w="5102" w:type="dxa"/>
          </w:tcPr>
          <w:p w14:paraId="7C6E3CDB" w14:textId="58E50B4E" w:rsidR="00FD5328" w:rsidRPr="00E0155B" w:rsidRDefault="00FD5328" w:rsidP="00FD5328">
            <w:pPr>
              <w:tabs>
                <w:tab w:val="left" w:pos="600"/>
              </w:tabs>
              <w:spacing w:line="380" w:lineRule="exact"/>
              <w:ind w:left="170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2C21A182" w14:textId="62DE2824" w:rsidR="00FD5328" w:rsidRPr="0061142B" w:rsidRDefault="00FD5328" w:rsidP="00FD5328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D532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438,616</w:t>
            </w:r>
          </w:p>
        </w:tc>
        <w:tc>
          <w:tcPr>
            <w:tcW w:w="134" w:type="dxa"/>
            <w:vAlign w:val="bottom"/>
          </w:tcPr>
          <w:p w14:paraId="213DCD1F" w14:textId="77777777" w:rsidR="00FD5328" w:rsidRPr="0061142B" w:rsidRDefault="00FD5328" w:rsidP="00FD5328">
            <w:pPr>
              <w:spacing w:line="380" w:lineRule="exact"/>
              <w:ind w:right="1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5AF2F062" w14:textId="1E876545" w:rsidR="00FD5328" w:rsidRPr="0061142B" w:rsidRDefault="00FD5328" w:rsidP="00FD5328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326,497</w:t>
            </w:r>
          </w:p>
        </w:tc>
      </w:tr>
      <w:tr w:rsidR="00FD5328" w:rsidRPr="0061142B" w14:paraId="0E81B5E0" w14:textId="77777777" w:rsidTr="00C4141A">
        <w:tc>
          <w:tcPr>
            <w:tcW w:w="5102" w:type="dxa"/>
          </w:tcPr>
          <w:p w14:paraId="31AF6757" w14:textId="3C750F3B" w:rsidR="00FD5328" w:rsidRPr="00E0155B" w:rsidRDefault="00FD5328" w:rsidP="00FD5328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  <w:cs/>
              </w:rPr>
              <w:t>หัก</w:t>
            </w: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ส่วนที่ถึงกำหนดรับชำระภายในหนึ่งปี</w:t>
            </w:r>
          </w:p>
        </w:tc>
        <w:tc>
          <w:tcPr>
            <w:tcW w:w="1587" w:type="dxa"/>
          </w:tcPr>
          <w:p w14:paraId="311C551D" w14:textId="3EA0EF4E" w:rsidR="00FD5328" w:rsidRPr="0061142B" w:rsidRDefault="00FD5328" w:rsidP="00FD5328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FD532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40,840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26FA1194" w14:textId="77777777" w:rsidR="00FD5328" w:rsidRPr="0061142B" w:rsidRDefault="00FD5328" w:rsidP="00FD5328">
            <w:pPr>
              <w:spacing w:line="380" w:lineRule="exact"/>
              <w:ind w:right="1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</w:tcPr>
          <w:p w14:paraId="62811EA6" w14:textId="16E96E9D" w:rsidR="00FD5328" w:rsidRPr="0061142B" w:rsidRDefault="00FD5328" w:rsidP="00FD5328">
            <w:pPr>
              <w:spacing w:line="38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(34,428)</w:t>
            </w:r>
          </w:p>
        </w:tc>
      </w:tr>
      <w:tr w:rsidR="00FD5328" w:rsidRPr="0061142B" w14:paraId="06627745" w14:textId="77777777" w:rsidTr="00C4141A">
        <w:tc>
          <w:tcPr>
            <w:tcW w:w="5102" w:type="dxa"/>
          </w:tcPr>
          <w:p w14:paraId="0BB80F32" w14:textId="5045E444" w:rsidR="00FD5328" w:rsidRPr="00E0155B" w:rsidRDefault="00FD5328" w:rsidP="00FD5328">
            <w:pPr>
              <w:tabs>
                <w:tab w:val="left" w:pos="600"/>
              </w:tabs>
              <w:spacing w:line="380" w:lineRule="exact"/>
              <w:ind w:left="-57"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F2BA64A" w14:textId="70E70B88" w:rsidR="00FD5328" w:rsidRPr="00E0155B" w:rsidRDefault="00FD5328" w:rsidP="00FD5328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D532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397,776</w:t>
            </w:r>
          </w:p>
        </w:tc>
        <w:tc>
          <w:tcPr>
            <w:tcW w:w="134" w:type="dxa"/>
            <w:vAlign w:val="bottom"/>
          </w:tcPr>
          <w:p w14:paraId="38973668" w14:textId="77777777" w:rsidR="00FD5328" w:rsidRPr="0061142B" w:rsidRDefault="00FD5328" w:rsidP="00FD5328">
            <w:pPr>
              <w:spacing w:line="380" w:lineRule="exact"/>
              <w:ind w:right="14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1C0EFF3D" w14:textId="387D45A1" w:rsidR="00FD5328" w:rsidRPr="0061142B" w:rsidRDefault="00FD5328" w:rsidP="00FD5328">
            <w:pPr>
              <w:spacing w:line="380" w:lineRule="exact"/>
              <w:ind w:left="-57"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292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,069</w:t>
            </w:r>
          </w:p>
        </w:tc>
      </w:tr>
    </w:tbl>
    <w:p w14:paraId="5E2BB395" w14:textId="77777777" w:rsidR="00532200" w:rsidRPr="0061142B" w:rsidRDefault="00532200" w:rsidP="00DE1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098C0E9" w14:textId="77777777" w:rsidR="007656F6" w:rsidRPr="0061142B" w:rsidRDefault="007656F6" w:rsidP="00DE1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DDC1644" w14:textId="77777777" w:rsidR="007656F6" w:rsidRDefault="007656F6" w:rsidP="00DE1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7A27395" w14:textId="77777777" w:rsidR="00893F2A" w:rsidRPr="0061142B" w:rsidRDefault="00893F2A" w:rsidP="00DE1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3C608F9" w14:textId="5CB95A01" w:rsidR="00532200" w:rsidRPr="0061142B" w:rsidRDefault="00532200" w:rsidP="00DE1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A845C3" w:rsidRPr="00E0155B">
        <w:rPr>
          <w:rFonts w:asciiTheme="majorBidi" w:hAnsiTheme="majorBidi" w:cstheme="majorBidi" w:hint="cs"/>
          <w:color w:val="000000" w:themeColor="text1"/>
          <w:sz w:val="32"/>
          <w:szCs w:val="32"/>
        </w:rPr>
        <w:t>0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845C3"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มิถุนายน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2566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จำนวนเงินขั้นต่ำที่จะได้รับจากลูกหนี้ตามสัญญาเช่าเงินทุนมีรายละเอียดดังนี้</w:t>
      </w: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13"/>
        <w:gridCol w:w="1134"/>
        <w:gridCol w:w="134"/>
        <w:gridCol w:w="1247"/>
        <w:gridCol w:w="134"/>
        <w:gridCol w:w="1247"/>
        <w:gridCol w:w="134"/>
        <w:gridCol w:w="1247"/>
      </w:tblGrid>
      <w:tr w:rsidR="0061142B" w:rsidRPr="00C4141A" w14:paraId="68BF7050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B025206" w14:textId="77777777" w:rsidR="00EF2747" w:rsidRPr="00C4141A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8"/>
            <w:tcBorders>
              <w:bottom w:val="single" w:sz="6" w:space="0" w:color="auto"/>
            </w:tcBorders>
          </w:tcPr>
          <w:p w14:paraId="5311B0FB" w14:textId="77777777" w:rsidR="00EF2747" w:rsidRPr="00C4141A" w:rsidRDefault="00EF2747" w:rsidP="003B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1142B" w:rsidRPr="00C4141A" w14:paraId="354FC7DD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34492D1" w14:textId="77777777" w:rsidR="00EF2747" w:rsidRPr="00C4141A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48C12907" w14:textId="32C76455" w:rsidR="00EF2747" w:rsidRPr="00C4141A" w:rsidRDefault="00DE102B" w:rsidP="003B6C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C32BF"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A845C3" w:rsidRPr="00C4141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="00EF2747"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="00A845C3" w:rsidRPr="00C4141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="00EF2747"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EF2747"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</w:tr>
      <w:tr w:rsidR="0061142B" w:rsidRPr="00C4141A" w14:paraId="1A324930" w14:textId="77777777" w:rsidTr="0020280F">
        <w:trPr>
          <w:cantSplit/>
          <w:trHeight w:val="4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0B3265A" w14:textId="77777777" w:rsidR="00EF2747" w:rsidRPr="00C4141A" w:rsidRDefault="00EF2747" w:rsidP="003B6C71">
            <w:pPr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3D325F6" w14:textId="77777777" w:rsidR="00EF2747" w:rsidRPr="00C4141A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40AFC" w14:textId="77777777" w:rsidR="00EF2747" w:rsidRPr="00C4141A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7063D5D" w14:textId="77777777" w:rsidR="00EF2747" w:rsidRPr="00C4141A" w:rsidRDefault="00EF2747" w:rsidP="003B6C7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ดอกเบี้ยรับ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รอรับรู้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6CEE21" w14:textId="77777777" w:rsidR="00EF2747" w:rsidRPr="00C4141A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F83D8E" w14:textId="77777777" w:rsidR="00EF2747" w:rsidRPr="00C4141A" w:rsidRDefault="00EF2747" w:rsidP="003B6C71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ภาษีมูลค่าเพิ่ม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ยังไม่ถึงกำหนด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745E5B0E" w14:textId="77777777" w:rsidR="00EF2747" w:rsidRPr="00C4141A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2D82C8F" w14:textId="77777777" w:rsidR="00EF2747" w:rsidRPr="00C4141A" w:rsidRDefault="00EF2747" w:rsidP="003B6C71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55192C" w:rsidRPr="00C4141A" w14:paraId="21E8E08A" w14:textId="77777777" w:rsidTr="00507FDD">
        <w:trPr>
          <w:cantSplit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2E64BF" w14:textId="5B84A2A0" w:rsidR="0055192C" w:rsidRPr="00C4141A" w:rsidRDefault="0055192C" w:rsidP="0055192C">
            <w:pPr>
              <w:spacing w:line="300" w:lineRule="exact"/>
              <w:ind w:left="113" w:right="-57" w:hanging="17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26C0EDF" w14:textId="77777777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0CDBB09B" w14:textId="6501000E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40,853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12ED25" w14:textId="77777777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14:paraId="6B5A8B3F" w14:textId="77777777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68207F2D" w14:textId="36836F88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12,763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1BBE047" w14:textId="77777777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1BF333DD" w14:textId="77777777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5F97D217" w14:textId="0B9CDDBC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3,280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E63B570" w14:textId="77777777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</w:tcPr>
          <w:p w14:paraId="5748F627" w14:textId="77777777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323477E8" w14:textId="5C197276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56,896</w:t>
            </w:r>
          </w:p>
        </w:tc>
      </w:tr>
      <w:tr w:rsidR="0055192C" w:rsidRPr="00C4141A" w14:paraId="6E4FD3E0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DFADF20" w14:textId="77777777" w:rsidR="0055192C" w:rsidRPr="00C4141A" w:rsidRDefault="0055192C" w:rsidP="0055192C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</w:rPr>
              <w:t>เกินกว่าหนึ่งปีแต่ไม่เกินห้าปี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EDC64" w14:textId="7E4925AC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153,911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9B548" w14:textId="77777777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C538A" w14:textId="1423F5F4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55,157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9A71" w14:textId="77777777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1ABB90" w14:textId="0023D2B2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13,680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A6D57" w14:textId="77777777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616156E7" w14:textId="1DA14CE7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222,748</w:t>
            </w:r>
          </w:p>
        </w:tc>
      </w:tr>
      <w:tr w:rsidR="0055192C" w:rsidRPr="00C4141A" w14:paraId="04649A59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80312A" w14:textId="77777777" w:rsidR="0055192C" w:rsidRPr="00C4141A" w:rsidRDefault="0055192C" w:rsidP="0055192C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เกินกว่าห้าปี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EAC43D" w14:textId="573738E2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249,299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749E6" w14:textId="77777777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AF26A" w14:textId="429F5560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110,705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2C200" w14:textId="77777777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01A92649" w14:textId="7956AD5C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25,364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7F69" w14:textId="77777777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DAB527" w14:textId="500FEA9F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385,368</w:t>
            </w:r>
          </w:p>
        </w:tc>
      </w:tr>
      <w:tr w:rsidR="0055192C" w:rsidRPr="00C4141A" w14:paraId="6E324539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820181" w14:textId="77777777" w:rsidR="0055192C" w:rsidRPr="00C4141A" w:rsidRDefault="0055192C" w:rsidP="0055192C">
            <w:pPr>
              <w:spacing w:line="300" w:lineRule="exact"/>
              <w:ind w:left="340" w:righ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0807C0A" w14:textId="7C8E2A9D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444,063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38518" w14:textId="77777777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9B5AE21" w14:textId="759B2581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178,625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E5FB9B" w14:textId="77777777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66F25E6B" w14:textId="0D459332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42,324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B1D2B66" w14:textId="77777777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2916E3EA" w14:textId="0DA8C08A" w:rsidR="0055192C" w:rsidRPr="00C4141A" w:rsidRDefault="0055192C" w:rsidP="0055192C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665,012</w:t>
            </w:r>
          </w:p>
        </w:tc>
      </w:tr>
    </w:tbl>
    <w:p w14:paraId="23F428F4" w14:textId="77777777" w:rsidR="00EF2747" w:rsidRPr="00C4141A" w:rsidRDefault="00EF2747" w:rsidP="00532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tbl>
      <w:tblPr>
        <w:tblW w:w="839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05"/>
        <w:gridCol w:w="113"/>
        <w:gridCol w:w="1134"/>
        <w:gridCol w:w="134"/>
        <w:gridCol w:w="1247"/>
        <w:gridCol w:w="134"/>
        <w:gridCol w:w="1247"/>
        <w:gridCol w:w="134"/>
        <w:gridCol w:w="1247"/>
      </w:tblGrid>
      <w:tr w:rsidR="0061142B" w:rsidRPr="00C4141A" w14:paraId="57D1F194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F531871" w14:textId="77777777" w:rsidR="00532200" w:rsidRPr="00C4141A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8"/>
            <w:tcBorders>
              <w:bottom w:val="single" w:sz="6" w:space="0" w:color="auto"/>
            </w:tcBorders>
          </w:tcPr>
          <w:p w14:paraId="71DD74AC" w14:textId="5E91EE82" w:rsidR="00532200" w:rsidRPr="00C4141A" w:rsidRDefault="00532200" w:rsidP="00EC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1142B" w:rsidRPr="00C4141A" w14:paraId="59638D95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C2DA7CA" w14:textId="77777777" w:rsidR="00532200" w:rsidRPr="00C4141A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390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E8AAEDF" w14:textId="3A888657" w:rsidR="00532200" w:rsidRPr="00C4141A" w:rsidRDefault="00DE102B" w:rsidP="00EC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450" w:firstLine="39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D4195E"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="00D4195E"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61142B" w:rsidRPr="00C4141A" w14:paraId="03C50483" w14:textId="77777777" w:rsidTr="006D719C">
        <w:trPr>
          <w:cantSplit/>
          <w:trHeight w:val="4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B3B6E9C" w14:textId="77777777" w:rsidR="00532200" w:rsidRPr="00C4141A" w:rsidRDefault="00532200" w:rsidP="00EC114F">
            <w:pPr>
              <w:spacing w:line="300" w:lineRule="exact"/>
              <w:ind w:left="-57" w:righ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20F3C94" w14:textId="77777777" w:rsidR="00532200" w:rsidRPr="00C4141A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D93AE70" w14:textId="77777777" w:rsidR="00532200" w:rsidRPr="00C4141A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597F320" w14:textId="77777777" w:rsidR="00532200" w:rsidRPr="00C4141A" w:rsidRDefault="00532200" w:rsidP="00EC114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ดอกเบี้ยรับ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รอรับรู้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56F6F4" w14:textId="77777777" w:rsidR="00532200" w:rsidRPr="00C4141A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4CD0CC" w14:textId="77777777" w:rsidR="00532200" w:rsidRPr="00C4141A" w:rsidRDefault="00532200" w:rsidP="00EC114F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ภาษีมูลค่าเพิ่ม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ยังไม่ถึงกำหนด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5DF2FA00" w14:textId="77777777" w:rsidR="00532200" w:rsidRPr="00C4141A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6DAE50" w14:textId="77777777" w:rsidR="00532200" w:rsidRPr="00C4141A" w:rsidRDefault="00532200" w:rsidP="00EC114F">
            <w:pPr>
              <w:spacing w:line="300" w:lineRule="exact"/>
              <w:ind w:left="-450" w:right="-57" w:firstLine="39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61142B" w:rsidRPr="00C4141A" w14:paraId="2F11A327" w14:textId="77777777" w:rsidTr="00507FDD">
        <w:trPr>
          <w:cantSplit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2181691" w14:textId="36D609F9" w:rsidR="00272EEB" w:rsidRPr="00C4141A" w:rsidRDefault="006D719C" w:rsidP="006D719C">
            <w:pPr>
              <w:spacing w:line="300" w:lineRule="exact"/>
              <w:ind w:left="113" w:right="-57" w:hanging="170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ลูกหนี้ตามสัญญาเช่าเงินทุนที่ถึงกำหนดชำระภายใน</w:t>
            </w:r>
            <w:r w:rsidR="00272EEB"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267C30" w14:textId="4D656E0B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34,428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770A2B" w14:textId="7777777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CDC719" w14:textId="473B6AD2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10,800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A5BDBC0" w14:textId="7777777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10A5480" w14:textId="4D7DD76D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3,166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458A716" w14:textId="7777777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80EE91C" w14:textId="6FBE41F8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48,394</w:t>
            </w:r>
          </w:p>
        </w:tc>
      </w:tr>
      <w:tr w:rsidR="0061142B" w:rsidRPr="00C4141A" w14:paraId="763CD11F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65E9E6" w14:textId="77777777" w:rsidR="00272EEB" w:rsidRPr="00C4141A" w:rsidRDefault="00272EEB" w:rsidP="00272EEB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</w:rPr>
              <w:t>เกินกว่าหนึ่งปีแต่ไม่เกินห้าปี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AD247" w14:textId="19F57CB0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113,277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1D0B2" w14:textId="7777777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033E0" w14:textId="673179C4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35,768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2F1EA" w14:textId="7777777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7A2C" w14:textId="4F3AA6A4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10,433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6AD80" w14:textId="7777777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AADDD" w14:textId="46EB8196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159,478</w:t>
            </w:r>
          </w:p>
        </w:tc>
      </w:tr>
      <w:tr w:rsidR="0061142B" w:rsidRPr="00C4141A" w14:paraId="69DD7B9E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2F95CD" w14:textId="77777777" w:rsidR="00272EEB" w:rsidRPr="00C4141A" w:rsidRDefault="00272EEB" w:rsidP="00272EEB">
            <w:pPr>
              <w:tabs>
                <w:tab w:val="clear" w:pos="227"/>
                <w:tab w:val="left" w:pos="242"/>
              </w:tabs>
              <w:spacing w:line="300" w:lineRule="exact"/>
              <w:ind w:left="113" w:right="-57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เกินกว่าห้าปี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29B2F" w14:textId="7710BF64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185,729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83F61" w14:textId="7777777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435E5" w14:textId="11D7245C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68,774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5ADE" w14:textId="7777777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EFE32" w14:textId="1C511ADC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15,599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A8E44" w14:textId="7777777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0B932" w14:textId="50EFB43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270,102</w:t>
            </w:r>
          </w:p>
        </w:tc>
      </w:tr>
      <w:tr w:rsidR="0061142B" w:rsidRPr="00C4141A" w14:paraId="4C400BCE" w14:textId="77777777" w:rsidTr="000911A3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0DC4F09" w14:textId="77777777" w:rsidR="00272EEB" w:rsidRPr="00C4141A" w:rsidRDefault="00272EEB" w:rsidP="00EC44A4">
            <w:pPr>
              <w:spacing w:line="300" w:lineRule="exact"/>
              <w:ind w:left="340" w:right="-57"/>
              <w:contextualSpacing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D10906" w14:textId="588B5830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333,434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415A7" w14:textId="7777777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8CF85C7" w14:textId="3129C631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115,342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4C0286" w14:textId="7777777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0B09C9B7" w14:textId="3C2E1AE6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29,198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118C2EDA" w14:textId="77777777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49EE0B9B" w14:textId="02B7EAF3" w:rsidR="00272EEB" w:rsidRPr="00C4141A" w:rsidRDefault="00272EEB" w:rsidP="00272EEB">
            <w:pPr>
              <w:spacing w:line="300" w:lineRule="exact"/>
              <w:ind w:left="-448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477,974</w:t>
            </w:r>
          </w:p>
        </w:tc>
      </w:tr>
      <w:bookmarkEnd w:id="2"/>
    </w:tbl>
    <w:p w14:paraId="4546F6D5" w14:textId="77777777" w:rsidR="007656F6" w:rsidRPr="0061142B" w:rsidRDefault="007656F6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1A799EB" w14:textId="72FFE099" w:rsidR="005A40FD" w:rsidRPr="00E0155B" w:rsidRDefault="007656F6" w:rsidP="00EF2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8</w:t>
      </w:r>
      <w:r w:rsidR="005A40FD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A40FD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A40FD"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สินค้าคงเหลือ</w:t>
      </w:r>
      <w:r w:rsidR="005A40FD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p w14:paraId="15C88CE3" w14:textId="30A3D524" w:rsidR="005A40FD" w:rsidRPr="0061142B" w:rsidRDefault="005A40FD" w:rsidP="00EF2097">
      <w:pPr>
        <w:tabs>
          <w:tab w:val="clear" w:pos="227"/>
          <w:tab w:val="clear" w:pos="454"/>
          <w:tab w:val="clear" w:pos="680"/>
          <w:tab w:val="left" w:pos="284"/>
        </w:tabs>
        <w:spacing w:line="380" w:lineRule="exact"/>
        <w:ind w:firstLine="851"/>
        <w:contextualSpacing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05"/>
        <w:gridCol w:w="1246"/>
        <w:gridCol w:w="134"/>
        <w:gridCol w:w="1250"/>
        <w:gridCol w:w="134"/>
        <w:gridCol w:w="1246"/>
        <w:gridCol w:w="134"/>
        <w:gridCol w:w="1253"/>
      </w:tblGrid>
      <w:tr w:rsidR="0061142B" w:rsidRPr="00C4141A" w14:paraId="326C024F" w14:textId="77777777" w:rsidTr="003F23DF">
        <w:tc>
          <w:tcPr>
            <w:tcW w:w="3005" w:type="dxa"/>
          </w:tcPr>
          <w:p w14:paraId="49D1A301" w14:textId="77777777" w:rsidR="005A40FD" w:rsidRPr="00C4141A" w:rsidRDefault="005A40FD" w:rsidP="00943C92">
            <w:pPr>
              <w:tabs>
                <w:tab w:val="left" w:pos="54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0A6727BC" w14:textId="77777777" w:rsidR="005A40FD" w:rsidRPr="00C4141A" w:rsidRDefault="005A40FD" w:rsidP="00943C92">
            <w:pPr>
              <w:tabs>
                <w:tab w:val="left" w:pos="1152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1142B" w:rsidRPr="00C4141A" w14:paraId="06BEADD5" w14:textId="77777777" w:rsidTr="003F23DF">
        <w:tc>
          <w:tcPr>
            <w:tcW w:w="3005" w:type="dxa"/>
          </w:tcPr>
          <w:p w14:paraId="74A14E36" w14:textId="77777777" w:rsidR="005A40FD" w:rsidRPr="00C4141A" w:rsidRDefault="005A40FD" w:rsidP="00943C92">
            <w:pPr>
              <w:tabs>
                <w:tab w:val="left" w:pos="540"/>
              </w:tabs>
              <w:spacing w:line="30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4272B0" w14:textId="77777777" w:rsidR="005A40FD" w:rsidRPr="00C4141A" w:rsidRDefault="005A40FD" w:rsidP="00943C92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6F36BA8D" w14:textId="77777777" w:rsidR="005A40FD" w:rsidRPr="00C4141A" w:rsidRDefault="005A40FD" w:rsidP="00943C92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9FB3BA" w14:textId="77777777" w:rsidR="005A40FD" w:rsidRPr="00C4141A" w:rsidRDefault="005A40FD" w:rsidP="00943C92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142B" w:rsidRPr="00C4141A" w14:paraId="644BEE36" w14:textId="77777777" w:rsidTr="003F23DF">
        <w:tc>
          <w:tcPr>
            <w:tcW w:w="3005" w:type="dxa"/>
          </w:tcPr>
          <w:p w14:paraId="5C1F6DE3" w14:textId="77777777" w:rsidR="006C5753" w:rsidRPr="00C4141A" w:rsidRDefault="006C5753" w:rsidP="00943C92">
            <w:pPr>
              <w:tabs>
                <w:tab w:val="left" w:pos="540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CC78F6E" w14:textId="33F76580" w:rsidR="006C5753" w:rsidRPr="00C4141A" w:rsidRDefault="006C5753" w:rsidP="0094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A845C3" w:rsidRPr="00C4141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="00A845C3" w:rsidRPr="00C4141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CC59F3"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D6535D" w14:textId="77777777" w:rsidR="006C5753" w:rsidRPr="00C4141A" w:rsidRDefault="006C5753" w:rsidP="0094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F48FFEA" w14:textId="77777777" w:rsidR="006C5753" w:rsidRPr="00C4141A" w:rsidRDefault="006C5753" w:rsidP="0094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7E8E6169" w14:textId="54377CCF" w:rsidR="006C5753" w:rsidRPr="00C4141A" w:rsidRDefault="006C5753" w:rsidP="0094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CC59F3"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373BFC32" w14:textId="77777777" w:rsidR="006C5753" w:rsidRPr="00C4141A" w:rsidRDefault="006C5753" w:rsidP="0094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1346D82B" w14:textId="040394AA" w:rsidR="006C5753" w:rsidRPr="00C4141A" w:rsidRDefault="00A845C3" w:rsidP="0094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C4141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C4141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DFA079" w14:textId="77777777" w:rsidR="006C5753" w:rsidRPr="00C4141A" w:rsidRDefault="006C5753" w:rsidP="0094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</w:tcPr>
          <w:p w14:paraId="611BF3EF" w14:textId="77777777" w:rsidR="006C5753" w:rsidRPr="00C4141A" w:rsidRDefault="006C5753" w:rsidP="0094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0869F796" w14:textId="56ECE7EB" w:rsidR="006C5753" w:rsidRPr="00C4141A" w:rsidRDefault="006C5753" w:rsidP="0094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CC59F3"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55192C" w:rsidRPr="00C4141A" w14:paraId="0D10C4DD" w14:textId="77777777" w:rsidTr="003F23DF">
        <w:tc>
          <w:tcPr>
            <w:tcW w:w="3005" w:type="dxa"/>
          </w:tcPr>
          <w:p w14:paraId="4FFE7AB6" w14:textId="77777777" w:rsidR="0055192C" w:rsidRPr="00C4141A" w:rsidRDefault="0055192C" w:rsidP="0055192C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70B683F0" w14:textId="659A927D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309,832</w:t>
            </w:r>
          </w:p>
        </w:tc>
        <w:tc>
          <w:tcPr>
            <w:tcW w:w="134" w:type="dxa"/>
          </w:tcPr>
          <w:p w14:paraId="24F076A4" w14:textId="77777777" w:rsidR="0055192C" w:rsidRPr="00C4141A" w:rsidRDefault="0055192C" w:rsidP="0055192C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38042D26" w14:textId="7129862D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382,771</w:t>
            </w:r>
          </w:p>
        </w:tc>
        <w:tc>
          <w:tcPr>
            <w:tcW w:w="134" w:type="dxa"/>
          </w:tcPr>
          <w:p w14:paraId="1344CDCB" w14:textId="77777777" w:rsidR="0055192C" w:rsidRPr="00C4141A" w:rsidRDefault="0055192C" w:rsidP="0055192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5197A70F" w14:textId="5369C0C1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228,757 </w:t>
            </w:r>
          </w:p>
        </w:tc>
        <w:tc>
          <w:tcPr>
            <w:tcW w:w="134" w:type="dxa"/>
          </w:tcPr>
          <w:p w14:paraId="41F0BAC6" w14:textId="77777777" w:rsidR="0055192C" w:rsidRPr="00C4141A" w:rsidRDefault="0055192C" w:rsidP="0055192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shd w:val="clear" w:color="auto" w:fill="auto"/>
          </w:tcPr>
          <w:p w14:paraId="4B3A0CFB" w14:textId="2526FB04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291,570</w:t>
            </w:r>
          </w:p>
        </w:tc>
      </w:tr>
      <w:tr w:rsidR="0055192C" w:rsidRPr="00C4141A" w14:paraId="33A12701" w14:textId="77777777" w:rsidTr="003F23DF">
        <w:tc>
          <w:tcPr>
            <w:tcW w:w="3005" w:type="dxa"/>
          </w:tcPr>
          <w:p w14:paraId="575D174B" w14:textId="77777777" w:rsidR="0055192C" w:rsidRPr="00C4141A" w:rsidRDefault="0055192C" w:rsidP="0055192C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46" w:type="dxa"/>
            <w:shd w:val="clear" w:color="auto" w:fill="auto"/>
          </w:tcPr>
          <w:p w14:paraId="29537D40" w14:textId="75F2B833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74,439</w:t>
            </w:r>
          </w:p>
        </w:tc>
        <w:tc>
          <w:tcPr>
            <w:tcW w:w="134" w:type="dxa"/>
          </w:tcPr>
          <w:p w14:paraId="02F8D466" w14:textId="77777777" w:rsidR="0055192C" w:rsidRPr="00C4141A" w:rsidRDefault="0055192C" w:rsidP="0055192C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1EF8FFDC" w14:textId="4CF20D52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33,160</w:t>
            </w:r>
          </w:p>
        </w:tc>
        <w:tc>
          <w:tcPr>
            <w:tcW w:w="134" w:type="dxa"/>
          </w:tcPr>
          <w:p w14:paraId="517C543E" w14:textId="77777777" w:rsidR="0055192C" w:rsidRPr="00C4141A" w:rsidRDefault="0055192C" w:rsidP="0055192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29B8BDA5" w14:textId="1B14862E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72,391 </w:t>
            </w:r>
          </w:p>
        </w:tc>
        <w:tc>
          <w:tcPr>
            <w:tcW w:w="134" w:type="dxa"/>
          </w:tcPr>
          <w:p w14:paraId="2F5024BB" w14:textId="77777777" w:rsidR="0055192C" w:rsidRPr="00C4141A" w:rsidRDefault="0055192C" w:rsidP="0055192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309DDFD8" w14:textId="4FEFA3D3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33,160</w:t>
            </w:r>
          </w:p>
        </w:tc>
      </w:tr>
      <w:tr w:rsidR="0055192C" w:rsidRPr="00C4141A" w14:paraId="106D0053" w14:textId="77777777" w:rsidTr="003F23DF">
        <w:tc>
          <w:tcPr>
            <w:tcW w:w="3005" w:type="dxa"/>
          </w:tcPr>
          <w:p w14:paraId="48621A6B" w14:textId="77777777" w:rsidR="0055192C" w:rsidRPr="00C4141A" w:rsidRDefault="0055192C" w:rsidP="0055192C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46" w:type="dxa"/>
            <w:shd w:val="clear" w:color="auto" w:fill="auto"/>
          </w:tcPr>
          <w:p w14:paraId="769C5887" w14:textId="7B9160DA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55,464</w:t>
            </w:r>
          </w:p>
        </w:tc>
        <w:tc>
          <w:tcPr>
            <w:tcW w:w="134" w:type="dxa"/>
          </w:tcPr>
          <w:p w14:paraId="66FD3531" w14:textId="77777777" w:rsidR="0055192C" w:rsidRPr="00C4141A" w:rsidRDefault="0055192C" w:rsidP="0055192C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1AEE8646" w14:textId="745ABB08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60,351</w:t>
            </w:r>
          </w:p>
        </w:tc>
        <w:tc>
          <w:tcPr>
            <w:tcW w:w="134" w:type="dxa"/>
          </w:tcPr>
          <w:p w14:paraId="4BA1ED5E" w14:textId="77777777" w:rsidR="0055192C" w:rsidRPr="00C4141A" w:rsidRDefault="0055192C" w:rsidP="0055192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1E1C02FF" w14:textId="4CB155BB" w:rsidR="0055192C" w:rsidRPr="00C4141A" w:rsidRDefault="0055192C" w:rsidP="0055192C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33ABADEE" w14:textId="77777777" w:rsidR="0055192C" w:rsidRPr="00C4141A" w:rsidRDefault="0055192C" w:rsidP="0055192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5C3C4D44" w14:textId="33D459D3" w:rsidR="0055192C" w:rsidRPr="00C4141A" w:rsidRDefault="0055192C" w:rsidP="0055192C">
            <w:pPr>
              <w:tabs>
                <w:tab w:val="left" w:pos="-108"/>
              </w:tabs>
              <w:spacing w:line="300" w:lineRule="exact"/>
              <w:ind w:left="-108"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-</w:t>
            </w:r>
          </w:p>
        </w:tc>
      </w:tr>
      <w:tr w:rsidR="0055192C" w:rsidRPr="00C4141A" w14:paraId="29C13F1B" w14:textId="77777777" w:rsidTr="003F23DF">
        <w:tc>
          <w:tcPr>
            <w:tcW w:w="3005" w:type="dxa"/>
          </w:tcPr>
          <w:p w14:paraId="40B222BB" w14:textId="77777777" w:rsidR="0055192C" w:rsidRPr="00C4141A" w:rsidRDefault="0055192C" w:rsidP="0055192C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46" w:type="dxa"/>
            <w:shd w:val="clear" w:color="auto" w:fill="auto"/>
          </w:tcPr>
          <w:p w14:paraId="0CEB2AB7" w14:textId="133D93CB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10,697</w:t>
            </w:r>
          </w:p>
        </w:tc>
        <w:tc>
          <w:tcPr>
            <w:tcW w:w="134" w:type="dxa"/>
          </w:tcPr>
          <w:p w14:paraId="34D26C99" w14:textId="77777777" w:rsidR="0055192C" w:rsidRPr="00C4141A" w:rsidRDefault="0055192C" w:rsidP="0055192C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079CF351" w14:textId="5CE8F880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7,798</w:t>
            </w:r>
          </w:p>
        </w:tc>
        <w:tc>
          <w:tcPr>
            <w:tcW w:w="134" w:type="dxa"/>
          </w:tcPr>
          <w:p w14:paraId="2B2F13B6" w14:textId="77777777" w:rsidR="0055192C" w:rsidRPr="00C4141A" w:rsidRDefault="0055192C" w:rsidP="0055192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48140A2E" w14:textId="4A32B7B5" w:rsidR="0055192C" w:rsidRPr="00C4141A" w:rsidRDefault="0055192C" w:rsidP="0055192C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43D7511D" w14:textId="77777777" w:rsidR="0055192C" w:rsidRPr="00C4141A" w:rsidRDefault="0055192C" w:rsidP="0055192C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364FAD89" w14:textId="7486B13E" w:rsidR="0055192C" w:rsidRPr="00C4141A" w:rsidRDefault="0055192C" w:rsidP="0055192C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-</w:t>
            </w:r>
          </w:p>
        </w:tc>
      </w:tr>
      <w:tr w:rsidR="0055192C" w:rsidRPr="00C4141A" w14:paraId="5D2D2E8C" w14:textId="77777777" w:rsidTr="003F23DF">
        <w:tc>
          <w:tcPr>
            <w:tcW w:w="3005" w:type="dxa"/>
          </w:tcPr>
          <w:p w14:paraId="759EBC95" w14:textId="77777777" w:rsidR="0055192C" w:rsidRPr="00C4141A" w:rsidRDefault="0055192C" w:rsidP="0055192C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46" w:type="dxa"/>
            <w:shd w:val="clear" w:color="auto" w:fill="auto"/>
          </w:tcPr>
          <w:p w14:paraId="65B58ECC" w14:textId="3C5B8B51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32,711</w:t>
            </w:r>
          </w:p>
        </w:tc>
        <w:tc>
          <w:tcPr>
            <w:tcW w:w="134" w:type="dxa"/>
          </w:tcPr>
          <w:p w14:paraId="01340CE4" w14:textId="77777777" w:rsidR="0055192C" w:rsidRPr="00C4141A" w:rsidRDefault="0055192C" w:rsidP="0055192C">
            <w:pPr>
              <w:tabs>
                <w:tab w:val="left" w:pos="328"/>
                <w:tab w:val="left" w:pos="516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44DF4611" w14:textId="6F3EFABE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43,622</w:t>
            </w:r>
          </w:p>
        </w:tc>
        <w:tc>
          <w:tcPr>
            <w:tcW w:w="134" w:type="dxa"/>
          </w:tcPr>
          <w:p w14:paraId="448FDFB4" w14:textId="77777777" w:rsidR="0055192C" w:rsidRPr="00C4141A" w:rsidRDefault="0055192C" w:rsidP="0055192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5E85E66A" w14:textId="16BE6D41" w:rsidR="0055192C" w:rsidRPr="00C4141A" w:rsidRDefault="0055192C" w:rsidP="0055192C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51E54B2C" w14:textId="77777777" w:rsidR="0055192C" w:rsidRPr="00C4141A" w:rsidRDefault="0055192C" w:rsidP="0055192C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6481A894" w14:textId="6E4A7D33" w:rsidR="0055192C" w:rsidRPr="00C4141A" w:rsidRDefault="0055192C" w:rsidP="0055192C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-</w:t>
            </w:r>
          </w:p>
        </w:tc>
      </w:tr>
      <w:tr w:rsidR="0055192C" w:rsidRPr="00C4141A" w14:paraId="0771AF7D" w14:textId="77777777" w:rsidTr="003F23DF">
        <w:tc>
          <w:tcPr>
            <w:tcW w:w="3005" w:type="dxa"/>
          </w:tcPr>
          <w:p w14:paraId="295FA992" w14:textId="77777777" w:rsidR="0055192C" w:rsidRPr="00C4141A" w:rsidRDefault="0055192C" w:rsidP="0055192C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55F9116A" w14:textId="1EFC8196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1,577</w:t>
            </w:r>
          </w:p>
        </w:tc>
        <w:tc>
          <w:tcPr>
            <w:tcW w:w="134" w:type="dxa"/>
          </w:tcPr>
          <w:p w14:paraId="4F1E055F" w14:textId="77777777" w:rsidR="0055192C" w:rsidRPr="00C4141A" w:rsidRDefault="0055192C" w:rsidP="0055192C">
            <w:pPr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4DC0DCA3" w14:textId="10B1AC57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1,915</w:t>
            </w:r>
          </w:p>
        </w:tc>
        <w:tc>
          <w:tcPr>
            <w:tcW w:w="134" w:type="dxa"/>
          </w:tcPr>
          <w:p w14:paraId="7ADD2BDC" w14:textId="77777777" w:rsidR="0055192C" w:rsidRPr="00C4141A" w:rsidRDefault="0055192C" w:rsidP="0055192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11E87E2D" w14:textId="22720991" w:rsidR="0055192C" w:rsidRPr="00C4141A" w:rsidRDefault="0055192C" w:rsidP="0055192C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</w:tcPr>
          <w:p w14:paraId="1F3D4384" w14:textId="77777777" w:rsidR="0055192C" w:rsidRPr="00C4141A" w:rsidRDefault="0055192C" w:rsidP="0055192C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</w:tcPr>
          <w:p w14:paraId="0C53D727" w14:textId="3AB1FA19" w:rsidR="0055192C" w:rsidRPr="00C4141A" w:rsidRDefault="0055192C" w:rsidP="0055192C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-</w:t>
            </w:r>
          </w:p>
        </w:tc>
      </w:tr>
      <w:tr w:rsidR="0055192C" w:rsidRPr="00C4141A" w14:paraId="45827127" w14:textId="77777777" w:rsidTr="003F23DF">
        <w:tc>
          <w:tcPr>
            <w:tcW w:w="3005" w:type="dxa"/>
          </w:tcPr>
          <w:p w14:paraId="2F660A5B" w14:textId="77777777" w:rsidR="0055192C" w:rsidRPr="00C4141A" w:rsidRDefault="0055192C" w:rsidP="0055192C">
            <w:pPr>
              <w:tabs>
                <w:tab w:val="clear" w:pos="227"/>
              </w:tabs>
              <w:spacing w:line="300" w:lineRule="exact"/>
              <w:ind w:left="22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78A80485" w14:textId="58042531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484,720</w:t>
            </w:r>
          </w:p>
        </w:tc>
        <w:tc>
          <w:tcPr>
            <w:tcW w:w="134" w:type="dxa"/>
          </w:tcPr>
          <w:p w14:paraId="60C25CBF" w14:textId="77777777" w:rsidR="0055192C" w:rsidRPr="00C4141A" w:rsidRDefault="0055192C" w:rsidP="0055192C">
            <w:pPr>
              <w:tabs>
                <w:tab w:val="left" w:pos="328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1B6D0419" w14:textId="0E475E45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529,617</w:t>
            </w:r>
          </w:p>
        </w:tc>
        <w:tc>
          <w:tcPr>
            <w:tcW w:w="134" w:type="dxa"/>
          </w:tcPr>
          <w:p w14:paraId="4042FE76" w14:textId="77777777" w:rsidR="0055192C" w:rsidRPr="00C4141A" w:rsidRDefault="0055192C" w:rsidP="0055192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6528C45D" w14:textId="10CD5DAC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301,148 </w:t>
            </w:r>
          </w:p>
        </w:tc>
        <w:tc>
          <w:tcPr>
            <w:tcW w:w="134" w:type="dxa"/>
          </w:tcPr>
          <w:p w14:paraId="68021945" w14:textId="77777777" w:rsidR="0055192C" w:rsidRPr="00C4141A" w:rsidRDefault="0055192C" w:rsidP="0055192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shd w:val="clear" w:color="auto" w:fill="auto"/>
          </w:tcPr>
          <w:p w14:paraId="33906514" w14:textId="0127C7E2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324,730</w:t>
            </w:r>
          </w:p>
        </w:tc>
      </w:tr>
      <w:tr w:rsidR="0055192C" w:rsidRPr="00C4141A" w14:paraId="0F9D804A" w14:textId="77777777" w:rsidTr="003F23DF">
        <w:tc>
          <w:tcPr>
            <w:tcW w:w="3005" w:type="dxa"/>
          </w:tcPr>
          <w:p w14:paraId="383BCA8C" w14:textId="77777777" w:rsidR="0055192C" w:rsidRPr="00C4141A" w:rsidRDefault="0055192C" w:rsidP="0055192C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ค่าเผื่อการลดลงของมูลค่าสินค้า      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68D62D7B" w14:textId="6E2664FB" w:rsidR="0055192C" w:rsidRPr="00C4141A" w:rsidRDefault="0055192C" w:rsidP="0055192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(55,822)</w:t>
            </w:r>
          </w:p>
        </w:tc>
        <w:tc>
          <w:tcPr>
            <w:tcW w:w="134" w:type="dxa"/>
          </w:tcPr>
          <w:p w14:paraId="7B9BB29A" w14:textId="77777777" w:rsidR="0055192C" w:rsidRPr="00C4141A" w:rsidRDefault="0055192C" w:rsidP="0055192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1F1FC5DE" w14:textId="07E11CF5" w:rsidR="0055192C" w:rsidRPr="00C4141A" w:rsidRDefault="0055192C" w:rsidP="0055192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(50,555)</w:t>
            </w:r>
          </w:p>
        </w:tc>
        <w:tc>
          <w:tcPr>
            <w:tcW w:w="134" w:type="dxa"/>
          </w:tcPr>
          <w:p w14:paraId="20F69C4F" w14:textId="77777777" w:rsidR="0055192C" w:rsidRPr="00C4141A" w:rsidRDefault="0055192C" w:rsidP="0055192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2FD74131" w14:textId="318F4CDA" w:rsidR="0055192C" w:rsidRPr="00C4141A" w:rsidRDefault="0055192C" w:rsidP="0055192C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(22,545)</w:t>
            </w:r>
          </w:p>
        </w:tc>
        <w:tc>
          <w:tcPr>
            <w:tcW w:w="134" w:type="dxa"/>
          </w:tcPr>
          <w:p w14:paraId="6FECBB02" w14:textId="77777777" w:rsidR="0055192C" w:rsidRPr="00C4141A" w:rsidRDefault="0055192C" w:rsidP="0055192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</w:tcPr>
          <w:p w14:paraId="67CF1D22" w14:textId="07F21C31" w:rsidR="0055192C" w:rsidRPr="00C4141A" w:rsidRDefault="0055192C" w:rsidP="0055192C">
            <w:pPr>
              <w:tabs>
                <w:tab w:val="clear" w:pos="907"/>
                <w:tab w:val="left" w:pos="162"/>
                <w:tab w:val="left" w:pos="374"/>
                <w:tab w:val="left" w:pos="626"/>
                <w:tab w:val="left" w:pos="753"/>
                <w:tab w:val="left" w:pos="88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(21,218)</w:t>
            </w:r>
          </w:p>
        </w:tc>
      </w:tr>
      <w:tr w:rsidR="0055192C" w:rsidRPr="00C4141A" w14:paraId="6E65E3ED" w14:textId="77777777" w:rsidTr="003F23DF">
        <w:tc>
          <w:tcPr>
            <w:tcW w:w="3005" w:type="dxa"/>
          </w:tcPr>
          <w:p w14:paraId="284F4FAE" w14:textId="08C967E9" w:rsidR="0055192C" w:rsidRPr="00C4141A" w:rsidRDefault="0055192C" w:rsidP="0055192C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05B093EA" w14:textId="38670753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428,898</w:t>
            </w:r>
          </w:p>
        </w:tc>
        <w:tc>
          <w:tcPr>
            <w:tcW w:w="134" w:type="dxa"/>
          </w:tcPr>
          <w:p w14:paraId="62273958" w14:textId="77777777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CFCDCC" w14:textId="45F35A42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479,062</w:t>
            </w:r>
          </w:p>
        </w:tc>
        <w:tc>
          <w:tcPr>
            <w:tcW w:w="134" w:type="dxa"/>
          </w:tcPr>
          <w:p w14:paraId="6016C301" w14:textId="77777777" w:rsidR="0055192C" w:rsidRPr="00C4141A" w:rsidRDefault="0055192C" w:rsidP="0055192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6443EA88" w14:textId="0EA2CFD6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278,603</w:t>
            </w:r>
          </w:p>
        </w:tc>
        <w:tc>
          <w:tcPr>
            <w:tcW w:w="134" w:type="dxa"/>
          </w:tcPr>
          <w:p w14:paraId="1C895633" w14:textId="77777777" w:rsidR="0055192C" w:rsidRPr="00C4141A" w:rsidRDefault="0055192C" w:rsidP="0055192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BCA07E" w14:textId="10CB90E8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303,512</w:t>
            </w:r>
          </w:p>
        </w:tc>
      </w:tr>
      <w:tr w:rsidR="0055192C" w:rsidRPr="00C4141A" w14:paraId="4793E22D" w14:textId="77777777" w:rsidTr="003F23DF">
        <w:tc>
          <w:tcPr>
            <w:tcW w:w="3005" w:type="dxa"/>
          </w:tcPr>
          <w:p w14:paraId="7D6D5275" w14:textId="7BD74F91" w:rsidR="0055192C" w:rsidRPr="00C4141A" w:rsidRDefault="0055192C" w:rsidP="0055192C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ต้นทุนงานติดตั้งหลังคาโซลาร์เซลล์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</w:tcPr>
          <w:p w14:paraId="66014957" w14:textId="6390D969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172</w:t>
            </w:r>
          </w:p>
        </w:tc>
        <w:tc>
          <w:tcPr>
            <w:tcW w:w="134" w:type="dxa"/>
          </w:tcPr>
          <w:p w14:paraId="5A676BBD" w14:textId="77777777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C9D2965" w14:textId="29E23BF3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70,559</w:t>
            </w:r>
          </w:p>
        </w:tc>
        <w:tc>
          <w:tcPr>
            <w:tcW w:w="134" w:type="dxa"/>
          </w:tcPr>
          <w:p w14:paraId="4449EB92" w14:textId="77777777" w:rsidR="0055192C" w:rsidRPr="00C4141A" w:rsidRDefault="0055192C" w:rsidP="0055192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2DF1EBF" w14:textId="628FD109" w:rsidR="0055192C" w:rsidRPr="00C4141A" w:rsidRDefault="0055192C" w:rsidP="0055192C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4AB7602" w14:textId="7FAA451C" w:rsidR="0055192C" w:rsidRPr="00C4141A" w:rsidRDefault="0055192C" w:rsidP="0055192C">
            <w:pPr>
              <w:tabs>
                <w:tab w:val="clear" w:pos="907"/>
                <w:tab w:val="left" w:pos="0"/>
              </w:tabs>
              <w:spacing w:line="300" w:lineRule="exact"/>
              <w:ind w:left="-108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0DADE6D" w14:textId="24247170" w:rsidR="0055192C" w:rsidRPr="00C4141A" w:rsidRDefault="0055192C" w:rsidP="0055192C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55192C" w:rsidRPr="00C4141A" w14:paraId="363730D5" w14:textId="77777777" w:rsidTr="003F23DF">
        <w:tc>
          <w:tcPr>
            <w:tcW w:w="3005" w:type="dxa"/>
          </w:tcPr>
          <w:p w14:paraId="67CDD52E" w14:textId="24389C00" w:rsidR="0055192C" w:rsidRPr="00C4141A" w:rsidRDefault="0055192C" w:rsidP="0055192C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7840D1" w14:textId="46F17E51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429,070</w:t>
            </w:r>
          </w:p>
        </w:tc>
        <w:tc>
          <w:tcPr>
            <w:tcW w:w="134" w:type="dxa"/>
          </w:tcPr>
          <w:p w14:paraId="465B7C79" w14:textId="77777777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EC31309" w14:textId="0E60E67D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549,621</w:t>
            </w:r>
          </w:p>
        </w:tc>
        <w:tc>
          <w:tcPr>
            <w:tcW w:w="134" w:type="dxa"/>
          </w:tcPr>
          <w:p w14:paraId="5CBE1B62" w14:textId="77777777" w:rsidR="0055192C" w:rsidRPr="00C4141A" w:rsidRDefault="0055192C" w:rsidP="0055192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-12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D53A6" w14:textId="689E388B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278,603</w:t>
            </w:r>
          </w:p>
        </w:tc>
        <w:tc>
          <w:tcPr>
            <w:tcW w:w="134" w:type="dxa"/>
          </w:tcPr>
          <w:p w14:paraId="59EEC100" w14:textId="77777777" w:rsidR="0055192C" w:rsidRPr="00C4141A" w:rsidRDefault="0055192C" w:rsidP="0055192C">
            <w:pPr>
              <w:tabs>
                <w:tab w:val="clear" w:pos="907"/>
                <w:tab w:val="left" w:pos="0"/>
                <w:tab w:val="decimal" w:pos="882"/>
              </w:tabs>
              <w:spacing w:line="300" w:lineRule="exact"/>
              <w:ind w:left="-108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76EF198" w14:textId="03FC95B8" w:rsidR="0055192C" w:rsidRPr="00C4141A" w:rsidRDefault="0055192C" w:rsidP="0055192C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303,512</w:t>
            </w:r>
          </w:p>
        </w:tc>
      </w:tr>
    </w:tbl>
    <w:p w14:paraId="2B6488F9" w14:textId="7CA579FC" w:rsidR="00085BD3" w:rsidRPr="0061142B" w:rsidRDefault="00085BD3" w:rsidP="00EF2097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highlight w:val="yellow"/>
        </w:rPr>
      </w:pPr>
    </w:p>
    <w:p w14:paraId="56B61983" w14:textId="77777777" w:rsidR="002449E1" w:rsidRPr="0061142B" w:rsidRDefault="002449E1" w:rsidP="007E4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รายการเคลื่อนไหวของบัญชีค่าเผื่อการลดลงของมูลค่าสินค้า มีดังนี้</w:t>
      </w:r>
    </w:p>
    <w:tbl>
      <w:tblPr>
        <w:tblW w:w="8376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50"/>
        <w:gridCol w:w="165"/>
        <w:gridCol w:w="1291"/>
        <w:gridCol w:w="138"/>
        <w:gridCol w:w="1275"/>
        <w:gridCol w:w="134"/>
        <w:gridCol w:w="1279"/>
        <w:gridCol w:w="9"/>
      </w:tblGrid>
      <w:tr w:rsidR="0061142B" w:rsidRPr="00C4141A" w14:paraId="19F72246" w14:textId="77777777" w:rsidTr="00C3557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2FD8CFC" w14:textId="77777777" w:rsidR="002449E1" w:rsidRPr="00C4141A" w:rsidRDefault="002449E1" w:rsidP="00C4141A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554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166394" w14:textId="77777777" w:rsidR="002449E1" w:rsidRPr="00C4141A" w:rsidRDefault="002449E1" w:rsidP="00C4141A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1142B" w:rsidRPr="00C4141A" w14:paraId="571EBD56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38EA947F" w14:textId="77777777" w:rsidR="002449E1" w:rsidRPr="00C4141A" w:rsidRDefault="002449E1" w:rsidP="00C4141A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4FA767" w14:textId="77777777" w:rsidR="002449E1" w:rsidRPr="00C4141A" w:rsidRDefault="002449E1" w:rsidP="00C4141A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7CD5D708" w14:textId="77777777" w:rsidR="002449E1" w:rsidRPr="00C4141A" w:rsidRDefault="002449E1" w:rsidP="00C4141A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A74C16" w14:textId="77777777" w:rsidR="002449E1" w:rsidRPr="00C4141A" w:rsidRDefault="002449E1" w:rsidP="00C4141A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142B" w:rsidRPr="00C4141A" w14:paraId="6D5DA341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515261CF" w14:textId="77777777" w:rsidR="002449E1" w:rsidRPr="00C4141A" w:rsidRDefault="002449E1" w:rsidP="00C4141A">
            <w:pPr>
              <w:tabs>
                <w:tab w:val="left" w:pos="284"/>
                <w:tab w:val="left" w:pos="567"/>
              </w:tabs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09E1A099" w14:textId="58C6C734" w:rsidR="002449E1" w:rsidRPr="00C4141A" w:rsidRDefault="00A845C3" w:rsidP="00C4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C4141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C4141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2FDAC674" w14:textId="77777777" w:rsidR="002449E1" w:rsidRPr="00C4141A" w:rsidRDefault="002449E1" w:rsidP="00C4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20BAD0D7" w14:textId="77777777" w:rsidR="002449E1" w:rsidRPr="00C4141A" w:rsidRDefault="002449E1" w:rsidP="00C4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421CFCC7" w14:textId="0DEB223A" w:rsidR="002449E1" w:rsidRPr="00C4141A" w:rsidRDefault="002449E1" w:rsidP="00C4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6660F7"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8" w:type="dxa"/>
          </w:tcPr>
          <w:p w14:paraId="6D1A4791" w14:textId="77777777" w:rsidR="002449E1" w:rsidRPr="00C4141A" w:rsidRDefault="002449E1" w:rsidP="00C4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2E2EF0C" w14:textId="6F70D0F1" w:rsidR="002449E1" w:rsidRPr="00C4141A" w:rsidRDefault="00A845C3" w:rsidP="00C4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C4141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C4141A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F96E08" w14:textId="77777777" w:rsidR="002449E1" w:rsidRPr="00C4141A" w:rsidRDefault="002449E1" w:rsidP="00C4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</w:tcPr>
          <w:p w14:paraId="6CA43457" w14:textId="77777777" w:rsidR="002449E1" w:rsidRPr="00C4141A" w:rsidRDefault="002449E1" w:rsidP="00C4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2B40BB49" w14:textId="228141C6" w:rsidR="002449E1" w:rsidRPr="00C4141A" w:rsidRDefault="002449E1" w:rsidP="00C4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6660F7"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55192C" w:rsidRPr="00C4141A" w14:paraId="324C5AA5" w14:textId="77777777" w:rsidTr="00EF27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62"/>
        </w:trPr>
        <w:tc>
          <w:tcPr>
            <w:tcW w:w="2835" w:type="dxa"/>
          </w:tcPr>
          <w:p w14:paraId="3C4CD63F" w14:textId="77777777" w:rsidR="0055192C" w:rsidRPr="00C4141A" w:rsidRDefault="0055192C" w:rsidP="00C4141A">
            <w:pPr>
              <w:tabs>
                <w:tab w:val="clear" w:pos="3515"/>
                <w:tab w:val="clear" w:pos="5387"/>
                <w:tab w:val="clear" w:pos="6549"/>
                <w:tab w:val="left" w:pos="2720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ยอดยกมาต้นงวด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AC3FC6F" w14:textId="6943749A" w:rsidR="0055192C" w:rsidRPr="00C4141A" w:rsidRDefault="0055192C" w:rsidP="00C4141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50,555</w:t>
            </w:r>
          </w:p>
        </w:tc>
        <w:tc>
          <w:tcPr>
            <w:tcW w:w="165" w:type="dxa"/>
          </w:tcPr>
          <w:p w14:paraId="7BB82E73" w14:textId="77777777" w:rsidR="0055192C" w:rsidRPr="00C4141A" w:rsidRDefault="0055192C" w:rsidP="00C4141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63DAE2D8" w14:textId="76E1AB9C" w:rsidR="0055192C" w:rsidRPr="00C4141A" w:rsidRDefault="0055192C" w:rsidP="00C4141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43,543</w:t>
            </w:r>
          </w:p>
        </w:tc>
        <w:tc>
          <w:tcPr>
            <w:tcW w:w="138" w:type="dxa"/>
          </w:tcPr>
          <w:p w14:paraId="5F3D560D" w14:textId="77777777" w:rsidR="0055192C" w:rsidRPr="00C4141A" w:rsidRDefault="0055192C" w:rsidP="00C4141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F1B2BE7" w14:textId="1DE18B2F" w:rsidR="0055192C" w:rsidRPr="00C4141A" w:rsidRDefault="0055192C" w:rsidP="00C4141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21,218</w:t>
            </w:r>
          </w:p>
        </w:tc>
        <w:tc>
          <w:tcPr>
            <w:tcW w:w="134" w:type="dxa"/>
          </w:tcPr>
          <w:p w14:paraId="60702E6F" w14:textId="77777777" w:rsidR="0055192C" w:rsidRPr="00C4141A" w:rsidRDefault="0055192C" w:rsidP="00C4141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4AB23948" w14:textId="6EFC5DAC" w:rsidR="0055192C" w:rsidRPr="00C4141A" w:rsidRDefault="0055192C" w:rsidP="00C4141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17,409</w:t>
            </w:r>
          </w:p>
        </w:tc>
      </w:tr>
      <w:tr w:rsidR="0055192C" w:rsidRPr="00C4141A" w14:paraId="44F7E0B3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363E3D77" w14:textId="1DCFBF3D" w:rsidR="0055192C" w:rsidRPr="00C4141A" w:rsidRDefault="0055192C" w:rsidP="00C4141A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เพิ่มระหว่างงวด</w:t>
            </w:r>
          </w:p>
        </w:tc>
        <w:tc>
          <w:tcPr>
            <w:tcW w:w="1250" w:type="dxa"/>
          </w:tcPr>
          <w:p w14:paraId="0CC8C9B0" w14:textId="3A5C2061" w:rsidR="0055192C" w:rsidRPr="00C4141A" w:rsidRDefault="0055192C" w:rsidP="00C4141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5,267</w:t>
            </w:r>
          </w:p>
        </w:tc>
        <w:tc>
          <w:tcPr>
            <w:tcW w:w="165" w:type="dxa"/>
          </w:tcPr>
          <w:p w14:paraId="0DEE150B" w14:textId="77777777" w:rsidR="0055192C" w:rsidRPr="00C4141A" w:rsidRDefault="0055192C" w:rsidP="00C4141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</w:tcPr>
          <w:p w14:paraId="01AA1201" w14:textId="7F5FD2F4" w:rsidR="0055192C" w:rsidRPr="00C4141A" w:rsidRDefault="0055192C" w:rsidP="00C4141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10,482</w:t>
            </w:r>
          </w:p>
        </w:tc>
        <w:tc>
          <w:tcPr>
            <w:tcW w:w="138" w:type="dxa"/>
          </w:tcPr>
          <w:p w14:paraId="74815D05" w14:textId="77777777" w:rsidR="0055192C" w:rsidRPr="00C4141A" w:rsidRDefault="0055192C" w:rsidP="00C4141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</w:tcPr>
          <w:p w14:paraId="21DA6C8D" w14:textId="1E025AC5" w:rsidR="0055192C" w:rsidRPr="00C4141A" w:rsidRDefault="0055192C" w:rsidP="00C4141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1,327 </w:t>
            </w:r>
          </w:p>
        </w:tc>
        <w:tc>
          <w:tcPr>
            <w:tcW w:w="134" w:type="dxa"/>
          </w:tcPr>
          <w:p w14:paraId="5383133F" w14:textId="77777777" w:rsidR="0055192C" w:rsidRPr="00C4141A" w:rsidRDefault="0055192C" w:rsidP="00C4141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</w:tcPr>
          <w:p w14:paraId="6686304D" w14:textId="59790731" w:rsidR="0055192C" w:rsidRPr="00C4141A" w:rsidRDefault="0055192C" w:rsidP="00C4141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3,809</w:t>
            </w:r>
          </w:p>
        </w:tc>
      </w:tr>
      <w:tr w:rsidR="0055192C" w:rsidRPr="00C4141A" w14:paraId="5CE2B35D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74740DFD" w14:textId="792130C1" w:rsidR="0055192C" w:rsidRPr="00C4141A" w:rsidRDefault="0055192C" w:rsidP="00C4141A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โอนกลับระหว่างงวด</w:t>
            </w: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3499062" w14:textId="5ADCEFCB" w:rsidR="0055192C" w:rsidRPr="00C4141A" w:rsidRDefault="0055192C" w:rsidP="00C4141A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65" w:type="dxa"/>
          </w:tcPr>
          <w:p w14:paraId="5834C19D" w14:textId="77777777" w:rsidR="0055192C" w:rsidRPr="00C4141A" w:rsidRDefault="0055192C" w:rsidP="00C4141A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7AF47ED8" w14:textId="37F1E38E" w:rsidR="0055192C" w:rsidRPr="00C4141A" w:rsidRDefault="0055192C" w:rsidP="00C4141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(3,470)</w:t>
            </w:r>
          </w:p>
        </w:tc>
        <w:tc>
          <w:tcPr>
            <w:tcW w:w="138" w:type="dxa"/>
          </w:tcPr>
          <w:p w14:paraId="10B32A5E" w14:textId="77777777" w:rsidR="0055192C" w:rsidRPr="00C4141A" w:rsidRDefault="0055192C" w:rsidP="00C4141A">
            <w:pPr>
              <w:tabs>
                <w:tab w:val="left" w:pos="162"/>
                <w:tab w:val="left" w:pos="374"/>
                <w:tab w:val="left" w:pos="626"/>
                <w:tab w:val="left" w:pos="753"/>
              </w:tabs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46D2267" w14:textId="5B60F0F6" w:rsidR="0055192C" w:rsidRPr="00C4141A" w:rsidRDefault="0055192C" w:rsidP="00C4141A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134" w:type="dxa"/>
          </w:tcPr>
          <w:p w14:paraId="29CDA37C" w14:textId="77777777" w:rsidR="0055192C" w:rsidRPr="00C4141A" w:rsidRDefault="0055192C" w:rsidP="00C4141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51058C42" w14:textId="41A47896" w:rsidR="0055192C" w:rsidRPr="00C4141A" w:rsidRDefault="0055192C" w:rsidP="00C4141A">
            <w:pPr>
              <w:tabs>
                <w:tab w:val="clear" w:pos="907"/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  </w:t>
            </w:r>
          </w:p>
        </w:tc>
      </w:tr>
      <w:tr w:rsidR="0055192C" w:rsidRPr="00C4141A" w14:paraId="524D76D0" w14:textId="77777777" w:rsidTr="00C355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</w:trPr>
        <w:tc>
          <w:tcPr>
            <w:tcW w:w="2835" w:type="dxa"/>
          </w:tcPr>
          <w:p w14:paraId="0007EC80" w14:textId="77777777" w:rsidR="0055192C" w:rsidRPr="00C4141A" w:rsidRDefault="0055192C" w:rsidP="00C4141A">
            <w:pPr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4B08ABB0" w14:textId="34778DCC" w:rsidR="0055192C" w:rsidRPr="00C4141A" w:rsidRDefault="0055192C" w:rsidP="00C4141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55,822</w:t>
            </w:r>
          </w:p>
        </w:tc>
        <w:tc>
          <w:tcPr>
            <w:tcW w:w="165" w:type="dxa"/>
          </w:tcPr>
          <w:p w14:paraId="26AF59D4" w14:textId="77777777" w:rsidR="0055192C" w:rsidRPr="00C4141A" w:rsidRDefault="0055192C" w:rsidP="00C4141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</w:tcPr>
          <w:p w14:paraId="3015E7CB" w14:textId="6EF55358" w:rsidR="0055192C" w:rsidRPr="00C4141A" w:rsidRDefault="0055192C" w:rsidP="00C4141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50,555</w:t>
            </w:r>
          </w:p>
        </w:tc>
        <w:tc>
          <w:tcPr>
            <w:tcW w:w="138" w:type="dxa"/>
          </w:tcPr>
          <w:p w14:paraId="536A1F0D" w14:textId="77777777" w:rsidR="0055192C" w:rsidRPr="00C4141A" w:rsidRDefault="0055192C" w:rsidP="00C4141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9361A6E" w14:textId="3108EC74" w:rsidR="0055192C" w:rsidRPr="00C4141A" w:rsidRDefault="0055192C" w:rsidP="00C4141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22,545 </w:t>
            </w:r>
          </w:p>
        </w:tc>
        <w:tc>
          <w:tcPr>
            <w:tcW w:w="134" w:type="dxa"/>
          </w:tcPr>
          <w:p w14:paraId="1BA0A63C" w14:textId="77777777" w:rsidR="0055192C" w:rsidRPr="00C4141A" w:rsidRDefault="0055192C" w:rsidP="00C4141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7D160F14" w14:textId="0A62FEA8" w:rsidR="0055192C" w:rsidRPr="00C4141A" w:rsidRDefault="0055192C" w:rsidP="00C4141A">
            <w:pPr>
              <w:tabs>
                <w:tab w:val="left" w:pos="162"/>
                <w:tab w:val="left" w:pos="516"/>
                <w:tab w:val="left" w:pos="626"/>
                <w:tab w:val="left" w:pos="75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C4141A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21,218</w:t>
            </w:r>
          </w:p>
        </w:tc>
      </w:tr>
    </w:tbl>
    <w:p w14:paraId="491DF1B4" w14:textId="77777777" w:rsidR="00F51FD1" w:rsidRPr="0061142B" w:rsidRDefault="00F51FD1" w:rsidP="00A6092F">
      <w:pPr>
        <w:tabs>
          <w:tab w:val="clear" w:pos="227"/>
          <w:tab w:val="clear" w:pos="454"/>
          <w:tab w:val="clear" w:pos="680"/>
          <w:tab w:val="clear" w:pos="907"/>
          <w:tab w:val="left" w:pos="567"/>
          <w:tab w:val="left" w:pos="851"/>
        </w:tabs>
        <w:spacing w:line="240" w:lineRule="exact"/>
        <w:ind w:left="851" w:firstLine="56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highlight w:val="yellow"/>
        </w:rPr>
      </w:pPr>
    </w:p>
    <w:p w14:paraId="36FBA3CC" w14:textId="0B8192BA" w:rsidR="006660F7" w:rsidRPr="0061142B" w:rsidRDefault="007656F6" w:rsidP="00A6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9</w:t>
      </w:r>
      <w:r w:rsidR="005A40FD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</w:t>
      </w:r>
      <w:r w:rsidR="002E2D96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702CB5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F4D44"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เงินฝากสถาบันการเงินที่มีภาระค้ำประกัน</w:t>
      </w:r>
    </w:p>
    <w:p w14:paraId="132FE2DC" w14:textId="35A7A517" w:rsidR="006660F7" w:rsidRPr="00E0155B" w:rsidRDefault="006660F7" w:rsidP="00A6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1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3</w:t>
      </w:r>
      <w:r w:rsidR="00A845C3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A845C3"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มิถุนายน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2567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>256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บริษัทและบริษัทย่อยมีบัญชีเงินฝากกับธนาคาร</w:t>
      </w:r>
      <w:r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ในประเทศหลายแห่งจำนวนเงิน </w:t>
      </w:r>
      <w:r w:rsidR="00922012" w:rsidRPr="0055192C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96.66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ล้านบาท และ </w:t>
      </w:r>
      <w:r w:rsidR="002175C5"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106.71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ล้านบาท ตามลำดับ (เฉพาะกิจการ จำนวน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เงิน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86.12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ล้านบาท) อัตราดอกเบี้ยร้อยละ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0.30 </w:t>
      </w:r>
      <w:r w:rsidR="0090223A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-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33ECE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90223A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533ECE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0223A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ต่อปี ซึ่งใช้เป็นหลักประกันวงเงินสินเชื่อกับธนาคารในประเทศดังกล่าว (ดูหมายเหตุ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7656F6" w:rsidRPr="00E0155B">
        <w:rPr>
          <w:rFonts w:asciiTheme="majorBidi" w:hAnsiTheme="majorBidi" w:cstheme="majorBidi" w:hint="cs"/>
          <w:color w:val="000000" w:themeColor="text1"/>
          <w:sz w:val="32"/>
          <w:szCs w:val="32"/>
        </w:rPr>
        <w:t>5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738B5714" w14:textId="77777777" w:rsidR="0090223A" w:rsidRPr="0061142B" w:rsidRDefault="0090223A" w:rsidP="00A6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24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</w:p>
    <w:p w14:paraId="207E617C" w14:textId="3C4EF2C0" w:rsidR="00D82471" w:rsidRPr="0061142B" w:rsidRDefault="00345782" w:rsidP="00A6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7656F6"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0</w:t>
      </w:r>
      <w:r w:rsidR="00653006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82471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82471"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p w14:paraId="2B6E878C" w14:textId="77777777" w:rsidR="00D82471" w:rsidRPr="0061142B" w:rsidRDefault="00D82471" w:rsidP="00A6092F">
      <w:pPr>
        <w:tabs>
          <w:tab w:val="clear" w:pos="454"/>
          <w:tab w:val="left" w:pos="567"/>
        </w:tabs>
        <w:spacing w:line="36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เงินลงทุนในบริษัทย่อย</w:t>
      </w:r>
      <w:r w:rsidR="009942D3"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ตามที่แสดง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ในงบการเงินเฉพาะกิจการ มีรายละเอียดดังต่อไปนี้</w:t>
      </w:r>
    </w:p>
    <w:tbl>
      <w:tblPr>
        <w:tblW w:w="8965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794"/>
        <w:gridCol w:w="76"/>
        <w:gridCol w:w="794"/>
        <w:gridCol w:w="78"/>
        <w:gridCol w:w="794"/>
        <w:gridCol w:w="76"/>
        <w:gridCol w:w="797"/>
        <w:gridCol w:w="76"/>
        <w:gridCol w:w="853"/>
        <w:gridCol w:w="76"/>
        <w:gridCol w:w="852"/>
        <w:gridCol w:w="76"/>
        <w:gridCol w:w="602"/>
        <w:gridCol w:w="110"/>
        <w:gridCol w:w="567"/>
      </w:tblGrid>
      <w:tr w:rsidR="0061142B" w:rsidRPr="0061142B" w14:paraId="36980A3D" w14:textId="77777777" w:rsidTr="00EF2097">
        <w:trPr>
          <w:cantSplit/>
        </w:trPr>
        <w:tc>
          <w:tcPr>
            <w:tcW w:w="2268" w:type="dxa"/>
          </w:tcPr>
          <w:p w14:paraId="4A52D3DC" w14:textId="77777777" w:rsidR="0071653F" w:rsidRPr="0061142B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bookmarkStart w:id="3" w:name="_Hlk513644543"/>
          </w:p>
        </w:tc>
        <w:tc>
          <w:tcPr>
            <w:tcW w:w="76" w:type="dxa"/>
          </w:tcPr>
          <w:p w14:paraId="66967C21" w14:textId="77777777" w:rsidR="0071653F" w:rsidRPr="0061142B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</w:tcPr>
          <w:p w14:paraId="3624FCB1" w14:textId="77777777" w:rsidR="0071653F" w:rsidRPr="00E0155B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43FEF20F" w14:textId="77777777" w:rsidR="0071653F" w:rsidRPr="0061142B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667" w:type="dxa"/>
            <w:gridSpan w:val="3"/>
          </w:tcPr>
          <w:p w14:paraId="26990889" w14:textId="77777777" w:rsidR="0071653F" w:rsidRPr="00E0155B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14:paraId="57E93680" w14:textId="77777777" w:rsidR="0071653F" w:rsidRPr="0061142B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3136" w:type="dxa"/>
            <w:gridSpan w:val="7"/>
            <w:tcBorders>
              <w:bottom w:val="single" w:sz="6" w:space="0" w:color="auto"/>
            </w:tcBorders>
          </w:tcPr>
          <w:p w14:paraId="28DCB853" w14:textId="77777777" w:rsidR="0071653F" w:rsidRPr="00E0155B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</w:tr>
      <w:tr w:rsidR="0061142B" w:rsidRPr="0061142B" w14:paraId="7CDD06DB" w14:textId="77777777" w:rsidTr="00EF2097">
        <w:trPr>
          <w:cantSplit/>
        </w:trPr>
        <w:tc>
          <w:tcPr>
            <w:tcW w:w="2268" w:type="dxa"/>
          </w:tcPr>
          <w:p w14:paraId="01CDA7F2" w14:textId="77777777" w:rsidR="0071653F" w:rsidRPr="0061142B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49B0A3F7" w14:textId="77777777" w:rsidR="0071653F" w:rsidRPr="0061142B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664" w:type="dxa"/>
            <w:gridSpan w:val="3"/>
            <w:tcBorders>
              <w:bottom w:val="single" w:sz="6" w:space="0" w:color="auto"/>
            </w:tcBorders>
          </w:tcPr>
          <w:p w14:paraId="188F054A" w14:textId="77777777" w:rsidR="0071653F" w:rsidRPr="00E0155B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ทุนจดทะเบียน</w:t>
            </w:r>
          </w:p>
        </w:tc>
        <w:tc>
          <w:tcPr>
            <w:tcW w:w="78" w:type="dxa"/>
          </w:tcPr>
          <w:p w14:paraId="41CAA819" w14:textId="77777777" w:rsidR="0071653F" w:rsidRPr="0061142B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667" w:type="dxa"/>
            <w:gridSpan w:val="3"/>
            <w:tcBorders>
              <w:bottom w:val="single" w:sz="6" w:space="0" w:color="auto"/>
            </w:tcBorders>
          </w:tcPr>
          <w:p w14:paraId="169F941C" w14:textId="77777777" w:rsidR="0071653F" w:rsidRPr="00E0155B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76" w:type="dxa"/>
          </w:tcPr>
          <w:p w14:paraId="0301C586" w14:textId="77777777" w:rsidR="0071653F" w:rsidRPr="0061142B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7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0366DD" w14:textId="77777777" w:rsidR="0071653F" w:rsidRPr="00E0155B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B8E2D89" w14:textId="77777777" w:rsidR="0071653F" w:rsidRPr="0061142B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75DE47" w14:textId="77777777" w:rsidR="0071653F" w:rsidRPr="00E0155B" w:rsidRDefault="0071653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เงินปันผลรับ</w:t>
            </w:r>
          </w:p>
        </w:tc>
      </w:tr>
      <w:tr w:rsidR="0061142B" w:rsidRPr="0061142B" w14:paraId="5EC1F00C" w14:textId="77777777" w:rsidTr="00C468F1">
        <w:trPr>
          <w:cantSplit/>
        </w:trPr>
        <w:tc>
          <w:tcPr>
            <w:tcW w:w="2268" w:type="dxa"/>
            <w:tcBorders>
              <w:bottom w:val="single" w:sz="6" w:space="0" w:color="auto"/>
            </w:tcBorders>
          </w:tcPr>
          <w:p w14:paraId="465D012F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  <w:p w14:paraId="79034B34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0E68EFA6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ABE5A31" w14:textId="2163A568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0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br/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มิถุนายน</w:t>
            </w:r>
            <w:r w:rsidRPr="00E0155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96EE0F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70376A45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</w:p>
          <w:p w14:paraId="18F4DB72" w14:textId="6E11B02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78" w:type="dxa"/>
          </w:tcPr>
          <w:p w14:paraId="049359FE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3F013E2" w14:textId="0152C1D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0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br/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มิถุนายน</w:t>
            </w:r>
            <w:r w:rsidRPr="00E0155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3777D4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  <w:bottom w:val="single" w:sz="6" w:space="0" w:color="auto"/>
            </w:tcBorders>
          </w:tcPr>
          <w:p w14:paraId="06FCD8BC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</w:p>
          <w:p w14:paraId="2D135A2C" w14:textId="15E533EC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76" w:type="dxa"/>
          </w:tcPr>
          <w:p w14:paraId="5A771476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2558E1D7" w14:textId="552EB2BB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0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br/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มิถุนายน</w:t>
            </w:r>
            <w:r w:rsidRPr="00E0155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DCA8F4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single" w:sz="6" w:space="0" w:color="auto"/>
            </w:tcBorders>
          </w:tcPr>
          <w:p w14:paraId="754A8D27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31 </w:t>
            </w:r>
          </w:p>
          <w:p w14:paraId="4815FC51" w14:textId="48418F96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ธันวาคม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76" w:type="dxa"/>
          </w:tcPr>
          <w:p w14:paraId="0E7D7FAD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48C5D1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สำหรับงวดหกเดือน</w:t>
            </w:r>
          </w:p>
          <w:p w14:paraId="7F439542" w14:textId="60D9C8C0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 xml:space="preserve">สิ้นสุดวันที่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3</w:t>
            </w:r>
            <w:r w:rsidRPr="0061142B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</w:rPr>
              <w:t>0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0"/>
                <w:szCs w:val="20"/>
                <w:cs/>
              </w:rPr>
              <w:t>มิถุนายน</w:t>
            </w:r>
          </w:p>
        </w:tc>
      </w:tr>
      <w:tr w:rsidR="0061142B" w:rsidRPr="0061142B" w14:paraId="43AD1105" w14:textId="77777777" w:rsidTr="00C468F1">
        <w:trPr>
          <w:cantSplit/>
        </w:trPr>
        <w:tc>
          <w:tcPr>
            <w:tcW w:w="2268" w:type="dxa"/>
            <w:tcBorders>
              <w:top w:val="single" w:sz="6" w:space="0" w:color="auto"/>
            </w:tcBorders>
          </w:tcPr>
          <w:p w14:paraId="5122EBED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43C1CEB2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D235635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76" w:type="dxa"/>
          </w:tcPr>
          <w:p w14:paraId="4FAF1D66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C07AC7F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พันบาท</w:t>
            </w:r>
          </w:p>
        </w:tc>
        <w:tc>
          <w:tcPr>
            <w:tcW w:w="78" w:type="dxa"/>
          </w:tcPr>
          <w:p w14:paraId="1D7140D5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1CD0E3CD" w14:textId="77777777" w:rsidR="00570DBF" w:rsidRPr="00E0155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14C000B3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6" w:space="0" w:color="auto"/>
            </w:tcBorders>
          </w:tcPr>
          <w:p w14:paraId="24E7829C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ร้อยละ</w:t>
            </w:r>
          </w:p>
        </w:tc>
        <w:tc>
          <w:tcPr>
            <w:tcW w:w="76" w:type="dxa"/>
          </w:tcPr>
          <w:p w14:paraId="608A5B42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36DBE2D8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2C9A5994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</w:tcBorders>
          </w:tcPr>
          <w:p w14:paraId="386B45D4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7"/>
              </w:tabs>
              <w:spacing w:line="220" w:lineRule="exact"/>
              <w:ind w:left="-57" w:right="-5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06629F4D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14:paraId="1085F2D1" w14:textId="0808FE5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DC0E4FC" w14:textId="77777777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C1D8610" w14:textId="39D670C2" w:rsidR="00570DBF" w:rsidRPr="0061142B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2566</w:t>
            </w:r>
          </w:p>
        </w:tc>
      </w:tr>
      <w:tr w:rsidR="0061142B" w:rsidRPr="0061142B" w14:paraId="5C3E2136" w14:textId="77777777" w:rsidTr="00C468F1">
        <w:trPr>
          <w:cantSplit/>
        </w:trPr>
        <w:tc>
          <w:tcPr>
            <w:tcW w:w="2268" w:type="dxa"/>
            <w:vAlign w:val="center"/>
          </w:tcPr>
          <w:p w14:paraId="6172B45F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pacing w:val="-6"/>
                <w:sz w:val="20"/>
                <w:szCs w:val="20"/>
                <w:cs/>
              </w:rPr>
              <w:t>บริษัท พรีเมี่ยม เฟล็กซิเบิ้ล แพคเกจจิ้ง จำกัด</w:t>
            </w:r>
          </w:p>
        </w:tc>
        <w:tc>
          <w:tcPr>
            <w:tcW w:w="76" w:type="dxa"/>
          </w:tcPr>
          <w:p w14:paraId="087E8C43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9D7A174" w14:textId="7C20359B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14:paraId="6059EB68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</w:tcPr>
          <w:p w14:paraId="74A8CFD1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60,000</w:t>
            </w:r>
          </w:p>
        </w:tc>
        <w:tc>
          <w:tcPr>
            <w:tcW w:w="78" w:type="dxa"/>
          </w:tcPr>
          <w:p w14:paraId="0B39795E" w14:textId="77777777" w:rsidR="00570DBF" w:rsidRPr="00E0155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36F1C91D" w14:textId="34BB0623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74BD3FB0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</w:tcPr>
          <w:p w14:paraId="1B414132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99.50</w:t>
            </w:r>
          </w:p>
        </w:tc>
        <w:tc>
          <w:tcPr>
            <w:tcW w:w="76" w:type="dxa"/>
          </w:tcPr>
          <w:p w14:paraId="316ED130" w14:textId="77777777" w:rsidR="00570DBF" w:rsidRPr="00E0155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035BF6DB" w14:textId="2D3D848C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A19EFEB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</w:tcPr>
          <w:p w14:paraId="50160BB2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59,700</w:t>
            </w:r>
          </w:p>
        </w:tc>
        <w:tc>
          <w:tcPr>
            <w:tcW w:w="76" w:type="dxa"/>
          </w:tcPr>
          <w:p w14:paraId="78CB9948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14:paraId="35C45565" w14:textId="77777777" w:rsidR="00570DBF" w:rsidRPr="0061142B" w:rsidRDefault="00570DBF" w:rsidP="00570DBF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80CCF72" w14:textId="77777777" w:rsidR="00570DBF" w:rsidRPr="0061142B" w:rsidRDefault="00570DBF" w:rsidP="00570DBF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2E7F1465" w14:textId="77777777" w:rsidR="00570DBF" w:rsidRPr="0061142B" w:rsidRDefault="00570DBF" w:rsidP="00570DBF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61142B" w:rsidRPr="0061142B" w14:paraId="10B383E4" w14:textId="77777777" w:rsidTr="00C468F1">
        <w:trPr>
          <w:cantSplit/>
          <w:trHeight w:val="63"/>
        </w:trPr>
        <w:tc>
          <w:tcPr>
            <w:tcW w:w="2268" w:type="dxa"/>
          </w:tcPr>
          <w:p w14:paraId="568CE923" w14:textId="77777777" w:rsidR="00570DBF" w:rsidRPr="00E0155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pacing w:val="-4"/>
                <w:sz w:val="20"/>
                <w:szCs w:val="20"/>
                <w:cs/>
              </w:rPr>
              <w:t>บริษัท</w:t>
            </w:r>
            <w:r w:rsidRPr="00E0155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 xml:space="preserve"> โซลาร์ พีพีเอ็ม จำกัด </w:t>
            </w:r>
          </w:p>
        </w:tc>
        <w:tc>
          <w:tcPr>
            <w:tcW w:w="76" w:type="dxa"/>
          </w:tcPr>
          <w:p w14:paraId="76D8B95B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34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  <w:shd w:val="clear" w:color="auto" w:fill="auto"/>
          </w:tcPr>
          <w:p w14:paraId="734BC97F" w14:textId="4E93EFEF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130,000</w:t>
            </w:r>
          </w:p>
        </w:tc>
        <w:tc>
          <w:tcPr>
            <w:tcW w:w="76" w:type="dxa"/>
          </w:tcPr>
          <w:p w14:paraId="3D7E0DA4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</w:tcPr>
          <w:p w14:paraId="27DE13D6" w14:textId="717649E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130,000</w:t>
            </w:r>
          </w:p>
        </w:tc>
        <w:tc>
          <w:tcPr>
            <w:tcW w:w="78" w:type="dxa"/>
          </w:tcPr>
          <w:p w14:paraId="0DABC89F" w14:textId="77777777" w:rsidR="00570DBF" w:rsidRPr="00E0155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123C2101" w14:textId="71B7BCC3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99.98</w:t>
            </w:r>
          </w:p>
        </w:tc>
        <w:tc>
          <w:tcPr>
            <w:tcW w:w="76" w:type="dxa"/>
          </w:tcPr>
          <w:p w14:paraId="27CAE168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  <w:shd w:val="clear" w:color="auto" w:fill="auto"/>
          </w:tcPr>
          <w:p w14:paraId="2D36158B" w14:textId="6D0FD506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99.98</w:t>
            </w:r>
          </w:p>
        </w:tc>
        <w:tc>
          <w:tcPr>
            <w:tcW w:w="76" w:type="dxa"/>
          </w:tcPr>
          <w:p w14:paraId="0EE54945" w14:textId="77777777" w:rsidR="00570DBF" w:rsidRPr="00E0155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  <w:shd w:val="clear" w:color="auto" w:fill="auto"/>
          </w:tcPr>
          <w:p w14:paraId="0D389265" w14:textId="2C12CCAC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107,547</w:t>
            </w:r>
          </w:p>
        </w:tc>
        <w:tc>
          <w:tcPr>
            <w:tcW w:w="76" w:type="dxa"/>
          </w:tcPr>
          <w:p w14:paraId="4E54D441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bottom w:val="single" w:sz="6" w:space="0" w:color="auto"/>
            </w:tcBorders>
          </w:tcPr>
          <w:p w14:paraId="275F97DC" w14:textId="1403D615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107,547</w:t>
            </w:r>
          </w:p>
        </w:tc>
        <w:tc>
          <w:tcPr>
            <w:tcW w:w="76" w:type="dxa"/>
          </w:tcPr>
          <w:p w14:paraId="19518906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dxa"/>
            <w:tcBorders>
              <w:bottom w:val="single" w:sz="6" w:space="0" w:color="auto"/>
            </w:tcBorders>
          </w:tcPr>
          <w:p w14:paraId="68026433" w14:textId="77777777" w:rsidR="00570DBF" w:rsidRPr="0061142B" w:rsidRDefault="00570DBF" w:rsidP="00570DBF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3ECADB22" w14:textId="77777777" w:rsidR="00570DBF" w:rsidRPr="0061142B" w:rsidRDefault="00570DBF" w:rsidP="00570DBF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74582B1" w14:textId="77777777" w:rsidR="00570DBF" w:rsidRPr="0061142B" w:rsidRDefault="00570DBF" w:rsidP="00570DBF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tr w:rsidR="0061142B" w:rsidRPr="0061142B" w14:paraId="4E334EF7" w14:textId="77777777" w:rsidTr="00C468F1">
        <w:trPr>
          <w:cantSplit/>
        </w:trPr>
        <w:tc>
          <w:tcPr>
            <w:tcW w:w="2268" w:type="dxa"/>
            <w:vAlign w:val="center"/>
          </w:tcPr>
          <w:p w14:paraId="51D76F29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567" w:right="-108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</w:tcPr>
          <w:p w14:paraId="50D04D9D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</w:tcPr>
          <w:p w14:paraId="623E5214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0BDFC580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4" w:type="dxa"/>
          </w:tcPr>
          <w:p w14:paraId="22A8791F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8" w:type="dxa"/>
          </w:tcPr>
          <w:p w14:paraId="343B67E3" w14:textId="77777777" w:rsidR="00570DBF" w:rsidRPr="00E0155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94" w:type="dxa"/>
          </w:tcPr>
          <w:p w14:paraId="660D5032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27CA7B1D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97" w:type="dxa"/>
          </w:tcPr>
          <w:p w14:paraId="1DE1BF0F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76" w:type="dxa"/>
          </w:tcPr>
          <w:p w14:paraId="786B6CC6" w14:textId="77777777" w:rsidR="00570DBF" w:rsidRPr="00E0155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38EF53" w14:textId="6842A5D8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167,247</w:t>
            </w:r>
          </w:p>
        </w:tc>
        <w:tc>
          <w:tcPr>
            <w:tcW w:w="76" w:type="dxa"/>
          </w:tcPr>
          <w:p w14:paraId="3F4225AF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6" w:space="0" w:color="auto"/>
              <w:bottom w:val="double" w:sz="6" w:space="0" w:color="auto"/>
            </w:tcBorders>
          </w:tcPr>
          <w:p w14:paraId="67AC7EF1" w14:textId="00D2EF6F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7" w:right="57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167,247</w:t>
            </w:r>
          </w:p>
        </w:tc>
        <w:tc>
          <w:tcPr>
            <w:tcW w:w="76" w:type="dxa"/>
          </w:tcPr>
          <w:p w14:paraId="5F8ED19E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18" w:right="72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double" w:sz="6" w:space="0" w:color="auto"/>
            </w:tcBorders>
          </w:tcPr>
          <w:p w14:paraId="050C9416" w14:textId="77777777" w:rsidR="00570DBF" w:rsidRPr="0061142B" w:rsidRDefault="00570DBF" w:rsidP="00570DBF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0" w:type="dxa"/>
          </w:tcPr>
          <w:p w14:paraId="4E99C2DE" w14:textId="77777777" w:rsidR="00570DBF" w:rsidRPr="0061142B" w:rsidRDefault="00570DBF" w:rsidP="00570DBF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7BD5A54C" w14:textId="77777777" w:rsidR="00570DBF" w:rsidRPr="0061142B" w:rsidRDefault="00570DBF" w:rsidP="00570DBF">
            <w:pPr>
              <w:tabs>
                <w:tab w:val="left" w:pos="351"/>
              </w:tabs>
              <w:spacing w:line="220" w:lineRule="exact"/>
              <w:ind w:left="-18" w:right="-10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>-</w:t>
            </w:r>
          </w:p>
        </w:tc>
      </w:tr>
      <w:bookmarkEnd w:id="3"/>
    </w:tbl>
    <w:p w14:paraId="4F9A14C5" w14:textId="77777777" w:rsidR="00F846E9" w:rsidRPr="0061142B" w:rsidRDefault="00F846E9" w:rsidP="00A20371">
      <w:pPr>
        <w:tabs>
          <w:tab w:val="clear" w:pos="227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240" w:lineRule="exact"/>
        <w:ind w:left="284" w:right="-34" w:firstLine="567"/>
        <w:contextualSpacing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02AE3B" w14:textId="34D75122" w:rsidR="00CE21F0" w:rsidRPr="0061142B" w:rsidRDefault="00AC588C" w:rsidP="00A20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7656F6"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</w:t>
      </w:r>
      <w:r w:rsidR="00CE21F0" w:rsidRPr="0061142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.</w:t>
      </w:r>
      <w:r w:rsidR="00CE21F0" w:rsidRPr="0061142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C640A3"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ที่ดิน อาคาร</w:t>
      </w:r>
      <w:r w:rsidR="00CE21F0"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และอุปกรณ์ </w:t>
      </w:r>
    </w:p>
    <w:p w14:paraId="1BE3076B" w14:textId="2DF2DCE3" w:rsidR="00CE21F0" w:rsidRPr="0061142B" w:rsidRDefault="00CE21F0" w:rsidP="00A20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F6320F"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หก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F6320F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6320F"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มิถุนายน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50E4F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131671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5"/>
        <w:gridCol w:w="1702"/>
      </w:tblGrid>
      <w:tr w:rsidR="0061142B" w:rsidRPr="0061142B" w14:paraId="13DED71B" w14:textId="77777777" w:rsidTr="00853134">
        <w:tc>
          <w:tcPr>
            <w:tcW w:w="4876" w:type="dxa"/>
          </w:tcPr>
          <w:p w14:paraId="6FA0629E" w14:textId="61B6DB04" w:rsidR="00CE21F0" w:rsidRPr="0061142B" w:rsidRDefault="00CE21F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highlight w:val="yellow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6F443ED" w14:textId="77777777" w:rsidR="00CE21F0" w:rsidRPr="00E0155B" w:rsidRDefault="00CE21F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center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พันบาท</w:t>
            </w:r>
          </w:p>
        </w:tc>
      </w:tr>
      <w:tr w:rsidR="0061142B" w:rsidRPr="0061142B" w14:paraId="37549BC5" w14:textId="77777777" w:rsidTr="00A52287">
        <w:tc>
          <w:tcPr>
            <w:tcW w:w="4876" w:type="dxa"/>
          </w:tcPr>
          <w:p w14:paraId="66EEF1F6" w14:textId="77777777" w:rsidR="00CE21F0" w:rsidRPr="0061142B" w:rsidRDefault="00CE21F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position w:val="2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7C54B52" w14:textId="77777777" w:rsidR="00CE21F0" w:rsidRPr="0061142B" w:rsidRDefault="00CE21F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66E78AA3" w14:textId="77777777" w:rsidR="00CE21F0" w:rsidRPr="0061142B" w:rsidRDefault="00CE21F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4EA6F5" w14:textId="77777777" w:rsidR="00EB555A" w:rsidRPr="0061142B" w:rsidRDefault="00CE21F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position w:val="2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b/>
                <w:color w:val="000000" w:themeColor="text1"/>
                <w:spacing w:val="-4"/>
                <w:position w:val="2"/>
                <w:sz w:val="32"/>
                <w:szCs w:val="32"/>
                <w:cs/>
              </w:rPr>
              <w:t>งบการเงิน</w:t>
            </w:r>
          </w:p>
          <w:p w14:paraId="5BBE872C" w14:textId="30008DDA" w:rsidR="00CE21F0" w:rsidRPr="00E0155B" w:rsidRDefault="00CE21F0" w:rsidP="00A6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position w:val="2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b/>
                <w:color w:val="000000" w:themeColor="text1"/>
                <w:spacing w:val="-4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D95923" w:rsidRPr="0061142B" w14:paraId="70E55DEA" w14:textId="77777777" w:rsidTr="00A52287">
        <w:tc>
          <w:tcPr>
            <w:tcW w:w="4876" w:type="dxa"/>
          </w:tcPr>
          <w:p w14:paraId="4697A8A4" w14:textId="53484B77" w:rsidR="00D95923" w:rsidRPr="00E0155B" w:rsidRDefault="00D95923" w:rsidP="00D95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61142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 </w:t>
            </w:r>
            <w:r w:rsidRPr="00E0155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1 </w:t>
            </w:r>
            <w:r w:rsidRPr="00E0155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มกราคม </w:t>
            </w:r>
            <w:r w:rsidRPr="0061142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2567</w:t>
            </w:r>
          </w:p>
        </w:tc>
        <w:tc>
          <w:tcPr>
            <w:tcW w:w="1701" w:type="dxa"/>
          </w:tcPr>
          <w:p w14:paraId="432D80F5" w14:textId="3C020135" w:rsidR="00D95923" w:rsidRPr="0061142B" w:rsidRDefault="00D95923" w:rsidP="00D95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166E84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377,376</w:t>
            </w:r>
          </w:p>
        </w:tc>
        <w:tc>
          <w:tcPr>
            <w:tcW w:w="135" w:type="dxa"/>
          </w:tcPr>
          <w:p w14:paraId="43B907A0" w14:textId="77777777" w:rsidR="00D95923" w:rsidRPr="00E0155B" w:rsidRDefault="00D95923" w:rsidP="00D95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</w:tcBorders>
          </w:tcPr>
          <w:p w14:paraId="2C66700D" w14:textId="7A5B107E" w:rsidR="00D95923" w:rsidRPr="0061142B" w:rsidRDefault="00D95923" w:rsidP="00D95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214,729</w:t>
            </w:r>
          </w:p>
        </w:tc>
      </w:tr>
      <w:tr w:rsidR="00D95923" w:rsidRPr="0061142B" w14:paraId="7B1571DB" w14:textId="77777777" w:rsidTr="009A0487">
        <w:tc>
          <w:tcPr>
            <w:tcW w:w="4876" w:type="dxa"/>
          </w:tcPr>
          <w:p w14:paraId="2A50C6E1" w14:textId="5F8CE59C" w:rsidR="00D95923" w:rsidRPr="00E0155B" w:rsidRDefault="00D95923" w:rsidP="00D95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701" w:type="dxa"/>
          </w:tcPr>
          <w:p w14:paraId="77EA7CBA" w14:textId="5CDC8BBD" w:rsidR="00D95923" w:rsidRPr="0061142B" w:rsidRDefault="00D95923" w:rsidP="00D95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166E84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13,084</w:t>
            </w:r>
          </w:p>
        </w:tc>
        <w:tc>
          <w:tcPr>
            <w:tcW w:w="135" w:type="dxa"/>
          </w:tcPr>
          <w:p w14:paraId="79BFE759" w14:textId="77777777" w:rsidR="00D95923" w:rsidRPr="00E0155B" w:rsidRDefault="00D95923" w:rsidP="00D95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21B443B" w14:textId="1918E8DF" w:rsidR="00D95923" w:rsidRPr="0061142B" w:rsidRDefault="00D95923" w:rsidP="00D95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10,999</w:t>
            </w:r>
          </w:p>
        </w:tc>
      </w:tr>
      <w:tr w:rsidR="00D95923" w:rsidRPr="0061142B" w14:paraId="2E7F32EB" w14:textId="77777777" w:rsidTr="009A0487">
        <w:tc>
          <w:tcPr>
            <w:tcW w:w="4876" w:type="dxa"/>
          </w:tcPr>
          <w:p w14:paraId="0A61FD75" w14:textId="5403CABA" w:rsidR="00D95923" w:rsidRPr="00E0155B" w:rsidRDefault="00D95923" w:rsidP="00D95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 w:right="-284"/>
              <w:textAlignment w:val="baseline"/>
              <w:rPr>
                <w:rFonts w:asciiTheme="majorBidi" w:hAnsiTheme="majorBidi" w:cstheme="majorBidi"/>
                <w:color w:val="000000" w:themeColor="text1"/>
                <w:spacing w:val="-6"/>
                <w:position w:val="2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pacing w:val="-6"/>
                <w:position w:val="2"/>
                <w:sz w:val="32"/>
                <w:szCs w:val="32"/>
                <w:cs/>
              </w:rPr>
              <w:t xml:space="preserve">จำหน่าย - </w:t>
            </w:r>
            <w:r w:rsidRPr="00E0155B">
              <w:rPr>
                <w:rFonts w:asciiTheme="majorBidi" w:hAnsiTheme="majorBidi" w:cstheme="majorBidi"/>
                <w:b/>
                <w:color w:val="000000" w:themeColor="text1"/>
                <w:spacing w:val="-6"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E0155B">
              <w:rPr>
                <w:rFonts w:asciiTheme="majorBidi" w:hAnsiTheme="majorBidi" w:cstheme="majorBidi"/>
                <w:color w:val="000000" w:themeColor="text1"/>
                <w:spacing w:val="-6"/>
                <w:position w:val="2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14:paraId="6C453922" w14:textId="3F4110B1" w:rsidR="00D95923" w:rsidRPr="00166E84" w:rsidRDefault="00D95923" w:rsidP="00166E84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166E84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(1,794)</w:t>
            </w:r>
          </w:p>
        </w:tc>
        <w:tc>
          <w:tcPr>
            <w:tcW w:w="135" w:type="dxa"/>
          </w:tcPr>
          <w:p w14:paraId="36ADC011" w14:textId="77777777" w:rsidR="00D95923" w:rsidRPr="00E0155B" w:rsidRDefault="00D95923" w:rsidP="00D95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2AE299D" w14:textId="6DDBD879" w:rsidR="00D95923" w:rsidRPr="00E0155B" w:rsidRDefault="00D95923" w:rsidP="00D95923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(1,592)</w:t>
            </w:r>
          </w:p>
        </w:tc>
      </w:tr>
      <w:tr w:rsidR="00D95923" w:rsidRPr="0061142B" w14:paraId="5BBB092C" w14:textId="77777777" w:rsidTr="009A0487">
        <w:tc>
          <w:tcPr>
            <w:tcW w:w="4876" w:type="dxa"/>
          </w:tcPr>
          <w:p w14:paraId="1594301F" w14:textId="3E5F02E1" w:rsidR="00D95923" w:rsidRPr="00E0155B" w:rsidRDefault="00D95923" w:rsidP="00D95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โอนเป็นค่าใช้จ่าย</w:t>
            </w:r>
          </w:p>
        </w:tc>
        <w:tc>
          <w:tcPr>
            <w:tcW w:w="1701" w:type="dxa"/>
          </w:tcPr>
          <w:p w14:paraId="7106E415" w14:textId="6E309763" w:rsidR="00D95923" w:rsidRPr="00166E84" w:rsidRDefault="00D95923" w:rsidP="00166E84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166E84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(660)</w:t>
            </w:r>
          </w:p>
        </w:tc>
        <w:tc>
          <w:tcPr>
            <w:tcW w:w="135" w:type="dxa"/>
          </w:tcPr>
          <w:p w14:paraId="3068FD21" w14:textId="77777777" w:rsidR="00D95923" w:rsidRPr="00E0155B" w:rsidRDefault="00D95923" w:rsidP="00D95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46C3AC6F" w14:textId="49DDF562" w:rsidR="00D95923" w:rsidRPr="0061142B" w:rsidRDefault="00D95923" w:rsidP="00D95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</w:tr>
      <w:tr w:rsidR="00D95923" w:rsidRPr="0061142B" w14:paraId="781E68F1" w14:textId="77777777" w:rsidTr="007656F6">
        <w:tc>
          <w:tcPr>
            <w:tcW w:w="4876" w:type="dxa"/>
          </w:tcPr>
          <w:p w14:paraId="0B40AE3E" w14:textId="3B51879C" w:rsidR="00D95923" w:rsidRPr="0061142B" w:rsidRDefault="00D95923" w:rsidP="00D95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01" w:type="dxa"/>
          </w:tcPr>
          <w:p w14:paraId="4B693D5D" w14:textId="21AA9C9B" w:rsidR="00D95923" w:rsidRPr="0061142B" w:rsidRDefault="00D95923" w:rsidP="00166E84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166E84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(24,989</w:t>
            </w:r>
            <w:r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)</w:t>
            </w:r>
          </w:p>
        </w:tc>
        <w:tc>
          <w:tcPr>
            <w:tcW w:w="135" w:type="dxa"/>
          </w:tcPr>
          <w:p w14:paraId="1F640582" w14:textId="77777777" w:rsidR="00D95923" w:rsidRPr="00E0155B" w:rsidRDefault="00D95923" w:rsidP="00D95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14:paraId="5B341535" w14:textId="3601DFA9" w:rsidR="00D95923" w:rsidRPr="0061142B" w:rsidRDefault="00D95923" w:rsidP="00D95923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(11,504)</w:t>
            </w:r>
          </w:p>
        </w:tc>
      </w:tr>
      <w:tr w:rsidR="00D95923" w:rsidRPr="0061142B" w14:paraId="71A16C28" w14:textId="77777777" w:rsidTr="003C2F44">
        <w:tc>
          <w:tcPr>
            <w:tcW w:w="4876" w:type="dxa"/>
          </w:tcPr>
          <w:p w14:paraId="3582FDC6" w14:textId="119F9FED" w:rsidR="00D95923" w:rsidRPr="00E0155B" w:rsidRDefault="00D95923" w:rsidP="00D95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 w:hint="cs"/>
                <w:b/>
                <w:color w:val="000000" w:themeColor="text1"/>
                <w:position w:val="2"/>
                <w:sz w:val="32"/>
                <w:szCs w:val="32"/>
                <w:cs/>
              </w:rPr>
              <w:t>โอนกลับ</w:t>
            </w:r>
            <w:r w:rsidRPr="00E0155B"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D4E56A3" w14:textId="26482B04" w:rsidR="00D95923" w:rsidRPr="0061142B" w:rsidRDefault="00D95923" w:rsidP="00D95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166E84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1,705</w:t>
            </w:r>
          </w:p>
        </w:tc>
        <w:tc>
          <w:tcPr>
            <w:tcW w:w="135" w:type="dxa"/>
          </w:tcPr>
          <w:p w14:paraId="415EB6E2" w14:textId="77777777" w:rsidR="00D95923" w:rsidRPr="00E0155B" w:rsidRDefault="00D95923" w:rsidP="00D95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left w:val="nil"/>
              <w:bottom w:val="single" w:sz="6" w:space="0" w:color="auto"/>
            </w:tcBorders>
          </w:tcPr>
          <w:p w14:paraId="699AC5C1" w14:textId="7CDF0920" w:rsidR="00D95923" w:rsidRPr="00E0155B" w:rsidRDefault="00D95923" w:rsidP="00D95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1,592</w:t>
            </w:r>
          </w:p>
        </w:tc>
      </w:tr>
      <w:tr w:rsidR="0061142B" w:rsidRPr="0061142B" w14:paraId="6A4B077C" w14:textId="77777777" w:rsidTr="003C2F44">
        <w:tc>
          <w:tcPr>
            <w:tcW w:w="4876" w:type="dxa"/>
          </w:tcPr>
          <w:p w14:paraId="7FA4B1D1" w14:textId="284341D8" w:rsidR="00D83C92" w:rsidRPr="00E0155B" w:rsidRDefault="00D83C92" w:rsidP="00D8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57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b/>
                <w:color w:val="000000" w:themeColor="text1"/>
                <w:position w:val="2"/>
                <w:sz w:val="32"/>
                <w:szCs w:val="32"/>
                <w:cs/>
              </w:rPr>
              <w:t>มูลค่าสุทธิตามบัญชี</w:t>
            </w:r>
            <w:r w:rsidRPr="00E0155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 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</w:rPr>
              <w:t>0</w:t>
            </w:r>
            <w:r w:rsidRPr="0061142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 xml:space="preserve"> 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>มิถุนายน</w:t>
            </w:r>
            <w:r w:rsidRPr="00E0155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 xml:space="preserve"> </w:t>
            </w:r>
            <w:r w:rsidRPr="0061142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C46892C" w14:textId="3C239085" w:rsidR="00D83C92" w:rsidRPr="0061142B" w:rsidRDefault="00292CE6" w:rsidP="00D8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292CE6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364,722</w:t>
            </w:r>
          </w:p>
        </w:tc>
        <w:tc>
          <w:tcPr>
            <w:tcW w:w="135" w:type="dxa"/>
          </w:tcPr>
          <w:p w14:paraId="69094CB3" w14:textId="77777777" w:rsidR="00D83C92" w:rsidRPr="00E0155B" w:rsidRDefault="00D83C92" w:rsidP="00D8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4D068A3" w14:textId="6D6EDE7C" w:rsidR="00D83C92" w:rsidRPr="0061142B" w:rsidRDefault="00D83C92" w:rsidP="00D83C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214,224</w:t>
            </w:r>
          </w:p>
        </w:tc>
      </w:tr>
    </w:tbl>
    <w:p w14:paraId="61FBADC7" w14:textId="055EED2C" w:rsidR="007A7A86" w:rsidRPr="0061142B" w:rsidRDefault="007A7A86" w:rsidP="00B42BF5">
      <w:pPr>
        <w:tabs>
          <w:tab w:val="left" w:pos="851"/>
        </w:tabs>
        <w:spacing w:line="380" w:lineRule="exact"/>
        <w:ind w:left="284" w:firstLine="56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lastRenderedPageBreak/>
        <w:t>ที่ดินบางส่วนของบริษัท ที่ดินพร้อมสิ่งปลูกสร้างของบริษัทย่อย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แห่งหนึ่ง ติดภาระค้ำประกันวงเงินเบิกเกินบัญชีและวงเงินสินเชื่อกับธนาคารพาณิชย์ในประเทศ </w:t>
      </w:r>
      <w:r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(ดูหมายเหตุ 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</w:t>
      </w:r>
      <w:r w:rsidR="00B13EE9"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5</w:t>
      </w:r>
      <w:r w:rsidR="001F7306"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)</w:t>
      </w:r>
    </w:p>
    <w:p w14:paraId="26DBDA04" w14:textId="77777777" w:rsidR="00A20371" w:rsidRPr="00E0155B" w:rsidRDefault="00A20371" w:rsidP="00B42BF5">
      <w:pPr>
        <w:tabs>
          <w:tab w:val="left" w:pos="851"/>
        </w:tabs>
        <w:spacing w:line="380" w:lineRule="exact"/>
        <w:ind w:left="284" w:firstLine="561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0F6F3238" w14:textId="6351998E" w:rsidR="00AB2305" w:rsidRPr="0061142B" w:rsidRDefault="00AB2305" w:rsidP="00B4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  <w:t>1</w:t>
      </w:r>
      <w:r w:rsidR="007656F6" w:rsidRPr="00E0155B">
        <w:rPr>
          <w:rFonts w:asciiTheme="majorBidi" w:eastAsia="Calibri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Pr="0061142B"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61142B"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  <w:tab/>
      </w:r>
      <w:r w:rsidRPr="00E0155B"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</w:p>
    <w:p w14:paraId="1615E23D" w14:textId="5F2B258C" w:rsidR="00570DBF" w:rsidRDefault="00570DBF" w:rsidP="00B42BF5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1142B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Pr="0061142B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Pr="0061142B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เดือนสิ้นสุดวันที่</w:t>
      </w:r>
      <w:r w:rsidRPr="0061142B">
        <w:rPr>
          <w:rFonts w:ascii="Angsana New" w:hAnsi="Angsana New"/>
          <w:color w:val="000000" w:themeColor="text1"/>
          <w:sz w:val="32"/>
          <w:szCs w:val="32"/>
        </w:rPr>
        <w:t xml:space="preserve"> 30</w:t>
      </w:r>
      <w:r w:rsidRPr="00E0155B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E0155B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Pr="0061142B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Pr="00E0155B">
        <w:rPr>
          <w:rFonts w:ascii="Angsana New" w:hAnsi="Angsana New" w:hint="cs"/>
          <w:color w:val="000000" w:themeColor="text1"/>
          <w:sz w:val="32"/>
          <w:szCs w:val="32"/>
        </w:rPr>
        <w:t>7</w:t>
      </w:r>
      <w:r w:rsidRPr="0061142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0155B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55192C" w:rsidRPr="0061142B" w14:paraId="49109BCB" w14:textId="77777777" w:rsidTr="007B22B2">
        <w:trPr>
          <w:trHeight w:val="20"/>
        </w:trPr>
        <w:tc>
          <w:tcPr>
            <w:tcW w:w="4876" w:type="dxa"/>
          </w:tcPr>
          <w:p w14:paraId="4736F907" w14:textId="77777777" w:rsidR="0055192C" w:rsidRPr="0061142B" w:rsidRDefault="0055192C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22FC6DE4" w14:textId="77777777" w:rsidR="0055192C" w:rsidRPr="00E0155B" w:rsidRDefault="0055192C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55192C" w:rsidRPr="0061142B" w14:paraId="775D9A15" w14:textId="77777777" w:rsidTr="007B22B2">
        <w:trPr>
          <w:trHeight w:val="20"/>
        </w:trPr>
        <w:tc>
          <w:tcPr>
            <w:tcW w:w="4876" w:type="dxa"/>
          </w:tcPr>
          <w:p w14:paraId="1D359E07" w14:textId="77777777" w:rsidR="0055192C" w:rsidRPr="0061142B" w:rsidRDefault="0055192C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CFC3FDF" w14:textId="77777777" w:rsidR="0055192C" w:rsidRPr="0061142B" w:rsidRDefault="0055192C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2B12DE" w14:textId="77777777" w:rsidR="0055192C" w:rsidRPr="0061142B" w:rsidRDefault="0055192C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7FCC14" w14:textId="77777777" w:rsidR="0055192C" w:rsidRPr="0061142B" w:rsidRDefault="0055192C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  <w:cs/>
              </w:rPr>
              <w:t>งบการเงิน</w:t>
            </w:r>
          </w:p>
          <w:p w14:paraId="38C4F7A7" w14:textId="77777777" w:rsidR="0055192C" w:rsidRPr="00E0155B" w:rsidRDefault="0055192C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4D33B3" w:rsidRPr="0061142B" w14:paraId="7549BD55" w14:textId="77777777" w:rsidTr="007B22B2">
        <w:trPr>
          <w:trHeight w:val="20"/>
        </w:trPr>
        <w:tc>
          <w:tcPr>
            <w:tcW w:w="4876" w:type="dxa"/>
          </w:tcPr>
          <w:p w14:paraId="5CECFE5B" w14:textId="4709A091" w:rsidR="004D33B3" w:rsidRPr="0061142B" w:rsidRDefault="004D33B3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eastAsia="Calibri" w:hAnsiTheme="majorBidi" w:cstheme="majorBidi"/>
                <w:b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1142B"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  <w:t>1</w:t>
            </w:r>
            <w:r w:rsidRPr="00E0155B">
              <w:rPr>
                <w:rFonts w:asciiTheme="majorBidi" w:eastAsia="Calibri" w:hAnsiTheme="majorBidi" w:cstheme="majorBidi"/>
                <w:b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61142B"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701" w:type="dxa"/>
          </w:tcPr>
          <w:p w14:paraId="0AE6C41A" w14:textId="7D34143A" w:rsidR="004D33B3" w:rsidRPr="0061142B" w:rsidRDefault="004D33B3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49,972</w:t>
            </w:r>
          </w:p>
        </w:tc>
        <w:tc>
          <w:tcPr>
            <w:tcW w:w="134" w:type="dxa"/>
          </w:tcPr>
          <w:p w14:paraId="51FDC128" w14:textId="77777777" w:rsidR="004D33B3" w:rsidRPr="0061142B" w:rsidRDefault="004D33B3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0EE7FFB7" w14:textId="2FF1B8A7" w:rsidR="004D33B3" w:rsidRPr="00E0155B" w:rsidRDefault="004D33B3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49,972</w:t>
            </w:r>
          </w:p>
        </w:tc>
      </w:tr>
      <w:tr w:rsidR="0055192C" w:rsidRPr="0061142B" w14:paraId="22AE141E" w14:textId="77777777" w:rsidTr="007B22B2">
        <w:trPr>
          <w:trHeight w:val="20"/>
        </w:trPr>
        <w:tc>
          <w:tcPr>
            <w:tcW w:w="4876" w:type="dxa"/>
          </w:tcPr>
          <w:p w14:paraId="28F16C60" w14:textId="28957209" w:rsidR="0055192C" w:rsidRPr="00E0155B" w:rsidRDefault="0055192C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เพิ่มขึ้น</w:t>
            </w:r>
            <w:r w:rsidRPr="00E0155B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701" w:type="dxa"/>
          </w:tcPr>
          <w:p w14:paraId="50D77A83" w14:textId="54489E0C" w:rsidR="0055192C" w:rsidRPr="0061142B" w:rsidRDefault="004D33B3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2,861</w:t>
            </w:r>
          </w:p>
        </w:tc>
        <w:tc>
          <w:tcPr>
            <w:tcW w:w="134" w:type="dxa"/>
          </w:tcPr>
          <w:p w14:paraId="7583D30C" w14:textId="77777777" w:rsidR="0055192C" w:rsidRPr="0061142B" w:rsidRDefault="0055192C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5D445CEF" w14:textId="76E6FA5D" w:rsidR="0055192C" w:rsidRPr="004D33B3" w:rsidRDefault="0055192C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662</w:t>
            </w:r>
          </w:p>
        </w:tc>
      </w:tr>
      <w:tr w:rsidR="0055192C" w:rsidRPr="0061142B" w14:paraId="4522E592" w14:textId="77777777" w:rsidTr="007B22B2">
        <w:trPr>
          <w:trHeight w:val="20"/>
        </w:trPr>
        <w:tc>
          <w:tcPr>
            <w:tcW w:w="4876" w:type="dxa"/>
          </w:tcPr>
          <w:p w14:paraId="0B468DD5" w14:textId="08449A44" w:rsidR="0055192C" w:rsidRPr="00E0155B" w:rsidRDefault="0055192C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CBBCA12" w14:textId="3FB35C57" w:rsidR="0055192C" w:rsidRPr="00E0155B" w:rsidRDefault="0064549E" w:rsidP="00B42BF5">
            <w:pPr>
              <w:spacing w:line="380" w:lineRule="exact"/>
              <w:ind w:left="-57"/>
              <w:jc w:val="right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4D33B3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2,031</w:t>
            </w:r>
            <w:r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3B43D607" w14:textId="77777777" w:rsidR="0055192C" w:rsidRPr="0061142B" w:rsidRDefault="0055192C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  <w:bottom w:val="single" w:sz="6" w:space="0" w:color="auto"/>
            </w:tcBorders>
          </w:tcPr>
          <w:p w14:paraId="34769AF1" w14:textId="5A59648E" w:rsidR="0055192C" w:rsidRPr="00E0155B" w:rsidRDefault="0055192C" w:rsidP="00B42BF5">
            <w:pPr>
              <w:spacing w:line="380" w:lineRule="exact"/>
              <w:ind w:left="-57"/>
              <w:jc w:val="right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(2,010)</w:t>
            </w:r>
          </w:p>
        </w:tc>
      </w:tr>
      <w:tr w:rsidR="0055192C" w:rsidRPr="0061142B" w14:paraId="1BAC395C" w14:textId="77777777" w:rsidTr="007B22B2">
        <w:trPr>
          <w:trHeight w:val="20"/>
        </w:trPr>
        <w:tc>
          <w:tcPr>
            <w:tcW w:w="4876" w:type="dxa"/>
          </w:tcPr>
          <w:p w14:paraId="66CDD998" w14:textId="42C577EF" w:rsidR="0055192C" w:rsidRPr="0061142B" w:rsidRDefault="0055192C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eastAsia="Calibri" w:hAnsiTheme="majorBidi" w:cstheme="majorBidi"/>
                <w:b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1142B"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  <w:t>30</w:t>
            </w:r>
            <w:r w:rsidRPr="00E0155B">
              <w:rPr>
                <w:rFonts w:asciiTheme="majorBidi" w:eastAsia="Calibri" w:hAnsiTheme="majorBidi" w:cstheme="majorBidi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0155B">
              <w:rPr>
                <w:rFonts w:asciiTheme="majorBidi" w:eastAsia="Calibri" w:hAnsiTheme="majorBidi" w:cstheme="majorBidi" w:hint="cs"/>
                <w:b/>
                <w:color w:val="000000" w:themeColor="text1"/>
                <w:sz w:val="32"/>
                <w:szCs w:val="32"/>
                <w:cs/>
              </w:rPr>
              <w:t>มิถุนายน</w:t>
            </w:r>
            <w:r w:rsidRPr="00E0155B">
              <w:rPr>
                <w:rFonts w:asciiTheme="majorBidi" w:eastAsia="Calibri" w:hAnsiTheme="majorBidi" w:cstheme="majorBidi"/>
                <w:b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1142B"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22187F8" w14:textId="32070D76" w:rsidR="0055192C" w:rsidRPr="0061142B" w:rsidRDefault="004D33B3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50,802</w:t>
            </w:r>
          </w:p>
        </w:tc>
        <w:tc>
          <w:tcPr>
            <w:tcW w:w="134" w:type="dxa"/>
          </w:tcPr>
          <w:p w14:paraId="5B69F036" w14:textId="77777777" w:rsidR="0055192C" w:rsidRPr="0061142B" w:rsidRDefault="0055192C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A312D87" w14:textId="12BA44C8" w:rsidR="0055192C" w:rsidRPr="0061142B" w:rsidRDefault="0055192C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48,624</w:t>
            </w:r>
          </w:p>
        </w:tc>
      </w:tr>
    </w:tbl>
    <w:p w14:paraId="3870C18B" w14:textId="77777777" w:rsidR="0055192C" w:rsidRDefault="0055192C" w:rsidP="00B42BF5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BDB91DC" w14:textId="699FCC0C" w:rsidR="002D1A53" w:rsidRPr="0061142B" w:rsidRDefault="00AC588C" w:rsidP="00B4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  <w:t>1</w:t>
      </w:r>
      <w:r w:rsidR="007656F6" w:rsidRPr="00E0155B">
        <w:rPr>
          <w:rFonts w:asciiTheme="majorBidi" w:eastAsia="Calibri" w:hAnsiTheme="majorBidi" w:cstheme="majorBidi" w:hint="cs"/>
          <w:b/>
          <w:bCs/>
          <w:color w:val="000000" w:themeColor="text1"/>
          <w:sz w:val="32"/>
          <w:szCs w:val="32"/>
        </w:rPr>
        <w:t>3</w:t>
      </w:r>
      <w:r w:rsidR="002D1A53" w:rsidRPr="0061142B"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  <w:t>.</w:t>
      </w:r>
      <w:r w:rsidR="002D1A53" w:rsidRPr="0061142B"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  <w:tab/>
      </w:r>
      <w:r w:rsidR="002D1A53" w:rsidRPr="00E0155B"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สินทรัพย์ไม่มีตัวตน</w:t>
      </w:r>
    </w:p>
    <w:p w14:paraId="3177A414" w14:textId="5195757D" w:rsidR="002D1A53" w:rsidRPr="0061142B" w:rsidRDefault="002D1A53" w:rsidP="00B42BF5">
      <w:pPr>
        <w:tabs>
          <w:tab w:val="clear" w:pos="227"/>
          <w:tab w:val="clear" w:pos="454"/>
          <w:tab w:val="clear" w:pos="680"/>
          <w:tab w:val="clear" w:pos="907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570DBF" w:rsidRPr="0061142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หก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</w:t>
      </w:r>
      <w:r w:rsidR="00570DBF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570DBF"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มิถุนายน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7A7A86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570DBF" w:rsidRPr="0061142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61142B" w:rsidRPr="0061142B" w14:paraId="1FFE7C48" w14:textId="77777777" w:rsidTr="00EB555A">
        <w:trPr>
          <w:trHeight w:val="20"/>
        </w:trPr>
        <w:tc>
          <w:tcPr>
            <w:tcW w:w="4876" w:type="dxa"/>
          </w:tcPr>
          <w:p w14:paraId="55DE502E" w14:textId="77777777" w:rsidR="002D1A53" w:rsidRPr="0061142B" w:rsidRDefault="002D1A53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CB6E866" w14:textId="77777777" w:rsidR="002D1A53" w:rsidRPr="00E0155B" w:rsidRDefault="002D1A53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61142B" w:rsidRPr="0061142B" w14:paraId="3D726563" w14:textId="77777777" w:rsidTr="00AC295C">
        <w:trPr>
          <w:trHeight w:val="20"/>
        </w:trPr>
        <w:tc>
          <w:tcPr>
            <w:tcW w:w="4876" w:type="dxa"/>
          </w:tcPr>
          <w:p w14:paraId="00F286DD" w14:textId="77777777" w:rsidR="002D1A53" w:rsidRPr="0061142B" w:rsidRDefault="002D1A53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textAlignment w:val="baseline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32C824E" w14:textId="77777777" w:rsidR="002D1A53" w:rsidRPr="0061142B" w:rsidRDefault="002D1A53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8FE91F" w14:textId="77777777" w:rsidR="002D1A53" w:rsidRPr="0061142B" w:rsidRDefault="002D1A53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867EE3B" w14:textId="77777777" w:rsidR="00853134" w:rsidRPr="0061142B" w:rsidRDefault="002D1A53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4EEEFCD" w14:textId="5178F550" w:rsidR="002D1A53" w:rsidRPr="00E0155B" w:rsidRDefault="002D1A53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22" w:right="-108"/>
              <w:jc w:val="center"/>
              <w:textAlignment w:val="baseline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61142B" w:rsidRPr="0061142B" w14:paraId="13B66B6B" w14:textId="77777777" w:rsidTr="0094406B">
        <w:trPr>
          <w:trHeight w:val="20"/>
        </w:trPr>
        <w:tc>
          <w:tcPr>
            <w:tcW w:w="4876" w:type="dxa"/>
          </w:tcPr>
          <w:p w14:paraId="7BF4AD36" w14:textId="3C32252F" w:rsidR="002D1A53" w:rsidRPr="0061142B" w:rsidRDefault="00AC295C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eastAsia="Calibri" w:hAnsiTheme="majorBidi" w:cstheme="majorBidi"/>
                <w:b/>
                <w:color w:val="000000" w:themeColor="text1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1142B"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  <w:t>1</w:t>
            </w:r>
            <w:r w:rsidRPr="00E0155B">
              <w:rPr>
                <w:rFonts w:asciiTheme="majorBidi" w:eastAsia="Calibri" w:hAnsiTheme="majorBidi" w:cstheme="majorBidi"/>
                <w:b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61142B">
              <w:rPr>
                <w:rFonts w:asciiTheme="majorBidi" w:eastAsia="Calibri" w:hAnsiTheme="majorBidi" w:cstheme="majorBidi"/>
                <w:bCs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701" w:type="dxa"/>
          </w:tcPr>
          <w:p w14:paraId="74A5D9E3" w14:textId="0C7AFD23" w:rsidR="002D1A53" w:rsidRPr="0061142B" w:rsidRDefault="0094406B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1,347</w:t>
            </w:r>
          </w:p>
        </w:tc>
        <w:tc>
          <w:tcPr>
            <w:tcW w:w="134" w:type="dxa"/>
          </w:tcPr>
          <w:p w14:paraId="19A4E19D" w14:textId="77777777" w:rsidR="002D1A53" w:rsidRPr="0061142B" w:rsidRDefault="002D1A53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</w:tcBorders>
          </w:tcPr>
          <w:p w14:paraId="656FF928" w14:textId="29449F56" w:rsidR="002D1A53" w:rsidRPr="00E0155B" w:rsidRDefault="0094406B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142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532</w:t>
            </w:r>
          </w:p>
        </w:tc>
      </w:tr>
      <w:tr w:rsidR="0061142B" w:rsidRPr="0061142B" w14:paraId="58288C4F" w14:textId="77777777" w:rsidTr="0094406B">
        <w:trPr>
          <w:trHeight w:val="20"/>
        </w:trPr>
        <w:tc>
          <w:tcPr>
            <w:tcW w:w="4876" w:type="dxa"/>
          </w:tcPr>
          <w:p w14:paraId="30CBCC6E" w14:textId="4ADED1C2" w:rsidR="00EB6BBD" w:rsidRPr="00E0155B" w:rsidRDefault="00EB6BBD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  <w:cs/>
              </w:rPr>
              <w:t>ซื้อเพิ่ม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position w:val="2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701" w:type="dxa"/>
          </w:tcPr>
          <w:p w14:paraId="156E5422" w14:textId="278E534D" w:rsidR="00EB6BBD" w:rsidRPr="0061142B" w:rsidRDefault="004D33B3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38</w:t>
            </w:r>
          </w:p>
        </w:tc>
        <w:tc>
          <w:tcPr>
            <w:tcW w:w="134" w:type="dxa"/>
          </w:tcPr>
          <w:p w14:paraId="449E4A5C" w14:textId="77777777" w:rsidR="00EB6BBD" w:rsidRPr="0061142B" w:rsidRDefault="00EB6BBD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</w:tcBorders>
          </w:tcPr>
          <w:p w14:paraId="07977322" w14:textId="1E25B30E" w:rsidR="00EB6BBD" w:rsidRPr="0061142B" w:rsidRDefault="00EB6BBD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8" w:right="284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position w:val="2"/>
                <w:sz w:val="32"/>
                <w:szCs w:val="32"/>
              </w:rPr>
              <w:t>-</w:t>
            </w:r>
          </w:p>
        </w:tc>
      </w:tr>
      <w:tr w:rsidR="0061142B" w:rsidRPr="0061142B" w14:paraId="0E167739" w14:textId="77777777" w:rsidTr="00AC295C">
        <w:trPr>
          <w:trHeight w:val="20"/>
        </w:trPr>
        <w:tc>
          <w:tcPr>
            <w:tcW w:w="4876" w:type="dxa"/>
          </w:tcPr>
          <w:p w14:paraId="5272AA77" w14:textId="24B8FB71" w:rsidR="00C057B7" w:rsidRPr="00E0155B" w:rsidRDefault="00EB6BBD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ค่าตัดจำหน่า</w:t>
            </w:r>
            <w:r w:rsidR="00B42BF5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  <w:cs/>
              </w:rPr>
              <w:t>ย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4026D7A" w14:textId="4B3A6DC4" w:rsidR="00EB6BBD" w:rsidRPr="00E0155B" w:rsidRDefault="004D33B3" w:rsidP="00B42BF5">
            <w:pPr>
              <w:spacing w:line="380" w:lineRule="exact"/>
              <w:ind w:left="-57"/>
              <w:jc w:val="right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(113)</w:t>
            </w:r>
          </w:p>
        </w:tc>
        <w:tc>
          <w:tcPr>
            <w:tcW w:w="134" w:type="dxa"/>
          </w:tcPr>
          <w:p w14:paraId="3C2E976B" w14:textId="77777777" w:rsidR="00EB6BBD" w:rsidRPr="0061142B" w:rsidRDefault="00EB6BBD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left w:val="nil"/>
              <w:bottom w:val="single" w:sz="6" w:space="0" w:color="auto"/>
            </w:tcBorders>
          </w:tcPr>
          <w:p w14:paraId="6273C341" w14:textId="1FF1DB43" w:rsidR="00EB6BBD" w:rsidRPr="00E0155B" w:rsidRDefault="00EB6BBD" w:rsidP="00B42BF5">
            <w:pPr>
              <w:spacing w:line="380" w:lineRule="exact"/>
              <w:ind w:left="-57"/>
              <w:jc w:val="right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142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(36)</w:t>
            </w:r>
          </w:p>
        </w:tc>
      </w:tr>
      <w:tr w:rsidR="00EB6BBD" w:rsidRPr="0061142B" w14:paraId="3F72703E" w14:textId="77777777" w:rsidTr="00AC295C">
        <w:trPr>
          <w:trHeight w:val="20"/>
        </w:trPr>
        <w:tc>
          <w:tcPr>
            <w:tcW w:w="4876" w:type="dxa"/>
          </w:tcPr>
          <w:p w14:paraId="1AAC7045" w14:textId="4EE742F2" w:rsidR="00EB6BBD" w:rsidRPr="0061142B" w:rsidRDefault="00EB6BBD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57"/>
              <w:contextualSpacing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eastAsia="Calibri" w:hAnsiTheme="majorBidi" w:cstheme="majorBidi"/>
                <w:b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E0155B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E0155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61142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Pr="00E0155B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</w:rPr>
              <w:t>0</w:t>
            </w:r>
            <w:r w:rsidRPr="0061142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E0155B">
              <w:rPr>
                <w:rFonts w:asciiTheme="majorBidi" w:eastAsia="Calibri" w:hAnsiTheme="majorBidi" w:cstheme="majorBidi" w:hint="cs"/>
                <w:color w:val="000000" w:themeColor="text1"/>
                <w:sz w:val="32"/>
                <w:szCs w:val="32"/>
                <w:cs/>
              </w:rPr>
              <w:t>มิถุนายน</w:t>
            </w:r>
            <w:r w:rsidRPr="00E0155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1142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45BC362" w14:textId="2CC75BF0" w:rsidR="00EB6BBD" w:rsidRPr="0061142B" w:rsidRDefault="004D33B3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1,272</w:t>
            </w:r>
          </w:p>
        </w:tc>
        <w:tc>
          <w:tcPr>
            <w:tcW w:w="134" w:type="dxa"/>
          </w:tcPr>
          <w:p w14:paraId="2F6368E9" w14:textId="77777777" w:rsidR="00EB6BBD" w:rsidRPr="0061142B" w:rsidRDefault="00EB6BBD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3BC721D" w14:textId="10623B11" w:rsidR="00EB6BBD" w:rsidRPr="0061142B" w:rsidRDefault="00EB6BBD" w:rsidP="00B42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57"/>
              <w:contextualSpacing/>
              <w:jc w:val="right"/>
              <w:textAlignment w:val="baseline"/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</w:rPr>
              <w:t>496</w:t>
            </w:r>
          </w:p>
        </w:tc>
      </w:tr>
    </w:tbl>
    <w:p w14:paraId="3A052BB5" w14:textId="77777777" w:rsidR="00972DAE" w:rsidRPr="0061142B" w:rsidRDefault="00972DAE" w:rsidP="00A60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539DFC38" w14:textId="77777777" w:rsidR="00A6092F" w:rsidRPr="0061142B" w:rsidRDefault="00A6092F" w:rsidP="00B25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68555064" w14:textId="77777777" w:rsidR="00A6092F" w:rsidRPr="0061142B" w:rsidRDefault="00A6092F" w:rsidP="00B25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2D618CE6" w14:textId="77777777" w:rsidR="00A6092F" w:rsidRPr="0061142B" w:rsidRDefault="00A6092F" w:rsidP="00B25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1773F956" w14:textId="77777777" w:rsidR="00A6092F" w:rsidRPr="0061142B" w:rsidRDefault="00A6092F" w:rsidP="00B25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128C81A3" w14:textId="77777777" w:rsidR="00A6092F" w:rsidRPr="0061142B" w:rsidRDefault="00A6092F" w:rsidP="00B25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040C4B53" w14:textId="77777777" w:rsidR="00A6092F" w:rsidRPr="0061142B" w:rsidRDefault="00A6092F" w:rsidP="00B25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621767D6" w14:textId="77777777" w:rsidR="00A6092F" w:rsidRPr="0061142B" w:rsidRDefault="00A6092F" w:rsidP="00B25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499EE55A" w14:textId="77777777" w:rsidR="00A6092F" w:rsidRPr="0061142B" w:rsidRDefault="00A6092F" w:rsidP="00B25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17E292A7" w14:textId="3E1A0B45" w:rsidR="004161F4" w:rsidRPr="0061142B" w:rsidRDefault="00AC588C" w:rsidP="00B25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  <w:tab w:val="left" w:pos="1418"/>
          <w:tab w:val="left" w:pos="1985"/>
          <w:tab w:val="left" w:pos="2552"/>
        </w:tabs>
        <w:overflowPunct w:val="0"/>
        <w:autoSpaceDE w:val="0"/>
        <w:autoSpaceDN w:val="0"/>
        <w:adjustRightInd w:val="0"/>
        <w:spacing w:line="380" w:lineRule="exact"/>
        <w:ind w:right="-34" w:hanging="142"/>
        <w:contextualSpacing/>
        <w:jc w:val="thaiDistribute"/>
        <w:textAlignment w:val="baseline"/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  <w:lastRenderedPageBreak/>
        <w:t>1</w:t>
      </w:r>
      <w:r w:rsidR="007656F6" w:rsidRPr="00E0155B">
        <w:rPr>
          <w:rFonts w:asciiTheme="majorBidi" w:eastAsia="Calibri" w:hAnsiTheme="majorBidi" w:cstheme="majorBidi" w:hint="cs"/>
          <w:b/>
          <w:bCs/>
          <w:color w:val="000000" w:themeColor="text1"/>
          <w:sz w:val="32"/>
          <w:szCs w:val="32"/>
        </w:rPr>
        <w:t>4</w:t>
      </w:r>
      <w:r w:rsidR="004161F4" w:rsidRPr="0061142B"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  <w:t>.</w:t>
      </w:r>
      <w:r w:rsidR="004161F4" w:rsidRPr="0061142B"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</w:rPr>
        <w:tab/>
      </w:r>
      <w:r w:rsidR="004161F4" w:rsidRPr="00E0155B">
        <w:rPr>
          <w:rFonts w:asciiTheme="majorBidi" w:eastAsia="Calibr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สินทรัพย์ภาษีเงินได้รอการตัดบัญชี</w:t>
      </w:r>
    </w:p>
    <w:p w14:paraId="6A20C20B" w14:textId="5F4956CA" w:rsidR="00E0028F" w:rsidRPr="0061142B" w:rsidRDefault="004161F4" w:rsidP="00B25840">
      <w:pPr>
        <w:tabs>
          <w:tab w:val="clear" w:pos="227"/>
        </w:tabs>
        <w:spacing w:line="380" w:lineRule="exact"/>
        <w:ind w:left="288" w:firstLine="57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F005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การเปลี่ยนแปลงของสินทรัพย์ภาษีเงินได้รอการตัดบัญชีสำหรับงวด</w:t>
      </w:r>
      <w:r w:rsidR="00570DBF" w:rsidRPr="00BF0058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หก</w:t>
      </w:r>
      <w:r w:rsidRPr="00BF0058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เดือนสิ้นสุดวันที่</w:t>
      </w:r>
      <w:r w:rsidRPr="00BF0058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3</w:t>
      </w:r>
      <w:r w:rsidR="00570DBF" w:rsidRPr="00E0155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>0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70DBF"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มิถุนายน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7A7A86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890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284"/>
        <w:gridCol w:w="991"/>
        <w:gridCol w:w="141"/>
        <w:gridCol w:w="1135"/>
        <w:gridCol w:w="141"/>
        <w:gridCol w:w="1277"/>
        <w:gridCol w:w="142"/>
        <w:gridCol w:w="1275"/>
      </w:tblGrid>
      <w:tr w:rsidR="0061142B" w:rsidRPr="00B42BF5" w14:paraId="0C3432A6" w14:textId="77777777" w:rsidTr="000911A3">
        <w:tc>
          <w:tcPr>
            <w:tcW w:w="3515" w:type="dxa"/>
          </w:tcPr>
          <w:p w14:paraId="05C114BD" w14:textId="77777777" w:rsidR="00BE2BBD" w:rsidRPr="00B42BF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8"/>
          </w:tcPr>
          <w:p w14:paraId="5B4549FC" w14:textId="77777777" w:rsidR="00BE2BBD" w:rsidRPr="00B42BF5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61142B" w:rsidRPr="00B42BF5" w14:paraId="15583B89" w14:textId="77777777" w:rsidTr="000911A3">
        <w:tc>
          <w:tcPr>
            <w:tcW w:w="3515" w:type="dxa"/>
          </w:tcPr>
          <w:p w14:paraId="4987C593" w14:textId="77777777" w:rsidR="00BE2BBD" w:rsidRPr="00B42BF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auto"/>
            </w:tcBorders>
          </w:tcPr>
          <w:p w14:paraId="78B365E0" w14:textId="77777777" w:rsidR="00BE2BBD" w:rsidRPr="00B42BF5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61142B" w:rsidRPr="00B42BF5" w14:paraId="400C90EE" w14:textId="77777777" w:rsidTr="000911A3">
        <w:tc>
          <w:tcPr>
            <w:tcW w:w="3515" w:type="dxa"/>
          </w:tcPr>
          <w:p w14:paraId="74F0C5AB" w14:textId="77777777" w:rsidR="00BE2BBD" w:rsidRPr="00B42BF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53DC1539" w14:textId="77777777" w:rsidR="00BE2BBD" w:rsidRPr="00B42BF5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D271F52" w14:textId="77777777" w:rsidR="00BE2BBD" w:rsidRPr="00B42BF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E9710C" w14:textId="77777777" w:rsidR="00BE2BBD" w:rsidRPr="00B42BF5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6A28E2F" w14:textId="77777777" w:rsidR="00BE2BBD" w:rsidRPr="00B42BF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5357D17" w14:textId="77777777" w:rsidR="00BE2BBD" w:rsidRPr="00B42BF5" w:rsidRDefault="00BE2BBD" w:rsidP="00F846E9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61142B" w:rsidRPr="00B42BF5" w14:paraId="3AC735DA" w14:textId="77777777" w:rsidTr="000911A3">
        <w:tc>
          <w:tcPr>
            <w:tcW w:w="3515" w:type="dxa"/>
          </w:tcPr>
          <w:p w14:paraId="3D20CF6E" w14:textId="77777777" w:rsidR="00BE2BBD" w:rsidRPr="00B42BF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2EC2880D" w14:textId="77777777" w:rsidR="00BE2BBD" w:rsidRPr="00B42BF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77EA336F" w14:textId="045F9F43" w:rsidR="00BE2BBD" w:rsidRPr="00B42BF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7A7A86"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" w:type="dxa"/>
          </w:tcPr>
          <w:p w14:paraId="6EC42BEC" w14:textId="77777777" w:rsidR="00BE2BBD" w:rsidRPr="00B42BF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76D5EDA6" w14:textId="77777777" w:rsidR="00BE2BBD" w:rsidRPr="00B42BF5" w:rsidRDefault="00BE2BBD" w:rsidP="00F846E9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080AEF52" w14:textId="77777777" w:rsidR="00BE2BBD" w:rsidRPr="00B42BF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268BD390" w14:textId="77777777" w:rsidR="00BE2BBD" w:rsidRPr="00B42BF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5D400CAF" w14:textId="77777777" w:rsidR="00BE2BBD" w:rsidRPr="00B42BF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7D337973" w14:textId="7C302C2C" w:rsidR="00BE2BBD" w:rsidRPr="00B42BF5" w:rsidRDefault="00BE2BBD" w:rsidP="00F846E9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="00570DBF" w:rsidRPr="00B42BF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0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</w:t>
            </w:r>
            <w:r w:rsidR="00570DBF" w:rsidRPr="00B42BF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ิถุนายน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</w:t>
            </w:r>
            <w:r w:rsidR="007A7A86"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</w:t>
            </w:r>
          </w:p>
        </w:tc>
      </w:tr>
      <w:tr w:rsidR="0061142B" w:rsidRPr="00B42BF5" w14:paraId="31FADEEF" w14:textId="77777777" w:rsidTr="000911A3">
        <w:tc>
          <w:tcPr>
            <w:tcW w:w="3515" w:type="dxa"/>
            <w:shd w:val="clear" w:color="auto" w:fill="auto"/>
          </w:tcPr>
          <w:p w14:paraId="0769B674" w14:textId="77777777" w:rsidR="00BE2BBD" w:rsidRPr="00B42BF5" w:rsidRDefault="00BE2BBD" w:rsidP="00F84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gridSpan w:val="2"/>
          </w:tcPr>
          <w:p w14:paraId="7D8933D6" w14:textId="77777777" w:rsidR="00BE2BBD" w:rsidRPr="00B42BF5" w:rsidRDefault="00BE2BBD" w:rsidP="00F846E9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1396A5AF" w14:textId="77777777" w:rsidR="00BE2BBD" w:rsidRPr="00B42BF5" w:rsidRDefault="00BE2BBD" w:rsidP="00F846E9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55EF7AE" w14:textId="77777777" w:rsidR="00BE2BBD" w:rsidRPr="00B42BF5" w:rsidRDefault="00BE2BBD" w:rsidP="00F846E9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77507E29" w14:textId="77777777" w:rsidR="00BE2BBD" w:rsidRPr="00B42BF5" w:rsidRDefault="00BE2BBD" w:rsidP="00F846E9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604F4B0" w14:textId="77777777" w:rsidR="00BE2BBD" w:rsidRPr="00B42BF5" w:rsidRDefault="00BE2BBD" w:rsidP="00F846E9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2BDF46" w14:textId="77777777" w:rsidR="00BE2BBD" w:rsidRPr="00B42BF5" w:rsidRDefault="00BE2BBD" w:rsidP="00F846E9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9216A62" w14:textId="77777777" w:rsidR="00BE2BBD" w:rsidRPr="00B42BF5" w:rsidRDefault="00BE2BBD" w:rsidP="00F846E9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11597E" w:rsidRPr="00B42BF5" w14:paraId="67112862" w14:textId="77777777" w:rsidTr="000911A3">
        <w:tc>
          <w:tcPr>
            <w:tcW w:w="3515" w:type="dxa"/>
            <w:shd w:val="clear" w:color="auto" w:fill="auto"/>
          </w:tcPr>
          <w:p w14:paraId="00474C8C" w14:textId="00297C05" w:rsidR="0011597E" w:rsidRPr="00B42BF5" w:rsidRDefault="0011597E" w:rsidP="0011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gridSpan w:val="2"/>
          </w:tcPr>
          <w:p w14:paraId="4A50428B" w14:textId="1699B412" w:rsidR="0011597E" w:rsidRPr="00B42BF5" w:rsidRDefault="0011597E" w:rsidP="0011597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6,820</w:t>
            </w:r>
          </w:p>
        </w:tc>
        <w:tc>
          <w:tcPr>
            <w:tcW w:w="141" w:type="dxa"/>
          </w:tcPr>
          <w:p w14:paraId="0415A45F" w14:textId="77777777" w:rsidR="0011597E" w:rsidRPr="00B42BF5" w:rsidRDefault="0011597E" w:rsidP="0011597E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D4F7227" w14:textId="78647ACE" w:rsidR="0011597E" w:rsidRPr="00B42BF5" w:rsidRDefault="0011597E" w:rsidP="0011597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(1,340)</w:t>
            </w:r>
          </w:p>
        </w:tc>
        <w:tc>
          <w:tcPr>
            <w:tcW w:w="141" w:type="dxa"/>
          </w:tcPr>
          <w:p w14:paraId="7BDB315C" w14:textId="77777777" w:rsidR="0011597E" w:rsidRPr="00B42BF5" w:rsidRDefault="0011597E" w:rsidP="0011597E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301858B" w14:textId="0AEB7B53" w:rsidR="0011597E" w:rsidRPr="00B42BF5" w:rsidRDefault="0011597E" w:rsidP="0011597E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6CE75D" w14:textId="77777777" w:rsidR="0011597E" w:rsidRPr="00B42BF5" w:rsidRDefault="0011597E" w:rsidP="0011597E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F4814C" w14:textId="36B8D62F" w:rsidR="0011597E" w:rsidRPr="00B42BF5" w:rsidRDefault="0011597E" w:rsidP="0011597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5,480</w:t>
            </w:r>
          </w:p>
        </w:tc>
      </w:tr>
      <w:tr w:rsidR="0011597E" w:rsidRPr="00B42BF5" w14:paraId="755C68E9" w14:textId="77777777" w:rsidTr="000911A3">
        <w:tc>
          <w:tcPr>
            <w:tcW w:w="3799" w:type="dxa"/>
            <w:gridSpan w:val="2"/>
            <w:shd w:val="clear" w:color="auto" w:fill="auto"/>
          </w:tcPr>
          <w:p w14:paraId="6B2D520B" w14:textId="5F5F0E14" w:rsidR="0011597E" w:rsidRPr="00B42BF5" w:rsidRDefault="0011597E" w:rsidP="0011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ผลขาดทุนสะสมจากการรับชำระตามสัญญาเช่าเงินทุน</w:t>
            </w:r>
          </w:p>
        </w:tc>
        <w:tc>
          <w:tcPr>
            <w:tcW w:w="991" w:type="dxa"/>
          </w:tcPr>
          <w:p w14:paraId="44B15766" w14:textId="303ECD4B" w:rsidR="0011597E" w:rsidRPr="00B42BF5" w:rsidRDefault="0011597E" w:rsidP="0011597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864</w:t>
            </w:r>
          </w:p>
        </w:tc>
        <w:tc>
          <w:tcPr>
            <w:tcW w:w="141" w:type="dxa"/>
          </w:tcPr>
          <w:p w14:paraId="6272B101" w14:textId="77777777" w:rsidR="0011597E" w:rsidRPr="00B42BF5" w:rsidRDefault="0011597E" w:rsidP="0011597E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4FD621B" w14:textId="01029E8F" w:rsidR="0011597E" w:rsidRPr="00B42BF5" w:rsidRDefault="0011597E" w:rsidP="0011597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798</w:t>
            </w:r>
          </w:p>
        </w:tc>
        <w:tc>
          <w:tcPr>
            <w:tcW w:w="141" w:type="dxa"/>
          </w:tcPr>
          <w:p w14:paraId="67A9917A" w14:textId="77777777" w:rsidR="0011597E" w:rsidRPr="00B42BF5" w:rsidRDefault="0011597E" w:rsidP="0011597E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F3EF632" w14:textId="06E6D3D5" w:rsidR="0011597E" w:rsidRPr="00B42BF5" w:rsidRDefault="0011597E" w:rsidP="0011597E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77C630" w14:textId="77777777" w:rsidR="0011597E" w:rsidRPr="00B42BF5" w:rsidRDefault="0011597E" w:rsidP="0011597E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6FAFA2D" w14:textId="6BFD925A" w:rsidR="0011597E" w:rsidRPr="00B42BF5" w:rsidRDefault="0011597E" w:rsidP="0011597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1,662</w:t>
            </w:r>
          </w:p>
        </w:tc>
      </w:tr>
      <w:tr w:rsidR="0011597E" w:rsidRPr="00B42BF5" w14:paraId="5BDC9D11" w14:textId="77777777" w:rsidTr="000911A3">
        <w:trPr>
          <w:trHeight w:val="270"/>
        </w:trPr>
        <w:tc>
          <w:tcPr>
            <w:tcW w:w="3515" w:type="dxa"/>
            <w:shd w:val="clear" w:color="auto" w:fill="auto"/>
          </w:tcPr>
          <w:p w14:paraId="18472766" w14:textId="77777777" w:rsidR="0011597E" w:rsidRPr="00B42BF5" w:rsidRDefault="0011597E" w:rsidP="0011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  <w:gridSpan w:val="2"/>
            <w:vAlign w:val="bottom"/>
          </w:tcPr>
          <w:p w14:paraId="7CBF27D4" w14:textId="73D0C6B1" w:rsidR="0011597E" w:rsidRPr="00B42BF5" w:rsidRDefault="0011597E" w:rsidP="0011597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10,111</w:t>
            </w:r>
          </w:p>
        </w:tc>
        <w:tc>
          <w:tcPr>
            <w:tcW w:w="141" w:type="dxa"/>
          </w:tcPr>
          <w:p w14:paraId="4C67DD8F" w14:textId="77777777" w:rsidR="0011597E" w:rsidRPr="00B42BF5" w:rsidRDefault="0011597E" w:rsidP="0011597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ABA65E" w14:textId="5C898B05" w:rsidR="0011597E" w:rsidRPr="00B42BF5" w:rsidRDefault="0011597E" w:rsidP="0011597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1,054</w:t>
            </w:r>
          </w:p>
        </w:tc>
        <w:tc>
          <w:tcPr>
            <w:tcW w:w="141" w:type="dxa"/>
            <w:vAlign w:val="bottom"/>
          </w:tcPr>
          <w:p w14:paraId="1F1A41D0" w14:textId="77777777" w:rsidR="0011597E" w:rsidRPr="00B42BF5" w:rsidRDefault="0011597E" w:rsidP="0011597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D5B7DFC" w14:textId="60593A17" w:rsidR="0011597E" w:rsidRPr="00B42BF5" w:rsidRDefault="0011597E" w:rsidP="0011597E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9FD19F1" w14:textId="77777777" w:rsidR="0011597E" w:rsidRPr="00B42BF5" w:rsidRDefault="0011597E" w:rsidP="0011597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D913E3" w14:textId="79E47942" w:rsidR="0011597E" w:rsidRPr="00B42BF5" w:rsidRDefault="0011597E" w:rsidP="0011597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11,165</w:t>
            </w:r>
          </w:p>
        </w:tc>
      </w:tr>
      <w:tr w:rsidR="0011597E" w:rsidRPr="00B42BF5" w14:paraId="461F9F13" w14:textId="77777777" w:rsidTr="0042194B">
        <w:trPr>
          <w:trHeight w:val="270"/>
        </w:trPr>
        <w:tc>
          <w:tcPr>
            <w:tcW w:w="3515" w:type="dxa"/>
            <w:shd w:val="clear" w:color="auto" w:fill="auto"/>
          </w:tcPr>
          <w:p w14:paraId="39827875" w14:textId="77777777" w:rsidR="0011597E" w:rsidRPr="00B42BF5" w:rsidRDefault="0011597E" w:rsidP="0011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  <w:gridSpan w:val="2"/>
          </w:tcPr>
          <w:p w14:paraId="5D53EDD4" w14:textId="3FC47458" w:rsidR="0011597E" w:rsidRPr="00B42BF5" w:rsidRDefault="0011597E" w:rsidP="0011597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413</w:t>
            </w:r>
          </w:p>
        </w:tc>
        <w:tc>
          <w:tcPr>
            <w:tcW w:w="141" w:type="dxa"/>
          </w:tcPr>
          <w:p w14:paraId="77D7C93C" w14:textId="77777777" w:rsidR="0011597E" w:rsidRPr="00B42BF5" w:rsidRDefault="0011597E" w:rsidP="0011597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C50003A" w14:textId="6B09BD67" w:rsidR="0011597E" w:rsidRPr="00B42BF5" w:rsidRDefault="0011597E" w:rsidP="0011597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(342)</w:t>
            </w:r>
          </w:p>
        </w:tc>
        <w:tc>
          <w:tcPr>
            <w:tcW w:w="141" w:type="dxa"/>
            <w:vAlign w:val="bottom"/>
          </w:tcPr>
          <w:p w14:paraId="14258D9C" w14:textId="77777777" w:rsidR="0011597E" w:rsidRPr="00B42BF5" w:rsidRDefault="0011597E" w:rsidP="0011597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7FB659A8" w14:textId="5A166889" w:rsidR="0011597E" w:rsidRPr="00B42BF5" w:rsidRDefault="0011597E" w:rsidP="0011597E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19A86E2" w14:textId="77777777" w:rsidR="0011597E" w:rsidRPr="00B42BF5" w:rsidRDefault="0011597E" w:rsidP="0011597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0354186" w14:textId="4D0CCED7" w:rsidR="0011597E" w:rsidRPr="00B42BF5" w:rsidRDefault="0011597E" w:rsidP="0011597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</w:t>
            </w:r>
          </w:p>
        </w:tc>
      </w:tr>
      <w:tr w:rsidR="0011597E" w:rsidRPr="00B42BF5" w14:paraId="0ACCAB46" w14:textId="77777777" w:rsidTr="0042194B">
        <w:tc>
          <w:tcPr>
            <w:tcW w:w="3515" w:type="dxa"/>
            <w:shd w:val="clear" w:color="auto" w:fill="auto"/>
          </w:tcPr>
          <w:p w14:paraId="78F8393A" w14:textId="2CBEC4B5" w:rsidR="0011597E" w:rsidRPr="00B42BF5" w:rsidRDefault="004205D4" w:rsidP="0011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gridSpan w:val="2"/>
          </w:tcPr>
          <w:p w14:paraId="65B8612D" w14:textId="12C58DF3" w:rsidR="0011597E" w:rsidRPr="00B42BF5" w:rsidRDefault="004205D4" w:rsidP="0011597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4,495</w:t>
            </w:r>
          </w:p>
        </w:tc>
        <w:tc>
          <w:tcPr>
            <w:tcW w:w="141" w:type="dxa"/>
          </w:tcPr>
          <w:p w14:paraId="6D74E5F8" w14:textId="77777777" w:rsidR="0011597E" w:rsidRPr="00B42BF5" w:rsidRDefault="0011597E" w:rsidP="0011597E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8A74724" w14:textId="03F69A40" w:rsidR="0011597E" w:rsidRPr="00B42BF5" w:rsidRDefault="004205D4" w:rsidP="004205D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(623)</w:t>
            </w:r>
          </w:p>
        </w:tc>
        <w:tc>
          <w:tcPr>
            <w:tcW w:w="141" w:type="dxa"/>
          </w:tcPr>
          <w:p w14:paraId="04610739" w14:textId="77777777" w:rsidR="0011597E" w:rsidRPr="00B42BF5" w:rsidRDefault="0011597E" w:rsidP="0011597E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95ED2B4" w14:textId="26883CBA" w:rsidR="0011597E" w:rsidRPr="00B42BF5" w:rsidRDefault="004205D4" w:rsidP="0011597E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C5F152" w14:textId="77777777" w:rsidR="0011597E" w:rsidRPr="00B42BF5" w:rsidRDefault="0011597E" w:rsidP="0011597E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5C7BDE3" w14:textId="1680C534" w:rsidR="0011597E" w:rsidRPr="00B42BF5" w:rsidRDefault="004205D4" w:rsidP="0011597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3,872</w:t>
            </w:r>
          </w:p>
        </w:tc>
      </w:tr>
      <w:tr w:rsidR="0011597E" w:rsidRPr="00B42BF5" w14:paraId="61A8FFC1" w14:textId="77777777" w:rsidTr="000911A3">
        <w:tc>
          <w:tcPr>
            <w:tcW w:w="3515" w:type="dxa"/>
            <w:shd w:val="clear" w:color="auto" w:fill="auto"/>
          </w:tcPr>
          <w:p w14:paraId="68D34F01" w14:textId="642E9687" w:rsidR="0011597E" w:rsidRPr="00B42BF5" w:rsidRDefault="0011597E" w:rsidP="0011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  <w:gridSpan w:val="2"/>
          </w:tcPr>
          <w:p w14:paraId="0D8ACA82" w14:textId="4D2C83ED" w:rsidR="0011597E" w:rsidRPr="00B42BF5" w:rsidRDefault="0011597E" w:rsidP="0011597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3,153</w:t>
            </w:r>
          </w:p>
        </w:tc>
        <w:tc>
          <w:tcPr>
            <w:tcW w:w="141" w:type="dxa"/>
          </w:tcPr>
          <w:p w14:paraId="20879B58" w14:textId="77777777" w:rsidR="0011597E" w:rsidRPr="00B42BF5" w:rsidRDefault="0011597E" w:rsidP="0011597E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D5F48B4" w14:textId="7187DEAC" w:rsidR="0011597E" w:rsidRPr="00B42BF5" w:rsidRDefault="0011597E" w:rsidP="0011597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41" w:type="dxa"/>
          </w:tcPr>
          <w:p w14:paraId="1B74CAAE" w14:textId="77777777" w:rsidR="0011597E" w:rsidRPr="00B42BF5" w:rsidRDefault="0011597E" w:rsidP="0011597E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A902BE8" w14:textId="4832810B" w:rsidR="0011597E" w:rsidRPr="00B42BF5" w:rsidRDefault="0011597E" w:rsidP="0011597E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F1540D" w14:textId="77777777" w:rsidR="0011597E" w:rsidRPr="00B42BF5" w:rsidRDefault="0011597E" w:rsidP="0011597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32385C" w14:textId="4EA1D2F3" w:rsidR="0011597E" w:rsidRPr="00B42BF5" w:rsidRDefault="0011597E" w:rsidP="0011597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3,353</w:t>
            </w:r>
          </w:p>
        </w:tc>
      </w:tr>
      <w:tr w:rsidR="0011597E" w:rsidRPr="00B42BF5" w14:paraId="4375B8FE" w14:textId="77777777" w:rsidTr="000911A3">
        <w:tc>
          <w:tcPr>
            <w:tcW w:w="3515" w:type="dxa"/>
          </w:tcPr>
          <w:p w14:paraId="2B688341" w14:textId="15F5BA29" w:rsidR="0011597E" w:rsidRPr="00B42BF5" w:rsidRDefault="0011597E" w:rsidP="00115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spacing w:line="300" w:lineRule="exact"/>
              <w:ind w:left="368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801CEB" w14:textId="554BD5F4" w:rsidR="0011597E" w:rsidRPr="00B42BF5" w:rsidRDefault="004205D4" w:rsidP="0011597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25,856</w:t>
            </w:r>
          </w:p>
        </w:tc>
        <w:tc>
          <w:tcPr>
            <w:tcW w:w="141" w:type="dxa"/>
          </w:tcPr>
          <w:p w14:paraId="44E24813" w14:textId="77777777" w:rsidR="0011597E" w:rsidRPr="00B42BF5" w:rsidRDefault="0011597E" w:rsidP="0011597E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7F3DF8A" w14:textId="0E52CFF0" w:rsidR="0011597E" w:rsidRPr="00B42BF5" w:rsidRDefault="004205D4" w:rsidP="004205D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(253)</w:t>
            </w:r>
          </w:p>
        </w:tc>
        <w:tc>
          <w:tcPr>
            <w:tcW w:w="141" w:type="dxa"/>
          </w:tcPr>
          <w:p w14:paraId="21D3746C" w14:textId="77777777" w:rsidR="0011597E" w:rsidRPr="00B42BF5" w:rsidRDefault="0011597E" w:rsidP="0011597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8260B0E" w14:textId="19FFD1D4" w:rsidR="0011597E" w:rsidRPr="00B42BF5" w:rsidRDefault="004205D4" w:rsidP="0011597E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682FE49" w14:textId="77777777" w:rsidR="0011597E" w:rsidRPr="00B42BF5" w:rsidRDefault="0011597E" w:rsidP="0011597E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A622D6F" w14:textId="5AE004B4" w:rsidR="0011597E" w:rsidRPr="00B42BF5" w:rsidRDefault="00973AE7" w:rsidP="0011597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25,603</w:t>
            </w:r>
          </w:p>
        </w:tc>
      </w:tr>
      <w:tr w:rsidR="0061142B" w:rsidRPr="00B42BF5" w14:paraId="0206D92F" w14:textId="77777777" w:rsidTr="007522CE">
        <w:tc>
          <w:tcPr>
            <w:tcW w:w="3515" w:type="dxa"/>
          </w:tcPr>
          <w:p w14:paraId="40F60F38" w14:textId="77777777" w:rsidR="002E520B" w:rsidRPr="00B42BF5" w:rsidRDefault="002E520B" w:rsidP="002E520B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3AB2B7A1" w14:textId="77777777" w:rsidR="002E520B" w:rsidRPr="00B42BF5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3B5E9F" w14:textId="77777777" w:rsidR="002E520B" w:rsidRPr="00B42BF5" w:rsidRDefault="002E520B" w:rsidP="002E520B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1A9F061" w14:textId="77777777" w:rsidR="002E520B" w:rsidRPr="00B42BF5" w:rsidRDefault="002E520B" w:rsidP="0011597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6F775B07" w14:textId="77777777" w:rsidR="002E520B" w:rsidRPr="00B42BF5" w:rsidRDefault="002E520B" w:rsidP="002E520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0EC18AC" w14:textId="77777777" w:rsidR="002E520B" w:rsidRPr="00B42BF5" w:rsidRDefault="002E520B" w:rsidP="003C5E84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7B70E7" w14:textId="77777777" w:rsidR="002E520B" w:rsidRPr="00B42BF5" w:rsidRDefault="002E520B" w:rsidP="002E520B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A70F67" w14:textId="17FFB8CB" w:rsidR="002E520B" w:rsidRPr="00B42BF5" w:rsidRDefault="002E520B" w:rsidP="002E520B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3D22F8" w:rsidRPr="00B42BF5" w14:paraId="4EF896DA" w14:textId="77777777" w:rsidTr="007522CE">
        <w:tc>
          <w:tcPr>
            <w:tcW w:w="3515" w:type="dxa"/>
          </w:tcPr>
          <w:p w14:paraId="02059EF0" w14:textId="65A974B3" w:rsidR="003D22F8" w:rsidRPr="00B42BF5" w:rsidRDefault="00973AE7" w:rsidP="003D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gridSpan w:val="2"/>
          </w:tcPr>
          <w:p w14:paraId="2CAEFCF5" w14:textId="50953EA9" w:rsidR="003D22F8" w:rsidRPr="00B42BF5" w:rsidRDefault="004205D4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(3,348)</w:t>
            </w:r>
          </w:p>
        </w:tc>
        <w:tc>
          <w:tcPr>
            <w:tcW w:w="141" w:type="dxa"/>
          </w:tcPr>
          <w:p w14:paraId="502B1D72" w14:textId="77777777" w:rsidR="003D22F8" w:rsidRPr="00B42BF5" w:rsidRDefault="003D22F8" w:rsidP="003D22F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115721C" w14:textId="3BD2C909" w:rsidR="003D22F8" w:rsidRPr="00B42BF5" w:rsidRDefault="004205D4" w:rsidP="004205D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512</w:t>
            </w:r>
          </w:p>
        </w:tc>
        <w:tc>
          <w:tcPr>
            <w:tcW w:w="141" w:type="dxa"/>
          </w:tcPr>
          <w:p w14:paraId="4EC771E4" w14:textId="77777777" w:rsidR="003D22F8" w:rsidRPr="00B42BF5" w:rsidRDefault="003D22F8" w:rsidP="003D22F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546909E0" w14:textId="207721DB" w:rsidR="003D22F8" w:rsidRPr="00B42BF5" w:rsidRDefault="004205D4" w:rsidP="003D22F8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ACAC3E" w14:textId="77777777" w:rsidR="003D22F8" w:rsidRPr="00B42BF5" w:rsidRDefault="003D22F8" w:rsidP="003D22F8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758A681" w14:textId="71D92126" w:rsidR="003D22F8" w:rsidRPr="00B42BF5" w:rsidRDefault="004205D4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(2,836)</w:t>
            </w:r>
          </w:p>
        </w:tc>
      </w:tr>
      <w:tr w:rsidR="003D22F8" w:rsidRPr="00B42BF5" w14:paraId="79FB9B83" w14:textId="77777777" w:rsidTr="000911A3">
        <w:tc>
          <w:tcPr>
            <w:tcW w:w="3515" w:type="dxa"/>
            <w:shd w:val="clear" w:color="auto" w:fill="auto"/>
          </w:tcPr>
          <w:p w14:paraId="5BC68FCD" w14:textId="07A92E40" w:rsidR="003D22F8" w:rsidRPr="00B42BF5" w:rsidRDefault="00973AE7" w:rsidP="003D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75" w:type="dxa"/>
            <w:gridSpan w:val="2"/>
          </w:tcPr>
          <w:p w14:paraId="6B87A05C" w14:textId="2057EBA1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579</w:t>
            </w:r>
          </w:p>
        </w:tc>
        <w:tc>
          <w:tcPr>
            <w:tcW w:w="141" w:type="dxa"/>
          </w:tcPr>
          <w:p w14:paraId="4D1FE80D" w14:textId="77777777" w:rsidR="003D22F8" w:rsidRPr="00B42BF5" w:rsidRDefault="003D22F8" w:rsidP="003D22F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C1613A9" w14:textId="67F73F06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(617)</w:t>
            </w:r>
          </w:p>
        </w:tc>
        <w:tc>
          <w:tcPr>
            <w:tcW w:w="141" w:type="dxa"/>
          </w:tcPr>
          <w:p w14:paraId="55FD2B89" w14:textId="77777777" w:rsidR="003D22F8" w:rsidRPr="00B42BF5" w:rsidRDefault="003D22F8" w:rsidP="003D22F8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C7C0B3F" w14:textId="1339CA95" w:rsidR="003D22F8" w:rsidRPr="00B42BF5" w:rsidRDefault="003D22F8" w:rsidP="003D22F8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DC85FFA" w14:textId="77777777" w:rsidR="003D22F8" w:rsidRPr="00B42BF5" w:rsidRDefault="003D22F8" w:rsidP="003D22F8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B16EFD5" w14:textId="2B1D8435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(38)</w:t>
            </w:r>
          </w:p>
        </w:tc>
      </w:tr>
      <w:tr w:rsidR="003D22F8" w:rsidRPr="00B42BF5" w14:paraId="744F27CD" w14:textId="77777777" w:rsidTr="000911A3">
        <w:tc>
          <w:tcPr>
            <w:tcW w:w="3515" w:type="dxa"/>
            <w:shd w:val="clear" w:color="auto" w:fill="auto"/>
          </w:tcPr>
          <w:p w14:paraId="4BAEBCE3" w14:textId="7C87E005" w:rsidR="003D22F8" w:rsidRPr="00B42BF5" w:rsidRDefault="003D22F8" w:rsidP="003D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91285C" w14:textId="562FB488" w:rsidR="003D22F8" w:rsidRPr="00B42BF5" w:rsidRDefault="004205D4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(2,769)</w:t>
            </w:r>
          </w:p>
        </w:tc>
        <w:tc>
          <w:tcPr>
            <w:tcW w:w="141" w:type="dxa"/>
          </w:tcPr>
          <w:p w14:paraId="20C6075F" w14:textId="2F59D7AF" w:rsidR="003D22F8" w:rsidRPr="00B42BF5" w:rsidRDefault="003D22F8" w:rsidP="003D22F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81598F5" w14:textId="2AAD7B45" w:rsidR="003D22F8" w:rsidRPr="00B42BF5" w:rsidRDefault="004205D4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(105)</w:t>
            </w:r>
          </w:p>
        </w:tc>
        <w:tc>
          <w:tcPr>
            <w:tcW w:w="141" w:type="dxa"/>
          </w:tcPr>
          <w:p w14:paraId="1F99D9DB" w14:textId="77777777" w:rsidR="003D22F8" w:rsidRPr="00B42BF5" w:rsidRDefault="003D22F8" w:rsidP="003D22F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6C475AC8" w14:textId="39FF8A36" w:rsidR="003D22F8" w:rsidRPr="00B42BF5" w:rsidRDefault="003D22F8" w:rsidP="003D22F8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8729BA7" w14:textId="77777777" w:rsidR="003D22F8" w:rsidRPr="00B42BF5" w:rsidRDefault="003D22F8" w:rsidP="003D22F8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FCA05D9" w14:textId="2149818B" w:rsidR="003D22F8" w:rsidRPr="00B42BF5" w:rsidRDefault="00973AE7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(2,874)</w:t>
            </w:r>
          </w:p>
        </w:tc>
      </w:tr>
      <w:tr w:rsidR="003D22F8" w:rsidRPr="00B42BF5" w14:paraId="33046209" w14:textId="77777777" w:rsidTr="000911A3">
        <w:tc>
          <w:tcPr>
            <w:tcW w:w="3515" w:type="dxa"/>
            <w:shd w:val="clear" w:color="auto" w:fill="auto"/>
          </w:tcPr>
          <w:p w14:paraId="1BB6D8BD" w14:textId="77777777" w:rsidR="003D22F8" w:rsidRPr="00B42BF5" w:rsidRDefault="003D22F8" w:rsidP="003D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0A5887A" w14:textId="09359288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23,087</w:t>
            </w:r>
          </w:p>
        </w:tc>
        <w:tc>
          <w:tcPr>
            <w:tcW w:w="141" w:type="dxa"/>
          </w:tcPr>
          <w:p w14:paraId="79718489" w14:textId="77777777" w:rsidR="003D22F8" w:rsidRPr="00B42BF5" w:rsidRDefault="003D22F8" w:rsidP="003D22F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12F68245" w14:textId="2BA343F9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(358)</w:t>
            </w:r>
          </w:p>
        </w:tc>
        <w:tc>
          <w:tcPr>
            <w:tcW w:w="141" w:type="dxa"/>
          </w:tcPr>
          <w:p w14:paraId="15F04658" w14:textId="77777777" w:rsidR="003D22F8" w:rsidRPr="00B42BF5" w:rsidRDefault="003D22F8" w:rsidP="003D22F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DC75711" w14:textId="364A8CF9" w:rsidR="003D22F8" w:rsidRPr="00B42BF5" w:rsidRDefault="003D22F8" w:rsidP="003D22F8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363EA63" w14:textId="77777777" w:rsidR="003D22F8" w:rsidRPr="00B42BF5" w:rsidRDefault="003D22F8" w:rsidP="003D22F8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B23AF2E" w14:textId="59E22B7E" w:rsidR="003D22F8" w:rsidRPr="00B42BF5" w:rsidRDefault="00973AE7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22,729</w:t>
            </w:r>
          </w:p>
        </w:tc>
      </w:tr>
      <w:tr w:rsidR="003D22F8" w:rsidRPr="00B42BF5" w14:paraId="4FD0906D" w14:textId="77777777" w:rsidTr="000911A3">
        <w:tc>
          <w:tcPr>
            <w:tcW w:w="3515" w:type="dxa"/>
          </w:tcPr>
          <w:p w14:paraId="07B4A59B" w14:textId="77777777" w:rsidR="003D22F8" w:rsidRPr="00B42BF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8"/>
          </w:tcPr>
          <w:p w14:paraId="3841CFE0" w14:textId="77777777" w:rsidR="003D22F8" w:rsidRPr="00B42BF5" w:rsidRDefault="003D22F8" w:rsidP="003D22F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3D22F8" w:rsidRPr="00B42BF5" w14:paraId="3029BFDB" w14:textId="77777777" w:rsidTr="000911A3">
        <w:tc>
          <w:tcPr>
            <w:tcW w:w="3515" w:type="dxa"/>
          </w:tcPr>
          <w:p w14:paraId="6FDEBF45" w14:textId="62C3DC9F" w:rsidR="003D22F8" w:rsidRPr="00B42BF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color w:val="000000" w:themeColor="text1"/>
                <w:sz w:val="24"/>
                <w:szCs w:val="24"/>
              </w:rPr>
              <w:br w:type="page"/>
            </w:r>
          </w:p>
        </w:tc>
        <w:tc>
          <w:tcPr>
            <w:tcW w:w="5386" w:type="dxa"/>
            <w:gridSpan w:val="8"/>
          </w:tcPr>
          <w:p w14:paraId="4F5CA4C4" w14:textId="77777777" w:rsidR="003D22F8" w:rsidRPr="00B42BF5" w:rsidRDefault="003D22F8" w:rsidP="003D22F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3D22F8" w:rsidRPr="00B42BF5" w14:paraId="2EC8B121" w14:textId="77777777" w:rsidTr="000911A3">
        <w:tc>
          <w:tcPr>
            <w:tcW w:w="3515" w:type="dxa"/>
          </w:tcPr>
          <w:p w14:paraId="4CB2076E" w14:textId="77777777" w:rsidR="003D22F8" w:rsidRPr="00B42BF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86" w:type="dxa"/>
            <w:gridSpan w:val="8"/>
            <w:tcBorders>
              <w:top w:val="single" w:sz="6" w:space="0" w:color="auto"/>
            </w:tcBorders>
          </w:tcPr>
          <w:p w14:paraId="64D3DCC0" w14:textId="77777777" w:rsidR="003D22F8" w:rsidRPr="00B42BF5" w:rsidRDefault="003D22F8" w:rsidP="003D22F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D22F8" w:rsidRPr="00B42BF5" w14:paraId="77171C90" w14:textId="77777777" w:rsidTr="000911A3">
        <w:tc>
          <w:tcPr>
            <w:tcW w:w="3515" w:type="dxa"/>
          </w:tcPr>
          <w:p w14:paraId="644010BC" w14:textId="77777777" w:rsidR="003D22F8" w:rsidRPr="00B42BF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08CEDCA9" w14:textId="77777777" w:rsidR="003D22F8" w:rsidRPr="00B42BF5" w:rsidRDefault="003D22F8" w:rsidP="003D22F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2F3E324" w14:textId="77777777" w:rsidR="003D22F8" w:rsidRPr="00B42BF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D81D7" w14:textId="77777777" w:rsidR="003D22F8" w:rsidRPr="00B42BF5" w:rsidRDefault="003D22F8" w:rsidP="003D22F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4B03ED" w14:textId="77777777" w:rsidR="003D22F8" w:rsidRPr="00B42BF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7E27E60" w14:textId="77777777" w:rsidR="003D22F8" w:rsidRPr="00B42BF5" w:rsidRDefault="003D22F8" w:rsidP="003D22F8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ยอดตามบัญชี</w:t>
            </w:r>
          </w:p>
        </w:tc>
      </w:tr>
      <w:tr w:rsidR="003D22F8" w:rsidRPr="00B42BF5" w14:paraId="66DEF5CF" w14:textId="77777777" w:rsidTr="000911A3">
        <w:tc>
          <w:tcPr>
            <w:tcW w:w="3515" w:type="dxa"/>
          </w:tcPr>
          <w:p w14:paraId="4CAFAB89" w14:textId="77777777" w:rsidR="003D22F8" w:rsidRPr="00B42BF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0A547DEA" w14:textId="77777777" w:rsidR="003D22F8" w:rsidRPr="00B42BF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ณ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31 </w:t>
            </w:r>
          </w:p>
          <w:p w14:paraId="666F36FF" w14:textId="163E85E9" w:rsidR="003D22F8" w:rsidRPr="00B42BF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ธันวาคม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539DCF4B" w14:textId="77777777" w:rsidR="003D22F8" w:rsidRPr="00B42BF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auto"/>
            </w:tcBorders>
          </w:tcPr>
          <w:p w14:paraId="68265758" w14:textId="77777777" w:rsidR="003D22F8" w:rsidRPr="00B42BF5" w:rsidRDefault="003D22F8" w:rsidP="003D22F8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1F1C8C7" w14:textId="77777777" w:rsidR="003D22F8" w:rsidRPr="00B42BF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auto"/>
            </w:tcBorders>
          </w:tcPr>
          <w:p w14:paraId="53B02CCB" w14:textId="77777777" w:rsidR="003D22F8" w:rsidRPr="00B42BF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8B351EC" w14:textId="77777777" w:rsidR="003D22F8" w:rsidRPr="00B42BF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025A8CFA" w14:textId="6ED2FEC5" w:rsidR="003D22F8" w:rsidRPr="00B42BF5" w:rsidRDefault="003D22F8" w:rsidP="003D22F8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</w:t>
            </w:r>
            <w:r w:rsidRPr="00B42BF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0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ม</w:t>
            </w:r>
            <w:r w:rsidRPr="00B42BF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ิถุนายน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2567</w:t>
            </w:r>
          </w:p>
        </w:tc>
      </w:tr>
      <w:tr w:rsidR="003D22F8" w:rsidRPr="00B42BF5" w14:paraId="753A7ECA" w14:textId="77777777" w:rsidTr="000911A3">
        <w:tc>
          <w:tcPr>
            <w:tcW w:w="3515" w:type="dxa"/>
            <w:shd w:val="clear" w:color="auto" w:fill="auto"/>
          </w:tcPr>
          <w:p w14:paraId="1288FFBD" w14:textId="77777777" w:rsidR="003D22F8" w:rsidRPr="00B42BF5" w:rsidRDefault="003D22F8" w:rsidP="003D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hanging="5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gridSpan w:val="2"/>
          </w:tcPr>
          <w:p w14:paraId="2CC7B19B" w14:textId="77777777" w:rsidR="003D22F8" w:rsidRPr="00B42BF5" w:rsidRDefault="003D22F8" w:rsidP="003D22F8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03F546C7" w14:textId="77777777" w:rsidR="003D22F8" w:rsidRPr="00B42BF5" w:rsidRDefault="003D22F8" w:rsidP="003D22F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3A8EDFF" w14:textId="77777777" w:rsidR="003D22F8" w:rsidRPr="00B42BF5" w:rsidRDefault="003D22F8" w:rsidP="003D22F8">
            <w:pPr>
              <w:spacing w:line="300" w:lineRule="exact"/>
              <w:ind w:left="-34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BF4833" w14:textId="77777777" w:rsidR="003D22F8" w:rsidRPr="00B42BF5" w:rsidRDefault="003D22F8" w:rsidP="003D22F8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F418A0A" w14:textId="77777777" w:rsidR="003D22F8" w:rsidRPr="00B42BF5" w:rsidRDefault="003D22F8" w:rsidP="003D22F8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59A6B5" w14:textId="77777777" w:rsidR="003D22F8" w:rsidRPr="00B42BF5" w:rsidRDefault="003D22F8" w:rsidP="003D22F8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14:paraId="4A5D3802" w14:textId="77777777" w:rsidR="003D22F8" w:rsidRPr="00B42BF5" w:rsidRDefault="003D22F8" w:rsidP="003D22F8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3D22F8" w:rsidRPr="00B42BF5" w14:paraId="0A132333" w14:textId="77777777" w:rsidTr="000911A3">
        <w:tc>
          <w:tcPr>
            <w:tcW w:w="3515" w:type="dxa"/>
            <w:shd w:val="clear" w:color="auto" w:fill="auto"/>
          </w:tcPr>
          <w:p w14:paraId="601EF1F5" w14:textId="15DFF21E" w:rsidR="003D22F8" w:rsidRPr="00B42BF5" w:rsidRDefault="003D22F8" w:rsidP="003D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gridSpan w:val="2"/>
          </w:tcPr>
          <w:p w14:paraId="1E353779" w14:textId="5C6C4DC3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2,821</w:t>
            </w:r>
          </w:p>
        </w:tc>
        <w:tc>
          <w:tcPr>
            <w:tcW w:w="141" w:type="dxa"/>
          </w:tcPr>
          <w:p w14:paraId="7A9DCCE8" w14:textId="77777777" w:rsidR="003D22F8" w:rsidRPr="00B42BF5" w:rsidRDefault="003D22F8" w:rsidP="003D22F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2CAEA14" w14:textId="1543DEA3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(358)</w:t>
            </w:r>
          </w:p>
        </w:tc>
        <w:tc>
          <w:tcPr>
            <w:tcW w:w="141" w:type="dxa"/>
          </w:tcPr>
          <w:p w14:paraId="0D82B63E" w14:textId="77777777" w:rsidR="003D22F8" w:rsidRPr="00B42BF5" w:rsidRDefault="003D22F8" w:rsidP="003D22F8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A962C1B" w14:textId="026EAC06" w:rsidR="003D22F8" w:rsidRPr="00B42BF5" w:rsidRDefault="003D22F8" w:rsidP="003D22F8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2701DF" w14:textId="77777777" w:rsidR="003D22F8" w:rsidRPr="00B42BF5" w:rsidRDefault="003D22F8" w:rsidP="003D22F8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14:paraId="597F775D" w14:textId="301A518D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2,463 </w:t>
            </w:r>
          </w:p>
        </w:tc>
      </w:tr>
      <w:tr w:rsidR="003D22F8" w:rsidRPr="00B42BF5" w14:paraId="5808D950" w14:textId="77777777" w:rsidTr="000911A3">
        <w:trPr>
          <w:trHeight w:val="270"/>
        </w:trPr>
        <w:tc>
          <w:tcPr>
            <w:tcW w:w="3515" w:type="dxa"/>
            <w:shd w:val="clear" w:color="auto" w:fill="auto"/>
          </w:tcPr>
          <w:p w14:paraId="73B1053D" w14:textId="5348EB2C" w:rsidR="003D22F8" w:rsidRPr="00B42BF5" w:rsidRDefault="003D22F8" w:rsidP="003D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ค่าเผื่อการลดลงของมูลค่าสินค้า</w:t>
            </w:r>
          </w:p>
        </w:tc>
        <w:tc>
          <w:tcPr>
            <w:tcW w:w="1275" w:type="dxa"/>
            <w:gridSpan w:val="2"/>
            <w:vAlign w:val="bottom"/>
          </w:tcPr>
          <w:p w14:paraId="6922FAFB" w14:textId="4C75E1FA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4,244</w:t>
            </w:r>
          </w:p>
        </w:tc>
        <w:tc>
          <w:tcPr>
            <w:tcW w:w="141" w:type="dxa"/>
          </w:tcPr>
          <w:p w14:paraId="7E0358E7" w14:textId="77777777" w:rsidR="003D22F8" w:rsidRPr="00B42BF5" w:rsidRDefault="003D22F8" w:rsidP="003D22F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176A16F" w14:textId="1E271649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265 </w:t>
            </w:r>
          </w:p>
        </w:tc>
        <w:tc>
          <w:tcPr>
            <w:tcW w:w="141" w:type="dxa"/>
          </w:tcPr>
          <w:p w14:paraId="1F1C018F" w14:textId="77777777" w:rsidR="003D22F8" w:rsidRPr="00B42BF5" w:rsidRDefault="003D22F8" w:rsidP="003D22F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0748373" w14:textId="6ACA20E4" w:rsidR="003D22F8" w:rsidRPr="00B42BF5" w:rsidRDefault="003D22F8" w:rsidP="003D22F8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0E3849A" w14:textId="77777777" w:rsidR="003D22F8" w:rsidRPr="00B42BF5" w:rsidRDefault="003D22F8" w:rsidP="003D22F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14:paraId="13630022" w14:textId="7CB75194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4,509 </w:t>
            </w:r>
          </w:p>
        </w:tc>
      </w:tr>
      <w:tr w:rsidR="003D22F8" w:rsidRPr="00B42BF5" w14:paraId="75B0213E" w14:textId="77777777" w:rsidTr="000911A3">
        <w:trPr>
          <w:trHeight w:val="270"/>
        </w:trPr>
        <w:tc>
          <w:tcPr>
            <w:tcW w:w="3515" w:type="dxa"/>
            <w:shd w:val="clear" w:color="auto" w:fill="auto"/>
          </w:tcPr>
          <w:p w14:paraId="6685BE68" w14:textId="61C50BB4" w:rsidR="003D22F8" w:rsidRPr="00B42BF5" w:rsidRDefault="003D22F8" w:rsidP="003D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ค่าเผื่อการด้อยค่าสินทรัพย์ถาวร</w:t>
            </w:r>
          </w:p>
        </w:tc>
        <w:tc>
          <w:tcPr>
            <w:tcW w:w="1275" w:type="dxa"/>
            <w:gridSpan w:val="2"/>
            <w:vAlign w:val="bottom"/>
          </w:tcPr>
          <w:p w14:paraId="33E68EA6" w14:textId="68B45085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318</w:t>
            </w:r>
          </w:p>
        </w:tc>
        <w:tc>
          <w:tcPr>
            <w:tcW w:w="141" w:type="dxa"/>
          </w:tcPr>
          <w:p w14:paraId="2EFB3B3D" w14:textId="77777777" w:rsidR="003D22F8" w:rsidRPr="00B42BF5" w:rsidRDefault="003D22F8" w:rsidP="003D22F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71C7131" w14:textId="5C8E9EFF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(318)</w:t>
            </w:r>
          </w:p>
        </w:tc>
        <w:tc>
          <w:tcPr>
            <w:tcW w:w="141" w:type="dxa"/>
          </w:tcPr>
          <w:p w14:paraId="192F636F" w14:textId="77777777" w:rsidR="003D22F8" w:rsidRPr="00B42BF5" w:rsidRDefault="003D22F8" w:rsidP="003D22F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A064BE7" w14:textId="675CCC4E" w:rsidR="003D22F8" w:rsidRPr="00B42BF5" w:rsidRDefault="003D22F8" w:rsidP="003D22F8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E9AA7B2" w14:textId="77777777" w:rsidR="003D22F8" w:rsidRPr="00B42BF5" w:rsidRDefault="003D22F8" w:rsidP="003D22F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14:paraId="3E203C25" w14:textId="1FC1A649" w:rsidR="003D22F8" w:rsidRPr="00B42BF5" w:rsidRDefault="003D22F8" w:rsidP="003D22F8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-   </w:t>
            </w:r>
          </w:p>
        </w:tc>
      </w:tr>
      <w:tr w:rsidR="003D22F8" w:rsidRPr="00B42BF5" w14:paraId="0B98A198" w14:textId="77777777" w:rsidTr="000911A3">
        <w:tc>
          <w:tcPr>
            <w:tcW w:w="3515" w:type="dxa"/>
            <w:shd w:val="clear" w:color="auto" w:fill="auto"/>
          </w:tcPr>
          <w:p w14:paraId="64D0BB11" w14:textId="237A7F1A" w:rsidR="003D22F8" w:rsidRPr="00B42BF5" w:rsidRDefault="005561A4" w:rsidP="003D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gridSpan w:val="2"/>
            <w:vAlign w:val="bottom"/>
          </w:tcPr>
          <w:p w14:paraId="36A57370" w14:textId="40E2E81B" w:rsidR="003D22F8" w:rsidRPr="00B42BF5" w:rsidRDefault="005561A4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3,547</w:t>
            </w:r>
          </w:p>
        </w:tc>
        <w:tc>
          <w:tcPr>
            <w:tcW w:w="141" w:type="dxa"/>
          </w:tcPr>
          <w:p w14:paraId="044A579F" w14:textId="77777777" w:rsidR="003D22F8" w:rsidRPr="00B42BF5" w:rsidRDefault="003D22F8" w:rsidP="003D22F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31030A0" w14:textId="2C6D1B3B" w:rsidR="003D22F8" w:rsidRPr="00B42BF5" w:rsidRDefault="005561A4" w:rsidP="005561A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(511)</w:t>
            </w:r>
          </w:p>
        </w:tc>
        <w:tc>
          <w:tcPr>
            <w:tcW w:w="141" w:type="dxa"/>
          </w:tcPr>
          <w:p w14:paraId="0F263701" w14:textId="77777777" w:rsidR="003D22F8" w:rsidRPr="00B42BF5" w:rsidRDefault="003D22F8" w:rsidP="003D22F8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818E2C7" w14:textId="70BA8358" w:rsidR="003D22F8" w:rsidRPr="00B42BF5" w:rsidRDefault="005561A4" w:rsidP="003D22F8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DC0B5B8" w14:textId="77777777" w:rsidR="003D22F8" w:rsidRPr="00B42BF5" w:rsidRDefault="003D22F8" w:rsidP="003D22F8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14:paraId="65085458" w14:textId="4179252D" w:rsidR="003D22F8" w:rsidRPr="00B42BF5" w:rsidRDefault="005561A4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3,036</w:t>
            </w:r>
          </w:p>
        </w:tc>
      </w:tr>
      <w:tr w:rsidR="003D22F8" w:rsidRPr="00B42BF5" w14:paraId="59888531" w14:textId="77777777" w:rsidTr="000911A3">
        <w:tc>
          <w:tcPr>
            <w:tcW w:w="3515" w:type="dxa"/>
            <w:shd w:val="clear" w:color="auto" w:fill="auto"/>
          </w:tcPr>
          <w:p w14:paraId="65E949AF" w14:textId="6A31CF42" w:rsidR="003D22F8" w:rsidRPr="00B42BF5" w:rsidRDefault="003D22F8" w:rsidP="003D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  <w:vAlign w:val="bottom"/>
          </w:tcPr>
          <w:p w14:paraId="41BCAA19" w14:textId="7A27DB83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2,920</w:t>
            </w:r>
          </w:p>
        </w:tc>
        <w:tc>
          <w:tcPr>
            <w:tcW w:w="141" w:type="dxa"/>
          </w:tcPr>
          <w:p w14:paraId="7DD64DA8" w14:textId="77777777" w:rsidR="003D22F8" w:rsidRPr="00B42BF5" w:rsidRDefault="003D22F8" w:rsidP="003D22F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16E184D" w14:textId="1956FAA4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148</w:t>
            </w:r>
          </w:p>
        </w:tc>
        <w:tc>
          <w:tcPr>
            <w:tcW w:w="141" w:type="dxa"/>
          </w:tcPr>
          <w:p w14:paraId="17A6F59A" w14:textId="77777777" w:rsidR="003D22F8" w:rsidRPr="00B42BF5" w:rsidRDefault="003D22F8" w:rsidP="003D22F8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7B28CE30" w14:textId="78AF3E76" w:rsidR="003D22F8" w:rsidRPr="00B42BF5" w:rsidRDefault="003D22F8" w:rsidP="003D22F8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7AFEF2" w14:textId="77777777" w:rsidR="003D22F8" w:rsidRPr="00B42BF5" w:rsidRDefault="003D22F8" w:rsidP="003D22F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4937F53" w14:textId="5284858C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3,068 </w:t>
            </w:r>
          </w:p>
        </w:tc>
      </w:tr>
      <w:tr w:rsidR="003D22F8" w:rsidRPr="00B42BF5" w14:paraId="5435760E" w14:textId="77777777" w:rsidTr="000911A3">
        <w:tc>
          <w:tcPr>
            <w:tcW w:w="3515" w:type="dxa"/>
          </w:tcPr>
          <w:p w14:paraId="656A9452" w14:textId="410A8998" w:rsidR="003D22F8" w:rsidRPr="00B42BF5" w:rsidRDefault="003D22F8" w:rsidP="003D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4C900BB" w14:textId="5CDE4593" w:rsidR="003D22F8" w:rsidRPr="00B42BF5" w:rsidRDefault="005561A4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13,850</w:t>
            </w:r>
          </w:p>
        </w:tc>
        <w:tc>
          <w:tcPr>
            <w:tcW w:w="141" w:type="dxa"/>
          </w:tcPr>
          <w:p w14:paraId="6E2DD1D5" w14:textId="77777777" w:rsidR="003D22F8" w:rsidRPr="00B42BF5" w:rsidRDefault="003D22F8" w:rsidP="003D22F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ED7D8A7" w14:textId="49CBA497" w:rsidR="003D22F8" w:rsidRPr="00B42BF5" w:rsidRDefault="005561A4" w:rsidP="005561A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(774)</w:t>
            </w:r>
          </w:p>
        </w:tc>
        <w:tc>
          <w:tcPr>
            <w:tcW w:w="141" w:type="dxa"/>
          </w:tcPr>
          <w:p w14:paraId="699F7DAB" w14:textId="77777777" w:rsidR="003D22F8" w:rsidRPr="00B42BF5" w:rsidRDefault="003D22F8" w:rsidP="003D22F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6A504D4" w14:textId="24761152" w:rsidR="003D22F8" w:rsidRPr="00B42BF5" w:rsidRDefault="005561A4" w:rsidP="003D22F8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3B70E96" w14:textId="77777777" w:rsidR="003D22F8" w:rsidRPr="00B42BF5" w:rsidRDefault="003D22F8" w:rsidP="003D22F8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0B7549A" w14:textId="759B5D08" w:rsidR="003D22F8" w:rsidRPr="00B42BF5" w:rsidRDefault="005561A4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13,076</w:t>
            </w:r>
          </w:p>
        </w:tc>
      </w:tr>
      <w:tr w:rsidR="003D22F8" w:rsidRPr="00B42BF5" w14:paraId="2E68445A" w14:textId="77777777" w:rsidTr="000911A3">
        <w:tc>
          <w:tcPr>
            <w:tcW w:w="3515" w:type="dxa"/>
          </w:tcPr>
          <w:p w14:paraId="4204EA93" w14:textId="03F93E3D" w:rsidR="003D22F8" w:rsidRPr="00B42BF5" w:rsidRDefault="003D22F8" w:rsidP="003D22F8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-24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หนี้สินภาษีเงินได้รอตัดบัญชี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51A7ED0E" w14:textId="77777777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3E2241" w14:textId="77777777" w:rsidR="003D22F8" w:rsidRPr="00B42BF5" w:rsidRDefault="003D22F8" w:rsidP="003D22F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4B4EE3C" w14:textId="77777777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1" w:type="dxa"/>
          </w:tcPr>
          <w:p w14:paraId="7C24265F" w14:textId="77777777" w:rsidR="003D22F8" w:rsidRPr="00B42BF5" w:rsidRDefault="003D22F8" w:rsidP="003D22F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11E0FBA8" w14:textId="77777777" w:rsidR="003D22F8" w:rsidRPr="00B42BF5" w:rsidRDefault="003D22F8" w:rsidP="003D22F8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231A4B" w14:textId="77777777" w:rsidR="003D22F8" w:rsidRPr="00B42BF5" w:rsidRDefault="003D22F8" w:rsidP="003D22F8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0B4AD48" w14:textId="77777777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3D22F8" w:rsidRPr="00B42BF5" w14:paraId="5CA322FD" w14:textId="77777777" w:rsidTr="000911A3">
        <w:tc>
          <w:tcPr>
            <w:tcW w:w="3515" w:type="dxa"/>
            <w:shd w:val="clear" w:color="auto" w:fill="auto"/>
          </w:tcPr>
          <w:p w14:paraId="405CC685" w14:textId="6F06C30D" w:rsidR="003D22F8" w:rsidRPr="00B42BF5" w:rsidRDefault="005561A4" w:rsidP="003D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gridSpan w:val="2"/>
          </w:tcPr>
          <w:p w14:paraId="4238A260" w14:textId="7DD40C45" w:rsidR="003D22F8" w:rsidRPr="00B42BF5" w:rsidRDefault="005561A4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(2,670)</w:t>
            </w:r>
          </w:p>
        </w:tc>
        <w:tc>
          <w:tcPr>
            <w:tcW w:w="141" w:type="dxa"/>
          </w:tcPr>
          <w:p w14:paraId="11BA1059" w14:textId="77777777" w:rsidR="003D22F8" w:rsidRPr="00B42BF5" w:rsidRDefault="003D22F8" w:rsidP="003D22F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A11E726" w14:textId="52E25B7A" w:rsidR="003D22F8" w:rsidRPr="00B42BF5" w:rsidRDefault="005561A4" w:rsidP="005561A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501</w:t>
            </w:r>
          </w:p>
        </w:tc>
        <w:tc>
          <w:tcPr>
            <w:tcW w:w="141" w:type="dxa"/>
          </w:tcPr>
          <w:p w14:paraId="0BDD54DB" w14:textId="77777777" w:rsidR="003D22F8" w:rsidRPr="00B42BF5" w:rsidRDefault="003D22F8" w:rsidP="003D22F8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50D03F0" w14:textId="16F14CD8" w:rsidR="003D22F8" w:rsidRPr="00B42BF5" w:rsidRDefault="005561A4" w:rsidP="003D22F8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F5CF8BD" w14:textId="77777777" w:rsidR="003D22F8" w:rsidRPr="00B42BF5" w:rsidRDefault="003D22F8" w:rsidP="003D22F8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CBF2960" w14:textId="5D2709CB" w:rsidR="003D22F8" w:rsidRPr="00B42BF5" w:rsidRDefault="005561A4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(2,169)</w:t>
            </w:r>
          </w:p>
        </w:tc>
      </w:tr>
      <w:tr w:rsidR="003D22F8" w:rsidRPr="00B42BF5" w14:paraId="685F7A28" w14:textId="77777777" w:rsidTr="000911A3">
        <w:tc>
          <w:tcPr>
            <w:tcW w:w="3515" w:type="dxa"/>
            <w:shd w:val="clear" w:color="auto" w:fill="auto"/>
          </w:tcPr>
          <w:p w14:paraId="27E0F68F" w14:textId="77777777" w:rsidR="003D22F8" w:rsidRPr="00B42BF5" w:rsidRDefault="003D22F8" w:rsidP="003D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275" w:type="dxa"/>
            <w:gridSpan w:val="2"/>
          </w:tcPr>
          <w:p w14:paraId="7C5FA5C9" w14:textId="23FCABDA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579</w:t>
            </w:r>
          </w:p>
        </w:tc>
        <w:tc>
          <w:tcPr>
            <w:tcW w:w="141" w:type="dxa"/>
          </w:tcPr>
          <w:p w14:paraId="7C68080D" w14:textId="77777777" w:rsidR="003D22F8" w:rsidRPr="00B42BF5" w:rsidRDefault="003D22F8" w:rsidP="003D22F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E09DAA0" w14:textId="75F4D537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(617)</w:t>
            </w:r>
          </w:p>
        </w:tc>
        <w:tc>
          <w:tcPr>
            <w:tcW w:w="141" w:type="dxa"/>
          </w:tcPr>
          <w:p w14:paraId="1B15085D" w14:textId="77777777" w:rsidR="003D22F8" w:rsidRPr="00B42BF5" w:rsidRDefault="003D22F8" w:rsidP="003D22F8">
            <w:pPr>
              <w:spacing w:line="300" w:lineRule="exact"/>
              <w:ind w:left="-340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0EEA244" w14:textId="0AAB60D2" w:rsidR="003D22F8" w:rsidRPr="00B42BF5" w:rsidRDefault="003D22F8" w:rsidP="003D22F8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DD3D34F" w14:textId="77777777" w:rsidR="003D22F8" w:rsidRPr="00B42BF5" w:rsidRDefault="003D22F8" w:rsidP="003D22F8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25E57EA" w14:textId="507FF131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(38)</w:t>
            </w:r>
          </w:p>
        </w:tc>
      </w:tr>
      <w:tr w:rsidR="003D22F8" w:rsidRPr="00B42BF5" w14:paraId="6D3697ED" w14:textId="77777777" w:rsidTr="000911A3">
        <w:tc>
          <w:tcPr>
            <w:tcW w:w="3515" w:type="dxa"/>
            <w:shd w:val="clear" w:color="auto" w:fill="auto"/>
          </w:tcPr>
          <w:p w14:paraId="21A52572" w14:textId="77777777" w:rsidR="003D22F8" w:rsidRPr="00B42BF5" w:rsidRDefault="003D22F8" w:rsidP="003D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312" w:right="-145" w:hanging="142"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579A50BE" w14:textId="1565AD18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(266)</w:t>
            </w:r>
          </w:p>
        </w:tc>
        <w:tc>
          <w:tcPr>
            <w:tcW w:w="141" w:type="dxa"/>
          </w:tcPr>
          <w:p w14:paraId="56186A0E" w14:textId="77777777" w:rsidR="003D22F8" w:rsidRPr="00B42BF5" w:rsidRDefault="003D22F8" w:rsidP="003D22F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1A97D8C" w14:textId="10D794A5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266</w:t>
            </w:r>
          </w:p>
        </w:tc>
        <w:tc>
          <w:tcPr>
            <w:tcW w:w="141" w:type="dxa"/>
          </w:tcPr>
          <w:p w14:paraId="5E420AE5" w14:textId="77777777" w:rsidR="003D22F8" w:rsidRPr="00B42BF5" w:rsidRDefault="003D22F8" w:rsidP="003D22F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6A8E563" w14:textId="6BAE1F65" w:rsidR="003D22F8" w:rsidRPr="00B42BF5" w:rsidRDefault="003D22F8" w:rsidP="003D22F8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874BF03" w14:textId="77777777" w:rsidR="003D22F8" w:rsidRPr="00B42BF5" w:rsidRDefault="003D22F8" w:rsidP="003D22F8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1D0AAD5" w14:textId="24436535" w:rsidR="003D22F8" w:rsidRPr="00B42BF5" w:rsidRDefault="003D22F8" w:rsidP="003D22F8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3D22F8" w:rsidRPr="00B42BF5" w14:paraId="6EED3836" w14:textId="77777777" w:rsidTr="000911A3">
        <w:tc>
          <w:tcPr>
            <w:tcW w:w="3515" w:type="dxa"/>
            <w:shd w:val="clear" w:color="auto" w:fill="auto"/>
          </w:tcPr>
          <w:p w14:paraId="70EDE1CF" w14:textId="6FD5071B" w:rsidR="003D22F8" w:rsidRPr="00B42BF5" w:rsidRDefault="003D22F8" w:rsidP="003D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368" w:hanging="2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0FCA2EE" w14:textId="478817B7" w:rsidR="003D22F8" w:rsidRPr="00B42BF5" w:rsidRDefault="005561A4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(2,357)</w:t>
            </w:r>
          </w:p>
        </w:tc>
        <w:tc>
          <w:tcPr>
            <w:tcW w:w="141" w:type="dxa"/>
          </w:tcPr>
          <w:p w14:paraId="2703717C" w14:textId="77777777" w:rsidR="003D22F8" w:rsidRPr="00B42BF5" w:rsidRDefault="003D22F8" w:rsidP="003D22F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A25609D" w14:textId="224BDD5E" w:rsidR="003D22F8" w:rsidRPr="00B42BF5" w:rsidRDefault="005561A4" w:rsidP="005561A4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141" w:type="dxa"/>
          </w:tcPr>
          <w:p w14:paraId="16F83437" w14:textId="77777777" w:rsidR="003D22F8" w:rsidRPr="00B42BF5" w:rsidRDefault="003D22F8" w:rsidP="003D22F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AF7D8E7" w14:textId="53781505" w:rsidR="003D22F8" w:rsidRPr="00B42BF5" w:rsidRDefault="005561A4" w:rsidP="003D22F8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148F53B" w14:textId="77777777" w:rsidR="003D22F8" w:rsidRPr="00B42BF5" w:rsidRDefault="003D22F8" w:rsidP="003D22F8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6F48DB6" w14:textId="127EB213" w:rsidR="003D22F8" w:rsidRPr="00B42BF5" w:rsidRDefault="005561A4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(2,207)</w:t>
            </w:r>
          </w:p>
        </w:tc>
      </w:tr>
      <w:tr w:rsidR="003D22F8" w:rsidRPr="00B42BF5" w14:paraId="3FC22023" w14:textId="77777777" w:rsidTr="000911A3">
        <w:tc>
          <w:tcPr>
            <w:tcW w:w="3515" w:type="dxa"/>
            <w:shd w:val="clear" w:color="auto" w:fill="auto"/>
          </w:tcPr>
          <w:p w14:paraId="411F0D48" w14:textId="6DF54551" w:rsidR="003D22F8" w:rsidRPr="00B42BF5" w:rsidRDefault="003D22F8" w:rsidP="003D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F4D4BD6" w14:textId="39EF5C67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11,493</w:t>
            </w:r>
          </w:p>
        </w:tc>
        <w:tc>
          <w:tcPr>
            <w:tcW w:w="141" w:type="dxa"/>
          </w:tcPr>
          <w:p w14:paraId="336331ED" w14:textId="77777777" w:rsidR="003D22F8" w:rsidRPr="00B42BF5" w:rsidRDefault="003D22F8" w:rsidP="003D22F8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F7F1B20" w14:textId="7BBC99E7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(624)</w:t>
            </w:r>
          </w:p>
        </w:tc>
        <w:tc>
          <w:tcPr>
            <w:tcW w:w="141" w:type="dxa"/>
          </w:tcPr>
          <w:p w14:paraId="4A408626" w14:textId="77777777" w:rsidR="003D22F8" w:rsidRPr="00B42BF5" w:rsidRDefault="003D22F8" w:rsidP="003D22F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8672C75" w14:textId="5777DD1E" w:rsidR="003D22F8" w:rsidRPr="00B42BF5" w:rsidRDefault="003D22F8" w:rsidP="003D22F8">
            <w:pPr>
              <w:tabs>
                <w:tab w:val="left" w:pos="-108"/>
              </w:tabs>
              <w:spacing w:line="300" w:lineRule="exact"/>
              <w:ind w:left="-108"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215761" w14:textId="77777777" w:rsidR="003D22F8" w:rsidRPr="00B42BF5" w:rsidRDefault="003D22F8" w:rsidP="003D22F8">
            <w:pPr>
              <w:spacing w:line="300" w:lineRule="exact"/>
              <w:ind w:left="-369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F21D3AB" w14:textId="0D4E9C54" w:rsidR="003D22F8" w:rsidRPr="00B42BF5" w:rsidRDefault="003D22F8" w:rsidP="003D22F8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369"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10,869</w:t>
            </w:r>
          </w:p>
        </w:tc>
      </w:tr>
    </w:tbl>
    <w:p w14:paraId="24BA8C86" w14:textId="77777777" w:rsidR="006C0AE3" w:rsidRPr="0061142B" w:rsidRDefault="006C0AE3" w:rsidP="0029731C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4870DC75" w14:textId="28192616" w:rsidR="00FD3B83" w:rsidRPr="0061142B" w:rsidRDefault="00FD3B83" w:rsidP="00844DFE">
      <w:pPr>
        <w:tabs>
          <w:tab w:val="clear" w:pos="227"/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</w:t>
      </w:r>
      <w:r w:rsidR="002F34CD"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5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10C52"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เงินกู้ยืมระยะสั้นจากสถาบันการเงิน</w:t>
      </w:r>
    </w:p>
    <w:p w14:paraId="2CC65816" w14:textId="77777777" w:rsidR="00FD3B83" w:rsidRPr="0061142B" w:rsidRDefault="00FD3B83" w:rsidP="00844DF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7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61142B" w:rsidRPr="0061142B" w14:paraId="028A3DAF" w14:textId="77777777" w:rsidTr="00287662">
        <w:tc>
          <w:tcPr>
            <w:tcW w:w="3457" w:type="dxa"/>
          </w:tcPr>
          <w:p w14:paraId="502E06D4" w14:textId="77777777" w:rsidR="00FD3B83" w:rsidRPr="0061142B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</w:tcPr>
          <w:p w14:paraId="10C8CDC2" w14:textId="77777777" w:rsidR="00FD3B83" w:rsidRPr="0061142B" w:rsidRDefault="00FD3B83" w:rsidP="00D83E6B">
            <w:pPr>
              <w:tabs>
                <w:tab w:val="clear" w:pos="258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1142B" w:rsidRPr="0061142B" w14:paraId="5D4816CE" w14:textId="77777777" w:rsidTr="00287662">
        <w:tc>
          <w:tcPr>
            <w:tcW w:w="3457" w:type="dxa"/>
          </w:tcPr>
          <w:p w14:paraId="0C6D0A84" w14:textId="77777777" w:rsidR="00FD3B83" w:rsidRPr="0061142B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4E391650" w14:textId="77777777" w:rsidR="00FD3B83" w:rsidRPr="0061142B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F19D9E9" w14:textId="77777777" w:rsidR="00FD3B83" w:rsidRPr="0061142B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000000"/>
              <w:bottom w:val="single" w:sz="6" w:space="0" w:color="auto"/>
            </w:tcBorders>
          </w:tcPr>
          <w:p w14:paraId="1DC9AEEA" w14:textId="77777777" w:rsidR="00FD3B83" w:rsidRPr="0061142B" w:rsidRDefault="00FD3B83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142B" w:rsidRPr="0061142B" w14:paraId="0ACAAD9C" w14:textId="77777777" w:rsidTr="00287662">
        <w:trPr>
          <w:gridAfter w:val="1"/>
          <w:wAfter w:w="6" w:type="dxa"/>
        </w:trPr>
        <w:tc>
          <w:tcPr>
            <w:tcW w:w="3457" w:type="dxa"/>
          </w:tcPr>
          <w:p w14:paraId="319FC7D6" w14:textId="77777777" w:rsidR="00C604F2" w:rsidRPr="0061142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C21EE7" w14:textId="25BFC855" w:rsidR="00C604F2" w:rsidRPr="0061142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570DBF"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="00570DBF"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BD193E"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07286CAC" w14:textId="77777777" w:rsidR="00C604F2" w:rsidRPr="0061142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000000"/>
              <w:bottom w:val="single" w:sz="6" w:space="0" w:color="auto"/>
            </w:tcBorders>
          </w:tcPr>
          <w:p w14:paraId="34DDB36A" w14:textId="77777777" w:rsidR="00C604F2" w:rsidRPr="0061142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3838B470" w14:textId="278AFB74" w:rsidR="00C604F2" w:rsidRPr="0061142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BD193E"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726EF8BD" w14:textId="77777777" w:rsidR="00C604F2" w:rsidRPr="0061142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495283" w14:textId="7034D186" w:rsidR="00C604F2" w:rsidRPr="0061142B" w:rsidRDefault="00570DBF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65EF3C23" w14:textId="77777777" w:rsidR="00C604F2" w:rsidRPr="0061142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auto"/>
            </w:tcBorders>
          </w:tcPr>
          <w:p w14:paraId="25E2EEAC" w14:textId="77777777" w:rsidR="00C604F2" w:rsidRPr="0061142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0DEAFBCD" w14:textId="36EF625B" w:rsidR="00C604F2" w:rsidRPr="0061142B" w:rsidRDefault="00C604F2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BD193E"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512917" w:rsidRPr="0061142B" w14:paraId="4FE044DD" w14:textId="77777777" w:rsidTr="00287662">
        <w:trPr>
          <w:gridAfter w:val="1"/>
          <w:wAfter w:w="6" w:type="dxa"/>
        </w:trPr>
        <w:tc>
          <w:tcPr>
            <w:tcW w:w="3457" w:type="dxa"/>
            <w:shd w:val="clear" w:color="auto" w:fill="auto"/>
          </w:tcPr>
          <w:p w14:paraId="1C72EDC0" w14:textId="77777777" w:rsidR="00512917" w:rsidRPr="00E0155B" w:rsidRDefault="00512917" w:rsidP="00512917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34" w:type="dxa"/>
          </w:tcPr>
          <w:p w14:paraId="00179B72" w14:textId="288FC506" w:rsidR="00512917" w:rsidRPr="0061142B" w:rsidRDefault="00512917" w:rsidP="0051291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129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75,000</w:t>
            </w:r>
          </w:p>
        </w:tc>
        <w:tc>
          <w:tcPr>
            <w:tcW w:w="134" w:type="dxa"/>
          </w:tcPr>
          <w:p w14:paraId="24B31CD6" w14:textId="77777777" w:rsidR="00512917" w:rsidRPr="0061142B" w:rsidRDefault="00512917" w:rsidP="0051291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660EF8" w14:textId="2E076E0B" w:rsidR="00512917" w:rsidRPr="0061142B" w:rsidRDefault="00512917" w:rsidP="0051291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185,000</w:t>
            </w:r>
          </w:p>
        </w:tc>
        <w:tc>
          <w:tcPr>
            <w:tcW w:w="134" w:type="dxa"/>
          </w:tcPr>
          <w:p w14:paraId="1458FD50" w14:textId="77777777" w:rsidR="00512917" w:rsidRPr="0061142B" w:rsidRDefault="00512917" w:rsidP="0051291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FAA8E6" w14:textId="19FF77A1" w:rsidR="00512917" w:rsidRPr="0061142B" w:rsidRDefault="00512917" w:rsidP="0051291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15,000 </w:t>
            </w:r>
          </w:p>
        </w:tc>
        <w:tc>
          <w:tcPr>
            <w:tcW w:w="134" w:type="dxa"/>
          </w:tcPr>
          <w:p w14:paraId="0F2E5A4C" w14:textId="77777777" w:rsidR="00512917" w:rsidRPr="0061142B" w:rsidRDefault="00512917" w:rsidP="0051291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04AC7D1" w14:textId="62F8ACCD" w:rsidR="00512917" w:rsidRPr="0061142B" w:rsidRDefault="00512917" w:rsidP="0051291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125,000</w:t>
            </w:r>
          </w:p>
        </w:tc>
      </w:tr>
      <w:tr w:rsidR="00512917" w:rsidRPr="0061142B" w14:paraId="489885FF" w14:textId="77777777" w:rsidTr="00287662">
        <w:trPr>
          <w:gridAfter w:val="1"/>
          <w:wAfter w:w="6" w:type="dxa"/>
        </w:trPr>
        <w:tc>
          <w:tcPr>
            <w:tcW w:w="3457" w:type="dxa"/>
            <w:shd w:val="clear" w:color="auto" w:fill="auto"/>
          </w:tcPr>
          <w:p w14:paraId="69BEA501" w14:textId="331D5B7C" w:rsidR="00512917" w:rsidRPr="00E0155B" w:rsidRDefault="00512917" w:rsidP="00512917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1CD13F8" w14:textId="2E8641E2" w:rsidR="00512917" w:rsidRPr="0061142B" w:rsidRDefault="00512917" w:rsidP="0051291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129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410,150</w:t>
            </w:r>
          </w:p>
        </w:tc>
        <w:tc>
          <w:tcPr>
            <w:tcW w:w="134" w:type="dxa"/>
          </w:tcPr>
          <w:p w14:paraId="4383ED8E" w14:textId="77777777" w:rsidR="00512917" w:rsidRPr="0061142B" w:rsidRDefault="00512917" w:rsidP="005129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73D3FF8" w14:textId="5CDD8D09" w:rsidR="00512917" w:rsidRPr="0061142B" w:rsidRDefault="00512917" w:rsidP="0051291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384,106</w:t>
            </w:r>
          </w:p>
        </w:tc>
        <w:tc>
          <w:tcPr>
            <w:tcW w:w="134" w:type="dxa"/>
          </w:tcPr>
          <w:p w14:paraId="43CBEFB3" w14:textId="77777777" w:rsidR="00512917" w:rsidRPr="0061142B" w:rsidRDefault="00512917" w:rsidP="0051291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B7815E" w14:textId="789D225E" w:rsidR="00512917" w:rsidRPr="0061142B" w:rsidRDefault="00512917" w:rsidP="0051291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339,996 </w:t>
            </w:r>
          </w:p>
        </w:tc>
        <w:tc>
          <w:tcPr>
            <w:tcW w:w="134" w:type="dxa"/>
          </w:tcPr>
          <w:p w14:paraId="77EAB6BB" w14:textId="77777777" w:rsidR="00512917" w:rsidRPr="0061142B" w:rsidRDefault="00512917" w:rsidP="005129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711E00" w14:textId="53B9716E" w:rsidR="00512917" w:rsidRPr="0061142B" w:rsidRDefault="00512917" w:rsidP="0051291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326,179</w:t>
            </w:r>
          </w:p>
        </w:tc>
      </w:tr>
      <w:tr w:rsidR="00512917" w:rsidRPr="0061142B" w14:paraId="32106909" w14:textId="77777777" w:rsidTr="00287662">
        <w:trPr>
          <w:gridAfter w:val="1"/>
          <w:wAfter w:w="6" w:type="dxa"/>
          <w:trHeight w:val="51"/>
        </w:trPr>
        <w:tc>
          <w:tcPr>
            <w:tcW w:w="3457" w:type="dxa"/>
          </w:tcPr>
          <w:p w14:paraId="1E59509F" w14:textId="77777777" w:rsidR="00512917" w:rsidRPr="0061142B" w:rsidRDefault="00512917" w:rsidP="00512917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ab/>
            </w: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376AB17" w14:textId="6F9A589C" w:rsidR="00512917" w:rsidRPr="0061142B" w:rsidRDefault="00512917" w:rsidP="0051291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12917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485,150</w:t>
            </w:r>
          </w:p>
        </w:tc>
        <w:tc>
          <w:tcPr>
            <w:tcW w:w="134" w:type="dxa"/>
          </w:tcPr>
          <w:p w14:paraId="5A8E8E8F" w14:textId="77777777" w:rsidR="00512917" w:rsidRPr="0061142B" w:rsidRDefault="00512917" w:rsidP="0051291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9FFF1CC" w14:textId="6A78B34A" w:rsidR="00512917" w:rsidRPr="0061142B" w:rsidRDefault="00512917" w:rsidP="0051291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569,106</w:t>
            </w:r>
          </w:p>
        </w:tc>
        <w:tc>
          <w:tcPr>
            <w:tcW w:w="134" w:type="dxa"/>
          </w:tcPr>
          <w:p w14:paraId="5AEBDD86" w14:textId="77777777" w:rsidR="00512917" w:rsidRPr="0061142B" w:rsidRDefault="00512917" w:rsidP="00512917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59E4349" w14:textId="576D7A00" w:rsidR="00512917" w:rsidRPr="0061142B" w:rsidRDefault="00512917" w:rsidP="0051291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354,996</w:t>
            </w:r>
          </w:p>
        </w:tc>
        <w:tc>
          <w:tcPr>
            <w:tcW w:w="134" w:type="dxa"/>
          </w:tcPr>
          <w:p w14:paraId="438806AF" w14:textId="77777777" w:rsidR="00512917" w:rsidRPr="0061142B" w:rsidRDefault="00512917" w:rsidP="00512917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754622" w14:textId="50371CC6" w:rsidR="00512917" w:rsidRPr="0061142B" w:rsidRDefault="00512917" w:rsidP="00512917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451,179</w:t>
            </w:r>
          </w:p>
        </w:tc>
      </w:tr>
    </w:tbl>
    <w:p w14:paraId="69735156" w14:textId="77777777" w:rsidR="00F51FD1" w:rsidRPr="0061142B" w:rsidRDefault="00F51FD1" w:rsidP="00D83E6B">
      <w:pPr>
        <w:tabs>
          <w:tab w:val="left" w:pos="851"/>
        </w:tabs>
        <w:spacing w:line="240" w:lineRule="exact"/>
        <w:ind w:left="284" w:firstLine="56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108BAF7" w14:textId="579E280D" w:rsidR="00BD193E" w:rsidRPr="0061142B" w:rsidRDefault="00BD193E" w:rsidP="00BD193E">
      <w:pPr>
        <w:tabs>
          <w:tab w:val="left" w:pos="851"/>
        </w:tabs>
        <w:spacing w:line="380" w:lineRule="exact"/>
        <w:ind w:left="284" w:firstLine="56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วงเงินสินเชื่อของบริษัทและบริษัทย่อย มีดังนี้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2"/>
        <w:gridCol w:w="1134"/>
        <w:gridCol w:w="134"/>
        <w:gridCol w:w="1136"/>
        <w:gridCol w:w="134"/>
        <w:gridCol w:w="1134"/>
        <w:gridCol w:w="134"/>
        <w:gridCol w:w="1138"/>
      </w:tblGrid>
      <w:tr w:rsidR="0061142B" w:rsidRPr="00B42BF5" w14:paraId="1164D63A" w14:textId="77777777" w:rsidTr="00B4048F">
        <w:tc>
          <w:tcPr>
            <w:tcW w:w="3452" w:type="dxa"/>
          </w:tcPr>
          <w:p w14:paraId="1D5BA2A8" w14:textId="77777777" w:rsidR="00BD193E" w:rsidRPr="00B42BF5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5F7BBCC1" w14:textId="77777777" w:rsidR="00BD193E" w:rsidRPr="00B42BF5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9051B05" w14:textId="77777777" w:rsidR="00BD193E" w:rsidRPr="00B42BF5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6" w:type="dxa"/>
            <w:gridSpan w:val="3"/>
            <w:tcBorders>
              <w:bottom w:val="single" w:sz="6" w:space="0" w:color="auto"/>
            </w:tcBorders>
          </w:tcPr>
          <w:p w14:paraId="43EA5FAA" w14:textId="77777777" w:rsidR="00BD193E" w:rsidRPr="00B42BF5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142B" w:rsidRPr="00B42BF5" w14:paraId="220FA5BF" w14:textId="77777777" w:rsidTr="006C0B33">
        <w:tc>
          <w:tcPr>
            <w:tcW w:w="3452" w:type="dxa"/>
          </w:tcPr>
          <w:p w14:paraId="647B1DE6" w14:textId="77777777" w:rsidR="00BD193E" w:rsidRPr="00B42BF5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236EE8C" w14:textId="6346CB92" w:rsidR="00BD193E" w:rsidRPr="00B42BF5" w:rsidRDefault="00570DBF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B42BF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B42BF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706A6392" w14:textId="77777777" w:rsidR="00BD193E" w:rsidRPr="00B42BF5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36" w:type="dxa"/>
            <w:tcBorders>
              <w:top w:val="single" w:sz="6" w:space="0" w:color="000000"/>
              <w:bottom w:val="single" w:sz="6" w:space="0" w:color="auto"/>
            </w:tcBorders>
          </w:tcPr>
          <w:p w14:paraId="52EAA4D3" w14:textId="6B83AC9C" w:rsidR="00BD193E" w:rsidRPr="00B42BF5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3C7ADBC3" w14:textId="0EC201DB" w:rsidR="00BD193E" w:rsidRPr="00B42BF5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504DAE44" w14:textId="77777777" w:rsidR="00BD193E" w:rsidRPr="00B42BF5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auto"/>
            </w:tcBorders>
          </w:tcPr>
          <w:p w14:paraId="4F234C28" w14:textId="4E8568BD" w:rsidR="00BD193E" w:rsidRPr="00B42BF5" w:rsidRDefault="00570DBF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B42BF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B42BF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182D7220" w14:textId="77777777" w:rsidR="00BD193E" w:rsidRPr="00B42BF5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138" w:type="dxa"/>
            <w:tcBorders>
              <w:bottom w:val="single" w:sz="6" w:space="0" w:color="000000"/>
            </w:tcBorders>
          </w:tcPr>
          <w:p w14:paraId="4DFB3738" w14:textId="77777777" w:rsidR="00BD193E" w:rsidRPr="00B42BF5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227FF611" w14:textId="398246E5" w:rsidR="00BD193E" w:rsidRPr="00B42BF5" w:rsidRDefault="00BD193E" w:rsidP="00D83E6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61142B" w:rsidRPr="00B42BF5" w14:paraId="56C72474" w14:textId="77777777" w:rsidTr="006C0B33">
        <w:tc>
          <w:tcPr>
            <w:tcW w:w="3452" w:type="dxa"/>
            <w:shd w:val="clear" w:color="auto" w:fill="auto"/>
          </w:tcPr>
          <w:p w14:paraId="4D56535F" w14:textId="5BDAF12A" w:rsidR="00BD193E" w:rsidRPr="00B42BF5" w:rsidRDefault="00BD193E" w:rsidP="00D83E6B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วงเงินสินเชื่อ</w:t>
            </w:r>
            <w:r w:rsidR="00EC44A4"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</w:t>
            </w:r>
            <w:r w:rsidR="00EC44A4"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ล้านบาท</w:t>
            </w:r>
            <w:r w:rsidR="00EC44A4"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03C94C31" w14:textId="77777777" w:rsidR="00BD193E" w:rsidRPr="00B42BF5" w:rsidRDefault="00BD193E" w:rsidP="00D83E6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C7C9DC2" w14:textId="77777777" w:rsidR="00BD193E" w:rsidRPr="00B42BF5" w:rsidRDefault="00BD193E" w:rsidP="00D83E6B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3BD10E4" w14:textId="77777777" w:rsidR="00BD193E" w:rsidRPr="00B42BF5" w:rsidRDefault="00BD193E" w:rsidP="00D83E6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773DC681" w14:textId="77777777" w:rsidR="00BD193E" w:rsidRPr="00B42BF5" w:rsidRDefault="00BD193E" w:rsidP="00D83E6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F52E3D" w14:textId="77777777" w:rsidR="00BD193E" w:rsidRPr="00B42BF5" w:rsidRDefault="00BD193E" w:rsidP="00D83E6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3FB98E0" w14:textId="77777777" w:rsidR="00BD193E" w:rsidRPr="00B42BF5" w:rsidRDefault="00BD193E" w:rsidP="00D83E6B">
            <w:pPr>
              <w:tabs>
                <w:tab w:val="left" w:pos="284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</w:tcPr>
          <w:p w14:paraId="5624A47D" w14:textId="77777777" w:rsidR="00BD193E" w:rsidRPr="00B42BF5" w:rsidRDefault="00BD193E" w:rsidP="00D83E6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61142B" w:rsidRPr="00B42BF5" w14:paraId="4CA85A80" w14:textId="77777777" w:rsidTr="006C0B33">
        <w:tc>
          <w:tcPr>
            <w:tcW w:w="3452" w:type="dxa"/>
            <w:shd w:val="clear" w:color="auto" w:fill="auto"/>
          </w:tcPr>
          <w:p w14:paraId="30CE5633" w14:textId="3999912D" w:rsidR="00D163CE" w:rsidRPr="00B42BF5" w:rsidRDefault="00D163CE" w:rsidP="00D1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134" w:type="dxa"/>
          </w:tcPr>
          <w:p w14:paraId="76CDB71E" w14:textId="25DBC3AE" w:rsidR="00D163CE" w:rsidRPr="00B42BF5" w:rsidRDefault="00E2075B" w:rsidP="00D163CE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72.00</w:t>
            </w:r>
          </w:p>
        </w:tc>
        <w:tc>
          <w:tcPr>
            <w:tcW w:w="134" w:type="dxa"/>
          </w:tcPr>
          <w:p w14:paraId="4CF6FCDF" w14:textId="77777777" w:rsidR="00D163CE" w:rsidRPr="00B42BF5" w:rsidRDefault="00D163CE" w:rsidP="00D163CE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A4FE455" w14:textId="7C77948C" w:rsidR="00D163CE" w:rsidRPr="00B42BF5" w:rsidRDefault="00D163CE" w:rsidP="00D163CE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72.00</w:t>
            </w:r>
          </w:p>
        </w:tc>
        <w:tc>
          <w:tcPr>
            <w:tcW w:w="134" w:type="dxa"/>
          </w:tcPr>
          <w:p w14:paraId="25F76B3F" w14:textId="77777777" w:rsidR="00D163CE" w:rsidRPr="00B42BF5" w:rsidRDefault="00D163CE" w:rsidP="00D163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FDA059D" w14:textId="6F51F3F8" w:rsidR="00D163CE" w:rsidRPr="00B42BF5" w:rsidRDefault="00D163CE" w:rsidP="00D163CE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57.00</w:t>
            </w:r>
          </w:p>
        </w:tc>
        <w:tc>
          <w:tcPr>
            <w:tcW w:w="134" w:type="dxa"/>
          </w:tcPr>
          <w:p w14:paraId="0A161495" w14:textId="77777777" w:rsidR="00D163CE" w:rsidRPr="00B42BF5" w:rsidRDefault="00D163CE" w:rsidP="00D163CE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</w:tcPr>
          <w:p w14:paraId="0C20429E" w14:textId="797FC39E" w:rsidR="00D163CE" w:rsidRPr="00B42BF5" w:rsidRDefault="00D163CE" w:rsidP="00D163CE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57.00</w:t>
            </w:r>
          </w:p>
        </w:tc>
      </w:tr>
      <w:tr w:rsidR="0061142B" w:rsidRPr="00B42BF5" w14:paraId="4E9CB5D3" w14:textId="77777777" w:rsidTr="006C0B33">
        <w:tc>
          <w:tcPr>
            <w:tcW w:w="3452" w:type="dxa"/>
            <w:shd w:val="clear" w:color="auto" w:fill="auto"/>
          </w:tcPr>
          <w:p w14:paraId="71A4B5B1" w14:textId="37C06251" w:rsidR="00D163CE" w:rsidRPr="00B42BF5" w:rsidRDefault="00D163CE" w:rsidP="00D1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PN L/C T/R L/G Forward Contracts</w:t>
            </w:r>
          </w:p>
        </w:tc>
        <w:tc>
          <w:tcPr>
            <w:tcW w:w="1134" w:type="dxa"/>
          </w:tcPr>
          <w:p w14:paraId="56DB354B" w14:textId="686E3CBD" w:rsidR="00D163CE" w:rsidRPr="00B42BF5" w:rsidRDefault="00E2075B" w:rsidP="00D163CE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2,043.07</w:t>
            </w:r>
          </w:p>
        </w:tc>
        <w:tc>
          <w:tcPr>
            <w:tcW w:w="134" w:type="dxa"/>
          </w:tcPr>
          <w:p w14:paraId="329870F6" w14:textId="77777777" w:rsidR="00D163CE" w:rsidRPr="00B42BF5" w:rsidRDefault="00D163CE" w:rsidP="00D163CE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D326ABB" w14:textId="6D7D9541" w:rsidR="00D163CE" w:rsidRPr="00B42BF5" w:rsidRDefault="00D163CE" w:rsidP="00D163CE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2,014.57</w:t>
            </w:r>
          </w:p>
        </w:tc>
        <w:tc>
          <w:tcPr>
            <w:tcW w:w="134" w:type="dxa"/>
          </w:tcPr>
          <w:p w14:paraId="323547D9" w14:textId="77777777" w:rsidR="00D163CE" w:rsidRPr="00B42BF5" w:rsidRDefault="00D163CE" w:rsidP="00D163C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1122759" w14:textId="360974BE" w:rsidR="00D163CE" w:rsidRPr="00B42BF5" w:rsidRDefault="00D163CE" w:rsidP="00D163CE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1,843.57</w:t>
            </w:r>
          </w:p>
        </w:tc>
        <w:tc>
          <w:tcPr>
            <w:tcW w:w="134" w:type="dxa"/>
          </w:tcPr>
          <w:p w14:paraId="707C612A" w14:textId="77777777" w:rsidR="00D163CE" w:rsidRPr="00B42BF5" w:rsidRDefault="00D163CE" w:rsidP="00D163CE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</w:tcPr>
          <w:p w14:paraId="6EA86E4F" w14:textId="1D0D2979" w:rsidR="00D163CE" w:rsidRPr="00B42BF5" w:rsidRDefault="00D163CE" w:rsidP="00D163CE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1,834.57</w:t>
            </w:r>
          </w:p>
        </w:tc>
      </w:tr>
      <w:tr w:rsidR="00E2075B" w:rsidRPr="00B42BF5" w14:paraId="7E98F89C" w14:textId="77777777" w:rsidTr="006C0B33">
        <w:tc>
          <w:tcPr>
            <w:tcW w:w="3452" w:type="dxa"/>
            <w:shd w:val="clear" w:color="auto" w:fill="auto"/>
          </w:tcPr>
          <w:p w14:paraId="6CF8337F" w14:textId="65BAAEB1" w:rsidR="00E2075B" w:rsidRPr="00B42BF5" w:rsidRDefault="00E2075B" w:rsidP="00E2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Fleet Card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8DC72CC" w14:textId="53007457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2.10</w:t>
            </w:r>
          </w:p>
        </w:tc>
        <w:tc>
          <w:tcPr>
            <w:tcW w:w="134" w:type="dxa"/>
          </w:tcPr>
          <w:p w14:paraId="0C2C9FB4" w14:textId="77777777" w:rsidR="00E2075B" w:rsidRPr="00B42BF5" w:rsidRDefault="00E2075B" w:rsidP="00E2075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6F77A95" w14:textId="27A29D17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2.10</w:t>
            </w:r>
          </w:p>
        </w:tc>
        <w:tc>
          <w:tcPr>
            <w:tcW w:w="134" w:type="dxa"/>
          </w:tcPr>
          <w:p w14:paraId="7F2676D3" w14:textId="77777777" w:rsidR="00E2075B" w:rsidRPr="00B42BF5" w:rsidRDefault="00E2075B" w:rsidP="00E2075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A96E8C" w14:textId="23D07C69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1.20</w:t>
            </w:r>
          </w:p>
        </w:tc>
        <w:tc>
          <w:tcPr>
            <w:tcW w:w="134" w:type="dxa"/>
          </w:tcPr>
          <w:p w14:paraId="5C02A7EE" w14:textId="77777777" w:rsidR="00E2075B" w:rsidRPr="00B42BF5" w:rsidRDefault="00E2075B" w:rsidP="00E2075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6CF142B5" w14:textId="281E53C3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1.20</w:t>
            </w:r>
          </w:p>
        </w:tc>
      </w:tr>
      <w:tr w:rsidR="00E2075B" w:rsidRPr="00B42BF5" w14:paraId="35E859A3" w14:textId="77777777" w:rsidTr="006C0B33">
        <w:tc>
          <w:tcPr>
            <w:tcW w:w="3452" w:type="dxa"/>
            <w:shd w:val="clear" w:color="auto" w:fill="auto"/>
          </w:tcPr>
          <w:p w14:paraId="4D867760" w14:textId="77777777" w:rsidR="00E2075B" w:rsidRPr="00B42BF5" w:rsidRDefault="00E2075B" w:rsidP="00E2075B">
            <w:pPr>
              <w:tabs>
                <w:tab w:val="left" w:pos="284"/>
                <w:tab w:val="left" w:pos="567"/>
              </w:tabs>
              <w:spacing w:line="300" w:lineRule="exact"/>
              <w:ind w:left="680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9E7DB5" w14:textId="300AD287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2,117.17</w:t>
            </w:r>
          </w:p>
        </w:tc>
        <w:tc>
          <w:tcPr>
            <w:tcW w:w="134" w:type="dxa"/>
          </w:tcPr>
          <w:p w14:paraId="6D496ECE" w14:textId="77777777" w:rsidR="00E2075B" w:rsidRPr="00B42BF5" w:rsidRDefault="00E2075B" w:rsidP="00E2075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52CBDD0" w14:textId="2ADB50F8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2,088.67</w:t>
            </w:r>
          </w:p>
        </w:tc>
        <w:tc>
          <w:tcPr>
            <w:tcW w:w="134" w:type="dxa"/>
          </w:tcPr>
          <w:p w14:paraId="107A9A79" w14:textId="77777777" w:rsidR="00E2075B" w:rsidRPr="00B42BF5" w:rsidRDefault="00E2075B" w:rsidP="00E2075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84D97D" w14:textId="10418464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1,901.77</w:t>
            </w:r>
          </w:p>
        </w:tc>
        <w:tc>
          <w:tcPr>
            <w:tcW w:w="134" w:type="dxa"/>
          </w:tcPr>
          <w:p w14:paraId="65987FD4" w14:textId="77777777" w:rsidR="00E2075B" w:rsidRPr="00B42BF5" w:rsidRDefault="00E2075B" w:rsidP="00E2075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66CC5AE" w14:textId="0748C45D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1,892.77</w:t>
            </w:r>
          </w:p>
        </w:tc>
      </w:tr>
      <w:tr w:rsidR="00E2075B" w:rsidRPr="00B42BF5" w14:paraId="198F5337" w14:textId="77777777" w:rsidTr="006C0B33">
        <w:tc>
          <w:tcPr>
            <w:tcW w:w="3452" w:type="dxa"/>
            <w:shd w:val="clear" w:color="auto" w:fill="auto"/>
          </w:tcPr>
          <w:p w14:paraId="41751738" w14:textId="00288C49" w:rsidR="00E2075B" w:rsidRPr="00B42BF5" w:rsidRDefault="00E2075B" w:rsidP="00E2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 w:right="-146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Forward Contracts (</w:t>
            </w:r>
            <w:r w:rsidRPr="00B42BF5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ล้านดอลลาร์สหรัฐอเมริกา</w:t>
            </w:r>
            <w:r w:rsidRPr="00B42BF5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8A194FB" w14:textId="0F2EFAAB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14.51</w:t>
            </w:r>
          </w:p>
        </w:tc>
        <w:tc>
          <w:tcPr>
            <w:tcW w:w="134" w:type="dxa"/>
          </w:tcPr>
          <w:p w14:paraId="09DD2E83" w14:textId="77777777" w:rsidR="00E2075B" w:rsidRPr="00B42BF5" w:rsidRDefault="00E2075B" w:rsidP="00E2075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0A63ED9" w14:textId="62C12326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14.51</w:t>
            </w:r>
          </w:p>
        </w:tc>
        <w:tc>
          <w:tcPr>
            <w:tcW w:w="134" w:type="dxa"/>
          </w:tcPr>
          <w:p w14:paraId="24C5C0DB" w14:textId="77777777" w:rsidR="00E2075B" w:rsidRPr="00B42BF5" w:rsidRDefault="00E2075B" w:rsidP="00E2075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FE25C2F" w14:textId="2E5264EC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14.51</w:t>
            </w:r>
          </w:p>
        </w:tc>
        <w:tc>
          <w:tcPr>
            <w:tcW w:w="134" w:type="dxa"/>
          </w:tcPr>
          <w:p w14:paraId="09F7520A" w14:textId="77777777" w:rsidR="00E2075B" w:rsidRPr="00B42BF5" w:rsidRDefault="00E2075B" w:rsidP="00E2075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26760AF6" w14:textId="721442DC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14.51</w:t>
            </w:r>
          </w:p>
        </w:tc>
      </w:tr>
      <w:tr w:rsidR="00E2075B" w:rsidRPr="00B42BF5" w14:paraId="1B6B7586" w14:textId="77777777" w:rsidTr="006C0B33">
        <w:tc>
          <w:tcPr>
            <w:tcW w:w="3452" w:type="dxa"/>
            <w:shd w:val="clear" w:color="auto" w:fill="auto"/>
          </w:tcPr>
          <w:p w14:paraId="2A782246" w14:textId="465FEDD8" w:rsidR="00E2075B" w:rsidRPr="00B42BF5" w:rsidRDefault="00E2075B" w:rsidP="00E2075B">
            <w:pPr>
              <w:tabs>
                <w:tab w:val="left" w:pos="284"/>
                <w:tab w:val="left" w:pos="567"/>
              </w:tabs>
              <w:spacing w:line="300" w:lineRule="exact"/>
              <w:ind w:left="62" w:hanging="11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หลักประกัน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ล้านบาท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5DC7A13C" w14:textId="77777777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81516A" w14:textId="77777777" w:rsidR="00E2075B" w:rsidRPr="00B42BF5" w:rsidRDefault="00E2075B" w:rsidP="00E2075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21D2872" w14:textId="77777777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3A58E8E" w14:textId="77777777" w:rsidR="00E2075B" w:rsidRPr="00B42BF5" w:rsidRDefault="00E2075B" w:rsidP="00E2075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15AC211" w14:textId="77777777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1D3CFE8" w14:textId="77777777" w:rsidR="00E2075B" w:rsidRPr="00B42BF5" w:rsidRDefault="00E2075B" w:rsidP="00E2075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</w:tcPr>
          <w:p w14:paraId="45DBC6EE" w14:textId="77777777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E2075B" w:rsidRPr="00B42BF5" w14:paraId="324753EE" w14:textId="77777777" w:rsidTr="006C0B33">
        <w:tc>
          <w:tcPr>
            <w:tcW w:w="3452" w:type="dxa"/>
            <w:shd w:val="clear" w:color="auto" w:fill="auto"/>
          </w:tcPr>
          <w:p w14:paraId="04886016" w14:textId="039B6A1F" w:rsidR="00E2075B" w:rsidRPr="00B42BF5" w:rsidRDefault="00E2075B" w:rsidP="00E2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เงินฝากสถาบันการเงิน (ดูหมายเหตุ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9)</w:t>
            </w:r>
          </w:p>
        </w:tc>
        <w:tc>
          <w:tcPr>
            <w:tcW w:w="1134" w:type="dxa"/>
          </w:tcPr>
          <w:p w14:paraId="7EDAEDA0" w14:textId="4900AAFC" w:rsidR="00E2075B" w:rsidRPr="00B42BF5" w:rsidRDefault="00AD5069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96.66</w:t>
            </w:r>
          </w:p>
        </w:tc>
        <w:tc>
          <w:tcPr>
            <w:tcW w:w="134" w:type="dxa"/>
          </w:tcPr>
          <w:p w14:paraId="2FDB17D3" w14:textId="77777777" w:rsidR="00E2075B" w:rsidRPr="00B42BF5" w:rsidRDefault="00E2075B" w:rsidP="00E2075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32DC782" w14:textId="5A14944D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106.71</w:t>
            </w:r>
          </w:p>
        </w:tc>
        <w:tc>
          <w:tcPr>
            <w:tcW w:w="134" w:type="dxa"/>
          </w:tcPr>
          <w:p w14:paraId="0E4B6F24" w14:textId="77777777" w:rsidR="00E2075B" w:rsidRPr="00B42BF5" w:rsidRDefault="00E2075B" w:rsidP="00E2075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EF3724C" w14:textId="29F6856E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86.12</w:t>
            </w:r>
          </w:p>
        </w:tc>
        <w:tc>
          <w:tcPr>
            <w:tcW w:w="134" w:type="dxa"/>
          </w:tcPr>
          <w:p w14:paraId="5C74C39F" w14:textId="77777777" w:rsidR="00E2075B" w:rsidRPr="00B42BF5" w:rsidRDefault="00E2075B" w:rsidP="00E2075B">
            <w:pPr>
              <w:tabs>
                <w:tab w:val="left" w:pos="284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</w:tcPr>
          <w:p w14:paraId="068187E7" w14:textId="130B3DCE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86.12</w:t>
            </w:r>
          </w:p>
        </w:tc>
      </w:tr>
      <w:tr w:rsidR="00E2075B" w:rsidRPr="00B42BF5" w14:paraId="12B882AE" w14:textId="77777777" w:rsidTr="006C0B33">
        <w:tc>
          <w:tcPr>
            <w:tcW w:w="3452" w:type="dxa"/>
            <w:shd w:val="clear" w:color="auto" w:fill="auto"/>
          </w:tcPr>
          <w:p w14:paraId="756B8EF9" w14:textId="1A2B41AD" w:rsidR="00E2075B" w:rsidRPr="00B42BF5" w:rsidRDefault="00E2075B" w:rsidP="00E2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ที่ดิน (ดูหมายเหตุ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11)</w:t>
            </w:r>
          </w:p>
        </w:tc>
        <w:tc>
          <w:tcPr>
            <w:tcW w:w="1134" w:type="dxa"/>
          </w:tcPr>
          <w:p w14:paraId="07350A13" w14:textId="77777777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ที่ดินบางส่วน</w:t>
            </w:r>
          </w:p>
          <w:p w14:paraId="00508AAA" w14:textId="18D02564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34" w:type="dxa"/>
          </w:tcPr>
          <w:p w14:paraId="2CE44F76" w14:textId="77777777" w:rsidR="00E2075B" w:rsidRPr="00B42BF5" w:rsidRDefault="00E2075B" w:rsidP="00E2075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A84D874" w14:textId="77777777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ที่ดินบางส่วน</w:t>
            </w:r>
          </w:p>
          <w:p w14:paraId="382D5B0B" w14:textId="0570D5DA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34" w:type="dxa"/>
          </w:tcPr>
          <w:p w14:paraId="3F0A7F8D" w14:textId="77777777" w:rsidR="00E2075B" w:rsidRPr="00B42BF5" w:rsidRDefault="00E2075B" w:rsidP="00E2075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AFEFF7C" w14:textId="77777777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ที่ดินบางส่วน</w:t>
            </w:r>
          </w:p>
          <w:p w14:paraId="00204F35" w14:textId="139C1184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34" w:type="dxa"/>
          </w:tcPr>
          <w:p w14:paraId="728B4C6A" w14:textId="77777777" w:rsidR="00E2075B" w:rsidRPr="00B42BF5" w:rsidRDefault="00E2075B" w:rsidP="00E2075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8" w:type="dxa"/>
          </w:tcPr>
          <w:p w14:paraId="35B98F1F" w14:textId="77777777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ที่ดินบางส่วน</w:t>
            </w:r>
          </w:p>
          <w:p w14:paraId="34FE16AC" w14:textId="2AB46C55" w:rsidR="00E2075B" w:rsidRPr="00B42BF5" w:rsidRDefault="00E2075B" w:rsidP="00E2075B">
            <w:pPr>
              <w:tabs>
                <w:tab w:val="left" w:pos="284"/>
                <w:tab w:val="left" w:pos="851"/>
                <w:tab w:val="left" w:pos="133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ของบริษัท</w:t>
            </w:r>
          </w:p>
        </w:tc>
      </w:tr>
    </w:tbl>
    <w:p w14:paraId="04CAC3F8" w14:textId="77777777" w:rsidR="00BF0058" w:rsidRDefault="00BF0058" w:rsidP="00F846E9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</w:pPr>
    </w:p>
    <w:p w14:paraId="565E6741" w14:textId="67ECDC42" w:rsidR="001E27E2" w:rsidRPr="0061142B" w:rsidRDefault="001E27E2" w:rsidP="00F846E9">
      <w:pPr>
        <w:pStyle w:val="PlainText"/>
        <w:tabs>
          <w:tab w:val="left" w:pos="284"/>
          <w:tab w:val="left" w:pos="851"/>
        </w:tabs>
        <w:spacing w:line="380" w:lineRule="exact"/>
        <w:ind w:left="-142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  <w:t>1</w:t>
      </w:r>
      <w:r w:rsidR="002F34CD"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lang w:val="en-US"/>
        </w:rPr>
        <w:t>6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  <w:t>.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23721D"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US"/>
        </w:rPr>
        <w:t>เจ้าหนี้การค้าและเจ้าหนี้หมุนเวียนอื่น</w:t>
      </w:r>
    </w:p>
    <w:p w14:paraId="7EAC0E96" w14:textId="77777777" w:rsidR="001E27E2" w:rsidRPr="0061142B" w:rsidRDefault="001E27E2" w:rsidP="00F84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firstLine="851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40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61142B" w:rsidRPr="00B42BF5" w14:paraId="3D5AA8B7" w14:textId="77777777" w:rsidTr="00B32000">
        <w:trPr>
          <w:gridAfter w:val="1"/>
          <w:wAfter w:w="10" w:type="dxa"/>
        </w:trPr>
        <w:tc>
          <w:tcPr>
            <w:tcW w:w="3458" w:type="dxa"/>
          </w:tcPr>
          <w:p w14:paraId="29B898DD" w14:textId="77777777" w:rsidR="001E27E2" w:rsidRPr="00B42BF5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29CD203E" w14:textId="77777777" w:rsidR="001E27E2" w:rsidRPr="00B42BF5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1142B" w:rsidRPr="00B42BF5" w14:paraId="0B679AA1" w14:textId="77777777" w:rsidTr="00B32000">
        <w:tc>
          <w:tcPr>
            <w:tcW w:w="3458" w:type="dxa"/>
          </w:tcPr>
          <w:p w14:paraId="5A07452D" w14:textId="77777777" w:rsidR="001E27E2" w:rsidRPr="00B42BF5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F5C13D" w14:textId="77777777" w:rsidR="001E27E2" w:rsidRPr="00B42BF5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6031E98" w14:textId="77777777" w:rsidR="001E27E2" w:rsidRPr="00B42BF5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B99A77" w14:textId="77777777" w:rsidR="001E27E2" w:rsidRPr="00B42BF5" w:rsidRDefault="001E27E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142B" w:rsidRPr="00B42BF5" w14:paraId="270FBC19" w14:textId="77777777" w:rsidTr="00D76AE0">
        <w:tc>
          <w:tcPr>
            <w:tcW w:w="3458" w:type="dxa"/>
          </w:tcPr>
          <w:p w14:paraId="20A3CC56" w14:textId="77777777" w:rsidR="00EC2B32" w:rsidRPr="00B42BF5" w:rsidRDefault="00EC2B3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E2BB69" w14:textId="38926171" w:rsidR="00EC2B32" w:rsidRPr="00B42BF5" w:rsidRDefault="00EC2B32" w:rsidP="000911A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="00570DBF" w:rsidRPr="00B42BF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="00570DBF" w:rsidRPr="00B42BF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BD193E"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3C7F85" w14:textId="77777777" w:rsidR="00EC2B32" w:rsidRPr="00B42BF5" w:rsidRDefault="00EC2B32" w:rsidP="000911A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2F4B2A9" w14:textId="77777777" w:rsidR="00EC2B32" w:rsidRPr="00B42BF5" w:rsidRDefault="00EC2B32" w:rsidP="000911A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4076D0B8" w14:textId="67945961" w:rsidR="00EC2B32" w:rsidRPr="00B42BF5" w:rsidRDefault="00EC2B32" w:rsidP="000911A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BD193E"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left w:val="nil"/>
            </w:tcBorders>
          </w:tcPr>
          <w:p w14:paraId="2931ECBA" w14:textId="77777777" w:rsidR="00EC2B32" w:rsidRPr="00B42BF5" w:rsidRDefault="00EC2B32" w:rsidP="000911A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6" w:space="0" w:color="auto"/>
            </w:tcBorders>
          </w:tcPr>
          <w:p w14:paraId="7B5352CA" w14:textId="57518D46" w:rsidR="00EC2B32" w:rsidRPr="00B42BF5" w:rsidRDefault="00570DBF" w:rsidP="000911A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B42BF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0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br/>
            </w:r>
            <w:r w:rsidRPr="00B42BF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มิถุนายน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69C0A91" w14:textId="77777777" w:rsidR="00EC2B32" w:rsidRPr="00B42BF5" w:rsidRDefault="00EC2B32" w:rsidP="000911A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6B4E27D4" w14:textId="77777777" w:rsidR="00EC2B32" w:rsidRPr="00B42BF5" w:rsidRDefault="00EC2B32" w:rsidP="000911A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</w:p>
          <w:p w14:paraId="305AD0F9" w14:textId="65A36CD2" w:rsidR="00EC2B32" w:rsidRPr="00B42BF5" w:rsidRDefault="00EC2B32" w:rsidP="000911A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BD193E"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61142B" w:rsidRPr="00B42BF5" w14:paraId="1A489733" w14:textId="77777777" w:rsidTr="00844DFE">
        <w:trPr>
          <w:trHeight w:val="49"/>
        </w:trPr>
        <w:tc>
          <w:tcPr>
            <w:tcW w:w="3458" w:type="dxa"/>
          </w:tcPr>
          <w:p w14:paraId="21AFC42E" w14:textId="77777777" w:rsidR="00EC2B32" w:rsidRPr="00B42BF5" w:rsidRDefault="00EC2B32" w:rsidP="000911A3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34" w:type="dxa"/>
            <w:shd w:val="clear" w:color="auto" w:fill="auto"/>
          </w:tcPr>
          <w:p w14:paraId="6F05DBEB" w14:textId="2E9C5834" w:rsidR="00EC2B32" w:rsidRPr="00B42BF5" w:rsidRDefault="00AD5069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108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B42BF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923</w:t>
            </w:r>
          </w:p>
        </w:tc>
        <w:tc>
          <w:tcPr>
            <w:tcW w:w="134" w:type="dxa"/>
          </w:tcPr>
          <w:p w14:paraId="4ED2C3F3" w14:textId="77777777" w:rsidR="00EC2B32" w:rsidRPr="00B42BF5" w:rsidRDefault="00EC2B3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B42B9B" w14:textId="5F9928C8" w:rsidR="00EC2B32" w:rsidRPr="00B42BF5" w:rsidRDefault="00BD193E" w:rsidP="000911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125,885</w:t>
            </w:r>
          </w:p>
        </w:tc>
        <w:tc>
          <w:tcPr>
            <w:tcW w:w="134" w:type="dxa"/>
          </w:tcPr>
          <w:p w14:paraId="48F9831E" w14:textId="77777777" w:rsidR="00EC2B32" w:rsidRPr="00B42BF5" w:rsidRDefault="00EC2B3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727FD60" w14:textId="1BE93E9D" w:rsidR="00EC2B32" w:rsidRPr="00B42BF5" w:rsidRDefault="00A765B0" w:rsidP="000911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61,309</w:t>
            </w:r>
          </w:p>
        </w:tc>
        <w:tc>
          <w:tcPr>
            <w:tcW w:w="134" w:type="dxa"/>
          </w:tcPr>
          <w:p w14:paraId="44301FCB" w14:textId="77777777" w:rsidR="00EC2B32" w:rsidRPr="00B42BF5" w:rsidRDefault="00EC2B32" w:rsidP="000911A3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540995F" w14:textId="286F266B" w:rsidR="00EC2B32" w:rsidRPr="00B42BF5" w:rsidRDefault="00BD193E" w:rsidP="000911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60,965</w:t>
            </w:r>
          </w:p>
        </w:tc>
      </w:tr>
      <w:tr w:rsidR="0061142B" w:rsidRPr="00B42BF5" w14:paraId="65BF93BC" w14:textId="77777777" w:rsidTr="00844DFE">
        <w:tc>
          <w:tcPr>
            <w:tcW w:w="3458" w:type="dxa"/>
          </w:tcPr>
          <w:p w14:paraId="6DDD3027" w14:textId="77777777" w:rsidR="00EC2B32" w:rsidRPr="00B42BF5" w:rsidRDefault="00EC2B32" w:rsidP="000911A3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598D43F3" w14:textId="77777777" w:rsidR="00EC2B32" w:rsidRPr="00B42BF5" w:rsidRDefault="00EC2B3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B749DD1" w14:textId="77777777" w:rsidR="00EC2B32" w:rsidRPr="00B42BF5" w:rsidRDefault="00EC2B3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3D71AEA" w14:textId="77777777" w:rsidR="00EC2B32" w:rsidRPr="00B42BF5" w:rsidRDefault="00EC2B32" w:rsidP="000911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4E30617E" w14:textId="77777777" w:rsidR="00EC2B32" w:rsidRPr="00B42BF5" w:rsidRDefault="00EC2B32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118FA7D" w14:textId="77777777" w:rsidR="00EC2B32" w:rsidRPr="00B42BF5" w:rsidRDefault="00EC2B32" w:rsidP="000911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4E4D7A" w14:textId="77777777" w:rsidR="00EC2B32" w:rsidRPr="00B42BF5" w:rsidRDefault="00EC2B32" w:rsidP="000911A3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4FF0069" w14:textId="77777777" w:rsidR="00EC2B32" w:rsidRPr="00B42BF5" w:rsidRDefault="00EC2B32" w:rsidP="000911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61142B" w:rsidRPr="00B42BF5" w14:paraId="1C753080" w14:textId="77777777" w:rsidTr="00844DFE">
        <w:tc>
          <w:tcPr>
            <w:tcW w:w="3458" w:type="dxa"/>
          </w:tcPr>
          <w:p w14:paraId="01937A1A" w14:textId="77777777" w:rsidR="00A765B0" w:rsidRPr="00B42BF5" w:rsidRDefault="00A765B0" w:rsidP="000911A3">
            <w:pPr>
              <w:tabs>
                <w:tab w:val="left" w:pos="284"/>
              </w:tabs>
              <w:spacing w:line="320" w:lineRule="exact"/>
              <w:ind w:left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11BFF304" w14:textId="63645964" w:rsidR="00A765B0" w:rsidRPr="00B42BF5" w:rsidRDefault="00B40AFA" w:rsidP="000911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12,456</w:t>
            </w:r>
          </w:p>
        </w:tc>
        <w:tc>
          <w:tcPr>
            <w:tcW w:w="134" w:type="dxa"/>
          </w:tcPr>
          <w:p w14:paraId="0BDAA372" w14:textId="77777777" w:rsidR="00A765B0" w:rsidRPr="00B42BF5" w:rsidRDefault="00A765B0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DBCF3DD" w14:textId="09146ED9" w:rsidR="00A765B0" w:rsidRPr="00B42BF5" w:rsidRDefault="00A765B0" w:rsidP="000911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12,249</w:t>
            </w:r>
          </w:p>
        </w:tc>
        <w:tc>
          <w:tcPr>
            <w:tcW w:w="134" w:type="dxa"/>
          </w:tcPr>
          <w:p w14:paraId="34E44442" w14:textId="77777777" w:rsidR="00A765B0" w:rsidRPr="00B42BF5" w:rsidRDefault="00A765B0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41B6767" w14:textId="63EC9F2D" w:rsidR="00A765B0" w:rsidRPr="00B42BF5" w:rsidRDefault="00A765B0" w:rsidP="000911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6,844 </w:t>
            </w:r>
          </w:p>
        </w:tc>
        <w:tc>
          <w:tcPr>
            <w:tcW w:w="134" w:type="dxa"/>
          </w:tcPr>
          <w:p w14:paraId="1A5AA294" w14:textId="77777777" w:rsidR="00A765B0" w:rsidRPr="00B42BF5" w:rsidRDefault="00A765B0" w:rsidP="000911A3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21BB82C" w14:textId="0A0CF8D1" w:rsidR="00A765B0" w:rsidRPr="00B42BF5" w:rsidRDefault="00A765B0" w:rsidP="000911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6,313</w:t>
            </w:r>
          </w:p>
        </w:tc>
      </w:tr>
      <w:tr w:rsidR="0061142B" w:rsidRPr="00B42BF5" w14:paraId="235F9F40" w14:textId="77777777" w:rsidTr="00844DFE">
        <w:tc>
          <w:tcPr>
            <w:tcW w:w="3458" w:type="dxa"/>
          </w:tcPr>
          <w:p w14:paraId="624517C9" w14:textId="77777777" w:rsidR="00A765B0" w:rsidRPr="00B42BF5" w:rsidRDefault="00A765B0" w:rsidP="000911A3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170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34" w:type="dxa"/>
            <w:shd w:val="clear" w:color="auto" w:fill="auto"/>
          </w:tcPr>
          <w:p w14:paraId="0FAE57D5" w14:textId="45C1188B" w:rsidR="00A765B0" w:rsidRPr="00B42BF5" w:rsidRDefault="00B40AFA" w:rsidP="000911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1,468</w:t>
            </w:r>
          </w:p>
        </w:tc>
        <w:tc>
          <w:tcPr>
            <w:tcW w:w="134" w:type="dxa"/>
          </w:tcPr>
          <w:p w14:paraId="2E6C49BE" w14:textId="77777777" w:rsidR="00A765B0" w:rsidRPr="00B42BF5" w:rsidRDefault="00A765B0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B55BCD1" w14:textId="000D07D2" w:rsidR="00A765B0" w:rsidRPr="00B42BF5" w:rsidRDefault="00A765B0" w:rsidP="000911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1,652</w:t>
            </w:r>
          </w:p>
        </w:tc>
        <w:tc>
          <w:tcPr>
            <w:tcW w:w="134" w:type="dxa"/>
          </w:tcPr>
          <w:p w14:paraId="733959A4" w14:textId="77777777" w:rsidR="00A765B0" w:rsidRPr="00B42BF5" w:rsidRDefault="00A765B0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A30DFDC" w14:textId="7BDA0FBB" w:rsidR="00A765B0" w:rsidRPr="00B42BF5" w:rsidRDefault="00A765B0" w:rsidP="000911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1,255 </w:t>
            </w:r>
          </w:p>
        </w:tc>
        <w:tc>
          <w:tcPr>
            <w:tcW w:w="134" w:type="dxa"/>
          </w:tcPr>
          <w:p w14:paraId="400901B8" w14:textId="77777777" w:rsidR="00A765B0" w:rsidRPr="00B42BF5" w:rsidRDefault="00A765B0" w:rsidP="000911A3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3493C0FE" w14:textId="59A35C52" w:rsidR="00A765B0" w:rsidRPr="00B42BF5" w:rsidRDefault="00A765B0" w:rsidP="000911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1,481</w:t>
            </w:r>
          </w:p>
        </w:tc>
      </w:tr>
      <w:tr w:rsidR="0061142B" w:rsidRPr="00B42BF5" w14:paraId="1F9DC0F1" w14:textId="77777777" w:rsidTr="00844DFE">
        <w:tc>
          <w:tcPr>
            <w:tcW w:w="3458" w:type="dxa"/>
          </w:tcPr>
          <w:p w14:paraId="5A1710C5" w14:textId="424D2918" w:rsidR="00A765B0" w:rsidRPr="00B42BF5" w:rsidRDefault="00A765B0" w:rsidP="000911A3">
            <w:pPr>
              <w:tabs>
                <w:tab w:val="clear" w:pos="907"/>
                <w:tab w:val="left" w:pos="284"/>
                <w:tab w:val="left" w:pos="885"/>
              </w:tabs>
              <w:spacing w:line="320" w:lineRule="exact"/>
              <w:ind w:left="170"/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pacing w:val="-4"/>
                <w:sz w:val="26"/>
                <w:szCs w:val="26"/>
                <w:cs/>
              </w:rPr>
              <w:t>หนี้สินที่เกิดจากสัญญา-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34" w:type="dxa"/>
            <w:shd w:val="clear" w:color="auto" w:fill="auto"/>
          </w:tcPr>
          <w:p w14:paraId="41EB3A1F" w14:textId="11AB7B61" w:rsidR="00A765B0" w:rsidRPr="00B42BF5" w:rsidRDefault="00B40AFA" w:rsidP="000911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5,175</w:t>
            </w:r>
          </w:p>
        </w:tc>
        <w:tc>
          <w:tcPr>
            <w:tcW w:w="134" w:type="dxa"/>
          </w:tcPr>
          <w:p w14:paraId="782187F5" w14:textId="77777777" w:rsidR="00A765B0" w:rsidRPr="00B42BF5" w:rsidRDefault="00A765B0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69B3E5" w14:textId="6FBD5326" w:rsidR="00A765B0" w:rsidRPr="00B42BF5" w:rsidRDefault="00A765B0" w:rsidP="000911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10,392</w:t>
            </w:r>
          </w:p>
        </w:tc>
        <w:tc>
          <w:tcPr>
            <w:tcW w:w="134" w:type="dxa"/>
          </w:tcPr>
          <w:p w14:paraId="272735A1" w14:textId="77777777" w:rsidR="00A765B0" w:rsidRPr="00B42BF5" w:rsidRDefault="00A765B0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641285F" w14:textId="772CA61C" w:rsidR="00A765B0" w:rsidRPr="00B42BF5" w:rsidRDefault="00A765B0" w:rsidP="000911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1,478 </w:t>
            </w:r>
          </w:p>
        </w:tc>
        <w:tc>
          <w:tcPr>
            <w:tcW w:w="134" w:type="dxa"/>
          </w:tcPr>
          <w:p w14:paraId="2CB697E9" w14:textId="77777777" w:rsidR="00A765B0" w:rsidRPr="00B42BF5" w:rsidRDefault="00A765B0" w:rsidP="000911A3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73EE7F7D" w14:textId="33A28FF0" w:rsidR="00A765B0" w:rsidRPr="00B42BF5" w:rsidRDefault="00A765B0" w:rsidP="000911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659</w:t>
            </w:r>
          </w:p>
        </w:tc>
      </w:tr>
      <w:tr w:rsidR="0061142B" w:rsidRPr="00B42BF5" w14:paraId="58977AA3" w14:textId="77777777" w:rsidTr="00844DFE">
        <w:tc>
          <w:tcPr>
            <w:tcW w:w="3458" w:type="dxa"/>
          </w:tcPr>
          <w:p w14:paraId="266D1EF6" w14:textId="77777777" w:rsidR="00A765B0" w:rsidRPr="00B42BF5" w:rsidRDefault="00A765B0" w:rsidP="000911A3">
            <w:pPr>
              <w:tabs>
                <w:tab w:val="left" w:pos="284"/>
              </w:tabs>
              <w:spacing w:line="320" w:lineRule="exact"/>
              <w:ind w:left="1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3498C7F" w14:textId="17ED01B2" w:rsidR="00A765B0" w:rsidRPr="00B42BF5" w:rsidRDefault="00B40AFA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7,149</w:t>
            </w:r>
          </w:p>
        </w:tc>
        <w:tc>
          <w:tcPr>
            <w:tcW w:w="134" w:type="dxa"/>
          </w:tcPr>
          <w:p w14:paraId="779FC8C3" w14:textId="77777777" w:rsidR="00A765B0" w:rsidRPr="00B42BF5" w:rsidRDefault="00A765B0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E5DEDE" w14:textId="0C853BA8" w:rsidR="00A765B0" w:rsidRPr="00B42BF5" w:rsidRDefault="00A765B0" w:rsidP="000911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4,831</w:t>
            </w:r>
          </w:p>
        </w:tc>
        <w:tc>
          <w:tcPr>
            <w:tcW w:w="134" w:type="dxa"/>
          </w:tcPr>
          <w:p w14:paraId="58A3D891" w14:textId="77777777" w:rsidR="00A765B0" w:rsidRPr="00B42BF5" w:rsidRDefault="00A765B0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0B81E6D" w14:textId="615179DE" w:rsidR="00A765B0" w:rsidRPr="00B42BF5" w:rsidRDefault="00A765B0" w:rsidP="000911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837 </w:t>
            </w:r>
          </w:p>
        </w:tc>
        <w:tc>
          <w:tcPr>
            <w:tcW w:w="134" w:type="dxa"/>
          </w:tcPr>
          <w:p w14:paraId="5273F6B7" w14:textId="77777777" w:rsidR="00A765B0" w:rsidRPr="00B42BF5" w:rsidRDefault="00A765B0" w:rsidP="000911A3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5CCB062" w14:textId="2656F95C" w:rsidR="00A765B0" w:rsidRPr="00B42BF5" w:rsidRDefault="00A765B0" w:rsidP="000911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212</w:t>
            </w:r>
          </w:p>
        </w:tc>
      </w:tr>
      <w:tr w:rsidR="0083577B" w:rsidRPr="00B42BF5" w14:paraId="0C236F7C" w14:textId="77777777" w:rsidTr="00D76AE0">
        <w:tc>
          <w:tcPr>
            <w:tcW w:w="3458" w:type="dxa"/>
          </w:tcPr>
          <w:p w14:paraId="4648B3A7" w14:textId="77777777" w:rsidR="0083577B" w:rsidRPr="00B42BF5" w:rsidRDefault="0083577B" w:rsidP="000911A3">
            <w:pPr>
              <w:tabs>
                <w:tab w:val="left" w:pos="284"/>
              </w:tabs>
              <w:spacing w:line="320" w:lineRule="exact"/>
              <w:ind w:lef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20F1D8" w14:textId="41288BEF" w:rsidR="0083577B" w:rsidRPr="00B42BF5" w:rsidRDefault="00AD5069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135,171</w:t>
            </w:r>
          </w:p>
        </w:tc>
        <w:tc>
          <w:tcPr>
            <w:tcW w:w="134" w:type="dxa"/>
          </w:tcPr>
          <w:p w14:paraId="00EAE60E" w14:textId="77777777" w:rsidR="0083577B" w:rsidRPr="00B42BF5" w:rsidRDefault="0083577B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E8860DB" w14:textId="690EDB2B" w:rsidR="0083577B" w:rsidRPr="00B42BF5" w:rsidRDefault="0083577B" w:rsidP="000911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155,009</w:t>
            </w:r>
          </w:p>
        </w:tc>
        <w:tc>
          <w:tcPr>
            <w:tcW w:w="134" w:type="dxa"/>
          </w:tcPr>
          <w:p w14:paraId="60F88D1F" w14:textId="77777777" w:rsidR="0083577B" w:rsidRPr="00B42BF5" w:rsidRDefault="0083577B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4AC237" w14:textId="2CDE15FA" w:rsidR="0083577B" w:rsidRPr="00B42BF5" w:rsidRDefault="00A765B0" w:rsidP="000911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71,723</w:t>
            </w:r>
          </w:p>
        </w:tc>
        <w:tc>
          <w:tcPr>
            <w:tcW w:w="134" w:type="dxa"/>
          </w:tcPr>
          <w:p w14:paraId="61099DA8" w14:textId="77777777" w:rsidR="0083577B" w:rsidRPr="00B42BF5" w:rsidRDefault="0083577B" w:rsidP="000911A3">
            <w:pPr>
              <w:tabs>
                <w:tab w:val="clear" w:pos="907"/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8F22287" w14:textId="64BA22BD" w:rsidR="0083577B" w:rsidRPr="00B42BF5" w:rsidRDefault="0083577B" w:rsidP="000911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69,630</w:t>
            </w:r>
          </w:p>
        </w:tc>
      </w:tr>
    </w:tbl>
    <w:p w14:paraId="09DD1670" w14:textId="77777777" w:rsidR="00B4048F" w:rsidRPr="0061142B" w:rsidRDefault="00B4048F" w:rsidP="00D11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8E013FA" w14:textId="0979346E" w:rsidR="00D112E0" w:rsidRPr="0061142B" w:rsidRDefault="00D112E0" w:rsidP="00BF0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lastRenderedPageBreak/>
        <w:t>17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เงินกู้ยืมระยะยาวจากสถาบันการเงิน</w:t>
      </w:r>
    </w:p>
    <w:p w14:paraId="276B33B1" w14:textId="77777777" w:rsidR="00D112E0" w:rsidRPr="00E0155B" w:rsidRDefault="00D112E0" w:rsidP="00BF0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51"/>
        </w:tabs>
        <w:spacing w:line="380" w:lineRule="exact"/>
        <w:ind w:left="284" w:firstLine="567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046"/>
        <w:gridCol w:w="1587"/>
        <w:gridCol w:w="138"/>
        <w:gridCol w:w="1586"/>
      </w:tblGrid>
      <w:tr w:rsidR="0061142B" w:rsidRPr="0061142B" w14:paraId="7C3FBF27" w14:textId="77777777" w:rsidTr="00205F2F">
        <w:trPr>
          <w:trHeight w:val="130"/>
        </w:trPr>
        <w:tc>
          <w:tcPr>
            <w:tcW w:w="5046" w:type="dxa"/>
          </w:tcPr>
          <w:p w14:paraId="56AAC6EB" w14:textId="77777777" w:rsidR="00D112E0" w:rsidRPr="0061142B" w:rsidRDefault="00D112E0" w:rsidP="00BF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709E195C" w14:textId="77777777" w:rsidR="00D112E0" w:rsidRPr="00E0155B" w:rsidRDefault="00D112E0" w:rsidP="00BF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61142B" w:rsidRPr="0061142B" w14:paraId="2C4F4953" w14:textId="77777777" w:rsidTr="00205F2F">
        <w:tc>
          <w:tcPr>
            <w:tcW w:w="5046" w:type="dxa"/>
          </w:tcPr>
          <w:p w14:paraId="34952831" w14:textId="77777777" w:rsidR="00D112E0" w:rsidRPr="0061142B" w:rsidRDefault="00D112E0" w:rsidP="00BF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339E5D" w14:textId="77777777" w:rsidR="00D112E0" w:rsidRPr="00E0155B" w:rsidRDefault="00D112E0" w:rsidP="00BF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61142B" w:rsidRPr="0061142B" w14:paraId="716E765B" w14:textId="77777777" w:rsidTr="00205F2F">
        <w:tc>
          <w:tcPr>
            <w:tcW w:w="5046" w:type="dxa"/>
          </w:tcPr>
          <w:p w14:paraId="78BCD26F" w14:textId="77777777" w:rsidR="00D112E0" w:rsidRPr="0061142B" w:rsidRDefault="00D112E0" w:rsidP="00BF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6" w:space="0" w:color="auto"/>
            </w:tcBorders>
          </w:tcPr>
          <w:p w14:paraId="7EE1F1FE" w14:textId="1C7E5E89" w:rsidR="00D112E0" w:rsidRPr="0061142B" w:rsidRDefault="00D112E0" w:rsidP="00BF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570DBF" w:rsidRPr="00E0155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</w:rPr>
              <w:t>0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  <w:p w14:paraId="3D0D9F46" w14:textId="29207FF9" w:rsidR="00D112E0" w:rsidRPr="0061142B" w:rsidRDefault="00570DBF" w:rsidP="00BF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มิถุนายน</w:t>
            </w:r>
            <w:r w:rsidR="00D112E0"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D112E0"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2567</w:t>
            </w:r>
          </w:p>
        </w:tc>
        <w:tc>
          <w:tcPr>
            <w:tcW w:w="138" w:type="dxa"/>
            <w:tcBorders>
              <w:top w:val="single" w:sz="4" w:space="0" w:color="auto"/>
            </w:tcBorders>
          </w:tcPr>
          <w:p w14:paraId="4EA41FF6" w14:textId="77777777" w:rsidR="00D112E0" w:rsidRPr="0061142B" w:rsidRDefault="00D112E0" w:rsidP="00BF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6" w:type="dxa"/>
            <w:tcBorders>
              <w:top w:val="single" w:sz="4" w:space="0" w:color="auto"/>
              <w:bottom w:val="single" w:sz="6" w:space="0" w:color="auto"/>
            </w:tcBorders>
          </w:tcPr>
          <w:p w14:paraId="096B10EA" w14:textId="77777777" w:rsidR="00D112E0" w:rsidRPr="0061142B" w:rsidRDefault="00D112E0" w:rsidP="00BF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</w:p>
          <w:p w14:paraId="6B748DBD" w14:textId="77777777" w:rsidR="00D112E0" w:rsidRPr="0061142B" w:rsidRDefault="00D112E0" w:rsidP="00BF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61142B" w:rsidRPr="0061142B" w14:paraId="15470AA9" w14:textId="77777777" w:rsidTr="00205F2F">
        <w:trPr>
          <w:trHeight w:val="111"/>
        </w:trPr>
        <w:tc>
          <w:tcPr>
            <w:tcW w:w="5046" w:type="dxa"/>
          </w:tcPr>
          <w:p w14:paraId="35BF7413" w14:textId="77777777" w:rsidR="00D112E0" w:rsidRPr="0061142B" w:rsidRDefault="00D112E0" w:rsidP="00BF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7" w:type="dxa"/>
          </w:tcPr>
          <w:p w14:paraId="0CD4CFDA" w14:textId="622479A1" w:rsidR="00D112E0" w:rsidRPr="00E0155B" w:rsidRDefault="0064549E" w:rsidP="00BF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24</w:t>
            </w:r>
            <w:r w:rsidRPr="0064549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E0155B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480</w:t>
            </w:r>
          </w:p>
        </w:tc>
        <w:tc>
          <w:tcPr>
            <w:tcW w:w="138" w:type="dxa"/>
          </w:tcPr>
          <w:p w14:paraId="5B369498" w14:textId="77777777" w:rsidR="00D112E0" w:rsidRPr="0061142B" w:rsidRDefault="00D112E0" w:rsidP="00BF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86" w:type="dxa"/>
          </w:tcPr>
          <w:p w14:paraId="57EF601D" w14:textId="77777777" w:rsidR="00D112E0" w:rsidRPr="0061142B" w:rsidRDefault="00D112E0" w:rsidP="00BF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24,840</w:t>
            </w:r>
          </w:p>
        </w:tc>
      </w:tr>
      <w:tr w:rsidR="0061142B" w:rsidRPr="0061142B" w14:paraId="7DC18C83" w14:textId="77777777" w:rsidTr="00205F2F">
        <w:tc>
          <w:tcPr>
            <w:tcW w:w="5046" w:type="dxa"/>
          </w:tcPr>
          <w:p w14:paraId="6170ABDE" w14:textId="77777777" w:rsidR="00D112E0" w:rsidRPr="0061142B" w:rsidRDefault="00D112E0" w:rsidP="00BF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ส่วนที่ถึงกำหนดชำระหลังจากหนึ่งปีแต่ไม่เกินห้าปี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A7E3F83" w14:textId="0CDC3F5A" w:rsidR="00D112E0" w:rsidRPr="0061142B" w:rsidRDefault="0064549E" w:rsidP="00BF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95</w:t>
            </w:r>
            <w:r w:rsidRPr="0064549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E0155B">
              <w:rPr>
                <w:rFonts w:asciiTheme="majorBidi" w:hAnsiTheme="majorBidi"/>
                <w:color w:val="000000" w:themeColor="text1"/>
                <w:sz w:val="32"/>
                <w:szCs w:val="32"/>
              </w:rPr>
              <w:t>223</w:t>
            </w:r>
          </w:p>
        </w:tc>
        <w:tc>
          <w:tcPr>
            <w:tcW w:w="138" w:type="dxa"/>
          </w:tcPr>
          <w:p w14:paraId="18575298" w14:textId="77777777" w:rsidR="00D112E0" w:rsidRPr="0061142B" w:rsidRDefault="00D112E0" w:rsidP="00BF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586" w:type="dxa"/>
            <w:tcBorders>
              <w:bottom w:val="single" w:sz="6" w:space="0" w:color="auto"/>
            </w:tcBorders>
          </w:tcPr>
          <w:p w14:paraId="69084810" w14:textId="77777777" w:rsidR="00D112E0" w:rsidRPr="0061142B" w:rsidRDefault="00D112E0" w:rsidP="00BF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100,685</w:t>
            </w:r>
          </w:p>
        </w:tc>
      </w:tr>
      <w:tr w:rsidR="00D112E0" w:rsidRPr="0061142B" w14:paraId="572AC50F" w14:textId="77777777" w:rsidTr="00205F2F">
        <w:tc>
          <w:tcPr>
            <w:tcW w:w="5046" w:type="dxa"/>
          </w:tcPr>
          <w:p w14:paraId="053883B7" w14:textId="77777777" w:rsidR="00D112E0" w:rsidRPr="00E0155B" w:rsidRDefault="00D112E0" w:rsidP="00BF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6421BC59" w14:textId="2D8CDE23" w:rsidR="00D112E0" w:rsidRPr="0061142B" w:rsidRDefault="0064549E" w:rsidP="00BF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119,703</w:t>
            </w:r>
          </w:p>
        </w:tc>
        <w:tc>
          <w:tcPr>
            <w:tcW w:w="138" w:type="dxa"/>
          </w:tcPr>
          <w:p w14:paraId="7D439D5C" w14:textId="77777777" w:rsidR="00D112E0" w:rsidRPr="0061142B" w:rsidRDefault="00D112E0" w:rsidP="00BF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7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u w:val="double"/>
              </w:rPr>
            </w:pPr>
          </w:p>
        </w:tc>
        <w:tc>
          <w:tcPr>
            <w:tcW w:w="1586" w:type="dxa"/>
            <w:tcBorders>
              <w:top w:val="single" w:sz="6" w:space="0" w:color="auto"/>
              <w:bottom w:val="double" w:sz="6" w:space="0" w:color="auto"/>
            </w:tcBorders>
          </w:tcPr>
          <w:p w14:paraId="25F8DC5E" w14:textId="77777777" w:rsidR="00D112E0" w:rsidRPr="00E0155B" w:rsidRDefault="00D112E0" w:rsidP="00BF0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8"/>
                <w:tab w:val="left" w:pos="710"/>
                <w:tab w:val="left" w:pos="745"/>
                <w:tab w:val="left" w:pos="972"/>
              </w:tabs>
              <w:spacing w:line="3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125,525</w:t>
            </w:r>
          </w:p>
        </w:tc>
      </w:tr>
    </w:tbl>
    <w:p w14:paraId="27468EC6" w14:textId="77777777" w:rsidR="00D112E0" w:rsidRPr="0061142B" w:rsidRDefault="00D112E0" w:rsidP="00BF0058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D54C572" w14:textId="70F94E87" w:rsidR="005F652E" w:rsidRPr="0061142B" w:rsidRDefault="00A6092F" w:rsidP="00BF0058">
      <w:pPr>
        <w:tabs>
          <w:tab w:val="clear" w:pos="227"/>
          <w:tab w:val="clear" w:pos="680"/>
          <w:tab w:val="clear" w:pos="1644"/>
          <w:tab w:val="left" w:pos="284"/>
          <w:tab w:val="left" w:pos="675"/>
          <w:tab w:val="left" w:pos="1384"/>
          <w:tab w:val="left" w:pos="1667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18</w:t>
      </w:r>
      <w:r w:rsidR="005F652E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5F652E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B87D86"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p w14:paraId="36206A3E" w14:textId="6A3D37FD" w:rsidR="00570DBF" w:rsidRPr="0061142B" w:rsidRDefault="00570DBF" w:rsidP="00BF0058">
      <w:pPr>
        <w:tabs>
          <w:tab w:val="clear" w:pos="907"/>
          <w:tab w:val="left" w:pos="284"/>
          <w:tab w:val="left" w:pos="851"/>
          <w:tab w:val="left" w:pos="1384"/>
          <w:tab w:val="left" w:pos="2376"/>
          <w:tab w:val="left" w:pos="3085"/>
          <w:tab w:val="left" w:pos="3368"/>
          <w:tab w:val="left" w:pos="4928"/>
          <w:tab w:val="left" w:pos="5211"/>
          <w:tab w:val="left" w:pos="7479"/>
          <w:tab w:val="left" w:pos="7763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="Angsana New" w:hAnsi="Angsana New"/>
          <w:color w:val="000000" w:themeColor="text1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61142B">
        <w:rPr>
          <w:rFonts w:asciiTheme="majorBidi" w:hAnsiTheme="majorBidi"/>
          <w:color w:val="000000" w:themeColor="text1"/>
          <w:sz w:val="32"/>
          <w:szCs w:val="32"/>
          <w:cs/>
        </w:rPr>
        <w:t>สำหรับงวด</w:t>
      </w:r>
      <w:r w:rsidRPr="0061142B">
        <w:rPr>
          <w:rFonts w:asciiTheme="majorBidi" w:hAnsiTheme="majorBidi" w:hint="cs"/>
          <w:color w:val="000000" w:themeColor="text1"/>
          <w:sz w:val="32"/>
          <w:szCs w:val="32"/>
          <w:cs/>
        </w:rPr>
        <w:t>หก</w:t>
      </w:r>
      <w:r w:rsidRPr="0061142B">
        <w:rPr>
          <w:rFonts w:asciiTheme="majorBidi" w:hAnsi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</w:t>
      </w:r>
      <w:r w:rsidRPr="0061142B">
        <w:rPr>
          <w:rFonts w:asciiTheme="majorBidi" w:hAnsiTheme="majorBidi" w:cstheme="majorBidi" w:hint="cs"/>
          <w:color w:val="000000" w:themeColor="text1"/>
          <w:sz w:val="32"/>
          <w:szCs w:val="32"/>
        </w:rPr>
        <w:t>0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มิถุนายน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2567</w:t>
      </w:r>
      <w:r w:rsidRPr="0061142B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61142B">
        <w:rPr>
          <w:rFonts w:ascii="Angsana New" w:hAnsi="Angsana New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61142B" w:rsidRPr="0061142B" w14:paraId="31707DB4" w14:textId="77777777" w:rsidTr="00B32000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7D257E27" w14:textId="77777777" w:rsidR="00D42704" w:rsidRPr="0061142B" w:rsidRDefault="00D42704" w:rsidP="00BF0058">
            <w:pPr>
              <w:spacing w:line="38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265AB7C" w14:textId="77777777" w:rsidR="00D42704" w:rsidRPr="00E0155B" w:rsidRDefault="00D42704" w:rsidP="00BF0058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61142B" w:rsidRPr="0061142B" w14:paraId="3486320D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3932B12" w14:textId="77777777" w:rsidR="00D42704" w:rsidRPr="0061142B" w:rsidRDefault="00D42704" w:rsidP="00BF0058">
            <w:pPr>
              <w:spacing w:line="380" w:lineRule="exact"/>
              <w:ind w:left="-57" w:right="-57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FE832B8" w14:textId="77777777" w:rsidR="00D42704" w:rsidRPr="0061142B" w:rsidRDefault="00D42704" w:rsidP="00BF0058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EEAD3D" w14:textId="77777777" w:rsidR="00D42704" w:rsidRPr="0061142B" w:rsidRDefault="00D42704" w:rsidP="00BF0058">
            <w:pPr>
              <w:pStyle w:val="Heading7"/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2478C252" w14:textId="77777777" w:rsidR="004000C1" w:rsidRPr="0061142B" w:rsidRDefault="00D42704" w:rsidP="00BF0058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</w:t>
            </w:r>
          </w:p>
          <w:p w14:paraId="47C3905E" w14:textId="77777777" w:rsidR="00D42704" w:rsidRPr="0061142B" w:rsidRDefault="00D42704" w:rsidP="00BF0058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เฉพาะกิจการ</w:t>
            </w:r>
          </w:p>
        </w:tc>
      </w:tr>
      <w:tr w:rsidR="0061142B" w:rsidRPr="0061142B" w14:paraId="354C61B5" w14:textId="77777777" w:rsidTr="00CB52FB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B3AF6A4" w14:textId="197A4A5B" w:rsidR="004F5FB9" w:rsidRPr="0061142B" w:rsidRDefault="004F5FB9" w:rsidP="00BF0058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</w:pPr>
            <w:r w:rsidRPr="00E0155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ยอดคงเหลือ ณ วันที่ </w:t>
            </w:r>
            <w:r w:rsidRPr="006114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 xml:space="preserve">1 </w:t>
            </w:r>
            <w:r w:rsidRPr="00E0155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มกราคม </w:t>
            </w:r>
            <w:r w:rsidRPr="006114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256</w:t>
            </w:r>
            <w:r w:rsidR="00B45E48" w:rsidRPr="006114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4014A3DB" w14:textId="3A29E22E" w:rsidR="004F5FB9" w:rsidRPr="0061142B" w:rsidRDefault="004F5FB9" w:rsidP="00BF00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2F7611"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112,</w:t>
            </w:r>
            <w:r w:rsidR="00B45E48"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  <w:r w:rsidR="002F7611"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DEDDD3" w14:textId="77777777" w:rsidR="004F5FB9" w:rsidRPr="00E0155B" w:rsidRDefault="004F5FB9" w:rsidP="00BF00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6AF0DC9D" w14:textId="016FDB87" w:rsidR="004F5FB9" w:rsidRPr="00E0155B" w:rsidRDefault="00B45E48" w:rsidP="00BF00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  <w:r w:rsidR="002F7611"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,8</w:t>
            </w:r>
            <w:r w:rsidR="002F7611"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63</w:t>
            </w:r>
          </w:p>
        </w:tc>
      </w:tr>
      <w:tr w:rsidR="0061142B" w:rsidRPr="0061142B" w14:paraId="76BCC7D0" w14:textId="77777777" w:rsidTr="00CB52FB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3C7DBAE0" w14:textId="4C4363FC" w:rsidR="0083577B" w:rsidRPr="00E0155B" w:rsidRDefault="0083577B" w:rsidP="00BF0058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E0155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87" w:type="dxa"/>
            <w:shd w:val="clear" w:color="auto" w:fill="auto"/>
          </w:tcPr>
          <w:p w14:paraId="3E7709CD" w14:textId="2040D243" w:rsidR="0083577B" w:rsidRPr="0061142B" w:rsidRDefault="0064549E" w:rsidP="00BF00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4549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48,863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BFE2EC" w14:textId="77777777" w:rsidR="0083577B" w:rsidRPr="00E0155B" w:rsidRDefault="0083577B" w:rsidP="00BF00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77175B1" w14:textId="4C12F43D" w:rsidR="0083577B" w:rsidRPr="0061142B" w:rsidRDefault="007A2AB8" w:rsidP="00BF00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596</w:t>
            </w:r>
          </w:p>
        </w:tc>
      </w:tr>
      <w:tr w:rsidR="0064549E" w:rsidRPr="0061142B" w14:paraId="0363FF9D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E4D1B2B" w14:textId="7CC4F5DF" w:rsidR="0064549E" w:rsidRPr="00E0155B" w:rsidRDefault="0064549E" w:rsidP="0064549E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E0155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87" w:type="dxa"/>
            <w:shd w:val="clear" w:color="auto" w:fill="auto"/>
          </w:tcPr>
          <w:p w14:paraId="7F182638" w14:textId="371C85DE" w:rsidR="0064549E" w:rsidRPr="0061142B" w:rsidRDefault="0064549E" w:rsidP="0064549E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64549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10,128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C7F3E3C" w14:textId="77777777" w:rsidR="0064549E" w:rsidRPr="00E0155B" w:rsidRDefault="0064549E" w:rsidP="0064549E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883626F" w14:textId="35156C3D" w:rsidR="0064549E" w:rsidRPr="0061142B" w:rsidRDefault="0064549E" w:rsidP="0064549E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(496)</w:t>
            </w:r>
          </w:p>
        </w:tc>
      </w:tr>
      <w:tr w:rsidR="0064549E" w:rsidRPr="0061142B" w14:paraId="1B9AA734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2E51E1DC" w14:textId="51A7D26A" w:rsidR="0064549E" w:rsidRPr="00E0155B" w:rsidRDefault="0064549E" w:rsidP="0064549E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E0155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ยอดคงเหลือ ณ วันที่ </w:t>
            </w:r>
            <w:r w:rsidRPr="006114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>30</w:t>
            </w:r>
            <w:r w:rsidRPr="00E0155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</w:t>
            </w:r>
            <w:r w:rsidRPr="00E0155B">
              <w:rPr>
                <w:rFonts w:asciiTheme="majorBidi" w:eastAsia="Arial Unicode MS" w:hAnsiTheme="majorBidi" w:cstheme="majorBidi" w:hint="cs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มิถุนายน</w:t>
            </w:r>
            <w:r w:rsidRPr="006114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val="en-GB" w:eastAsia="th-TH"/>
              </w:rPr>
              <w:t xml:space="preserve"> 256</w:t>
            </w:r>
            <w:r w:rsidRPr="0061142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165274C3" w14:textId="2E45FFBE" w:rsidR="0064549E" w:rsidRPr="0061142B" w:rsidRDefault="0064549E" w:rsidP="006454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4549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151,165</w:t>
            </w:r>
          </w:p>
        </w:tc>
        <w:tc>
          <w:tcPr>
            <w:tcW w:w="134" w:type="dxa"/>
            <w:shd w:val="clear" w:color="auto" w:fill="auto"/>
          </w:tcPr>
          <w:p w14:paraId="74562D63" w14:textId="77777777" w:rsidR="0064549E" w:rsidRPr="00E0155B" w:rsidRDefault="0064549E" w:rsidP="006454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291812EC" w14:textId="78F99198" w:rsidR="0064549E" w:rsidRPr="0061142B" w:rsidRDefault="0064549E" w:rsidP="0064549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21,963</w:t>
            </w:r>
          </w:p>
        </w:tc>
      </w:tr>
      <w:tr w:rsidR="0061142B" w:rsidRPr="0061142B" w14:paraId="6A171F06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70D239A" w14:textId="10ADDE19" w:rsidR="00210930" w:rsidRPr="00E0155B" w:rsidRDefault="00210930" w:rsidP="00BF0058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E0155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E0155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87" w:type="dxa"/>
            <w:shd w:val="clear" w:color="auto" w:fill="auto"/>
          </w:tcPr>
          <w:p w14:paraId="6E1B76C7" w14:textId="6F3E0994" w:rsidR="00210930" w:rsidRPr="0061142B" w:rsidRDefault="0064549E" w:rsidP="0064549E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(24,427)</w:t>
            </w:r>
          </w:p>
        </w:tc>
        <w:tc>
          <w:tcPr>
            <w:tcW w:w="134" w:type="dxa"/>
            <w:shd w:val="clear" w:color="auto" w:fill="auto"/>
          </w:tcPr>
          <w:p w14:paraId="2EA89419" w14:textId="77777777" w:rsidR="00210930" w:rsidRPr="00E0155B" w:rsidRDefault="00210930" w:rsidP="00BF005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4465AD3" w14:textId="480E2E2A" w:rsidR="00210930" w:rsidRPr="0061142B" w:rsidRDefault="007A2AB8" w:rsidP="00BF0058">
            <w:pPr>
              <w:spacing w:line="38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(948)</w:t>
            </w:r>
          </w:p>
        </w:tc>
      </w:tr>
      <w:tr w:rsidR="00B45E48" w:rsidRPr="0061142B" w14:paraId="328BB6EA" w14:textId="77777777" w:rsidTr="00997EED">
        <w:trPr>
          <w:trHeight w:val="20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40E293C" w14:textId="77777777" w:rsidR="00210930" w:rsidRPr="00E0155B" w:rsidRDefault="00210930" w:rsidP="00BF0058">
            <w:pPr>
              <w:spacing w:line="380" w:lineRule="exact"/>
              <w:ind w:left="-57" w:hanging="48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E0155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50A687" w14:textId="6E5F8478" w:rsidR="00210930" w:rsidRPr="0061142B" w:rsidRDefault="0064549E" w:rsidP="00BF00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126,738</w:t>
            </w:r>
          </w:p>
        </w:tc>
        <w:tc>
          <w:tcPr>
            <w:tcW w:w="134" w:type="dxa"/>
            <w:shd w:val="clear" w:color="auto" w:fill="auto"/>
          </w:tcPr>
          <w:p w14:paraId="77119109" w14:textId="77777777" w:rsidR="00210930" w:rsidRPr="00E0155B" w:rsidRDefault="00210930" w:rsidP="00BF00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F5FA2E" w14:textId="1E2BDF17" w:rsidR="00210930" w:rsidRPr="0061142B" w:rsidRDefault="007A2AB8" w:rsidP="00BF00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21,015</w:t>
            </w:r>
          </w:p>
        </w:tc>
      </w:tr>
    </w:tbl>
    <w:p w14:paraId="4894BAF4" w14:textId="77777777" w:rsidR="00B45E48" w:rsidRPr="0061142B" w:rsidRDefault="00B45E48" w:rsidP="00BF0058">
      <w:pPr>
        <w:tabs>
          <w:tab w:val="clear" w:pos="227"/>
        </w:tabs>
        <w:spacing w:line="380" w:lineRule="exact"/>
        <w:ind w:left="289" w:firstLine="57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4" w:name="_Hlk159442790"/>
    </w:p>
    <w:p w14:paraId="4F6E364F" w14:textId="6668C491" w:rsidR="00BF0058" w:rsidRDefault="00A6092F" w:rsidP="00BF0058">
      <w:pPr>
        <w:tabs>
          <w:tab w:val="clear" w:pos="227"/>
        </w:tabs>
        <w:spacing w:line="380" w:lineRule="exact"/>
        <w:ind w:left="289" w:firstLine="578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E0155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ในระหว่างงวด</w:t>
      </w:r>
      <w:r w:rsidR="00C162EB" w:rsidRPr="00E0155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C162EB" w:rsidRPr="0061142B">
        <w:rPr>
          <w:rFonts w:ascii="Angsana New" w:hAnsi="Angsana New"/>
          <w:color w:val="000000" w:themeColor="text1"/>
          <w:spacing w:val="-4"/>
          <w:sz w:val="32"/>
          <w:szCs w:val="32"/>
        </w:rPr>
        <w:t>256</w:t>
      </w:r>
      <w:r w:rsidR="00C162EB" w:rsidRPr="00E0155B">
        <w:rPr>
          <w:rFonts w:ascii="Angsana New" w:hAnsi="Angsana New" w:hint="cs"/>
          <w:color w:val="000000" w:themeColor="text1"/>
          <w:spacing w:val="-4"/>
          <w:sz w:val="32"/>
          <w:szCs w:val="32"/>
        </w:rPr>
        <w:t>7</w:t>
      </w:r>
      <w:r w:rsidR="00C162EB" w:rsidRPr="0061142B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C162EB" w:rsidRPr="00E0155B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บริษัท</w:t>
      </w:r>
      <w:r w:rsidR="00C162EB" w:rsidRPr="00E0155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ย่อยแห่งหนึ่งมี</w:t>
      </w:r>
      <w:r w:rsidRPr="00E0155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การทำ</w:t>
      </w:r>
      <w:r w:rsidR="00C162EB" w:rsidRPr="00E0155B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สัญญา</w:t>
      </w:r>
      <w:r w:rsidR="00C162EB" w:rsidRPr="00E0155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เช่าลิสซิ่ง </w:t>
      </w:r>
      <w:r w:rsidRPr="0061142B">
        <w:rPr>
          <w:rFonts w:ascii="Angsana New" w:hAnsi="Angsana New"/>
          <w:color w:val="000000" w:themeColor="text1"/>
          <w:spacing w:val="-4"/>
          <w:sz w:val="32"/>
          <w:szCs w:val="32"/>
        </w:rPr>
        <w:t>1</w:t>
      </w:r>
      <w:r w:rsidR="00C162EB" w:rsidRPr="0061142B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="00C162EB" w:rsidRPr="00E0155B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สัญญา</w:t>
      </w:r>
      <w:r w:rsidR="00C162EB" w:rsidRPr="00E0155B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</w:t>
      </w:r>
      <w:r w:rsidR="00C162EB" w:rsidRPr="00E0155B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กับบริษัทลิสซิ่งใน</w:t>
      </w:r>
      <w:r w:rsidR="00C162EB" w:rsidRPr="00E0155B">
        <w:rPr>
          <w:rFonts w:ascii="Angsana New" w:hAnsi="Angsana New"/>
          <w:color w:val="000000" w:themeColor="text1"/>
          <w:sz w:val="32"/>
          <w:szCs w:val="32"/>
          <w:cs/>
        </w:rPr>
        <w:t>ประเทศ</w:t>
      </w:r>
      <w:r w:rsidR="00C162EB" w:rsidRPr="00E0155B">
        <w:rPr>
          <w:rFonts w:ascii="Angsana New" w:hAnsi="Angsana New" w:hint="cs"/>
          <w:color w:val="000000" w:themeColor="text1"/>
          <w:sz w:val="32"/>
          <w:szCs w:val="32"/>
          <w:cs/>
        </w:rPr>
        <w:t>แห่งหนึ่ง</w:t>
      </w:r>
      <w:r w:rsidR="00C162EB" w:rsidRPr="00E0155B">
        <w:rPr>
          <w:rFonts w:ascii="Angsana New" w:hAnsi="Angsana New"/>
          <w:color w:val="000000" w:themeColor="text1"/>
          <w:sz w:val="32"/>
          <w:szCs w:val="32"/>
          <w:cs/>
        </w:rPr>
        <w:t xml:space="preserve"> มูลค่าตามสัญญา</w:t>
      </w:r>
      <w:r w:rsidRPr="0061142B">
        <w:rPr>
          <w:rFonts w:ascii="Angsana New" w:hAnsi="Angsana New"/>
          <w:color w:val="000000" w:themeColor="text1"/>
          <w:sz w:val="32"/>
          <w:szCs w:val="32"/>
        </w:rPr>
        <w:t xml:space="preserve"> 46.73</w:t>
      </w:r>
      <w:r w:rsidR="00C162EB" w:rsidRPr="0061142B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162EB" w:rsidRPr="00E0155B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C162EB" w:rsidRPr="00E0155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โดยจำหน่ายโครงการซื้อขายไฟฟ้าและเช่ากลับคืนโครงการ</w:t>
      </w:r>
      <w:r w:rsidR="00C162EB" w:rsidRPr="00E0155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ดังกล่าว</w:t>
      </w:r>
      <w:r w:rsidR="00C162EB" w:rsidRPr="00E0155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="00C162EB" w:rsidRPr="00E0155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กำหนด</w:t>
      </w:r>
      <w:r w:rsidR="00C162EB" w:rsidRPr="00E0155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ระยะเวลาผ่อนชำระ </w:t>
      </w:r>
      <w:r w:rsidR="00C162EB" w:rsidRPr="0061142B">
        <w:rPr>
          <w:rFonts w:ascii="Angsana New" w:hAnsi="Angsana New"/>
          <w:color w:val="000000" w:themeColor="text1"/>
          <w:spacing w:val="-2"/>
          <w:sz w:val="32"/>
          <w:szCs w:val="32"/>
        </w:rPr>
        <w:t>60</w:t>
      </w:r>
      <w:r w:rsidR="00C162EB" w:rsidRPr="00E0155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งวดเดือน ผ่อนชำระงวดเดือน</w:t>
      </w:r>
      <w:r w:rsidR="00C162EB" w:rsidRPr="00E0155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ละ</w:t>
      </w:r>
      <w:r w:rsidR="00C162EB" w:rsidRPr="00E0155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Pr="0061142B">
        <w:rPr>
          <w:rFonts w:ascii="Angsana New" w:hAnsi="Angsana New"/>
          <w:color w:val="000000" w:themeColor="text1"/>
          <w:spacing w:val="-2"/>
          <w:sz w:val="32"/>
          <w:szCs w:val="32"/>
        </w:rPr>
        <w:t>0.76</w:t>
      </w:r>
      <w:r w:rsidR="00C162EB" w:rsidRPr="0061142B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="00C162EB" w:rsidRPr="00E0155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ล้านบาท</w:t>
      </w:r>
      <w:r w:rsidR="00C162EB" w:rsidRPr="00E0155B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="00C162EB" w:rsidRPr="0061142B">
        <w:rPr>
          <w:rFonts w:ascii="Angsana New" w:hAnsi="Angsana New"/>
          <w:color w:val="000000" w:themeColor="text1"/>
          <w:spacing w:val="-2"/>
          <w:sz w:val="32"/>
          <w:szCs w:val="32"/>
        </w:rPr>
        <w:t>(</w:t>
      </w:r>
      <w:r w:rsidR="00C162EB" w:rsidRPr="00E0155B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รวมภาษีมูลค่าเพิ่ม)</w:t>
      </w:r>
    </w:p>
    <w:p w14:paraId="5C49DDCB" w14:textId="77777777" w:rsidR="00BF0058" w:rsidRDefault="00BF00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 w:themeColor="text1"/>
          <w:spacing w:val="-2"/>
          <w:sz w:val="32"/>
          <w:szCs w:val="32"/>
          <w:cs/>
        </w:rPr>
      </w:pPr>
      <w:r>
        <w:rPr>
          <w:rFonts w:ascii="Angsana New" w:hAnsi="Angsana New"/>
          <w:color w:val="000000" w:themeColor="text1"/>
          <w:spacing w:val="-2"/>
          <w:sz w:val="32"/>
          <w:szCs w:val="32"/>
        </w:rPr>
        <w:br w:type="page"/>
      </w:r>
    </w:p>
    <w:bookmarkEnd w:id="4"/>
    <w:p w14:paraId="39112F72" w14:textId="33389D6A" w:rsidR="00583F43" w:rsidRPr="0061142B" w:rsidRDefault="00D112E0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</w:pPr>
      <w:r w:rsidRPr="0061142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lastRenderedPageBreak/>
        <w:t>ค่าใช้จ่ายที่เกี่ยวข้องกับสัญญาเช่า</w:t>
      </w:r>
      <w:r w:rsidR="00583F43" w:rsidRPr="0061142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ที่รับรู้ในงบกำไรขาดทุนเบ็ดเสร็จ</w:t>
      </w:r>
      <w:r w:rsidR="00AE11F0" w:rsidRPr="0061142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สำหรับงวด</w:t>
      </w:r>
      <w:r w:rsidR="00570DBF" w:rsidRPr="0061142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หก</w:t>
      </w:r>
      <w:r w:rsidR="00583F43" w:rsidRPr="0061142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>เดือนสิ้นสุดวันที่</w:t>
      </w:r>
      <w:r w:rsidR="00583F43" w:rsidRPr="0061142B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3</w:t>
      </w:r>
      <w:r w:rsidR="00570DBF" w:rsidRPr="00E0155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</w:rPr>
        <w:t xml:space="preserve">0 </w:t>
      </w:r>
      <w:r w:rsidR="00570DBF" w:rsidRPr="00E0155B">
        <w:rPr>
          <w:rFonts w:asciiTheme="majorBidi" w:hAnsiTheme="majorBidi" w:cstheme="majorBidi" w:hint="cs"/>
          <w:color w:val="000000" w:themeColor="text1"/>
          <w:position w:val="2"/>
          <w:sz w:val="32"/>
          <w:szCs w:val="32"/>
          <w:cs/>
        </w:rPr>
        <w:t>มิถุนายน</w:t>
      </w:r>
      <w:r w:rsidR="00583F43" w:rsidRPr="0061142B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256</w:t>
      </w:r>
      <w:r w:rsidR="00B45E48" w:rsidRPr="0061142B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7</w:t>
      </w:r>
      <w:r w:rsidR="00583F43" w:rsidRPr="0061142B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 xml:space="preserve"> </w:t>
      </w:r>
      <w:r w:rsidR="00583F43" w:rsidRPr="00E0155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และ </w:t>
      </w:r>
      <w:r w:rsidR="00583F43" w:rsidRPr="0061142B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256</w:t>
      </w:r>
      <w:r w:rsidR="00B45E48" w:rsidRPr="0061142B">
        <w:rPr>
          <w:rFonts w:asciiTheme="majorBidi" w:hAnsiTheme="majorBidi" w:cstheme="majorBidi"/>
          <w:color w:val="000000" w:themeColor="text1"/>
          <w:position w:val="2"/>
          <w:sz w:val="32"/>
          <w:szCs w:val="32"/>
        </w:rPr>
        <w:t>6</w:t>
      </w:r>
      <w:r w:rsidR="00583F43" w:rsidRPr="00E0155B">
        <w:rPr>
          <w:rFonts w:asciiTheme="majorBidi" w:hAnsiTheme="majorBidi" w:cstheme="majorBidi"/>
          <w:color w:val="000000" w:themeColor="text1"/>
          <w:position w:val="2"/>
          <w:sz w:val="32"/>
          <w:szCs w:val="32"/>
          <w:cs/>
        </w:rPr>
        <w:t xml:space="preserve"> มีดังนี้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7"/>
        <w:gridCol w:w="134"/>
        <w:gridCol w:w="1250"/>
        <w:gridCol w:w="134"/>
        <w:gridCol w:w="1247"/>
        <w:gridCol w:w="134"/>
        <w:gridCol w:w="1252"/>
      </w:tblGrid>
      <w:tr w:rsidR="0061142B" w:rsidRPr="0061142B" w14:paraId="49E8A766" w14:textId="77777777" w:rsidTr="00497D77">
        <w:trPr>
          <w:trHeight w:val="20"/>
        </w:trPr>
        <w:tc>
          <w:tcPr>
            <w:tcW w:w="3003" w:type="dxa"/>
          </w:tcPr>
          <w:p w14:paraId="6355F178" w14:textId="77777777" w:rsidR="00583F43" w:rsidRPr="0061142B" w:rsidRDefault="00583F43" w:rsidP="003C5E84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5398" w:type="dxa"/>
            <w:gridSpan w:val="7"/>
            <w:tcBorders>
              <w:bottom w:val="single" w:sz="6" w:space="0" w:color="auto"/>
            </w:tcBorders>
          </w:tcPr>
          <w:p w14:paraId="731D6640" w14:textId="77777777" w:rsidR="00583F43" w:rsidRPr="00E0155B" w:rsidRDefault="00583F43" w:rsidP="003C5E8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61142B" w:rsidRPr="0061142B" w14:paraId="6D19F454" w14:textId="77777777" w:rsidTr="00497D77">
        <w:trPr>
          <w:trHeight w:val="20"/>
        </w:trPr>
        <w:tc>
          <w:tcPr>
            <w:tcW w:w="3003" w:type="dxa"/>
          </w:tcPr>
          <w:p w14:paraId="7D6AE186" w14:textId="77777777" w:rsidR="00583F43" w:rsidRPr="0061142B" w:rsidRDefault="00583F43" w:rsidP="003C5E84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5AB9FC" w14:textId="77777777" w:rsidR="00583F43" w:rsidRPr="0061142B" w:rsidRDefault="00583F43" w:rsidP="003C5E8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1B9DA608" w14:textId="77777777" w:rsidR="00583F43" w:rsidRPr="0061142B" w:rsidRDefault="00583F43" w:rsidP="003C5E84">
            <w:pPr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F73E34" w14:textId="77777777" w:rsidR="00583F43" w:rsidRPr="0061142B" w:rsidRDefault="00583F43" w:rsidP="003C5E8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142B" w:rsidRPr="0061142B" w14:paraId="513758D6" w14:textId="77777777" w:rsidTr="00497D77">
        <w:trPr>
          <w:trHeight w:val="20"/>
        </w:trPr>
        <w:tc>
          <w:tcPr>
            <w:tcW w:w="3003" w:type="dxa"/>
          </w:tcPr>
          <w:p w14:paraId="17BF3780" w14:textId="77777777" w:rsidR="0007509C" w:rsidRPr="0061142B" w:rsidRDefault="0007509C" w:rsidP="003C5E84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DC0DC14" w14:textId="4AEE0C72" w:rsidR="0007509C" w:rsidRPr="0061142B" w:rsidRDefault="0007509C" w:rsidP="003C5E84">
            <w:pPr>
              <w:tabs>
                <w:tab w:val="center" w:pos="40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B45E48"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AC7B60C" w14:textId="77777777" w:rsidR="0007509C" w:rsidRPr="00E0155B" w:rsidRDefault="0007509C" w:rsidP="003C5E8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2A9FA87A" w14:textId="6C56A3C0" w:rsidR="0007509C" w:rsidRPr="0061142B" w:rsidRDefault="0007509C" w:rsidP="003C5E84">
            <w:pPr>
              <w:tabs>
                <w:tab w:val="center" w:pos="40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B45E48"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4A0F1A0D" w14:textId="77777777" w:rsidR="0007509C" w:rsidRPr="00E0155B" w:rsidRDefault="0007509C" w:rsidP="003C5E8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067345F" w14:textId="4EF07A49" w:rsidR="0007509C" w:rsidRPr="0061142B" w:rsidRDefault="0007509C" w:rsidP="003C5E84">
            <w:pPr>
              <w:tabs>
                <w:tab w:val="center" w:pos="40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B45E48"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50FD92" w14:textId="77777777" w:rsidR="0007509C" w:rsidRPr="00E0155B" w:rsidRDefault="0007509C" w:rsidP="003C5E84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081CBACF" w14:textId="05EA639B" w:rsidR="0007509C" w:rsidRPr="0061142B" w:rsidRDefault="0007509C" w:rsidP="003C5E84">
            <w:pPr>
              <w:tabs>
                <w:tab w:val="center" w:pos="40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</w:t>
            </w:r>
            <w:r w:rsidR="00B45E48"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</w:p>
        </w:tc>
      </w:tr>
      <w:tr w:rsidR="0064549E" w:rsidRPr="0061142B" w14:paraId="28557BA7" w14:textId="77777777" w:rsidTr="00E543E0">
        <w:trPr>
          <w:trHeight w:val="20"/>
        </w:trPr>
        <w:tc>
          <w:tcPr>
            <w:tcW w:w="3003" w:type="dxa"/>
          </w:tcPr>
          <w:p w14:paraId="5357E813" w14:textId="77777777" w:rsidR="0064549E" w:rsidRPr="00E0155B" w:rsidRDefault="0064549E" w:rsidP="0064549E">
            <w:pPr>
              <w:spacing w:line="30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</w:t>
            </w: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6E6F150A" w14:textId="1931129E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4549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2,03</w:t>
            </w:r>
            <w:r w:rsidR="0010006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6870F4E" w14:textId="77777777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  <w:shd w:val="clear" w:color="auto" w:fill="auto"/>
          </w:tcPr>
          <w:p w14:paraId="7662E1C0" w14:textId="2C3EC6F8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2,433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7B685A" w14:textId="77777777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B5F2A38" w14:textId="0D592C0E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,010</w:t>
            </w:r>
          </w:p>
        </w:tc>
        <w:tc>
          <w:tcPr>
            <w:tcW w:w="134" w:type="dxa"/>
            <w:vAlign w:val="bottom"/>
          </w:tcPr>
          <w:p w14:paraId="0CE3AB45" w14:textId="77777777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152E3289" w14:textId="741679E3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2,433</w:t>
            </w:r>
          </w:p>
        </w:tc>
      </w:tr>
      <w:tr w:rsidR="0064549E" w:rsidRPr="0061142B" w14:paraId="459AFE96" w14:textId="77777777" w:rsidTr="00E543E0">
        <w:trPr>
          <w:trHeight w:val="20"/>
        </w:trPr>
        <w:tc>
          <w:tcPr>
            <w:tcW w:w="3003" w:type="dxa"/>
          </w:tcPr>
          <w:p w14:paraId="72756CE3" w14:textId="77777777" w:rsidR="0064549E" w:rsidRPr="00E0155B" w:rsidRDefault="0064549E" w:rsidP="0064549E">
            <w:pPr>
              <w:spacing w:line="30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47" w:type="dxa"/>
            <w:shd w:val="clear" w:color="auto" w:fill="auto"/>
          </w:tcPr>
          <w:p w14:paraId="1DDF3BA6" w14:textId="2E1D00B7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4549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2,273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001A76" w14:textId="77777777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5703DB76" w14:textId="38818CC8" w:rsidR="0064549E" w:rsidRPr="00E0155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1,399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07195B" w14:textId="77777777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D648996" w14:textId="28195973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586</w:t>
            </w:r>
          </w:p>
        </w:tc>
        <w:tc>
          <w:tcPr>
            <w:tcW w:w="134" w:type="dxa"/>
            <w:vAlign w:val="bottom"/>
          </w:tcPr>
          <w:p w14:paraId="64FEE494" w14:textId="77777777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2193FE99" w14:textId="7885359C" w:rsidR="0064549E" w:rsidRPr="00E0155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667</w:t>
            </w:r>
          </w:p>
        </w:tc>
      </w:tr>
      <w:tr w:rsidR="0064549E" w:rsidRPr="0061142B" w14:paraId="2F6FDC48" w14:textId="77777777" w:rsidTr="00E57153">
        <w:trPr>
          <w:trHeight w:val="20"/>
        </w:trPr>
        <w:tc>
          <w:tcPr>
            <w:tcW w:w="3003" w:type="dxa"/>
          </w:tcPr>
          <w:p w14:paraId="66259383" w14:textId="77777777" w:rsidR="0064549E" w:rsidRPr="00E0155B" w:rsidRDefault="0064549E" w:rsidP="0064549E">
            <w:pPr>
              <w:spacing w:line="30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47" w:type="dxa"/>
            <w:shd w:val="clear" w:color="auto" w:fill="auto"/>
          </w:tcPr>
          <w:p w14:paraId="4A98EC52" w14:textId="29B138FC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4549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2,754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AED68F" w14:textId="77777777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396A24CF" w14:textId="49662166" w:rsidR="0064549E" w:rsidRPr="00E0155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2,662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12F284" w14:textId="77777777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9EE7936" w14:textId="13F750BF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134" w:type="dxa"/>
            <w:vAlign w:val="bottom"/>
          </w:tcPr>
          <w:p w14:paraId="5CACDC7D" w14:textId="77777777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E939960" w14:textId="5E0166B7" w:rsidR="0064549E" w:rsidRPr="00E0155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83</w:t>
            </w:r>
          </w:p>
        </w:tc>
      </w:tr>
      <w:tr w:rsidR="0064549E" w:rsidRPr="0061142B" w14:paraId="3C1A1D22" w14:textId="77777777" w:rsidTr="00E57153">
        <w:trPr>
          <w:trHeight w:val="20"/>
        </w:trPr>
        <w:tc>
          <w:tcPr>
            <w:tcW w:w="3003" w:type="dxa"/>
          </w:tcPr>
          <w:p w14:paraId="716278EA" w14:textId="77777777" w:rsidR="0064549E" w:rsidRPr="0061142B" w:rsidRDefault="0064549E" w:rsidP="0064549E">
            <w:pPr>
              <w:spacing w:line="300" w:lineRule="exact"/>
              <w:ind w:left="170" w:hanging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47" w:type="dxa"/>
            <w:shd w:val="clear" w:color="auto" w:fill="auto"/>
          </w:tcPr>
          <w:p w14:paraId="1C7F79B3" w14:textId="77777777" w:rsidR="0064549E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69C5A324" w14:textId="4617DCD4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4549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E1078EA" w14:textId="77777777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shd w:val="clear" w:color="auto" w:fill="auto"/>
          </w:tcPr>
          <w:p w14:paraId="45B04081" w14:textId="77777777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38FB84DF" w14:textId="15A77333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246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252D04" w14:textId="77777777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F37C750" w14:textId="0A09C38E" w:rsidR="0064549E" w:rsidRPr="00E0155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102</w:t>
            </w:r>
          </w:p>
        </w:tc>
        <w:tc>
          <w:tcPr>
            <w:tcW w:w="134" w:type="dxa"/>
            <w:vAlign w:val="bottom"/>
          </w:tcPr>
          <w:p w14:paraId="29E627D3" w14:textId="77777777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78A0639B" w14:textId="6523B859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184</w:t>
            </w:r>
          </w:p>
        </w:tc>
      </w:tr>
      <w:tr w:rsidR="0064549E" w:rsidRPr="0061142B" w14:paraId="0454FE13" w14:textId="77777777" w:rsidTr="00717BD6">
        <w:trPr>
          <w:trHeight w:val="20"/>
        </w:trPr>
        <w:tc>
          <w:tcPr>
            <w:tcW w:w="3003" w:type="dxa"/>
          </w:tcPr>
          <w:p w14:paraId="50DC6383" w14:textId="71C67408" w:rsidR="0064549E" w:rsidRPr="0061142B" w:rsidRDefault="0064549E" w:rsidP="0064549E">
            <w:pPr>
              <w:spacing w:line="300" w:lineRule="exact"/>
              <w:ind w:left="511" w:hanging="227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E28157" w14:textId="360E1A4F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4549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7,20</w:t>
            </w:r>
            <w:r w:rsidR="004A5F01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88BDE5" w14:textId="77777777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E9EB7B" w14:textId="67D22DA4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6,740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FBC019" w14:textId="77777777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056701" w14:textId="744574C9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715</w:t>
            </w:r>
          </w:p>
        </w:tc>
        <w:tc>
          <w:tcPr>
            <w:tcW w:w="134" w:type="dxa"/>
            <w:vAlign w:val="bottom"/>
          </w:tcPr>
          <w:p w14:paraId="544D8F18" w14:textId="77777777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775DC4" w14:textId="67130C39" w:rsidR="0064549E" w:rsidRPr="0061142B" w:rsidRDefault="0064549E" w:rsidP="0064549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3,367</w:t>
            </w:r>
          </w:p>
        </w:tc>
      </w:tr>
    </w:tbl>
    <w:p w14:paraId="2DA6D1D7" w14:textId="77777777" w:rsidR="000911A3" w:rsidRPr="0061142B" w:rsidRDefault="000911A3" w:rsidP="00B42BF5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</w:pPr>
    </w:p>
    <w:p w14:paraId="7EE5A5D3" w14:textId="6BA82BD7" w:rsidR="00DB121F" w:rsidRPr="00E0155B" w:rsidRDefault="002F34CD" w:rsidP="00B42BF5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US"/>
        </w:rPr>
      </w:pPr>
      <w:r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lang w:val="en-US"/>
        </w:rPr>
        <w:t>19</w:t>
      </w:r>
      <w:r w:rsidR="00DB121F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US"/>
        </w:rPr>
        <w:t xml:space="preserve">. </w:t>
      </w:r>
      <w:r w:rsidR="00DB121F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B121F"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US"/>
        </w:rPr>
        <w:t>ค่าใช้จ่ายภาษีเงินได้</w:t>
      </w:r>
    </w:p>
    <w:p w14:paraId="4B17842A" w14:textId="0558D802" w:rsidR="00DB121F" w:rsidRPr="00E0155B" w:rsidRDefault="00DB121F" w:rsidP="00B42BF5">
      <w:pPr>
        <w:pStyle w:val="BodyTextIndent"/>
        <w:tabs>
          <w:tab w:val="clear" w:pos="907"/>
          <w:tab w:val="left" w:pos="284"/>
          <w:tab w:val="left" w:pos="851"/>
        </w:tabs>
        <w:spacing w:after="0" w:line="38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ส่วนประกอบหลักของค่าใช้จ่ายภาษีเงินได้สำหรับงวด</w:t>
      </w:r>
      <w:r w:rsidR="00570DBF" w:rsidRPr="0061142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หก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เดือนสิ้นสุดวันที่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</w:t>
      </w:r>
      <w:r w:rsidR="00570DBF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570DBF"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มิถุนายน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DB0E01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DB0E01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ประกอบด้วย</w:t>
      </w:r>
    </w:p>
    <w:tbl>
      <w:tblPr>
        <w:tblW w:w="8347" w:type="dxa"/>
        <w:tblInd w:w="8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083"/>
      </w:tblGrid>
      <w:tr w:rsidR="0061142B" w:rsidRPr="0061142B" w14:paraId="774CAD22" w14:textId="77777777" w:rsidTr="009C29ED">
        <w:trPr>
          <w:cantSplit/>
          <w:trHeight w:val="20"/>
        </w:trPr>
        <w:tc>
          <w:tcPr>
            <w:tcW w:w="3458" w:type="dxa"/>
          </w:tcPr>
          <w:p w14:paraId="60362A7B" w14:textId="77777777" w:rsidR="00DB121F" w:rsidRPr="0061142B" w:rsidRDefault="00DB121F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889" w:type="dxa"/>
            <w:gridSpan w:val="7"/>
            <w:tcBorders>
              <w:bottom w:val="single" w:sz="6" w:space="0" w:color="auto"/>
            </w:tcBorders>
          </w:tcPr>
          <w:p w14:paraId="190887C1" w14:textId="77777777" w:rsidR="00DB121F" w:rsidRPr="0061142B" w:rsidRDefault="00DB121F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1142B" w:rsidRPr="0061142B" w14:paraId="03D9695D" w14:textId="77777777" w:rsidTr="009C29ED">
        <w:trPr>
          <w:cantSplit/>
          <w:trHeight w:val="20"/>
        </w:trPr>
        <w:tc>
          <w:tcPr>
            <w:tcW w:w="3458" w:type="dxa"/>
          </w:tcPr>
          <w:p w14:paraId="539AF021" w14:textId="77777777" w:rsidR="00DB121F" w:rsidRPr="0061142B" w:rsidRDefault="00DB121F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FB08B6" w14:textId="77777777" w:rsidR="00DB121F" w:rsidRPr="0061142B" w:rsidRDefault="00DB121F" w:rsidP="003C5E8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14:paraId="2E8A2F72" w14:textId="77777777" w:rsidR="00DB121F" w:rsidRPr="0061142B" w:rsidRDefault="00DB121F" w:rsidP="003C5E8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4AEFAD" w14:textId="77777777" w:rsidR="00DB121F" w:rsidRPr="0061142B" w:rsidRDefault="00DB121F" w:rsidP="003C5E84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1142B" w:rsidRPr="0061142B" w14:paraId="7864B0F8" w14:textId="77777777" w:rsidTr="009C29ED">
        <w:trPr>
          <w:cantSplit/>
          <w:trHeight w:val="20"/>
        </w:trPr>
        <w:tc>
          <w:tcPr>
            <w:tcW w:w="3458" w:type="dxa"/>
          </w:tcPr>
          <w:p w14:paraId="46ABBA06" w14:textId="77777777" w:rsidR="00DB0E01" w:rsidRPr="0061142B" w:rsidRDefault="00DB0E01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0C5C95" w14:textId="7A57580E" w:rsidR="00DB0E01" w:rsidRPr="0061142B" w:rsidRDefault="00DB0E01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48A942" w14:textId="77777777" w:rsidR="00DB0E01" w:rsidRPr="0061142B" w:rsidRDefault="00DB0E01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2C91F662" w14:textId="3A156A8D" w:rsidR="00DB0E01" w:rsidRPr="0061142B" w:rsidRDefault="00DB0E01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4" w:type="dxa"/>
          </w:tcPr>
          <w:p w14:paraId="76A5EA49" w14:textId="77777777" w:rsidR="00DB0E01" w:rsidRPr="0061142B" w:rsidRDefault="00DB0E01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19E6CF" w14:textId="0406A180" w:rsidR="00DB0E01" w:rsidRPr="0061142B" w:rsidRDefault="00DB0E01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B86971" w14:textId="77777777" w:rsidR="00DB0E01" w:rsidRPr="0061142B" w:rsidRDefault="00DB0E01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14:paraId="4FB1F083" w14:textId="5B0F9193" w:rsidR="00DB0E01" w:rsidRPr="0061142B" w:rsidRDefault="00DB0E01" w:rsidP="003C5E84">
            <w:pPr>
              <w:pStyle w:val="BlockText"/>
              <w:tabs>
                <w:tab w:val="left" w:pos="6804"/>
              </w:tabs>
              <w:spacing w:before="100" w:beforeAutospacing="1" w:line="300" w:lineRule="exact"/>
              <w:ind w:left="-57" w:right="-57" w:firstLine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61142B" w:rsidRPr="0061142B" w14:paraId="08D27492" w14:textId="77777777" w:rsidTr="009C29ED">
        <w:trPr>
          <w:cantSplit/>
          <w:trHeight w:val="20"/>
        </w:trPr>
        <w:tc>
          <w:tcPr>
            <w:tcW w:w="3458" w:type="dxa"/>
          </w:tcPr>
          <w:p w14:paraId="49E62310" w14:textId="7880D3E2" w:rsidR="00DB0E01" w:rsidRPr="0061142B" w:rsidRDefault="00DB0E01" w:rsidP="00BE644D">
            <w:pPr>
              <w:tabs>
                <w:tab w:val="left" w:pos="123"/>
                <w:tab w:val="left" w:pos="567"/>
              </w:tabs>
              <w:spacing w:line="300" w:lineRule="exact"/>
              <w:ind w:left="17" w:hanging="7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134" w:type="dxa"/>
          </w:tcPr>
          <w:p w14:paraId="1CDBF827" w14:textId="77777777" w:rsidR="00DB0E01" w:rsidRPr="0061142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3DCBB3C1" w14:textId="77777777" w:rsidR="00DB0E01" w:rsidRPr="0061142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ABBC6CF" w14:textId="77777777" w:rsidR="00DB0E01" w:rsidRPr="0061142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20C6C8EB" w14:textId="77777777" w:rsidR="00DB0E01" w:rsidRPr="0061142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516B16C" w14:textId="77777777" w:rsidR="00DB0E01" w:rsidRPr="0061142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52A12BBD" w14:textId="77777777" w:rsidR="00DB0E01" w:rsidRPr="0061142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C17D1A6" w14:textId="77777777" w:rsidR="00DB0E01" w:rsidRPr="0061142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61142B" w:rsidRPr="0061142B" w14:paraId="136907C0" w14:textId="77777777" w:rsidTr="009C29ED">
        <w:trPr>
          <w:cantSplit/>
          <w:trHeight w:val="20"/>
        </w:trPr>
        <w:tc>
          <w:tcPr>
            <w:tcW w:w="3458" w:type="dxa"/>
          </w:tcPr>
          <w:p w14:paraId="0CCEBF69" w14:textId="77777777" w:rsidR="00DB0E01" w:rsidRPr="0061142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ind w:left="14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ภาษีเงินได้ของงวดปัจจุบัน :</w:t>
            </w:r>
          </w:p>
        </w:tc>
        <w:tc>
          <w:tcPr>
            <w:tcW w:w="1134" w:type="dxa"/>
            <w:vAlign w:val="bottom"/>
          </w:tcPr>
          <w:p w14:paraId="7291E5B9" w14:textId="77777777" w:rsidR="00DB0E01" w:rsidRPr="0061142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226EE74" w14:textId="77777777" w:rsidR="00DB0E01" w:rsidRPr="0061142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0A96C8E9" w14:textId="77777777" w:rsidR="00DB0E01" w:rsidRPr="0061142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55A65448" w14:textId="77777777" w:rsidR="00DB0E01" w:rsidRPr="0061142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8FC2C7D" w14:textId="77777777" w:rsidR="00DB0E01" w:rsidRPr="0061142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D43AB8D" w14:textId="77777777" w:rsidR="00DB0E01" w:rsidRPr="0061142B" w:rsidRDefault="00DB0E01" w:rsidP="00BE644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18190888" w14:textId="77777777" w:rsidR="00DB0E01" w:rsidRPr="0061142B" w:rsidRDefault="00DB0E01" w:rsidP="00BE644D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61142B" w:rsidRPr="0061142B" w14:paraId="273CCFF7" w14:textId="77777777" w:rsidTr="004F69A7">
        <w:trPr>
          <w:cantSplit/>
          <w:trHeight w:val="77"/>
        </w:trPr>
        <w:tc>
          <w:tcPr>
            <w:tcW w:w="3458" w:type="dxa"/>
          </w:tcPr>
          <w:p w14:paraId="3F5B0906" w14:textId="77777777" w:rsidR="00570DBF" w:rsidRPr="00E0155B" w:rsidRDefault="00570DBF" w:rsidP="00570DBF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28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134" w:type="dxa"/>
            <w:vAlign w:val="bottom"/>
          </w:tcPr>
          <w:p w14:paraId="2275EE78" w14:textId="573DE3DB" w:rsidR="00570DBF" w:rsidRPr="0061142B" w:rsidRDefault="008E4191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18,965</w:t>
            </w:r>
          </w:p>
        </w:tc>
        <w:tc>
          <w:tcPr>
            <w:tcW w:w="134" w:type="dxa"/>
            <w:vAlign w:val="bottom"/>
          </w:tcPr>
          <w:p w14:paraId="214A296B" w14:textId="77777777" w:rsidR="00570DBF" w:rsidRPr="0061142B" w:rsidRDefault="00570DBF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3523ADB6" w14:textId="29588CA3" w:rsidR="00570DBF" w:rsidRPr="0061142B" w:rsidRDefault="00570DBF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12,106</w:t>
            </w:r>
          </w:p>
        </w:tc>
        <w:tc>
          <w:tcPr>
            <w:tcW w:w="134" w:type="dxa"/>
            <w:vAlign w:val="bottom"/>
          </w:tcPr>
          <w:p w14:paraId="34CBEFAB" w14:textId="77777777" w:rsidR="00570DBF" w:rsidRPr="0061142B" w:rsidRDefault="00570DBF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EB630B7" w14:textId="596D98B5" w:rsidR="00570DBF" w:rsidRPr="0061142B" w:rsidRDefault="00525F83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8,416</w:t>
            </w:r>
          </w:p>
        </w:tc>
        <w:tc>
          <w:tcPr>
            <w:tcW w:w="134" w:type="dxa"/>
            <w:vAlign w:val="bottom"/>
          </w:tcPr>
          <w:p w14:paraId="7E779BCB" w14:textId="77777777" w:rsidR="00570DBF" w:rsidRPr="0061142B" w:rsidRDefault="00570DBF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DA0A73E" w14:textId="3DD4B9F6" w:rsidR="00570DBF" w:rsidRPr="0061142B" w:rsidRDefault="00570DBF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5,926</w:t>
            </w:r>
          </w:p>
        </w:tc>
      </w:tr>
      <w:tr w:rsidR="0061142B" w:rsidRPr="0061142B" w14:paraId="276E772D" w14:textId="77777777" w:rsidTr="00175FC2">
        <w:trPr>
          <w:cantSplit/>
          <w:trHeight w:val="20"/>
        </w:trPr>
        <w:tc>
          <w:tcPr>
            <w:tcW w:w="3458" w:type="dxa"/>
          </w:tcPr>
          <w:p w14:paraId="6302F36C" w14:textId="77777777" w:rsidR="00570DBF" w:rsidRPr="0061142B" w:rsidRDefault="00570DBF" w:rsidP="00570DBF">
            <w:pPr>
              <w:tabs>
                <w:tab w:val="left" w:pos="563"/>
              </w:tabs>
              <w:spacing w:line="300" w:lineRule="exact"/>
              <w:ind w:left="142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vAlign w:val="bottom"/>
          </w:tcPr>
          <w:p w14:paraId="03415506" w14:textId="77777777" w:rsidR="00570DBF" w:rsidRPr="0061142B" w:rsidRDefault="00570DBF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C677209" w14:textId="77777777" w:rsidR="00570DBF" w:rsidRPr="0061142B" w:rsidRDefault="00570DBF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vAlign w:val="bottom"/>
          </w:tcPr>
          <w:p w14:paraId="278EBF94" w14:textId="77777777" w:rsidR="00570DBF" w:rsidRPr="0061142B" w:rsidRDefault="00570DBF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A58685C" w14:textId="77777777" w:rsidR="00570DBF" w:rsidRPr="0061142B" w:rsidRDefault="00570DBF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CA851DD" w14:textId="797B526D" w:rsidR="00570DBF" w:rsidRPr="0061142B" w:rsidRDefault="00570DBF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005946DB" w14:textId="77777777" w:rsidR="00570DBF" w:rsidRPr="0061142B" w:rsidRDefault="00570DBF" w:rsidP="00570DBF">
            <w:pPr>
              <w:tabs>
                <w:tab w:val="clear" w:pos="680"/>
                <w:tab w:val="clear" w:pos="907"/>
                <w:tab w:val="left" w:pos="284"/>
                <w:tab w:val="left" w:pos="567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C00028B" w14:textId="77777777" w:rsidR="00570DBF" w:rsidRPr="0061142B" w:rsidRDefault="00570DBF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61142B" w:rsidRPr="0061142B" w14:paraId="7935BBED" w14:textId="77777777" w:rsidTr="008A5D78">
        <w:trPr>
          <w:cantSplit/>
          <w:trHeight w:val="20"/>
        </w:trPr>
        <w:tc>
          <w:tcPr>
            <w:tcW w:w="3458" w:type="dxa"/>
          </w:tcPr>
          <w:p w14:paraId="53DEB1C5" w14:textId="77777777" w:rsidR="00570DBF" w:rsidRPr="00E0155B" w:rsidRDefault="00570DBF" w:rsidP="00570DBF">
            <w:pPr>
              <w:tabs>
                <w:tab w:val="clear" w:pos="454"/>
                <w:tab w:val="left" w:pos="440"/>
                <w:tab w:val="left" w:pos="839"/>
              </w:tabs>
              <w:spacing w:line="300" w:lineRule="exact"/>
              <w:ind w:left="28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การเปลี่ยนแปลงของผลต่างชั่วคราวที่</w:t>
            </w: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ab/>
              <w:t>รับรู้เมื่อเริ่มแรกและที่กลับรายการ</w:t>
            </w:r>
          </w:p>
        </w:tc>
        <w:tc>
          <w:tcPr>
            <w:tcW w:w="1134" w:type="dxa"/>
            <w:vAlign w:val="bottom"/>
          </w:tcPr>
          <w:p w14:paraId="2156A3CA" w14:textId="2251EDB2" w:rsidR="00570DBF" w:rsidRPr="0061142B" w:rsidRDefault="008E4191" w:rsidP="008E4191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E419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(358)</w:t>
            </w:r>
          </w:p>
        </w:tc>
        <w:tc>
          <w:tcPr>
            <w:tcW w:w="134" w:type="dxa"/>
            <w:vAlign w:val="bottom"/>
          </w:tcPr>
          <w:p w14:paraId="13D65254" w14:textId="77777777" w:rsidR="00570DBF" w:rsidRPr="00E0155B" w:rsidRDefault="00570DBF" w:rsidP="00570DBF">
            <w:pPr>
              <w:tabs>
                <w:tab w:val="clear" w:pos="680"/>
                <w:tab w:val="clear" w:pos="907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499866AC" w14:textId="77777777" w:rsidR="00570DBF" w:rsidRPr="0061142B" w:rsidRDefault="00570DBF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2021211B" w14:textId="76A7B105" w:rsidR="00570DBF" w:rsidRPr="00E0155B" w:rsidRDefault="00570DBF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(1,493)</w:t>
            </w:r>
          </w:p>
        </w:tc>
        <w:tc>
          <w:tcPr>
            <w:tcW w:w="134" w:type="dxa"/>
            <w:vAlign w:val="bottom"/>
          </w:tcPr>
          <w:p w14:paraId="31FFD250" w14:textId="77777777" w:rsidR="00570DBF" w:rsidRPr="0061142B" w:rsidRDefault="00570DBF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A541AC" w14:textId="77777777" w:rsidR="0054219A" w:rsidRPr="0061142B" w:rsidRDefault="0054219A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3E34282C" w14:textId="119C4F92" w:rsidR="00570DBF" w:rsidRPr="00E0155B" w:rsidRDefault="0054219A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(624)</w:t>
            </w:r>
          </w:p>
        </w:tc>
        <w:tc>
          <w:tcPr>
            <w:tcW w:w="134" w:type="dxa"/>
            <w:vAlign w:val="bottom"/>
          </w:tcPr>
          <w:p w14:paraId="71F5E30B" w14:textId="77777777" w:rsidR="00570DBF" w:rsidRPr="0061142B" w:rsidRDefault="00570DBF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D5899E1" w14:textId="77777777" w:rsidR="00570DBF" w:rsidRPr="0061142B" w:rsidRDefault="00570DBF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01140CA5" w14:textId="4B144539" w:rsidR="00570DBF" w:rsidRPr="00E0155B" w:rsidRDefault="00570DBF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(397)</w:t>
            </w:r>
          </w:p>
        </w:tc>
      </w:tr>
      <w:tr w:rsidR="00570DBF" w:rsidRPr="0061142B" w14:paraId="4F554E06" w14:textId="77777777" w:rsidTr="009C29ED">
        <w:trPr>
          <w:cantSplit/>
          <w:trHeight w:val="20"/>
        </w:trPr>
        <w:tc>
          <w:tcPr>
            <w:tcW w:w="3458" w:type="dxa"/>
          </w:tcPr>
          <w:p w14:paraId="1D7776D3" w14:textId="77777777" w:rsidR="00570DBF" w:rsidRPr="00E0155B" w:rsidRDefault="00570DBF" w:rsidP="00570DBF">
            <w:pPr>
              <w:tabs>
                <w:tab w:val="left" w:pos="1130"/>
              </w:tabs>
              <w:spacing w:line="300" w:lineRule="exact"/>
              <w:ind w:firstLine="554"/>
              <w:jc w:val="both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16481C" w14:textId="125C6B9B" w:rsidR="00570DBF" w:rsidRPr="0061142B" w:rsidRDefault="00A27B53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27B5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18,607</w:t>
            </w:r>
          </w:p>
        </w:tc>
        <w:tc>
          <w:tcPr>
            <w:tcW w:w="134" w:type="dxa"/>
            <w:vAlign w:val="bottom"/>
          </w:tcPr>
          <w:p w14:paraId="70D90A46" w14:textId="77777777" w:rsidR="00570DBF" w:rsidRPr="0061142B" w:rsidRDefault="00570DBF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6C10CC" w14:textId="7C039741" w:rsidR="00570DBF" w:rsidRPr="0061142B" w:rsidRDefault="00570DBF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10,613</w:t>
            </w:r>
          </w:p>
        </w:tc>
        <w:tc>
          <w:tcPr>
            <w:tcW w:w="134" w:type="dxa"/>
            <w:vAlign w:val="bottom"/>
          </w:tcPr>
          <w:p w14:paraId="39CD3535" w14:textId="77777777" w:rsidR="00570DBF" w:rsidRPr="0061142B" w:rsidRDefault="00570DBF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7EF697" w14:textId="4361CBE0" w:rsidR="00570DBF" w:rsidRPr="0061142B" w:rsidRDefault="0054219A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7,792</w:t>
            </w:r>
          </w:p>
        </w:tc>
        <w:tc>
          <w:tcPr>
            <w:tcW w:w="134" w:type="dxa"/>
            <w:vAlign w:val="bottom"/>
          </w:tcPr>
          <w:p w14:paraId="71C6CB81" w14:textId="77777777" w:rsidR="00570DBF" w:rsidRPr="0061142B" w:rsidRDefault="00570DBF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7A0D18" w14:textId="040D485D" w:rsidR="00570DBF" w:rsidRPr="0061142B" w:rsidRDefault="00570DBF" w:rsidP="00570DBF">
            <w:pPr>
              <w:tabs>
                <w:tab w:val="clear" w:pos="680"/>
                <w:tab w:val="clear" w:pos="907"/>
                <w:tab w:val="left" w:pos="284"/>
                <w:tab w:val="left" w:pos="3600"/>
                <w:tab w:val="left" w:pos="4500"/>
              </w:tabs>
              <w:spacing w:line="300" w:lineRule="exact"/>
              <w:ind w:left="-113" w:right="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5,529</w:t>
            </w:r>
          </w:p>
        </w:tc>
      </w:tr>
    </w:tbl>
    <w:p w14:paraId="52D8B78F" w14:textId="77777777" w:rsidR="002D0C2F" w:rsidRPr="0061142B" w:rsidRDefault="002D0C2F" w:rsidP="00B4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highlight w:val="yellow"/>
        </w:rPr>
      </w:pPr>
    </w:p>
    <w:p w14:paraId="0D059F6D" w14:textId="7350F40F" w:rsidR="004A3A68" w:rsidRPr="0061142B" w:rsidRDefault="002F34CD" w:rsidP="00B4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20</w:t>
      </w:r>
      <w:r w:rsidR="004A3A68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4A3A68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A3A68"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กำไรต่อหุ้น</w:t>
      </w:r>
    </w:p>
    <w:p w14:paraId="2BC1C5C8" w14:textId="2E7E718C" w:rsidR="001064A6" w:rsidRPr="0061142B" w:rsidRDefault="00A07A9E" w:rsidP="00B4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กำไร</w:t>
      </w:r>
      <w:r w:rsidR="004A3A68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ต่อหุ้นขั้นพื้นฐานคำนวณโดยการหาร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กำไร</w:t>
      </w:r>
      <w:r w:rsidR="004A3A68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สำหรับงวด</w:t>
      </w:r>
      <w:r w:rsidR="00E0698D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(ไม่รวมกำ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ไร</w:t>
      </w:r>
      <w:r w:rsidR="00E0698D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ขาดทุนเบ็ดเสร็จอื่น) </w:t>
      </w:r>
      <w:r w:rsidR="004A3A68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ด้วยจำนวนถัวเฉลี่ยถ่วงน้ำหนักของหุ้นสามัญที่ออกจำหน่ายแล้วระหว่างงวด</w:t>
      </w:r>
    </w:p>
    <w:p w14:paraId="681F5C4B" w14:textId="72508695" w:rsidR="004F69A7" w:rsidRPr="0061142B" w:rsidRDefault="004F69A7" w:rsidP="00B4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61142B">
        <w:rPr>
          <w:rFonts w:ascii="Angsana New" w:hAnsi="Angsana New"/>
          <w:color w:val="000000" w:themeColor="text1"/>
          <w:sz w:val="32"/>
          <w:szCs w:val="32"/>
          <w:cs/>
        </w:rPr>
        <w:t>สำหรับงวด</w:t>
      </w:r>
      <w:r w:rsidRPr="0061142B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สามเดือนและ</w:t>
      </w:r>
      <w:r w:rsidRPr="0061142B">
        <w:rPr>
          <w:rFonts w:ascii="Angsana New" w:hAnsi="Angsana New"/>
          <w:color w:val="000000" w:themeColor="text1"/>
          <w:sz w:val="32"/>
          <w:szCs w:val="32"/>
          <w:cs/>
        </w:rPr>
        <w:t>หกเดือนสิ้นสุดวันที่</w:t>
      </w:r>
      <w:r w:rsidRPr="0061142B">
        <w:rPr>
          <w:rFonts w:ascii="Angsana New" w:hAnsi="Angsana New"/>
          <w:color w:val="000000" w:themeColor="text1"/>
          <w:sz w:val="32"/>
          <w:szCs w:val="32"/>
        </w:rPr>
        <w:t xml:space="preserve"> 30</w:t>
      </w:r>
      <w:r w:rsidRPr="00E0155B">
        <w:rPr>
          <w:rFonts w:ascii="Angsana New" w:hAnsi="Angsana New"/>
          <w:color w:val="000000" w:themeColor="text1"/>
          <w:sz w:val="32"/>
          <w:szCs w:val="32"/>
          <w:cs/>
        </w:rPr>
        <w:t xml:space="preserve"> มิถุนายน </w:t>
      </w:r>
      <w:r w:rsidRPr="0061142B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E0155B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Pr="0061142B">
        <w:rPr>
          <w:rFonts w:ascii="Angsana New" w:hAnsi="Angsana New"/>
          <w:color w:val="000000" w:themeColor="text1"/>
          <w:sz w:val="32"/>
          <w:szCs w:val="32"/>
        </w:rPr>
        <w:t>2566</w:t>
      </w:r>
    </w:p>
    <w:tbl>
      <w:tblPr>
        <w:tblW w:w="891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34"/>
        <w:gridCol w:w="1136"/>
        <w:gridCol w:w="136"/>
        <w:gridCol w:w="1134"/>
        <w:gridCol w:w="136"/>
        <w:gridCol w:w="1134"/>
      </w:tblGrid>
      <w:tr w:rsidR="0061142B" w:rsidRPr="00B42BF5" w14:paraId="5358EA25" w14:textId="77777777" w:rsidTr="00BF0058">
        <w:trPr>
          <w:cantSplit/>
        </w:trPr>
        <w:tc>
          <w:tcPr>
            <w:tcW w:w="3969" w:type="dxa"/>
          </w:tcPr>
          <w:p w14:paraId="5D54BED9" w14:textId="77777777" w:rsidR="00570DBF" w:rsidRPr="00B42BF5" w:rsidRDefault="00570DBF" w:rsidP="000911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ab/>
            </w: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172A7861" w14:textId="77777777" w:rsidR="00570DBF" w:rsidRPr="00B42BF5" w:rsidRDefault="00570DBF" w:rsidP="000911A3">
            <w:pPr>
              <w:pStyle w:val="a0"/>
              <w:tabs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61142B" w:rsidRPr="00B42BF5" w14:paraId="0E2A9331" w14:textId="77777777" w:rsidTr="000911A3">
        <w:trPr>
          <w:cantSplit/>
        </w:trPr>
        <w:tc>
          <w:tcPr>
            <w:tcW w:w="3969" w:type="dxa"/>
          </w:tcPr>
          <w:p w14:paraId="151B5D2B" w14:textId="77777777" w:rsidR="00570DBF" w:rsidRPr="00B42BF5" w:rsidRDefault="00570DBF" w:rsidP="000911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55D1F849" w14:textId="77777777" w:rsidR="00570DBF" w:rsidRPr="00B42BF5" w:rsidRDefault="00570DBF" w:rsidP="000911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B42BF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732EF52A" w14:textId="77777777" w:rsidR="00570DBF" w:rsidRPr="00B42BF5" w:rsidRDefault="00570DBF" w:rsidP="000911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B42BF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วันที่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30 </w:t>
            </w:r>
            <w:r w:rsidRPr="00B42BF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  <w:tc>
          <w:tcPr>
            <w:tcW w:w="136" w:type="dxa"/>
          </w:tcPr>
          <w:p w14:paraId="6B8034A1" w14:textId="77777777" w:rsidR="00570DBF" w:rsidRPr="00B42BF5" w:rsidRDefault="00570DBF" w:rsidP="000911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307005BE" w14:textId="77777777" w:rsidR="00570DBF" w:rsidRPr="00B42BF5" w:rsidRDefault="00570DBF" w:rsidP="000911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B42BF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สำหรับงวดหกเดือนสิ้นสุด</w:t>
            </w:r>
          </w:p>
          <w:p w14:paraId="54990A3C" w14:textId="77777777" w:rsidR="00570DBF" w:rsidRPr="00B42BF5" w:rsidRDefault="00570DBF" w:rsidP="000911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B42BF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วันที่ </w:t>
            </w: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30 </w:t>
            </w:r>
            <w:r w:rsidRPr="00B42BF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</w:tr>
      <w:tr w:rsidR="0061142B" w:rsidRPr="00B42BF5" w14:paraId="541CDF61" w14:textId="77777777" w:rsidTr="00BF0058">
        <w:trPr>
          <w:cantSplit/>
          <w:trHeight w:val="212"/>
        </w:trPr>
        <w:tc>
          <w:tcPr>
            <w:tcW w:w="3969" w:type="dxa"/>
          </w:tcPr>
          <w:p w14:paraId="125D67CA" w14:textId="77777777" w:rsidR="00570DBF" w:rsidRPr="00B42BF5" w:rsidRDefault="00570DBF" w:rsidP="000911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4637193" w14:textId="65A6F668" w:rsidR="00570DBF" w:rsidRPr="00B42BF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08C8EE" w14:textId="77777777" w:rsidR="00570DBF" w:rsidRPr="00B42BF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6A111299" w14:textId="34EEFA29" w:rsidR="00570DBF" w:rsidRPr="00B42BF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36" w:type="dxa"/>
          </w:tcPr>
          <w:p w14:paraId="2C036401" w14:textId="77777777" w:rsidR="00570DBF" w:rsidRPr="00B42BF5" w:rsidRDefault="00570DBF" w:rsidP="000911A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204DD6" w14:textId="73DD1ED1" w:rsidR="00570DBF" w:rsidRPr="00B42BF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136" w:type="dxa"/>
          </w:tcPr>
          <w:p w14:paraId="0756CB8F" w14:textId="77777777" w:rsidR="00570DBF" w:rsidRPr="00B42BF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7CBE4FF" w14:textId="13EA821A" w:rsidR="00570DBF" w:rsidRPr="00B42BF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42BF5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2566</w:t>
            </w:r>
          </w:p>
        </w:tc>
      </w:tr>
      <w:tr w:rsidR="0061142B" w:rsidRPr="00B42BF5" w14:paraId="0FD177CA" w14:textId="77777777" w:rsidTr="00BF0058">
        <w:trPr>
          <w:cantSplit/>
        </w:trPr>
        <w:tc>
          <w:tcPr>
            <w:tcW w:w="3969" w:type="dxa"/>
          </w:tcPr>
          <w:p w14:paraId="4383E219" w14:textId="20DC62C5" w:rsidR="00570DBF" w:rsidRPr="00B42BF5" w:rsidRDefault="00570DBF" w:rsidP="0009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08" w:right="-55" w:hanging="170"/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>กำไรสำหรับงวดที่เป็นของผู้ถือหุ้นสามัญบริษัทใหญ่</w:t>
            </w:r>
            <w:r w:rsidR="000911A3" w:rsidRPr="00B42BF5">
              <w:rPr>
                <w:rFonts w:asciiTheme="majorBidi" w:hAnsiTheme="majorBidi" w:cstheme="majorBidi" w:hint="cs"/>
                <w:color w:val="000000" w:themeColor="text1"/>
                <w:spacing w:val="-6"/>
                <w:sz w:val="24"/>
                <w:szCs w:val="24"/>
                <w:cs/>
              </w:rPr>
              <w:t xml:space="preserve"> </w:t>
            </w:r>
            <w:r w:rsidR="00F60963" w:rsidRPr="00B42BF5">
              <w:rPr>
                <w:rFonts w:asciiTheme="majorBidi" w:hAnsiTheme="majorBidi" w:cstheme="majorBidi" w:hint="cs"/>
                <w:color w:val="000000" w:themeColor="text1"/>
                <w:spacing w:val="-6"/>
                <w:sz w:val="24"/>
                <w:szCs w:val="24"/>
                <w:cs/>
              </w:rPr>
              <w:t xml:space="preserve"> </w:t>
            </w:r>
            <w:r w:rsidRPr="00B42BF5">
              <w:rPr>
                <w:rFonts w:asciiTheme="majorBidi" w:hAnsiTheme="majorBidi" w:cstheme="majorBidi"/>
                <w:color w:val="000000" w:themeColor="text1"/>
                <w:spacing w:val="-6"/>
                <w:sz w:val="24"/>
                <w:szCs w:val="24"/>
                <w:cs/>
              </w:rPr>
              <w:t xml:space="preserve">(พันบาท)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585B445" w14:textId="78E3336F" w:rsidR="00570DBF" w:rsidRPr="00B42BF5" w:rsidRDefault="00A27B53" w:rsidP="00570DBF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25,08</w:t>
            </w:r>
            <w:r w:rsidR="00E0155B"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34" w:type="dxa"/>
            <w:vAlign w:val="bottom"/>
          </w:tcPr>
          <w:p w14:paraId="65619714" w14:textId="77777777" w:rsidR="00570DBF" w:rsidRPr="00B42BF5" w:rsidRDefault="00570DBF" w:rsidP="00570DB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6" w:type="dxa"/>
            <w:vAlign w:val="bottom"/>
          </w:tcPr>
          <w:p w14:paraId="6BEDB633" w14:textId="43EC9104" w:rsidR="00570DBF" w:rsidRPr="00B42BF5" w:rsidRDefault="00570DBF" w:rsidP="000911A3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57,679</w:t>
            </w:r>
          </w:p>
        </w:tc>
        <w:tc>
          <w:tcPr>
            <w:tcW w:w="136" w:type="dxa"/>
            <w:vAlign w:val="bottom"/>
          </w:tcPr>
          <w:p w14:paraId="1973BDDD" w14:textId="77777777" w:rsidR="00570DBF" w:rsidRPr="00B42BF5" w:rsidRDefault="00570DBF" w:rsidP="00570DB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8477A2A" w14:textId="08247AC7" w:rsidR="00570DBF" w:rsidRPr="00B42BF5" w:rsidRDefault="00A27B53" w:rsidP="00570DBF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70,257</w:t>
            </w:r>
          </w:p>
        </w:tc>
        <w:tc>
          <w:tcPr>
            <w:tcW w:w="136" w:type="dxa"/>
            <w:vAlign w:val="bottom"/>
          </w:tcPr>
          <w:p w14:paraId="39265D8C" w14:textId="77777777" w:rsidR="00570DBF" w:rsidRPr="00B42BF5" w:rsidRDefault="00570DBF" w:rsidP="00570DB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0FDF97DB" w14:textId="2D065532" w:rsidR="00570DBF" w:rsidRPr="00B42BF5" w:rsidRDefault="00570DBF" w:rsidP="00570DBF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59,271</w:t>
            </w:r>
          </w:p>
        </w:tc>
      </w:tr>
      <w:tr w:rsidR="0061142B" w:rsidRPr="00B42BF5" w14:paraId="3DD84416" w14:textId="77777777" w:rsidTr="00BF0058">
        <w:trPr>
          <w:cantSplit/>
        </w:trPr>
        <w:tc>
          <w:tcPr>
            <w:tcW w:w="3969" w:type="dxa"/>
          </w:tcPr>
          <w:p w14:paraId="71ED41F1" w14:textId="7DD2EF94" w:rsidR="00570DBF" w:rsidRPr="00B42BF5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8" w:hanging="62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134" w:type="dxa"/>
          </w:tcPr>
          <w:p w14:paraId="3607B848" w14:textId="4F49B2ED" w:rsidR="00570DBF" w:rsidRPr="00B42BF5" w:rsidRDefault="00A27B53" w:rsidP="00570DBF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4" w:type="dxa"/>
          </w:tcPr>
          <w:p w14:paraId="61357433" w14:textId="77777777" w:rsidR="00570DBF" w:rsidRPr="00B42BF5" w:rsidRDefault="00570DBF" w:rsidP="00570DB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6" w:type="dxa"/>
          </w:tcPr>
          <w:p w14:paraId="5AB7C4C2" w14:textId="196A4853" w:rsidR="00570DBF" w:rsidRPr="00B42BF5" w:rsidRDefault="00570DBF" w:rsidP="000911A3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57042675" w14:textId="77777777" w:rsidR="00570DBF" w:rsidRPr="00B42BF5" w:rsidRDefault="00570DBF" w:rsidP="00570DB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55444A7E" w14:textId="5961FFD8" w:rsidR="00570DBF" w:rsidRPr="00B42BF5" w:rsidRDefault="00A27B53" w:rsidP="00570DBF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37EAA482" w14:textId="77777777" w:rsidR="00570DBF" w:rsidRPr="00B42BF5" w:rsidRDefault="00570DBF" w:rsidP="00570DB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3FB5D5CF" w14:textId="67B672FB" w:rsidR="00570DBF" w:rsidRPr="00B42BF5" w:rsidRDefault="00570DBF" w:rsidP="00570DBF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</w:tr>
      <w:tr w:rsidR="00BF0058" w:rsidRPr="00B42BF5" w14:paraId="62F3D2CD" w14:textId="77777777" w:rsidTr="00BF0058">
        <w:trPr>
          <w:cantSplit/>
          <w:trHeight w:val="70"/>
        </w:trPr>
        <w:tc>
          <w:tcPr>
            <w:tcW w:w="3969" w:type="dxa"/>
          </w:tcPr>
          <w:p w14:paraId="2CB8CA53" w14:textId="0792466E" w:rsidR="00570DBF" w:rsidRPr="00B42BF5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34" w:type="dxa"/>
            <w:shd w:val="clear" w:color="auto" w:fill="auto"/>
          </w:tcPr>
          <w:p w14:paraId="48368CD2" w14:textId="42F4FC7B" w:rsidR="00570DBF" w:rsidRPr="00B42BF5" w:rsidRDefault="00A27B53" w:rsidP="00570DBF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0.0594</w:t>
            </w:r>
          </w:p>
        </w:tc>
        <w:tc>
          <w:tcPr>
            <w:tcW w:w="134" w:type="dxa"/>
          </w:tcPr>
          <w:p w14:paraId="6FC536BE" w14:textId="77777777" w:rsidR="00570DBF" w:rsidRPr="00B42BF5" w:rsidRDefault="00570DBF" w:rsidP="00570DB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6" w:type="dxa"/>
            <w:shd w:val="clear" w:color="auto" w:fill="auto"/>
          </w:tcPr>
          <w:p w14:paraId="7BD20AC9" w14:textId="55016F68" w:rsidR="00570DBF" w:rsidRPr="00B42BF5" w:rsidRDefault="00570DBF" w:rsidP="000911A3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0.1367</w:t>
            </w:r>
          </w:p>
        </w:tc>
        <w:tc>
          <w:tcPr>
            <w:tcW w:w="136" w:type="dxa"/>
          </w:tcPr>
          <w:p w14:paraId="43F4B349" w14:textId="77777777" w:rsidR="00570DBF" w:rsidRPr="00B42BF5" w:rsidRDefault="00570DBF" w:rsidP="00570DB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1D8ED183" w14:textId="4CC505E0" w:rsidR="00570DBF" w:rsidRPr="00B42BF5" w:rsidRDefault="00A27B53" w:rsidP="00570DBF">
            <w:pPr>
              <w:pStyle w:val="acctfourfigures"/>
              <w:tabs>
                <w:tab w:val="clear" w:pos="765"/>
              </w:tabs>
              <w:spacing w:line="300" w:lineRule="exact"/>
              <w:ind w:left="-96"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0.1665</w:t>
            </w:r>
          </w:p>
        </w:tc>
        <w:tc>
          <w:tcPr>
            <w:tcW w:w="136" w:type="dxa"/>
          </w:tcPr>
          <w:p w14:paraId="0B0847D7" w14:textId="77777777" w:rsidR="00570DBF" w:rsidRPr="00B42BF5" w:rsidRDefault="00570DBF" w:rsidP="00570DB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57B8ADE3" w14:textId="2DCEB74B" w:rsidR="00570DBF" w:rsidRPr="00B42BF5" w:rsidRDefault="00570DBF" w:rsidP="00570DBF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B42BF5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0.1405</w:t>
            </w:r>
          </w:p>
        </w:tc>
      </w:tr>
    </w:tbl>
    <w:p w14:paraId="028DED24" w14:textId="77777777" w:rsidR="00570DBF" w:rsidRPr="0061142B" w:rsidRDefault="00570DBF" w:rsidP="00BE6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7AB7AA0" w14:textId="77777777" w:rsidR="000911A3" w:rsidRPr="0061142B" w:rsidRDefault="000911A3" w:rsidP="00BE6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891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36"/>
        <w:gridCol w:w="1134"/>
        <w:gridCol w:w="136"/>
        <w:gridCol w:w="1134"/>
        <w:gridCol w:w="136"/>
        <w:gridCol w:w="1134"/>
      </w:tblGrid>
      <w:tr w:rsidR="0061142B" w:rsidRPr="0061142B" w14:paraId="07B2DA56" w14:textId="77777777" w:rsidTr="00BF0058">
        <w:trPr>
          <w:cantSplit/>
        </w:trPr>
        <w:tc>
          <w:tcPr>
            <w:tcW w:w="3969" w:type="dxa"/>
          </w:tcPr>
          <w:p w14:paraId="1E860145" w14:textId="77777777" w:rsidR="00570DBF" w:rsidRPr="0061142B" w:rsidRDefault="00570DBF" w:rsidP="00EB3DE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15EB8751" w14:textId="77777777" w:rsidR="00570DBF" w:rsidRPr="00E0155B" w:rsidRDefault="00570DBF" w:rsidP="00EB3DE6">
            <w:pPr>
              <w:pStyle w:val="a0"/>
              <w:tabs>
                <w:tab w:val="left" w:pos="0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61142B" w:rsidRPr="0061142B" w14:paraId="76367F5D" w14:textId="77777777" w:rsidTr="000911A3">
        <w:trPr>
          <w:cantSplit/>
        </w:trPr>
        <w:tc>
          <w:tcPr>
            <w:tcW w:w="3969" w:type="dxa"/>
          </w:tcPr>
          <w:p w14:paraId="736ED9A6" w14:textId="77777777" w:rsidR="00570DBF" w:rsidRPr="0061142B" w:rsidRDefault="00570DBF" w:rsidP="00EB3DE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7EA0AF49" w14:textId="77777777" w:rsidR="00570DBF" w:rsidRPr="0061142B" w:rsidRDefault="00570DBF" w:rsidP="00EB3DE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757178A1" w14:textId="77777777" w:rsidR="00570DBF" w:rsidRPr="0061142B" w:rsidRDefault="00570DBF" w:rsidP="00EB3DE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30 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  <w:tc>
          <w:tcPr>
            <w:tcW w:w="136" w:type="dxa"/>
          </w:tcPr>
          <w:p w14:paraId="1D2DB519" w14:textId="77777777" w:rsidR="00570DBF" w:rsidRPr="0061142B" w:rsidRDefault="00570DBF" w:rsidP="00EB3DE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7D893640" w14:textId="77777777" w:rsidR="00570DBF" w:rsidRPr="0061142B" w:rsidRDefault="00570DBF" w:rsidP="00EB3DE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สำหรับงวดหกเดือนสิ้นสุด</w:t>
            </w:r>
          </w:p>
          <w:p w14:paraId="13F341F8" w14:textId="77777777" w:rsidR="00570DBF" w:rsidRPr="00E0155B" w:rsidRDefault="00570DBF" w:rsidP="00EB3DE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E0155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วันที่ 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30 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 xml:space="preserve">มิถุนายน </w:t>
            </w:r>
          </w:p>
        </w:tc>
      </w:tr>
      <w:tr w:rsidR="0061142B" w:rsidRPr="0061142B" w14:paraId="0057563E" w14:textId="77777777" w:rsidTr="000911A3">
        <w:trPr>
          <w:cantSplit/>
        </w:trPr>
        <w:tc>
          <w:tcPr>
            <w:tcW w:w="3969" w:type="dxa"/>
          </w:tcPr>
          <w:p w14:paraId="23C0FC70" w14:textId="77777777" w:rsidR="00570DBF" w:rsidRPr="00E0155B" w:rsidRDefault="00570DBF" w:rsidP="00570DB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ind w:right="-936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DA10CA9" w14:textId="4EBE6F5C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114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66F7D2B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E21C94A" w14:textId="1C28A949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114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6" w:type="dxa"/>
          </w:tcPr>
          <w:p w14:paraId="51340096" w14:textId="77777777" w:rsidR="00570DBF" w:rsidRPr="00E0155B" w:rsidRDefault="00570DBF" w:rsidP="00570DB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300" w:lineRule="exac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075920" w14:textId="0FEC8869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114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36" w:type="dxa"/>
          </w:tcPr>
          <w:p w14:paraId="5BF30A46" w14:textId="7777777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41" w:right="-108" w:firstLine="33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DDFD9E" w14:textId="2D188368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7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1142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256</w:t>
            </w:r>
            <w:r w:rsidRPr="00E0155B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</w:rPr>
              <w:t>6</w:t>
            </w:r>
          </w:p>
        </w:tc>
      </w:tr>
      <w:tr w:rsidR="0061142B" w:rsidRPr="0061142B" w14:paraId="10C19F6E" w14:textId="77777777" w:rsidTr="000911A3">
        <w:trPr>
          <w:cantSplit/>
        </w:trPr>
        <w:tc>
          <w:tcPr>
            <w:tcW w:w="3969" w:type="dxa"/>
          </w:tcPr>
          <w:p w14:paraId="319432B6" w14:textId="2421ADF7" w:rsidR="00570DBF" w:rsidRPr="0061142B" w:rsidRDefault="00570DBF" w:rsidP="00570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08" w:hanging="170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กำไรสำหรับงวดที่เป็นของผู้ถือหุ้นสามัญบริษัทใหญ่</w:t>
            </w:r>
            <w:r w:rsidR="00F60963" w:rsidRPr="00E0155B">
              <w:rPr>
                <w:rFonts w:asciiTheme="majorBidi" w:hAnsiTheme="majorBidi" w:cstheme="majorBidi" w:hint="cs"/>
                <w:color w:val="000000" w:themeColor="text1"/>
                <w:spacing w:val="-4"/>
                <w:sz w:val="24"/>
                <w:szCs w:val="24"/>
                <w:cs/>
              </w:rPr>
              <w:t xml:space="preserve"> </w:t>
            </w:r>
            <w:r w:rsidRPr="00E0155B">
              <w:rPr>
                <w:rFonts w:asciiTheme="majorBidi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 xml:space="preserve">(พันบาท)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D6A2DB6" w14:textId="786E60D8" w:rsidR="00570DBF" w:rsidRPr="0061142B" w:rsidRDefault="00471D71" w:rsidP="00570DBF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E0155B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14</w:t>
            </w:r>
            <w:r w:rsidRPr="006114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E0155B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5</w:t>
            </w:r>
            <w:r w:rsidR="002B5FC3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136" w:type="dxa"/>
            <w:vAlign w:val="bottom"/>
          </w:tcPr>
          <w:p w14:paraId="0D686CD2" w14:textId="77777777" w:rsidR="00570DBF" w:rsidRPr="0061142B" w:rsidRDefault="00570DBF" w:rsidP="00570DBF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A2375A0" w14:textId="30280838" w:rsidR="00570DBF" w:rsidRPr="00E0155B" w:rsidRDefault="00570DBF" w:rsidP="000911A3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61142B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12,518</w:t>
            </w:r>
          </w:p>
        </w:tc>
        <w:tc>
          <w:tcPr>
            <w:tcW w:w="136" w:type="dxa"/>
            <w:vAlign w:val="bottom"/>
          </w:tcPr>
          <w:p w14:paraId="3D6463F3" w14:textId="77777777" w:rsidR="00570DBF" w:rsidRPr="0061142B" w:rsidRDefault="00570DBF" w:rsidP="000911A3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F5B3F9D" w14:textId="6CDB74F5" w:rsidR="00570DBF" w:rsidRPr="0061142B" w:rsidRDefault="00471D71" w:rsidP="000911A3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61142B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30,340</w:t>
            </w:r>
          </w:p>
        </w:tc>
        <w:tc>
          <w:tcPr>
            <w:tcW w:w="136" w:type="dxa"/>
            <w:vAlign w:val="bottom"/>
          </w:tcPr>
          <w:p w14:paraId="7AA437CF" w14:textId="77777777" w:rsidR="00570DBF" w:rsidRPr="0061142B" w:rsidRDefault="00570DBF" w:rsidP="000911A3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08FDEEDF" w14:textId="69A6E1EA" w:rsidR="00570DBF" w:rsidRPr="0061142B" w:rsidRDefault="00570DBF" w:rsidP="000911A3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61142B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21,833</w:t>
            </w:r>
          </w:p>
        </w:tc>
      </w:tr>
      <w:tr w:rsidR="0061142B" w:rsidRPr="0061142B" w14:paraId="40EF255E" w14:textId="77777777" w:rsidTr="000911A3">
        <w:trPr>
          <w:cantSplit/>
        </w:trPr>
        <w:tc>
          <w:tcPr>
            <w:tcW w:w="3969" w:type="dxa"/>
          </w:tcPr>
          <w:p w14:paraId="6F0DFE33" w14:textId="2239FA10" w:rsidR="00471D71" w:rsidRPr="00E0155B" w:rsidRDefault="00471D71" w:rsidP="00471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8" w:hanging="62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จำนวนหุ้นสามัญถัวเฉลี่ยถ่วงน้ำหนักขั้นพื้นฐาน (พันหุ้น)</w:t>
            </w:r>
          </w:p>
        </w:tc>
        <w:tc>
          <w:tcPr>
            <w:tcW w:w="1134" w:type="dxa"/>
          </w:tcPr>
          <w:p w14:paraId="06DDD00F" w14:textId="64FF525D" w:rsidR="00471D71" w:rsidRPr="0061142B" w:rsidRDefault="00471D71" w:rsidP="00471D71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068387B9" w14:textId="77777777" w:rsidR="00471D71" w:rsidRPr="0061142B" w:rsidRDefault="00471D71" w:rsidP="00471D71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7EFA877D" w14:textId="6C89BF70" w:rsidR="00471D71" w:rsidRPr="0061142B" w:rsidRDefault="00471D71" w:rsidP="000911A3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61142B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6C2CCAF5" w14:textId="77777777" w:rsidR="00471D71" w:rsidRPr="0061142B" w:rsidRDefault="00471D71" w:rsidP="000911A3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97" w:right="54"/>
              <w:rPr>
                <w:rFonts w:asciiTheme="majorBidi" w:hAnsiTheme="majorBidi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0D72FF49" w14:textId="00E90E8D" w:rsidR="00471D71" w:rsidRPr="0061142B" w:rsidRDefault="00471D71" w:rsidP="000911A3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61142B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  <w:tc>
          <w:tcPr>
            <w:tcW w:w="136" w:type="dxa"/>
          </w:tcPr>
          <w:p w14:paraId="0FB844C0" w14:textId="77777777" w:rsidR="00471D71" w:rsidRPr="0061142B" w:rsidRDefault="00471D71" w:rsidP="000911A3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97" w:right="54"/>
              <w:rPr>
                <w:rFonts w:asciiTheme="majorBidi" w:hAnsiTheme="majorBidi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2B323A31" w14:textId="25517DFF" w:rsidR="00471D71" w:rsidRPr="0061142B" w:rsidRDefault="00471D71" w:rsidP="000911A3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61142B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422,000</w:t>
            </w:r>
          </w:p>
        </w:tc>
      </w:tr>
      <w:tr w:rsidR="00471D71" w:rsidRPr="0061142B" w14:paraId="03491732" w14:textId="77777777" w:rsidTr="000911A3">
        <w:trPr>
          <w:cantSplit/>
          <w:trHeight w:val="63"/>
        </w:trPr>
        <w:tc>
          <w:tcPr>
            <w:tcW w:w="3969" w:type="dxa"/>
          </w:tcPr>
          <w:p w14:paraId="31797080" w14:textId="61B7582A" w:rsidR="00471D71" w:rsidRPr="0061142B" w:rsidRDefault="00471D71" w:rsidP="00471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5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34" w:type="dxa"/>
            <w:shd w:val="clear" w:color="auto" w:fill="auto"/>
          </w:tcPr>
          <w:p w14:paraId="1ADDA0D0" w14:textId="0EBFA2E1" w:rsidR="00471D71" w:rsidRPr="0061142B" w:rsidRDefault="00471D71" w:rsidP="00471D71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 w:bidi="th-TH"/>
              </w:rPr>
            </w:pPr>
            <w:r w:rsidRPr="00E0155B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0.0344</w:t>
            </w:r>
          </w:p>
        </w:tc>
        <w:tc>
          <w:tcPr>
            <w:tcW w:w="136" w:type="dxa"/>
          </w:tcPr>
          <w:p w14:paraId="436F1BE3" w14:textId="77777777" w:rsidR="00471D71" w:rsidRPr="0061142B" w:rsidRDefault="00471D71" w:rsidP="00471D71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88DA284" w14:textId="471D9226" w:rsidR="00471D71" w:rsidRPr="0061142B" w:rsidRDefault="00471D71" w:rsidP="000911A3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61142B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0.0297</w:t>
            </w:r>
          </w:p>
        </w:tc>
        <w:tc>
          <w:tcPr>
            <w:tcW w:w="136" w:type="dxa"/>
          </w:tcPr>
          <w:p w14:paraId="0CA06DA2" w14:textId="77777777" w:rsidR="00471D71" w:rsidRPr="0061142B" w:rsidRDefault="00471D71" w:rsidP="000911A3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97" w:right="54"/>
              <w:rPr>
                <w:rFonts w:asciiTheme="majorBidi" w:hAnsiTheme="majorBidi" w:cs="Angsan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34" w:type="dxa"/>
          </w:tcPr>
          <w:p w14:paraId="019AA4DD" w14:textId="02E9DC03" w:rsidR="00471D71" w:rsidRPr="0061142B" w:rsidRDefault="00471D71" w:rsidP="000911A3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E0155B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0.0719</w:t>
            </w:r>
          </w:p>
        </w:tc>
        <w:tc>
          <w:tcPr>
            <w:tcW w:w="136" w:type="dxa"/>
          </w:tcPr>
          <w:p w14:paraId="24B370ED" w14:textId="77777777" w:rsidR="00471D71" w:rsidRPr="0061142B" w:rsidRDefault="00471D71" w:rsidP="000911A3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left="-97" w:right="54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1300083F" w14:textId="49D194AF" w:rsidR="00471D71" w:rsidRPr="0061142B" w:rsidRDefault="00471D71" w:rsidP="000911A3">
            <w:pPr>
              <w:pStyle w:val="acctfourfigures"/>
              <w:tabs>
                <w:tab w:val="clear" w:pos="765"/>
              </w:tabs>
              <w:spacing w:line="300" w:lineRule="exact"/>
              <w:ind w:left="-97" w:right="54"/>
              <w:jc w:val="right"/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</w:pPr>
            <w:r w:rsidRPr="00E0155B">
              <w:rPr>
                <w:rFonts w:asciiTheme="majorBidi" w:hAnsiTheme="majorBidi" w:cs="Angsana New"/>
                <w:color w:val="000000" w:themeColor="text1"/>
                <w:sz w:val="24"/>
                <w:szCs w:val="24"/>
                <w:lang w:val="en-US" w:bidi="th-TH"/>
              </w:rPr>
              <w:t>0.0517</w:t>
            </w:r>
          </w:p>
        </w:tc>
      </w:tr>
    </w:tbl>
    <w:p w14:paraId="360FA7E7" w14:textId="77777777" w:rsidR="000911A3" w:rsidRPr="0061142B" w:rsidRDefault="000911A3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12EECE4" w14:textId="57F6E72E" w:rsidR="00B50E9A" w:rsidRPr="0061142B" w:rsidRDefault="00B50E9A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2F34CD"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1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ทุนเรือนหุ้น</w:t>
      </w:r>
    </w:p>
    <w:p w14:paraId="49E2438B" w14:textId="113673BD" w:rsidR="00DB0E01" w:rsidRPr="0061142B" w:rsidRDefault="00DB0E01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การออกใบสําคัญแสดงสิทธิที่จะซื้อหุ้นสามัญของบริษัท พรพรหมเม็ททอล จํากัด (มหาชน) ครั้งที่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 (“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ใบสําคัญแสดงสิทธิ” หรือ “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PPM-W2”) </w:t>
      </w:r>
      <w:r w:rsidR="00BF0058"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ไม่เกิน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211,000,050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หน่วย เพื่อจัดสรรให้แก่ผู้ถือหุ้นเดิมของบริษัทตามสัดส่วนการถือหุ้นในอัตราส่วน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หุ้นสามัญเดิม ต่อใบสําคัญแสดงสิทธิ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PPM-W2 1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หน่วย โดยไม่คิดมูลค่า (ราคาเสนอขายต่อหน่วยเท่ากับ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บาท) มีราคาใช้สิทธิซื้อหุ้นสามัญเท่ากับ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บาทต่อหุ้น และมีระยะเวลาการใช้สิทธิ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ทั้งนี้ ในกรณีที่มีเศษของใบสำคัญ แสดงสิทธิ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PPM-W2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เหลือจากการคำนวณตามอัตราส่วนการจัดสรรดังกล่าวให้ปัดเศษดังกล่าวทิ้งทั้งจำนวน</w:t>
      </w:r>
      <w:r w:rsid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โดยกำหนดรายชื่อผู้ถือหุ้นที่จะได้รับการจัดสรรใบสำคัญแสดงสิทธิ (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Record Date)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27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พฤษภาคม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</w:p>
    <w:p w14:paraId="08461021" w14:textId="77777777" w:rsidR="00DB0E01" w:rsidRPr="0061142B" w:rsidRDefault="00DB0E01" w:rsidP="000911A3">
      <w:pPr>
        <w:tabs>
          <w:tab w:val="clear" w:pos="680"/>
          <w:tab w:val="left" w:pos="284"/>
          <w:tab w:val="left" w:pos="426"/>
          <w:tab w:val="left" w:pos="567"/>
        </w:tabs>
        <w:spacing w:line="380" w:lineRule="exact"/>
        <w:ind w:left="851" w:right="28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วันที่ออกใบสำคัญ       </w:t>
      </w: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:  </w:t>
      </w:r>
      <w:r w:rsidRPr="00E0155B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 วันที่ </w:t>
      </w: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25 </w:t>
      </w:r>
      <w:r w:rsidRPr="00E0155B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กรกฎาคม </w:t>
      </w: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2565</w:t>
      </w:r>
    </w:p>
    <w:p w14:paraId="02E5734C" w14:textId="77777777" w:rsidR="00DB0E01" w:rsidRPr="0061142B" w:rsidRDefault="00DB0E01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E0155B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ระยะเวลาการใช้สิทธิ</w:t>
      </w: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 :  </w:t>
      </w:r>
      <w:r w:rsidRPr="00E0155B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 ครั้งแรก </w:t>
      </w: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24 </w:t>
      </w:r>
      <w:r w:rsidRPr="00E0155B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2566</w:t>
      </w:r>
    </w:p>
    <w:p w14:paraId="3784CBA7" w14:textId="77777777" w:rsidR="00DB0E01" w:rsidRPr="0061142B" w:rsidRDefault="00DB0E01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E0155B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ครั้งที่สอง </w:t>
      </w: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24 </w:t>
      </w:r>
      <w:r w:rsidRPr="00E0155B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กรกฎาคม </w:t>
      </w: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2566</w:t>
      </w:r>
    </w:p>
    <w:p w14:paraId="7C85A37A" w14:textId="77777777" w:rsidR="00DB0E01" w:rsidRPr="0061142B" w:rsidRDefault="00DB0E01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E0155B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ครั้งที่สาม</w:t>
      </w: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24 </w:t>
      </w:r>
      <w:r w:rsidRPr="00E0155B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2567</w:t>
      </w:r>
    </w:p>
    <w:p w14:paraId="2DDD800C" w14:textId="77777777" w:rsidR="00DB0E01" w:rsidRPr="00E0155B" w:rsidRDefault="00DB0E01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426"/>
          <w:tab w:val="left" w:pos="567"/>
        </w:tabs>
        <w:spacing w:line="380" w:lineRule="exact"/>
        <w:ind w:left="851" w:right="28"/>
        <w:jc w:val="thaiDistribute"/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</w:pP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ab/>
      </w:r>
      <w:r w:rsidRPr="00E0155B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ครั้งสุดท้าย</w:t>
      </w: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>ณ วันครบกำหนดอายุใบสำคัญแสดงสิทธิ</w:t>
      </w:r>
    </w:p>
    <w:p w14:paraId="25862899" w14:textId="0849E846" w:rsidR="00DB0E01" w:rsidRPr="00E0155B" w:rsidRDefault="00BF0058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วันที่ 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24 </w:t>
      </w:r>
      <w:r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กรกฎาคม</w:t>
      </w:r>
      <w:r w:rsidR="00DB0E01"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DB0E01"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DD6EE0"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</w:t>
      </w:r>
      <w:r w:rsidR="00DB0E01"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เป็นวัน</w:t>
      </w:r>
      <w:r w:rsidR="00E0155B"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ค</w:t>
      </w:r>
      <w:r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รบกำหนดอายุใบสำคัญแสดงสิทธิ </w:t>
      </w:r>
      <w:r w:rsidR="002B5FC3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ดังนั้น</w:t>
      </w:r>
      <w:r w:rsidR="00E0155B"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จึงกำหนดให้</w:t>
      </w:r>
      <w:r w:rsidR="002B5FC3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วันที่                  </w:t>
      </w:r>
      <w:r w:rsidR="002B5FC3"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24 </w:t>
      </w:r>
      <w:r w:rsidR="002B5FC3"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กรกฎาคม</w:t>
      </w:r>
      <w:r w:rsidR="002B5FC3"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2B5FC3"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2567 </w:t>
      </w:r>
      <w:r w:rsidR="00E0155B"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เป็นวันใช้สิทธิครั้งสุดท้าย </w:t>
      </w:r>
      <w:r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โดยมี</w:t>
      </w:r>
      <w:r w:rsidR="00DB0E01"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ผู้ถือใบสำคัญแสดงสิทธิ </w:t>
      </w:r>
      <w:r w:rsidR="00DB0E01"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PPM-W2 </w:t>
      </w:r>
      <w:r w:rsidR="00DB0E01"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ใช้สิทธิซื้อหุ้นสามัญเพิ่มทุนของบริษัท</w:t>
      </w:r>
      <w:r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จำนวน 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613 </w:t>
      </w:r>
      <w:r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หน่วย รวมจำนวนหุ้นสามัญที่เกิดจากการใช้สิทธิ/แปลงสภาพ 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613 </w:t>
      </w:r>
      <w:r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หุ้น และเมื่อวันที่ 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25 </w:t>
      </w:r>
      <w:r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กรกฎาคม 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2567 </w:t>
      </w:r>
      <w:r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ตลาดหลักทรัพย์แห่งประเทศไทยห้ามซื้อ</w:t>
      </w:r>
      <w:r w:rsidR="00AB41DE"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หรือ</w:t>
      </w:r>
      <w:r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ขายและพ้นสภาพจากการเป็นหลักทรัพย</w:t>
      </w:r>
      <w:r w:rsidR="0097329B"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์จดทะเบียน </w:t>
      </w:r>
      <w:r w:rsidR="0097329B"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PPM-W2</w:t>
      </w:r>
    </w:p>
    <w:p w14:paraId="5DEAD89E" w14:textId="77777777" w:rsidR="0054347C" w:rsidRPr="0061142B" w:rsidRDefault="0054347C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10"/>
          <w:sz w:val="32"/>
          <w:szCs w:val="32"/>
        </w:rPr>
      </w:pPr>
    </w:p>
    <w:p w14:paraId="1C427452" w14:textId="6E11E383" w:rsidR="0054347C" w:rsidRPr="0061142B" w:rsidRDefault="0054347C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Pr="0061142B">
        <w:rPr>
          <w:rFonts w:asciiTheme="majorBidi" w:hAnsiTheme="majorBidi"/>
          <w:b/>
          <w:bCs/>
          <w:color w:val="000000" w:themeColor="text1"/>
          <w:sz w:val="32"/>
          <w:szCs w:val="32"/>
        </w:rPr>
        <w:t>.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เงินปันผล</w:t>
      </w:r>
    </w:p>
    <w:p w14:paraId="2D287D23" w14:textId="337D7FC9" w:rsidR="002C58F8" w:rsidRPr="0061142B" w:rsidRDefault="002C58F8" w:rsidP="00973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ในการประชุมสามัญผู้ถือหุ้นประจำปี 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 xml:space="preserve">2567 </w:t>
      </w:r>
      <w:r w:rsidRPr="00E0155B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เมื่อวันที่ 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 xml:space="preserve">25 </w:t>
      </w:r>
      <w:r w:rsidRPr="00E0155B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เมษายน 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>2567</w:t>
      </w:r>
      <w:r w:rsidRPr="00E0155B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ผู้ถือหุ้นมีมติอนุมัติจัดสรรกำไรสุทธิสำหรับปี 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>2566</w:t>
      </w:r>
      <w:r w:rsidRPr="00E0155B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ให้แก่ผู้ถือหุ้นสามัญจำนวน 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>422,000,100</w:t>
      </w:r>
      <w:r w:rsidRPr="00E0155B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หุ้</w:t>
      </w:r>
      <w:r w:rsidRPr="00E0155B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น </w:t>
      </w:r>
      <w:r w:rsidRPr="00E0155B">
        <w:rPr>
          <w:rFonts w:asciiTheme="majorBidi" w:hAnsiTheme="majorBidi"/>
          <w:color w:val="000000" w:themeColor="text1"/>
          <w:sz w:val="32"/>
          <w:szCs w:val="32"/>
          <w:cs/>
        </w:rPr>
        <w:t>ในอัตราหุ้นละ</w:t>
      </w:r>
      <w:r w:rsidRPr="0061142B">
        <w:rPr>
          <w:rFonts w:asciiTheme="majorBidi" w:hAnsiTheme="majorBidi"/>
          <w:color w:val="000000" w:themeColor="text1"/>
          <w:sz w:val="32"/>
          <w:szCs w:val="32"/>
        </w:rPr>
        <w:t xml:space="preserve"> 0.058 </w:t>
      </w:r>
      <w:r w:rsidRPr="00E0155B">
        <w:rPr>
          <w:rFonts w:asciiTheme="majorBidi" w:hAnsiTheme="majorBidi"/>
          <w:color w:val="000000" w:themeColor="text1"/>
          <w:sz w:val="32"/>
          <w:szCs w:val="32"/>
          <w:cs/>
        </w:rPr>
        <w:t>บาท รวมเป็นจำนวนเงินปัน</w:t>
      </w:r>
      <w:r w:rsidRPr="00E0155B">
        <w:rPr>
          <w:rFonts w:ascii="Angsana New" w:hAnsi="Angsana New"/>
          <w:color w:val="000000" w:themeColor="text1"/>
          <w:sz w:val="32"/>
          <w:szCs w:val="32"/>
          <w:cs/>
        </w:rPr>
        <w:t xml:space="preserve">ผลจ่าย </w:t>
      </w:r>
      <w:r w:rsidRPr="0061142B">
        <w:rPr>
          <w:rFonts w:asciiTheme="majorBidi" w:eastAsia="Calibri" w:hAnsiTheme="majorBidi" w:cstheme="majorBidi"/>
          <w:color w:val="000000" w:themeColor="text1"/>
          <w:sz w:val="32"/>
          <w:szCs w:val="32"/>
        </w:rPr>
        <w:t>24.48</w:t>
      </w:r>
      <w:r w:rsidRPr="00E0155B">
        <w:rPr>
          <w:rFonts w:asciiTheme="majorBidi" w:eastAsia="Calibr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E0155B">
        <w:rPr>
          <w:rFonts w:ascii="Angsana New" w:hAnsi="Angsana New" w:cstheme="majorBidi"/>
          <w:color w:val="000000" w:themeColor="text1"/>
          <w:sz w:val="32"/>
          <w:szCs w:val="32"/>
          <w:cs/>
        </w:rPr>
        <w:t>ล้านบาท การจ่ายเงินปันผลจะจ่ายให้แก่ผู้ถือหุ้นที่มีรายชื่อปรากฏอยู่ใน</w:t>
      </w:r>
      <w:r w:rsidRPr="00E0155B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E0155B">
        <w:rPr>
          <w:rFonts w:ascii="Angsana New" w:hAnsi="Angsana New" w:cstheme="majorBidi"/>
          <w:color w:val="000000" w:themeColor="text1"/>
          <w:spacing w:val="2"/>
          <w:sz w:val="32"/>
          <w:szCs w:val="32"/>
          <w:cs/>
        </w:rPr>
        <w:t xml:space="preserve">สมุดทะเบียนผู้ถือหุ้นของบริษัท ณ วันที่ </w:t>
      </w:r>
      <w:r w:rsidRPr="0061142B">
        <w:rPr>
          <w:rFonts w:ascii="Angsana New" w:hAnsi="Angsana New"/>
          <w:color w:val="000000" w:themeColor="text1"/>
          <w:spacing w:val="2"/>
          <w:sz w:val="32"/>
          <w:szCs w:val="32"/>
        </w:rPr>
        <w:t xml:space="preserve">9 </w:t>
      </w:r>
      <w:r w:rsidRPr="00E0155B">
        <w:rPr>
          <w:rFonts w:ascii="Angsana New" w:hAnsi="Angsana New"/>
          <w:color w:val="000000" w:themeColor="text1"/>
          <w:spacing w:val="2"/>
          <w:sz w:val="32"/>
          <w:szCs w:val="32"/>
          <w:cs/>
        </w:rPr>
        <w:t xml:space="preserve">พฤษภาคม </w:t>
      </w:r>
      <w:r w:rsidRPr="0061142B">
        <w:rPr>
          <w:rFonts w:ascii="Angsana New" w:hAnsi="Angsana New"/>
          <w:color w:val="000000" w:themeColor="text1"/>
          <w:spacing w:val="2"/>
          <w:sz w:val="32"/>
          <w:szCs w:val="32"/>
        </w:rPr>
        <w:t xml:space="preserve">2567 (Record Date) </w:t>
      </w:r>
      <w:r w:rsidRPr="00E0155B">
        <w:rPr>
          <w:rFonts w:ascii="Angsana New" w:hAnsi="Angsana New" w:hint="cs"/>
          <w:color w:val="000000" w:themeColor="text1"/>
          <w:spacing w:val="2"/>
          <w:sz w:val="32"/>
          <w:szCs w:val="32"/>
          <w:cs/>
        </w:rPr>
        <w:t>โดย</w:t>
      </w:r>
      <w:r w:rsidRPr="00E0155B">
        <w:rPr>
          <w:rFonts w:ascii="Angsana New" w:hAnsi="Angsana New"/>
          <w:color w:val="000000" w:themeColor="text1"/>
          <w:spacing w:val="2"/>
          <w:sz w:val="32"/>
          <w:szCs w:val="32"/>
          <w:cs/>
        </w:rPr>
        <w:t>จ่ายเงินปันผล</w:t>
      </w:r>
      <w:r w:rsidRPr="00E0155B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ในวันที่ </w:t>
      </w:r>
      <w:r w:rsidRPr="00E0155B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br/>
      </w:r>
      <w:r w:rsidRPr="0061142B">
        <w:rPr>
          <w:rFonts w:ascii="Angsana New" w:hAnsi="Angsana New"/>
          <w:color w:val="000000" w:themeColor="text1"/>
          <w:spacing w:val="4"/>
          <w:sz w:val="32"/>
          <w:szCs w:val="32"/>
        </w:rPr>
        <w:t>24</w:t>
      </w:r>
      <w:r w:rsidRPr="00E0155B">
        <w:rPr>
          <w:rFonts w:ascii="Angsana New" w:hAnsi="Angsana New"/>
          <w:color w:val="000000" w:themeColor="text1"/>
          <w:spacing w:val="4"/>
          <w:sz w:val="32"/>
          <w:szCs w:val="32"/>
          <w:cs/>
        </w:rPr>
        <w:t xml:space="preserve"> พฤษภาคม </w:t>
      </w:r>
      <w:r w:rsidRPr="0061142B">
        <w:rPr>
          <w:rFonts w:ascii="Angsana New" w:hAnsi="Angsana New"/>
          <w:color w:val="000000" w:themeColor="text1"/>
          <w:spacing w:val="4"/>
          <w:sz w:val="32"/>
          <w:szCs w:val="32"/>
        </w:rPr>
        <w:t>2567</w:t>
      </w:r>
    </w:p>
    <w:p w14:paraId="41E47953" w14:textId="77777777" w:rsidR="0075688B" w:rsidRDefault="0075688B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</w:p>
    <w:p w14:paraId="5B8A03A2" w14:textId="77777777" w:rsidR="0097329B" w:rsidRDefault="0097329B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eastAsia="Calibri" w:hAnsiTheme="majorBidi" w:cstheme="majorBidi"/>
          <w:color w:val="000000" w:themeColor="text1"/>
          <w:sz w:val="32"/>
          <w:szCs w:val="32"/>
        </w:rPr>
      </w:pPr>
    </w:p>
    <w:p w14:paraId="21CEE7FB" w14:textId="7474DA38" w:rsidR="002E7912" w:rsidRPr="0061142B" w:rsidRDefault="006478AF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54347C"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3</w:t>
      </w:r>
      <w:r w:rsidR="002E7912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2E7912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2E7912"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19A65EE1" w14:textId="77777777" w:rsidR="002E7912" w:rsidRPr="0061142B" w:rsidRDefault="002E7912" w:rsidP="0009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E929749" w14:textId="76AA5764" w:rsidR="002E7912" w:rsidRPr="0061142B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บริษัทและบริษัทย่อยจัดโครงสร้างองค์กรเป็นหน่วยธุรกิจตามประเภทของผลิตภัณฑ์และบริการ บริษัทและบริษัทย่อยมีส่วนงานที่รายงานทั้งสิ้น </w:t>
      </w:r>
      <w:r w:rsidR="00771CB2"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3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ส่วนงานหลัก คือ</w:t>
      </w:r>
    </w:p>
    <w:p w14:paraId="78C2922C" w14:textId="5130FFEE" w:rsidR="002E7912" w:rsidRPr="00E0155B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ส่วนงาน 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1 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ส่วนงานธุรกิจจำหน่ายกลุ่มผลิตภัณฑ์วัตถุดิบอุตสาหกรรม ผลิตและจำหน่ายบรรจุภัณฑ์ชนิดอ่อนตัวและ</w:t>
      </w:r>
      <w:r w:rsidR="008C7FBA"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ผลิตและจำหน่ายแผงโซลาร์เซลล์</w:t>
      </w:r>
    </w:p>
    <w:p w14:paraId="5B6EAD33" w14:textId="5FD72DF8" w:rsidR="002E7912" w:rsidRPr="0061142B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5" w:hanging="1134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ส่วนงาน 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2 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ส่วนงานธุรกิจผลิตภัณฑ์วัสดุก่อสร้าง</w:t>
      </w:r>
    </w:p>
    <w:p w14:paraId="5D0B5B22" w14:textId="04ACB7DB" w:rsidR="008C7FBA" w:rsidRPr="00B42BF5" w:rsidRDefault="008C7FBA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01"/>
        </w:tabs>
        <w:spacing w:line="380" w:lineRule="exact"/>
        <w:ind w:left="1980" w:hanging="113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ส่วนงาน 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  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B42BF5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ab/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ส่วนงานธุรกิจกลุ่มผลิตภัณฑ์โซลาร์เซลล์โดยให้บริการออกแบบจัดหาและติดตั้ง</w:t>
      </w:r>
      <w:r w:rsidRPr="00B42BF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อุปกรณ์ผลิตกระแสไฟฟ้าโดยใช้พลังงานแสงอาทิตย์ </w:t>
      </w:r>
    </w:p>
    <w:p w14:paraId="3FF76A40" w14:textId="77777777" w:rsidR="002E7912" w:rsidRPr="0061142B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 คือ ประเทศไทย </w:t>
      </w:r>
    </w:p>
    <w:p w14:paraId="11B3E23C" w14:textId="0AA40780" w:rsidR="004000C1" w:rsidRPr="00035663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บริษัทประเมินผลการปฏิบัติงานของส่วนงานโดยพิจารณาจากรายได้และกำไรขั้นต้นของแต่ละ</w:t>
      </w:r>
      <w:r w:rsidR="00100061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/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ส่วน</w:t>
      </w:r>
      <w:r w:rsidRPr="0003566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งาน และประเมินกำไรหรือขาดทุนจากการดำเนินงาน โดยใช้เกณฑ์เดียวกับที่ใช้ในการวัดกำไรหรือขาดทุนจากการดำเนินงานในงบการเงิน</w:t>
      </w:r>
    </w:p>
    <w:p w14:paraId="3CFAC820" w14:textId="653EF45F" w:rsidR="002E7912" w:rsidRPr="0061142B" w:rsidRDefault="002E7912" w:rsidP="002D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</w:t>
      </w:r>
      <w:r w:rsidR="0054347C" w:rsidRPr="0061142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หก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เดือนสิ้นสุดวันที่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3</w:t>
      </w:r>
      <w:r w:rsidR="0054347C"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</w:rPr>
        <w:t>0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54347C" w:rsidRPr="00E0155B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มิถุนายน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256</w:t>
      </w:r>
      <w:r w:rsidR="00DB0E01"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และ 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DB0E01"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6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มีดังนี้</w:t>
      </w:r>
    </w:p>
    <w:tbl>
      <w:tblPr>
        <w:tblW w:w="8979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4"/>
        <w:gridCol w:w="794"/>
        <w:gridCol w:w="134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42"/>
        <w:gridCol w:w="794"/>
        <w:gridCol w:w="139"/>
        <w:gridCol w:w="794"/>
      </w:tblGrid>
      <w:tr w:rsidR="0061142B" w:rsidRPr="00035663" w14:paraId="3E0EBB87" w14:textId="77777777" w:rsidTr="00997A4D">
        <w:tc>
          <w:tcPr>
            <w:tcW w:w="1644" w:type="dxa"/>
          </w:tcPr>
          <w:p w14:paraId="7BDC5388" w14:textId="77777777" w:rsidR="006478AF" w:rsidRPr="00035663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35" w:type="dxa"/>
            <w:gridSpan w:val="15"/>
            <w:tcBorders>
              <w:bottom w:val="single" w:sz="6" w:space="0" w:color="auto"/>
            </w:tcBorders>
          </w:tcPr>
          <w:p w14:paraId="4E7D756D" w14:textId="77777777" w:rsidR="006478AF" w:rsidRPr="00035663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61142B" w:rsidRPr="00035663" w14:paraId="1ABC8BCD" w14:textId="77777777" w:rsidTr="00997A4D">
        <w:tc>
          <w:tcPr>
            <w:tcW w:w="1644" w:type="dxa"/>
          </w:tcPr>
          <w:p w14:paraId="563CF738" w14:textId="77777777" w:rsidR="006478AF" w:rsidRPr="00035663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335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7BE4FCA0" w14:textId="77777777" w:rsidR="006478AF" w:rsidRPr="00035663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61142B" w:rsidRPr="00035663" w14:paraId="6BE3A9A6" w14:textId="77777777" w:rsidTr="00997A4D">
        <w:tc>
          <w:tcPr>
            <w:tcW w:w="1644" w:type="dxa"/>
          </w:tcPr>
          <w:p w14:paraId="4E4BECBF" w14:textId="77777777" w:rsidR="006478AF" w:rsidRPr="00035663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C63AD8" w14:textId="77777777" w:rsidR="006478AF" w:rsidRPr="00035663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กลุ่มผลิตภัณฑ์</w:t>
            </w:r>
          </w:p>
          <w:p w14:paraId="3CCC5A0B" w14:textId="77777777" w:rsidR="006478AF" w:rsidRPr="00035663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วัตถุดิบอุตสาหกรรม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A72F37" w14:textId="77777777" w:rsidR="006478AF" w:rsidRPr="00035663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CB14F0" w14:textId="77777777" w:rsidR="006478AF" w:rsidRPr="00035663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กลุ่มผลิตภัณฑ์</w:t>
            </w:r>
          </w:p>
          <w:p w14:paraId="47EF31B9" w14:textId="77777777" w:rsidR="006478AF" w:rsidRPr="00035663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วัสดุก่อสร้าง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536DAF" w14:textId="77777777" w:rsidR="006478AF" w:rsidRPr="00035663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D5CC09" w14:textId="77777777" w:rsidR="004D6B7D" w:rsidRPr="00035663" w:rsidRDefault="004D6B7D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โครงการ</w:t>
            </w:r>
          </w:p>
          <w:p w14:paraId="21A3A67F" w14:textId="1C014F09" w:rsidR="006478AF" w:rsidRPr="00035663" w:rsidRDefault="004D6B7D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  <w:t>หลังคาโซลาร์เซลล์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E371A66" w14:textId="77777777" w:rsidR="006478AF" w:rsidRPr="00035663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FC80BD" w14:textId="77777777" w:rsidR="006478AF" w:rsidRPr="00035663" w:rsidRDefault="006478AF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2"/>
                <w:sz w:val="22"/>
                <w:szCs w:val="22"/>
                <w:cs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61142B" w:rsidRPr="00035663" w14:paraId="79B0A412" w14:textId="77777777" w:rsidTr="00997A4D">
        <w:tc>
          <w:tcPr>
            <w:tcW w:w="1644" w:type="dxa"/>
          </w:tcPr>
          <w:p w14:paraId="17F04117" w14:textId="77777777" w:rsidR="00DB0E01" w:rsidRPr="00035663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76FDC587" w14:textId="0041D634" w:rsidR="00DB0E01" w:rsidRPr="00035663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8FB266" w14:textId="77777777" w:rsidR="00DB0E01" w:rsidRPr="00035663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3BBAB54" w14:textId="19B66E5D" w:rsidR="00DB0E01" w:rsidRPr="00035663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42" w:type="dxa"/>
          </w:tcPr>
          <w:p w14:paraId="71A878CD" w14:textId="77777777" w:rsidR="00DB0E01" w:rsidRPr="00035663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72F3A28" w14:textId="40790BA2" w:rsidR="00DB0E01" w:rsidRPr="00035663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19D7057F" w14:textId="77777777" w:rsidR="00DB0E01" w:rsidRPr="00035663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8FAA15E" w14:textId="18F1BD83" w:rsidR="00DB0E01" w:rsidRPr="00035663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42" w:type="dxa"/>
          </w:tcPr>
          <w:p w14:paraId="720D70E2" w14:textId="77777777" w:rsidR="00DB0E01" w:rsidRPr="00035663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08B070DC" w14:textId="3F4DA6C4" w:rsidR="00DB0E01" w:rsidRPr="00035663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42" w:type="dxa"/>
          </w:tcPr>
          <w:p w14:paraId="73E66AFB" w14:textId="77777777" w:rsidR="00DB0E01" w:rsidRPr="00035663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69A30ED3" w14:textId="27E4C483" w:rsidR="00DB0E01" w:rsidRPr="00035663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2566</w:t>
            </w:r>
          </w:p>
        </w:tc>
        <w:tc>
          <w:tcPr>
            <w:tcW w:w="142" w:type="dxa"/>
          </w:tcPr>
          <w:p w14:paraId="2F7CA75E" w14:textId="77777777" w:rsidR="00DB0E01" w:rsidRPr="00035663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5C2D9E82" w14:textId="243038B0" w:rsidR="00DB0E01" w:rsidRPr="00035663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2567</w:t>
            </w:r>
          </w:p>
        </w:tc>
        <w:tc>
          <w:tcPr>
            <w:tcW w:w="139" w:type="dxa"/>
          </w:tcPr>
          <w:p w14:paraId="5D26C781" w14:textId="77777777" w:rsidR="00DB0E01" w:rsidRPr="00035663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3C07761" w14:textId="0EA8BD20" w:rsidR="00DB0E01" w:rsidRPr="00035663" w:rsidRDefault="00DB0E01" w:rsidP="003C5E84">
            <w:pPr>
              <w:tabs>
                <w:tab w:val="left" w:pos="1800"/>
                <w:tab w:val="left" w:pos="198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  <w:t>2566</w:t>
            </w:r>
          </w:p>
        </w:tc>
      </w:tr>
      <w:tr w:rsidR="00A209D7" w:rsidRPr="00035663" w14:paraId="61075EC8" w14:textId="77777777" w:rsidTr="00506800">
        <w:trPr>
          <w:trHeight w:val="62"/>
        </w:trPr>
        <w:tc>
          <w:tcPr>
            <w:tcW w:w="1644" w:type="dxa"/>
            <w:vAlign w:val="bottom"/>
          </w:tcPr>
          <w:p w14:paraId="08932C98" w14:textId="7777777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รายได้แยกตามส่วนงาน</w:t>
            </w: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2285FC" w14:textId="4371AB7A" w:rsidR="00A209D7" w:rsidRPr="00035663" w:rsidRDefault="00A209D7" w:rsidP="00035663">
            <w:pPr>
              <w:tabs>
                <w:tab w:val="clear" w:pos="680"/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546,301</w:t>
            </w:r>
          </w:p>
        </w:tc>
        <w:tc>
          <w:tcPr>
            <w:tcW w:w="134" w:type="dxa"/>
          </w:tcPr>
          <w:p w14:paraId="747AC1F3" w14:textId="7777777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6F8A54" w14:textId="25584BF1" w:rsidR="00A209D7" w:rsidRPr="00035663" w:rsidRDefault="00A209D7" w:rsidP="00A209D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618,989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61A8684" w14:textId="7777777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A7532B" w14:textId="7EF628DA" w:rsidR="00A209D7" w:rsidRPr="00035663" w:rsidRDefault="00A209D7" w:rsidP="00A209D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264,465</w:t>
            </w:r>
          </w:p>
        </w:tc>
        <w:tc>
          <w:tcPr>
            <w:tcW w:w="142" w:type="dxa"/>
          </w:tcPr>
          <w:p w14:paraId="082E4A9A" w14:textId="77777777" w:rsidR="00A209D7" w:rsidRPr="00035663" w:rsidRDefault="00A209D7" w:rsidP="00A209D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F0AF56" w14:textId="0612E851" w:rsidR="00A209D7" w:rsidRPr="00035663" w:rsidRDefault="00A209D7" w:rsidP="00A209D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225,637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837BB1" w14:textId="77777777" w:rsidR="00A209D7" w:rsidRPr="00035663" w:rsidRDefault="00A209D7" w:rsidP="00A209D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4D2CFC1C" w14:textId="7FB5B827" w:rsidR="00A209D7" w:rsidRPr="00035663" w:rsidRDefault="00A209D7" w:rsidP="00A209D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244,848</w:t>
            </w:r>
          </w:p>
        </w:tc>
        <w:tc>
          <w:tcPr>
            <w:tcW w:w="142" w:type="dxa"/>
          </w:tcPr>
          <w:p w14:paraId="51D08A99" w14:textId="77777777" w:rsidR="00A209D7" w:rsidRPr="00035663" w:rsidRDefault="00A209D7" w:rsidP="00A209D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4861F3E9" w14:textId="27FB9A41" w:rsidR="00A209D7" w:rsidRPr="00035663" w:rsidRDefault="00A209D7" w:rsidP="00A209D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331,412</w:t>
            </w:r>
          </w:p>
        </w:tc>
        <w:tc>
          <w:tcPr>
            <w:tcW w:w="142" w:type="dxa"/>
            <w:vAlign w:val="bottom"/>
          </w:tcPr>
          <w:p w14:paraId="70D713CC" w14:textId="77777777" w:rsidR="00A209D7" w:rsidRPr="00035663" w:rsidRDefault="00A209D7" w:rsidP="00A209D7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61F775E" w14:textId="04F2BB83" w:rsidR="00A209D7" w:rsidRPr="00035663" w:rsidRDefault="00A209D7" w:rsidP="00A209D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1,055,614 </w:t>
            </w:r>
          </w:p>
        </w:tc>
        <w:tc>
          <w:tcPr>
            <w:tcW w:w="139" w:type="dxa"/>
          </w:tcPr>
          <w:p w14:paraId="0033072D" w14:textId="77777777" w:rsidR="00A209D7" w:rsidRPr="00035663" w:rsidRDefault="00A209D7" w:rsidP="00A209D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40A6FB66" w14:textId="7FF45A50" w:rsidR="00A209D7" w:rsidRPr="00035663" w:rsidRDefault="00A209D7" w:rsidP="00A209D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ind w:hanging="28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1,176,038</w:t>
            </w:r>
          </w:p>
        </w:tc>
      </w:tr>
      <w:tr w:rsidR="00A209D7" w:rsidRPr="00035663" w14:paraId="5B9EAD7B" w14:textId="77777777" w:rsidTr="00506800">
        <w:tc>
          <w:tcPr>
            <w:tcW w:w="1644" w:type="dxa"/>
            <w:vAlign w:val="bottom"/>
          </w:tcPr>
          <w:p w14:paraId="72CC0801" w14:textId="7777777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ต้นทุนแยกตามส่วนงาน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185BF70A" w14:textId="4A014907" w:rsidR="00A209D7" w:rsidRPr="00035663" w:rsidRDefault="00A209D7" w:rsidP="00A209D7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(494,803)</w:t>
            </w:r>
          </w:p>
        </w:tc>
        <w:tc>
          <w:tcPr>
            <w:tcW w:w="134" w:type="dxa"/>
          </w:tcPr>
          <w:p w14:paraId="1B210B09" w14:textId="77777777" w:rsidR="00A209D7" w:rsidRPr="00035663" w:rsidRDefault="00A209D7" w:rsidP="00A209D7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DB107EC" w14:textId="32FA3D46" w:rsidR="00A209D7" w:rsidRPr="00035663" w:rsidRDefault="00A209D7" w:rsidP="00A209D7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(576,091)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89D6A7" w14:textId="77777777" w:rsidR="00A209D7" w:rsidRPr="00035663" w:rsidRDefault="00A209D7" w:rsidP="00A209D7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1FCB06B" w14:textId="04ED69E4" w:rsidR="00A209D7" w:rsidRPr="00035663" w:rsidRDefault="00A209D7" w:rsidP="00A209D7">
            <w:pPr>
              <w:tabs>
                <w:tab w:val="clear" w:pos="907"/>
                <w:tab w:val="left" w:pos="174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(207,178)</w:t>
            </w:r>
          </w:p>
        </w:tc>
        <w:tc>
          <w:tcPr>
            <w:tcW w:w="142" w:type="dxa"/>
          </w:tcPr>
          <w:p w14:paraId="7608B423" w14:textId="77777777" w:rsidR="00A209D7" w:rsidRPr="00035663" w:rsidRDefault="00A209D7" w:rsidP="00A209D7">
            <w:pPr>
              <w:tabs>
                <w:tab w:val="clear" w:pos="907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6F3968E" w14:textId="761EE9D1" w:rsidR="00A209D7" w:rsidRPr="00035663" w:rsidRDefault="00A209D7" w:rsidP="00A209D7">
            <w:pPr>
              <w:tabs>
                <w:tab w:val="clear" w:pos="907"/>
                <w:tab w:val="left" w:pos="174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(178,387)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E39889" w14:textId="77777777" w:rsidR="00A209D7" w:rsidRPr="00035663" w:rsidRDefault="00A209D7" w:rsidP="00A209D7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7B5F762A" w14:textId="1A663A08" w:rsidR="00A209D7" w:rsidRPr="00035663" w:rsidRDefault="00A209D7" w:rsidP="00A209D7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(191,250)</w:t>
            </w:r>
          </w:p>
        </w:tc>
        <w:tc>
          <w:tcPr>
            <w:tcW w:w="142" w:type="dxa"/>
          </w:tcPr>
          <w:p w14:paraId="18452485" w14:textId="77777777" w:rsidR="00A209D7" w:rsidRPr="00035663" w:rsidRDefault="00A209D7" w:rsidP="00A209D7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</w:tcPr>
          <w:p w14:paraId="2F96AE27" w14:textId="54BC3E30" w:rsidR="00A209D7" w:rsidRPr="00035663" w:rsidRDefault="00A209D7" w:rsidP="00A209D7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(263,414)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2A3CB9C" w14:textId="77777777" w:rsidR="00A209D7" w:rsidRPr="00035663" w:rsidRDefault="00A209D7" w:rsidP="00A209D7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0C6F76A" w14:textId="1BEA94B1" w:rsidR="00A209D7" w:rsidRPr="00035663" w:rsidRDefault="00A209D7" w:rsidP="00A209D7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(893,231) </w:t>
            </w:r>
          </w:p>
        </w:tc>
        <w:tc>
          <w:tcPr>
            <w:tcW w:w="139" w:type="dxa"/>
          </w:tcPr>
          <w:p w14:paraId="0C0E6BE3" w14:textId="77777777" w:rsidR="00A209D7" w:rsidRPr="00035663" w:rsidRDefault="00A209D7" w:rsidP="00A209D7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4" w:type="dxa"/>
            <w:vAlign w:val="bottom"/>
          </w:tcPr>
          <w:p w14:paraId="204D96CB" w14:textId="2B701C2D" w:rsidR="00A209D7" w:rsidRPr="00035663" w:rsidRDefault="00A209D7" w:rsidP="00A209D7">
            <w:pPr>
              <w:tabs>
                <w:tab w:val="clear" w:pos="907"/>
                <w:tab w:val="left" w:pos="196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(1,017,892)</w:t>
            </w:r>
          </w:p>
        </w:tc>
      </w:tr>
      <w:tr w:rsidR="0061142B" w:rsidRPr="00035663" w14:paraId="16D8A62A" w14:textId="77777777" w:rsidTr="00275196">
        <w:tc>
          <w:tcPr>
            <w:tcW w:w="1644" w:type="dxa"/>
            <w:vAlign w:val="bottom"/>
          </w:tcPr>
          <w:p w14:paraId="71722950" w14:textId="7E62F92E" w:rsidR="0054347C" w:rsidRPr="00035663" w:rsidRDefault="0054347C" w:rsidP="0054347C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A7D5E7" w14:textId="02DA6FCC" w:rsidR="0054347C" w:rsidRPr="00035663" w:rsidRDefault="00022A9F" w:rsidP="0054347C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51,49</w:t>
            </w:r>
            <w:r w:rsidR="00A209D7"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34" w:type="dxa"/>
          </w:tcPr>
          <w:p w14:paraId="18C5D1DE" w14:textId="77777777" w:rsidR="0054347C" w:rsidRPr="00035663" w:rsidRDefault="0054347C" w:rsidP="0054347C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810E80B" w14:textId="31830E4D" w:rsidR="0054347C" w:rsidRPr="00035663" w:rsidRDefault="0054347C" w:rsidP="0054347C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42,898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A2E941" w14:textId="77777777" w:rsidR="0054347C" w:rsidRPr="00035663" w:rsidRDefault="0054347C" w:rsidP="0054347C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3DB34CF" w14:textId="692B3999" w:rsidR="0054347C" w:rsidRPr="00035663" w:rsidRDefault="00022A9F" w:rsidP="0054347C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57,28</w:t>
            </w:r>
            <w:r w:rsidR="00A209D7"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2" w:type="dxa"/>
          </w:tcPr>
          <w:p w14:paraId="3B85CD01" w14:textId="77777777" w:rsidR="0054347C" w:rsidRPr="00035663" w:rsidRDefault="0054347C" w:rsidP="0054347C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16771B" w14:textId="76DAD090" w:rsidR="0054347C" w:rsidRPr="00035663" w:rsidRDefault="0054347C" w:rsidP="0054347C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47,250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E4152F" w14:textId="77777777" w:rsidR="0054347C" w:rsidRPr="00035663" w:rsidRDefault="0054347C" w:rsidP="0054347C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0D85C3" w14:textId="4A430281" w:rsidR="0054347C" w:rsidRPr="00035663" w:rsidRDefault="00022A9F" w:rsidP="0054347C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53,598</w:t>
            </w:r>
          </w:p>
        </w:tc>
        <w:tc>
          <w:tcPr>
            <w:tcW w:w="142" w:type="dxa"/>
          </w:tcPr>
          <w:p w14:paraId="51D173F0" w14:textId="77777777" w:rsidR="0054347C" w:rsidRPr="00035663" w:rsidRDefault="0054347C" w:rsidP="0054347C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599FD1" w14:textId="2EC7E023" w:rsidR="0054347C" w:rsidRPr="00035663" w:rsidRDefault="0054347C" w:rsidP="0054347C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67,998</w:t>
            </w:r>
          </w:p>
        </w:tc>
        <w:tc>
          <w:tcPr>
            <w:tcW w:w="142" w:type="dxa"/>
            <w:vAlign w:val="bottom"/>
          </w:tcPr>
          <w:p w14:paraId="685508C3" w14:textId="77777777" w:rsidR="0054347C" w:rsidRPr="00035663" w:rsidRDefault="0054347C" w:rsidP="0054347C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3E1A27" w14:textId="308BD74B" w:rsidR="0054347C" w:rsidRPr="00035663" w:rsidRDefault="00A209D7" w:rsidP="0054347C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162,383</w:t>
            </w:r>
          </w:p>
        </w:tc>
        <w:tc>
          <w:tcPr>
            <w:tcW w:w="139" w:type="dxa"/>
          </w:tcPr>
          <w:p w14:paraId="667E0090" w14:textId="77777777" w:rsidR="0054347C" w:rsidRPr="00035663" w:rsidRDefault="0054347C" w:rsidP="0054347C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E88F93" w14:textId="1C0CE747" w:rsidR="0054347C" w:rsidRPr="00035663" w:rsidRDefault="0054347C" w:rsidP="0054347C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158,146</w:t>
            </w:r>
          </w:p>
        </w:tc>
      </w:tr>
      <w:tr w:rsidR="0061142B" w:rsidRPr="00035663" w14:paraId="505E46CD" w14:textId="77777777" w:rsidTr="00275196">
        <w:tc>
          <w:tcPr>
            <w:tcW w:w="1644" w:type="dxa"/>
          </w:tcPr>
          <w:p w14:paraId="106B4FBC" w14:textId="77777777" w:rsidR="0054347C" w:rsidRPr="00035663" w:rsidRDefault="0054347C" w:rsidP="0054347C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FDE94CB" w14:textId="77777777" w:rsidR="0054347C" w:rsidRPr="00035663" w:rsidRDefault="0054347C" w:rsidP="0054347C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8FF241D" w14:textId="77777777" w:rsidR="0054347C" w:rsidRPr="00035663" w:rsidRDefault="0054347C" w:rsidP="0054347C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F192376" w14:textId="77777777" w:rsidR="0054347C" w:rsidRPr="00035663" w:rsidRDefault="0054347C" w:rsidP="0054347C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721ED0" w14:textId="77777777" w:rsidR="0054347C" w:rsidRPr="00035663" w:rsidRDefault="0054347C" w:rsidP="0054347C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14ED32" w14:textId="77777777" w:rsidR="0054347C" w:rsidRPr="00035663" w:rsidRDefault="0054347C" w:rsidP="0054347C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60DC9CFC" w14:textId="77777777" w:rsidR="0054347C" w:rsidRPr="00035663" w:rsidRDefault="0054347C" w:rsidP="0054347C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A7F5946" w14:textId="77777777" w:rsidR="0054347C" w:rsidRPr="00035663" w:rsidRDefault="0054347C" w:rsidP="0054347C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2909138" w14:textId="77777777" w:rsidR="0054347C" w:rsidRPr="00035663" w:rsidRDefault="0054347C" w:rsidP="0054347C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0F1FF36E" w14:textId="77777777" w:rsidR="0054347C" w:rsidRPr="00035663" w:rsidRDefault="0054347C" w:rsidP="0054347C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57CA6D85" w14:textId="77777777" w:rsidR="0054347C" w:rsidRPr="00035663" w:rsidRDefault="0054347C" w:rsidP="0054347C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BD867C1" w14:textId="77777777" w:rsidR="0054347C" w:rsidRPr="00035663" w:rsidRDefault="0054347C" w:rsidP="0054347C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81101D3" w14:textId="77777777" w:rsidR="0054347C" w:rsidRPr="00035663" w:rsidRDefault="0054347C" w:rsidP="0054347C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0F7FC3A9" w14:textId="48E3CBB8" w:rsidR="0054347C" w:rsidRPr="00035663" w:rsidRDefault="00A209D7" w:rsidP="0054347C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20,335</w:t>
            </w:r>
          </w:p>
        </w:tc>
        <w:tc>
          <w:tcPr>
            <w:tcW w:w="139" w:type="dxa"/>
          </w:tcPr>
          <w:p w14:paraId="3381F33A" w14:textId="77777777" w:rsidR="0054347C" w:rsidRPr="00035663" w:rsidRDefault="0054347C" w:rsidP="0054347C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1B5CC0D4" w14:textId="1D33D58D" w:rsidR="0054347C" w:rsidRPr="00035663" w:rsidRDefault="0054347C" w:rsidP="0054347C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13,888</w:t>
            </w:r>
          </w:p>
        </w:tc>
      </w:tr>
      <w:tr w:rsidR="00A209D7" w:rsidRPr="00035663" w14:paraId="6E8F0A4C" w14:textId="77777777" w:rsidTr="00175FC2">
        <w:tc>
          <w:tcPr>
            <w:tcW w:w="1644" w:type="dxa"/>
          </w:tcPr>
          <w:p w14:paraId="4BCF12BE" w14:textId="7777777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left="-57" w:right="-24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20EEEEB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71F09CC9" w14:textId="7777777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6BBCF0B" w14:textId="7777777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02B4EE" w14:textId="7777777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8E409CB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4F5889D6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2ACAF76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D3F7BF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FD3FE81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72D76377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C0FCCCF" w14:textId="77777777" w:rsidR="00A209D7" w:rsidRPr="00035663" w:rsidRDefault="00A209D7" w:rsidP="00A209D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1530EF5A" w14:textId="7777777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15B147C" w14:textId="682EBC5D" w:rsidR="00A209D7" w:rsidRPr="00035663" w:rsidRDefault="00A209D7" w:rsidP="00A209D7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(25,723) </w:t>
            </w:r>
          </w:p>
        </w:tc>
        <w:tc>
          <w:tcPr>
            <w:tcW w:w="139" w:type="dxa"/>
          </w:tcPr>
          <w:p w14:paraId="6E2D82C8" w14:textId="77777777" w:rsidR="00A209D7" w:rsidRPr="00035663" w:rsidRDefault="00A209D7" w:rsidP="00A209D7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2FF1329" w14:textId="0649849F" w:rsidR="00A209D7" w:rsidRPr="00035663" w:rsidRDefault="00A209D7" w:rsidP="00A209D7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(24,834)</w:t>
            </w:r>
          </w:p>
        </w:tc>
      </w:tr>
      <w:tr w:rsidR="00A209D7" w:rsidRPr="00035663" w14:paraId="275A0681" w14:textId="77777777" w:rsidTr="00175FC2">
        <w:tc>
          <w:tcPr>
            <w:tcW w:w="1644" w:type="dxa"/>
          </w:tcPr>
          <w:p w14:paraId="008AEFDD" w14:textId="7777777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D209446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15E53AF8" w14:textId="7777777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613EC93" w14:textId="7777777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678AE3" w14:textId="7777777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047E4E1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21247158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0E1CFC23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0182EA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A080754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410DDD75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BF5B755" w14:textId="77777777" w:rsidR="00A209D7" w:rsidRPr="00035663" w:rsidRDefault="00A209D7" w:rsidP="00A209D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2C870BF3" w14:textId="7777777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3E23B79" w14:textId="02093C1C" w:rsidR="00A209D7" w:rsidRPr="00035663" w:rsidRDefault="00A209D7" w:rsidP="00A209D7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(56,379) </w:t>
            </w:r>
          </w:p>
        </w:tc>
        <w:tc>
          <w:tcPr>
            <w:tcW w:w="139" w:type="dxa"/>
          </w:tcPr>
          <w:p w14:paraId="291074C3" w14:textId="77777777" w:rsidR="00A209D7" w:rsidRPr="00035663" w:rsidRDefault="00A209D7" w:rsidP="00A209D7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75C3494" w14:textId="1F858DFC" w:rsidR="00A209D7" w:rsidRPr="00035663" w:rsidRDefault="00A209D7" w:rsidP="00A209D7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(66,221)</w:t>
            </w:r>
          </w:p>
        </w:tc>
      </w:tr>
      <w:tr w:rsidR="00A209D7" w:rsidRPr="00035663" w14:paraId="4A037990" w14:textId="77777777" w:rsidTr="00175FC2">
        <w:tc>
          <w:tcPr>
            <w:tcW w:w="1644" w:type="dxa"/>
          </w:tcPr>
          <w:p w14:paraId="1C477F6D" w14:textId="4DFF04A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7DF03330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02E8BA4B" w14:textId="7777777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53F7A7B" w14:textId="7777777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F4A931B" w14:textId="7777777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AFA5C28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01AE5336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7BAE894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87944D0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F51E89B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645564B0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B04A0BC" w14:textId="77777777" w:rsidR="00A209D7" w:rsidRPr="00035663" w:rsidRDefault="00A209D7" w:rsidP="00A209D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B971C3F" w14:textId="7777777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F236F76" w14:textId="5D11F0C8" w:rsidR="00A209D7" w:rsidRPr="00035663" w:rsidRDefault="00A209D7" w:rsidP="00A209D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5,052 </w:t>
            </w:r>
          </w:p>
        </w:tc>
        <w:tc>
          <w:tcPr>
            <w:tcW w:w="139" w:type="dxa"/>
          </w:tcPr>
          <w:p w14:paraId="7D77BBC9" w14:textId="7777777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756BF784" w14:textId="1AD1B193" w:rsidR="00A209D7" w:rsidRPr="00035663" w:rsidRDefault="00A209D7" w:rsidP="00A209D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3,091</w:t>
            </w:r>
          </w:p>
        </w:tc>
      </w:tr>
      <w:tr w:rsidR="00A209D7" w:rsidRPr="00035663" w14:paraId="7589B36B" w14:textId="77777777" w:rsidTr="00175FC2">
        <w:tc>
          <w:tcPr>
            <w:tcW w:w="1644" w:type="dxa"/>
          </w:tcPr>
          <w:p w14:paraId="40CCCFE1" w14:textId="7777777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0C4FBB84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69D96315" w14:textId="7777777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3BB1C4E" w14:textId="7777777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C39C9F5" w14:textId="7777777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0058BE0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4FD40257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36AA803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DBC3DD9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99DA7F7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70418B90" w14:textId="77777777" w:rsidR="00A209D7" w:rsidRPr="00035663" w:rsidRDefault="00A209D7" w:rsidP="00A209D7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D94158A" w14:textId="77777777" w:rsidR="00A209D7" w:rsidRPr="00035663" w:rsidRDefault="00A209D7" w:rsidP="00A209D7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50B1D48" w14:textId="77777777" w:rsidR="00A209D7" w:rsidRPr="00035663" w:rsidRDefault="00A209D7" w:rsidP="00A209D7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66F3E4E" w14:textId="144F13F5" w:rsidR="00A209D7" w:rsidRPr="00035663" w:rsidRDefault="00A209D7" w:rsidP="00A209D7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(16,764)</w:t>
            </w:r>
          </w:p>
        </w:tc>
        <w:tc>
          <w:tcPr>
            <w:tcW w:w="139" w:type="dxa"/>
          </w:tcPr>
          <w:p w14:paraId="14B60670" w14:textId="77777777" w:rsidR="00A209D7" w:rsidRPr="00035663" w:rsidRDefault="00A209D7" w:rsidP="00A209D7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621B0D5" w14:textId="6B7D5CB8" w:rsidR="00A209D7" w:rsidRPr="00035663" w:rsidRDefault="00A209D7" w:rsidP="00A209D7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(14,129)</w:t>
            </w:r>
          </w:p>
        </w:tc>
      </w:tr>
      <w:tr w:rsidR="00863424" w:rsidRPr="00035663" w14:paraId="23504482" w14:textId="77777777" w:rsidTr="00863424">
        <w:tc>
          <w:tcPr>
            <w:tcW w:w="1644" w:type="dxa"/>
          </w:tcPr>
          <w:p w14:paraId="7C0E5E11" w14:textId="2BFE208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E3BBA18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645F17BD" w14:textId="7777777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F1E9284" w14:textId="7777777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E79829" w14:textId="7777777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9C53E4D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2EF3EEE8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F211970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3D9D1C1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6509A74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7D421699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B69F034" w14:textId="77777777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5A30E836" w14:textId="7777777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21493A0F" w14:textId="34A6624D" w:rsidR="00863424" w:rsidRPr="00035663" w:rsidRDefault="00863424" w:rsidP="00863424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(18,607)</w:t>
            </w:r>
          </w:p>
        </w:tc>
        <w:tc>
          <w:tcPr>
            <w:tcW w:w="139" w:type="dxa"/>
          </w:tcPr>
          <w:p w14:paraId="11450E25" w14:textId="77777777" w:rsidR="00863424" w:rsidRPr="00035663" w:rsidRDefault="00863424" w:rsidP="0086342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213C59DD" w14:textId="6E16066D" w:rsidR="00863424" w:rsidRPr="00035663" w:rsidRDefault="00863424" w:rsidP="00863424">
            <w:pPr>
              <w:tabs>
                <w:tab w:val="clear" w:pos="907"/>
                <w:tab w:val="left" w:pos="195"/>
              </w:tabs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(10,613)</w:t>
            </w:r>
          </w:p>
        </w:tc>
      </w:tr>
      <w:tr w:rsidR="00863424" w:rsidRPr="00035663" w14:paraId="4755F3E1" w14:textId="77777777" w:rsidTr="00863424">
        <w:tc>
          <w:tcPr>
            <w:tcW w:w="1644" w:type="dxa"/>
          </w:tcPr>
          <w:p w14:paraId="174434DC" w14:textId="4F32ADD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EAC93F8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DB565D7" w14:textId="7777777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310AD4B" w14:textId="7777777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1D4D4F6" w14:textId="7777777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CFABC7A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6A1D8FBA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0B1FB2B5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A177EF4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26E2F21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6812F2AE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9F4FA6B" w14:textId="77777777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0637A25B" w14:textId="7777777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5C3B7A" w14:textId="5E0182DD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70,297</w:t>
            </w:r>
          </w:p>
        </w:tc>
        <w:tc>
          <w:tcPr>
            <w:tcW w:w="139" w:type="dxa"/>
          </w:tcPr>
          <w:p w14:paraId="30627690" w14:textId="77777777" w:rsidR="00863424" w:rsidRPr="00035663" w:rsidRDefault="00863424" w:rsidP="0086342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4C6B317A" w14:textId="7B0632DF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59,328</w:t>
            </w:r>
          </w:p>
        </w:tc>
      </w:tr>
      <w:tr w:rsidR="00863424" w:rsidRPr="00035663" w14:paraId="0D06A001" w14:textId="77777777" w:rsidTr="00863424">
        <w:tc>
          <w:tcPr>
            <w:tcW w:w="1644" w:type="dxa"/>
          </w:tcPr>
          <w:p w14:paraId="5379DD98" w14:textId="7777777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536E318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25B2BF26" w14:textId="7777777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55BEDD2" w14:textId="7777777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BF6309" w14:textId="7777777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34730A1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1D215A98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39D4559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37A2FC9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618824A8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3EF33DCA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496326C" w14:textId="77777777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1190A03" w14:textId="7777777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18A1F873" w14:textId="77777777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9" w:type="dxa"/>
          </w:tcPr>
          <w:p w14:paraId="18C501B6" w14:textId="77777777" w:rsidR="00863424" w:rsidRPr="00035663" w:rsidRDefault="00863424" w:rsidP="0086342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58DF63DB" w14:textId="77777777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63424" w:rsidRPr="00035663" w14:paraId="0CCFE459" w14:textId="77777777" w:rsidTr="00863424">
        <w:tc>
          <w:tcPr>
            <w:tcW w:w="1644" w:type="dxa"/>
          </w:tcPr>
          <w:p w14:paraId="5E424AD8" w14:textId="02FE1CC0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35663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303E1ECE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4" w:type="dxa"/>
          </w:tcPr>
          <w:p w14:paraId="5A30929C" w14:textId="7777777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4755958" w14:textId="7777777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4F1434E" w14:textId="7777777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6B00C55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0AD6029B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4F2EB319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D99A82A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1AD5242F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</w:tcPr>
          <w:p w14:paraId="7DD9D924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96C3184" w14:textId="77777777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6B45D1C" w14:textId="7777777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064D1F0" w14:textId="77777777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39" w:type="dxa"/>
          </w:tcPr>
          <w:p w14:paraId="76D6CB10" w14:textId="77777777" w:rsidR="00863424" w:rsidRPr="00035663" w:rsidRDefault="00863424" w:rsidP="0086342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9390DB7" w14:textId="77777777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863424" w:rsidRPr="00035663" w14:paraId="1B775F28" w14:textId="77777777" w:rsidTr="00B848B2">
        <w:tc>
          <w:tcPr>
            <w:tcW w:w="1644" w:type="dxa"/>
          </w:tcPr>
          <w:p w14:paraId="549AB286" w14:textId="69A1AE3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35663"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4DBFADCC" w14:textId="15348384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546,301</w:t>
            </w:r>
          </w:p>
        </w:tc>
        <w:tc>
          <w:tcPr>
            <w:tcW w:w="134" w:type="dxa"/>
          </w:tcPr>
          <w:p w14:paraId="4D7B5342" w14:textId="77777777" w:rsidR="00863424" w:rsidRPr="00035663" w:rsidRDefault="00863424" w:rsidP="00863424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F35F740" w14:textId="1AA61966" w:rsidR="00863424" w:rsidRPr="00035663" w:rsidRDefault="00863424" w:rsidP="00863424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618,989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5B17C9" w14:textId="77777777" w:rsidR="00863424" w:rsidRPr="00035663" w:rsidRDefault="00863424" w:rsidP="00863424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5AC4313" w14:textId="71292B9A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264,465</w:t>
            </w:r>
          </w:p>
        </w:tc>
        <w:tc>
          <w:tcPr>
            <w:tcW w:w="142" w:type="dxa"/>
          </w:tcPr>
          <w:p w14:paraId="4C960D90" w14:textId="77777777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393291A" w14:textId="537AB312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225,637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9C917B" w14:textId="77777777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2485D6A7" w14:textId="4B66F4FB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126,546</w:t>
            </w:r>
          </w:p>
        </w:tc>
        <w:tc>
          <w:tcPr>
            <w:tcW w:w="142" w:type="dxa"/>
          </w:tcPr>
          <w:p w14:paraId="3D889CA2" w14:textId="77777777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CEDD622" w14:textId="36B1B739" w:rsidR="00863424" w:rsidRPr="00035663" w:rsidRDefault="00875037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66,566</w:t>
            </w:r>
          </w:p>
        </w:tc>
        <w:tc>
          <w:tcPr>
            <w:tcW w:w="142" w:type="dxa"/>
            <w:vAlign w:val="bottom"/>
          </w:tcPr>
          <w:p w14:paraId="0B3CA3AE" w14:textId="7777777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30600F12" w14:textId="174B3CED" w:rsidR="00863424" w:rsidRPr="00035663" w:rsidRDefault="00100061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937,312</w:t>
            </w:r>
          </w:p>
        </w:tc>
        <w:tc>
          <w:tcPr>
            <w:tcW w:w="139" w:type="dxa"/>
          </w:tcPr>
          <w:p w14:paraId="702EFC9A" w14:textId="77777777" w:rsidR="00863424" w:rsidRPr="00035663" w:rsidRDefault="00863424" w:rsidP="00863424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</w:tcPr>
          <w:p w14:paraId="559DA2B2" w14:textId="78B78095" w:rsidR="00863424" w:rsidRPr="00035663" w:rsidRDefault="00100061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911,192</w:t>
            </w:r>
          </w:p>
        </w:tc>
      </w:tr>
      <w:tr w:rsidR="00863424" w:rsidRPr="00035663" w14:paraId="2FA60C2C" w14:textId="77777777" w:rsidTr="00A460CF">
        <w:tc>
          <w:tcPr>
            <w:tcW w:w="1644" w:type="dxa"/>
          </w:tcPr>
          <w:p w14:paraId="71EB1335" w14:textId="7AA56439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035663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ตลอดช่วงเวลา</w:t>
            </w: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4CB9BC" w14:textId="6F9C2B90" w:rsidR="00863424" w:rsidRPr="00035663" w:rsidRDefault="00863424" w:rsidP="0086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47E4746" w14:textId="7777777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6B812A6F" w14:textId="6ACD995F" w:rsidR="00863424" w:rsidRPr="00035663" w:rsidRDefault="00863424" w:rsidP="0086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45D4A4" w14:textId="7777777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FB7C34" w14:textId="4367FDA6" w:rsidR="00863424" w:rsidRPr="00035663" w:rsidRDefault="00863424" w:rsidP="0086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4D8D4EC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7D6D294A" w14:textId="3E318B38" w:rsidR="00863424" w:rsidRPr="00035663" w:rsidRDefault="00863424" w:rsidP="008634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0"/>
                <w:tab w:val="left" w:pos="1980"/>
              </w:tabs>
              <w:spacing w:line="28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FD5E7A1" w14:textId="77777777" w:rsidR="00863424" w:rsidRPr="00035663" w:rsidRDefault="00863424" w:rsidP="00863424">
            <w:pPr>
              <w:tabs>
                <w:tab w:val="left" w:pos="195"/>
                <w:tab w:val="left" w:pos="1800"/>
                <w:tab w:val="left" w:pos="1980"/>
              </w:tabs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2C23ED1F" w14:textId="189D8E4E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118,302</w:t>
            </w:r>
          </w:p>
        </w:tc>
        <w:tc>
          <w:tcPr>
            <w:tcW w:w="142" w:type="dxa"/>
          </w:tcPr>
          <w:p w14:paraId="794C8BBC" w14:textId="77777777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99A476" w14:textId="00A5A0A9" w:rsidR="00863424" w:rsidRPr="00035663" w:rsidRDefault="00875037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264,846</w:t>
            </w:r>
          </w:p>
        </w:tc>
        <w:tc>
          <w:tcPr>
            <w:tcW w:w="142" w:type="dxa"/>
            <w:vAlign w:val="bottom"/>
          </w:tcPr>
          <w:p w14:paraId="0946EB68" w14:textId="7777777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00C1B287" w14:textId="56265816" w:rsidR="00863424" w:rsidRPr="00035663" w:rsidRDefault="00100061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118,302</w:t>
            </w:r>
          </w:p>
        </w:tc>
        <w:tc>
          <w:tcPr>
            <w:tcW w:w="139" w:type="dxa"/>
          </w:tcPr>
          <w:p w14:paraId="21EA8BEF" w14:textId="7777777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3E070DB7" w14:textId="4D7F5E8F" w:rsidR="00863424" w:rsidRPr="00035663" w:rsidRDefault="00100061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264</w:t>
            </w:r>
            <w:r w:rsidR="00410F86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846</w:t>
            </w:r>
          </w:p>
        </w:tc>
      </w:tr>
      <w:tr w:rsidR="00863424" w:rsidRPr="00035663" w14:paraId="0D678D6E" w14:textId="77777777" w:rsidTr="004012DE">
        <w:tc>
          <w:tcPr>
            <w:tcW w:w="1644" w:type="dxa"/>
          </w:tcPr>
          <w:p w14:paraId="3376619B" w14:textId="3E7089EC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left="-57" w:right="-249" w:firstLine="143"/>
              <w:rPr>
                <w:rFonts w:asciiTheme="majorBidi" w:hAnsiTheme="majorBidi"/>
                <w:color w:val="000000" w:themeColor="text1"/>
                <w:sz w:val="22"/>
                <w:szCs w:val="22"/>
                <w:cs/>
              </w:rPr>
            </w:pPr>
            <w:r w:rsidRPr="00035663">
              <w:rPr>
                <w:rFonts w:asciiTheme="majorBidi" w:hAnsiTheme="majorBidi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F8B4D2D" w14:textId="7DE0CEF1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546,301</w:t>
            </w:r>
          </w:p>
        </w:tc>
        <w:tc>
          <w:tcPr>
            <w:tcW w:w="134" w:type="dxa"/>
          </w:tcPr>
          <w:p w14:paraId="7E1C9754" w14:textId="77777777" w:rsidR="00863424" w:rsidRPr="00035663" w:rsidRDefault="00863424" w:rsidP="00863424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E66582" w14:textId="346FF3AE" w:rsidR="00863424" w:rsidRPr="00035663" w:rsidRDefault="00863424" w:rsidP="00863424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618,989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D0E699" w14:textId="77777777" w:rsidR="00863424" w:rsidRPr="00035663" w:rsidRDefault="00863424" w:rsidP="00863424">
            <w:pPr>
              <w:tabs>
                <w:tab w:val="clear" w:pos="907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2B422B" w14:textId="45E42510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264,465</w:t>
            </w:r>
          </w:p>
        </w:tc>
        <w:tc>
          <w:tcPr>
            <w:tcW w:w="142" w:type="dxa"/>
          </w:tcPr>
          <w:p w14:paraId="71962324" w14:textId="77777777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CF0CC6" w14:textId="5C6EC242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225,637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29C299" w14:textId="77777777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561B4A09" w14:textId="201F49F3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244,848</w:t>
            </w:r>
          </w:p>
        </w:tc>
        <w:tc>
          <w:tcPr>
            <w:tcW w:w="142" w:type="dxa"/>
          </w:tcPr>
          <w:p w14:paraId="6FF42F08" w14:textId="77777777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BD381A" w14:textId="6B64BF4C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331,412</w:t>
            </w:r>
          </w:p>
        </w:tc>
        <w:tc>
          <w:tcPr>
            <w:tcW w:w="142" w:type="dxa"/>
            <w:vAlign w:val="bottom"/>
          </w:tcPr>
          <w:p w14:paraId="471DEA07" w14:textId="7777777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61A7EB4D" w14:textId="327EDF0C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1,055,614 </w:t>
            </w:r>
          </w:p>
        </w:tc>
        <w:tc>
          <w:tcPr>
            <w:tcW w:w="139" w:type="dxa"/>
          </w:tcPr>
          <w:p w14:paraId="01FAE43C" w14:textId="77777777" w:rsidR="00863424" w:rsidRPr="00035663" w:rsidRDefault="00863424" w:rsidP="00863424">
            <w:pPr>
              <w:tabs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127D8F" w14:textId="483FA740" w:rsidR="00863424" w:rsidRPr="00035663" w:rsidRDefault="00863424" w:rsidP="00863424">
            <w:pPr>
              <w:tabs>
                <w:tab w:val="clear" w:pos="907"/>
                <w:tab w:val="left" w:pos="195"/>
                <w:tab w:val="left" w:pos="1800"/>
                <w:tab w:val="left" w:pos="1980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1,176,038</w:t>
            </w:r>
          </w:p>
        </w:tc>
      </w:tr>
    </w:tbl>
    <w:p w14:paraId="47D4FD08" w14:textId="77777777" w:rsidR="001906BD" w:rsidRDefault="001906BD" w:rsidP="000D3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-14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B197FF4" w14:textId="33DF7D61" w:rsidR="00424763" w:rsidRPr="0061142B" w:rsidRDefault="00424763" w:rsidP="000D3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60" w:lineRule="exact"/>
        <w:ind w:left="-14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54347C"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4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2485A"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ลำดับชั้น</w:t>
      </w:r>
      <w:r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มูลค่ายุติธรรม</w:t>
      </w:r>
    </w:p>
    <w:p w14:paraId="4814DBF2" w14:textId="1CC2C166" w:rsidR="000A424B" w:rsidRPr="00E0155B" w:rsidRDefault="00424763" w:rsidP="000D3DEA">
      <w:pPr>
        <w:tabs>
          <w:tab w:val="clear" w:pos="227"/>
          <w:tab w:val="clear" w:pos="454"/>
          <w:tab w:val="left" w:pos="426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วันที่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</w:t>
      </w:r>
      <w:r w:rsidR="0054347C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54347C"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มิถุนายน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</w:t>
      </w:r>
      <w:r w:rsidR="00DB0E01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0A424B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บริษัทมีสินทรัพย์</w:t>
      </w:r>
      <w:r w:rsid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และหนี้สิน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ที่วัดมูลค่า</w:t>
      </w:r>
      <w:r w:rsidR="002F34CD"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และเปิดเผย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ด้วยมูลค่ายุติธรรม</w:t>
      </w:r>
      <w:r w:rsidR="000A424B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134"/>
        <w:gridCol w:w="134"/>
        <w:gridCol w:w="1134"/>
        <w:gridCol w:w="134"/>
        <w:gridCol w:w="1134"/>
        <w:gridCol w:w="134"/>
        <w:gridCol w:w="1134"/>
      </w:tblGrid>
      <w:tr w:rsidR="0061142B" w:rsidRPr="00035663" w14:paraId="444FD9ED" w14:textId="77777777" w:rsidTr="000D3DEA">
        <w:trPr>
          <w:cantSplit/>
        </w:trPr>
        <w:tc>
          <w:tcPr>
            <w:tcW w:w="3458" w:type="dxa"/>
            <w:vAlign w:val="bottom"/>
          </w:tcPr>
          <w:p w14:paraId="5475AD07" w14:textId="77777777" w:rsidR="00424763" w:rsidRPr="00035663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417BC560" w14:textId="77777777" w:rsidR="00424763" w:rsidRPr="00035663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  <w:t>พันบาท</w:t>
            </w:r>
          </w:p>
        </w:tc>
      </w:tr>
      <w:tr w:rsidR="0061142B" w:rsidRPr="00035663" w14:paraId="3FDF493A" w14:textId="77777777" w:rsidTr="000D3DEA">
        <w:trPr>
          <w:cantSplit/>
        </w:trPr>
        <w:tc>
          <w:tcPr>
            <w:tcW w:w="3458" w:type="dxa"/>
            <w:vAlign w:val="bottom"/>
          </w:tcPr>
          <w:p w14:paraId="46684212" w14:textId="77777777" w:rsidR="00424763" w:rsidRPr="00035663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BB98BD" w14:textId="67B1B27A" w:rsidR="00424763" w:rsidRPr="00035663" w:rsidRDefault="00C73FEC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1142B" w:rsidRPr="00035663" w14:paraId="31EC6A48" w14:textId="77777777" w:rsidTr="000D3DEA">
        <w:trPr>
          <w:cantSplit/>
        </w:trPr>
        <w:tc>
          <w:tcPr>
            <w:tcW w:w="3458" w:type="dxa"/>
            <w:vAlign w:val="bottom"/>
          </w:tcPr>
          <w:p w14:paraId="7409033E" w14:textId="77777777" w:rsidR="00424763" w:rsidRPr="00035663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CE652D" w14:textId="77777777" w:rsidR="00424763" w:rsidRPr="00035663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  <w:t xml:space="preserve">ระดับที่ </w:t>
            </w: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0C285E" w14:textId="77777777" w:rsidR="00424763" w:rsidRPr="00035663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7580C2" w14:textId="77777777" w:rsidR="00424763" w:rsidRPr="00035663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  <w:t xml:space="preserve">ระดับที่ </w:t>
            </w: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D94773" w14:textId="77777777" w:rsidR="00424763" w:rsidRPr="00035663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96F0BA" w14:textId="77777777" w:rsidR="00424763" w:rsidRPr="00035663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  <w:t xml:space="preserve">ระดับที่ </w:t>
            </w: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9DE345" w14:textId="77777777" w:rsidR="00424763" w:rsidRPr="00035663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B247D6C" w14:textId="77777777" w:rsidR="00424763" w:rsidRPr="00035663" w:rsidRDefault="00424763" w:rsidP="003C5E84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57" w:right="-57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61142B" w:rsidRPr="00035663" w14:paraId="11133E97" w14:textId="77777777" w:rsidTr="000D3DEA">
        <w:trPr>
          <w:cantSplit/>
        </w:trPr>
        <w:tc>
          <w:tcPr>
            <w:tcW w:w="3458" w:type="dxa"/>
            <w:vAlign w:val="bottom"/>
          </w:tcPr>
          <w:p w14:paraId="55B62206" w14:textId="7D37FEFB" w:rsidR="00424763" w:rsidRPr="00035663" w:rsidRDefault="000A424B" w:rsidP="0076055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08" w:hanging="170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26"/>
                <w:szCs w:val="26"/>
                <w:cs/>
              </w:rPr>
            </w:pPr>
            <w:r w:rsidRPr="0003566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744202A" w14:textId="77777777" w:rsidR="00424763" w:rsidRPr="00035663" w:rsidRDefault="00424763" w:rsidP="008B2C6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1B92B8E3" w14:textId="77777777" w:rsidR="00424763" w:rsidRPr="00035663" w:rsidRDefault="00424763" w:rsidP="008B2C6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6CB96D5" w14:textId="77777777" w:rsidR="00424763" w:rsidRPr="00035663" w:rsidRDefault="00424763" w:rsidP="008B2C6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B665654" w14:textId="77777777" w:rsidR="00424763" w:rsidRPr="00035663" w:rsidRDefault="00424763" w:rsidP="008B2C6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0A8C0A" w14:textId="77777777" w:rsidR="00424763" w:rsidRPr="00035663" w:rsidRDefault="00424763" w:rsidP="008B2C6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4" w:type="dxa"/>
          </w:tcPr>
          <w:p w14:paraId="7FAB25F5" w14:textId="77777777" w:rsidR="00424763" w:rsidRPr="00035663" w:rsidRDefault="00424763" w:rsidP="008B2C6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DC2F66" w14:textId="77777777" w:rsidR="00424763" w:rsidRPr="00035663" w:rsidRDefault="00424763" w:rsidP="008B2C61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61142B" w:rsidRPr="00035663" w14:paraId="6C47E50B" w14:textId="77777777" w:rsidTr="000D3DEA">
        <w:trPr>
          <w:cantSplit/>
        </w:trPr>
        <w:tc>
          <w:tcPr>
            <w:tcW w:w="3458" w:type="dxa"/>
            <w:vAlign w:val="bottom"/>
            <w:hideMark/>
          </w:tcPr>
          <w:p w14:paraId="2A54D4DD" w14:textId="77777777" w:rsidR="00C56A1E" w:rsidRPr="00035663" w:rsidRDefault="00C56A1E" w:rsidP="00C56A1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76E9FF" w14:textId="3FEEB499" w:rsidR="00C56A1E" w:rsidRPr="00035663" w:rsidRDefault="00C56A1E" w:rsidP="00C56A1E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3FB8898" w14:textId="77777777" w:rsidR="00C56A1E" w:rsidRPr="00035663" w:rsidRDefault="00C56A1E" w:rsidP="00C56A1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B40875" w14:textId="526CB2EC" w:rsidR="00C56A1E" w:rsidRPr="00035663" w:rsidRDefault="00C56A1E" w:rsidP="00C56A1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319</w:t>
            </w:r>
          </w:p>
        </w:tc>
        <w:tc>
          <w:tcPr>
            <w:tcW w:w="134" w:type="dxa"/>
          </w:tcPr>
          <w:p w14:paraId="5CB55727" w14:textId="77777777" w:rsidR="00C56A1E" w:rsidRPr="00035663" w:rsidRDefault="00C56A1E" w:rsidP="00C56A1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DD6DAD" w14:textId="67255D4C" w:rsidR="00C56A1E" w:rsidRPr="00035663" w:rsidRDefault="00C56A1E" w:rsidP="00C56A1E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0C55F03" w14:textId="77777777" w:rsidR="00C56A1E" w:rsidRPr="00035663" w:rsidRDefault="00C56A1E" w:rsidP="00C56A1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DAD5C6" w14:textId="7A5C5EFA" w:rsidR="00C56A1E" w:rsidRPr="00035663" w:rsidRDefault="00C56A1E" w:rsidP="00C56A1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  <w:r w:rsidRPr="00035663">
              <w:rPr>
                <w:rFonts w:asciiTheme="majorBidi" w:hAnsiTheme="majorBidi"/>
                <w:color w:val="000000" w:themeColor="text1"/>
                <w:kern w:val="28"/>
                <w:sz w:val="26"/>
                <w:szCs w:val="26"/>
              </w:rPr>
              <w:t>319</w:t>
            </w:r>
          </w:p>
        </w:tc>
      </w:tr>
      <w:tr w:rsidR="0061142B" w:rsidRPr="00035663" w14:paraId="6E97B8D6" w14:textId="77777777" w:rsidTr="00CB5BD0">
        <w:trPr>
          <w:cantSplit/>
        </w:trPr>
        <w:tc>
          <w:tcPr>
            <w:tcW w:w="3458" w:type="dxa"/>
            <w:vAlign w:val="bottom"/>
          </w:tcPr>
          <w:p w14:paraId="676569FD" w14:textId="4281BFBF" w:rsidR="00C56A1E" w:rsidRPr="00035663" w:rsidRDefault="00C56A1E" w:rsidP="00760553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08" w:hanging="170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5663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  <w:r w:rsidRPr="0003566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</w:tcPr>
          <w:p w14:paraId="389FF9FC" w14:textId="77777777" w:rsidR="00C56A1E" w:rsidRPr="00035663" w:rsidRDefault="00C56A1E" w:rsidP="00C56A1E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34" w:type="dxa"/>
          </w:tcPr>
          <w:p w14:paraId="6C4601AD" w14:textId="77777777" w:rsidR="00C56A1E" w:rsidRPr="00035663" w:rsidRDefault="00C56A1E" w:rsidP="00C56A1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4BB2E7A" w14:textId="77777777" w:rsidR="00C56A1E" w:rsidRPr="00035663" w:rsidRDefault="00C56A1E" w:rsidP="00C56A1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BF2D610" w14:textId="77777777" w:rsidR="00C56A1E" w:rsidRPr="00035663" w:rsidRDefault="00C56A1E" w:rsidP="00C56A1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0AF231" w14:textId="77777777" w:rsidR="00C56A1E" w:rsidRPr="00035663" w:rsidRDefault="00C56A1E" w:rsidP="00C56A1E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34" w:type="dxa"/>
          </w:tcPr>
          <w:p w14:paraId="24F9F521" w14:textId="77777777" w:rsidR="00C56A1E" w:rsidRPr="00035663" w:rsidRDefault="00C56A1E" w:rsidP="00C56A1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3DB6BA" w14:textId="77777777" w:rsidR="00C56A1E" w:rsidRPr="00035663" w:rsidRDefault="00C56A1E" w:rsidP="00C56A1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</w:tr>
      <w:tr w:rsidR="00C56A1E" w:rsidRPr="00035663" w14:paraId="6FF9CA3F" w14:textId="77777777" w:rsidTr="000D3DEA">
        <w:trPr>
          <w:cantSplit/>
        </w:trPr>
        <w:tc>
          <w:tcPr>
            <w:tcW w:w="3458" w:type="dxa"/>
            <w:vAlign w:val="bottom"/>
          </w:tcPr>
          <w:p w14:paraId="1B549B76" w14:textId="22EAC3E9" w:rsidR="00C56A1E" w:rsidRPr="00035663" w:rsidRDefault="00C56A1E" w:rsidP="00C56A1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  <w:t xml:space="preserve">สัญญาขายเงินตราต่างประเทศล่วงหน้า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DCCA12" w14:textId="3A5B555D" w:rsidR="00C56A1E" w:rsidRPr="00035663" w:rsidRDefault="00C56A1E" w:rsidP="00C56A1E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C40E3F7" w14:textId="77777777" w:rsidR="00C56A1E" w:rsidRPr="00035663" w:rsidRDefault="00C56A1E" w:rsidP="00C56A1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7642E3" w14:textId="59C4FF78" w:rsidR="00C56A1E" w:rsidRPr="00035663" w:rsidRDefault="00C56A1E" w:rsidP="00C56A1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  <w:r w:rsidRPr="00035663">
              <w:rPr>
                <w:rFonts w:asciiTheme="majorBidi" w:hAnsiTheme="majorBidi" w:cstheme="majorBidi" w:hint="cs"/>
                <w:color w:val="000000" w:themeColor="text1"/>
                <w:kern w:val="28"/>
                <w:sz w:val="26"/>
                <w:szCs w:val="26"/>
              </w:rPr>
              <w:t>131</w:t>
            </w:r>
          </w:p>
        </w:tc>
        <w:tc>
          <w:tcPr>
            <w:tcW w:w="134" w:type="dxa"/>
          </w:tcPr>
          <w:p w14:paraId="43F0D53B" w14:textId="77777777" w:rsidR="00C56A1E" w:rsidRPr="00035663" w:rsidRDefault="00C56A1E" w:rsidP="00C56A1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311F50" w14:textId="14A71C8C" w:rsidR="00C56A1E" w:rsidRPr="00035663" w:rsidRDefault="00C56A1E" w:rsidP="00C56A1E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C8B0299" w14:textId="77777777" w:rsidR="00C56A1E" w:rsidRPr="00035663" w:rsidRDefault="00C56A1E" w:rsidP="00C56A1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EF8CD0" w14:textId="1C5BB3DF" w:rsidR="00C56A1E" w:rsidRPr="00035663" w:rsidRDefault="00C56A1E" w:rsidP="00C56A1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  <w:r w:rsidRPr="00035663">
              <w:rPr>
                <w:rFonts w:asciiTheme="majorBidi" w:hAnsiTheme="majorBidi" w:cstheme="majorBidi" w:hint="cs"/>
                <w:color w:val="000000" w:themeColor="text1"/>
                <w:kern w:val="28"/>
                <w:sz w:val="26"/>
                <w:szCs w:val="26"/>
              </w:rPr>
              <w:t>131</w:t>
            </w:r>
          </w:p>
        </w:tc>
      </w:tr>
      <w:tr w:rsidR="00760553" w:rsidRPr="00035663" w14:paraId="3359A06C" w14:textId="77777777" w:rsidTr="000D315E">
        <w:trPr>
          <w:cantSplit/>
        </w:trPr>
        <w:tc>
          <w:tcPr>
            <w:tcW w:w="3458" w:type="dxa"/>
            <w:vAlign w:val="bottom"/>
          </w:tcPr>
          <w:p w14:paraId="0B4CDAA4" w14:textId="77777777" w:rsidR="00760553" w:rsidRPr="00035663" w:rsidRDefault="00760553" w:rsidP="000D315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566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สินทรัพย์ที่</w:t>
            </w:r>
            <w:r w:rsidRPr="00035663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เปิดเผยด้วยมูลค่ายุติธรรม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6C8412" w14:textId="77777777" w:rsidR="00760553" w:rsidRPr="00035663" w:rsidRDefault="00760553" w:rsidP="000D315E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34" w:type="dxa"/>
          </w:tcPr>
          <w:p w14:paraId="44136CBF" w14:textId="77777777" w:rsidR="00760553" w:rsidRPr="00035663" w:rsidRDefault="00760553" w:rsidP="000D315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3FBCCB" w14:textId="77777777" w:rsidR="00760553" w:rsidRPr="00035663" w:rsidRDefault="00760553" w:rsidP="000D315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03A96AF" w14:textId="77777777" w:rsidR="00760553" w:rsidRPr="00035663" w:rsidRDefault="00760553" w:rsidP="000D315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B3705E" w14:textId="77777777" w:rsidR="00760553" w:rsidRPr="00035663" w:rsidRDefault="00760553" w:rsidP="000D315E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34" w:type="dxa"/>
          </w:tcPr>
          <w:p w14:paraId="18EABA37" w14:textId="77777777" w:rsidR="00760553" w:rsidRPr="00035663" w:rsidRDefault="00760553" w:rsidP="000D315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F69FB3" w14:textId="77777777" w:rsidR="00760553" w:rsidRPr="00035663" w:rsidRDefault="00760553" w:rsidP="000D315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</w:tr>
      <w:tr w:rsidR="00760553" w:rsidRPr="00035663" w14:paraId="5AFA3DF0" w14:textId="77777777" w:rsidTr="000D315E">
        <w:trPr>
          <w:cantSplit/>
        </w:trPr>
        <w:tc>
          <w:tcPr>
            <w:tcW w:w="3458" w:type="dxa"/>
            <w:vAlign w:val="bottom"/>
          </w:tcPr>
          <w:p w14:paraId="106C1598" w14:textId="77777777" w:rsidR="00760553" w:rsidRPr="00035663" w:rsidRDefault="00760553" w:rsidP="000D315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2" w:hanging="119"/>
              <w:textAlignment w:val="baseline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5663">
              <w:rPr>
                <w:rFonts w:asciiTheme="majorBidi" w:hAnsiTheme="majorBidi" w:cstheme="majorBidi" w:hint="cs"/>
                <w:color w:val="000000" w:themeColor="text1"/>
                <w:kern w:val="28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853134" w14:textId="77777777" w:rsidR="00760553" w:rsidRPr="00035663" w:rsidRDefault="00760553" w:rsidP="000D315E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9BD4839" w14:textId="77777777" w:rsidR="00760553" w:rsidRPr="00035663" w:rsidRDefault="00760553" w:rsidP="000D315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886C41" w14:textId="77777777" w:rsidR="00760553" w:rsidRPr="00035663" w:rsidRDefault="00760553" w:rsidP="000D315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  <w:r w:rsidRPr="00035663">
              <w:rPr>
                <w:rFonts w:asciiTheme="majorBidi" w:hAnsiTheme="majorBidi" w:cstheme="majorBidi" w:hint="cs"/>
                <w:color w:val="000000" w:themeColor="text1"/>
                <w:kern w:val="28"/>
                <w:sz w:val="26"/>
                <w:szCs w:val="26"/>
              </w:rPr>
              <w:t>53</w:t>
            </w: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,000</w:t>
            </w:r>
          </w:p>
        </w:tc>
        <w:tc>
          <w:tcPr>
            <w:tcW w:w="134" w:type="dxa"/>
          </w:tcPr>
          <w:p w14:paraId="45ADC045" w14:textId="77777777" w:rsidR="00760553" w:rsidRPr="00035663" w:rsidRDefault="00760553" w:rsidP="000D315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B5FBEC" w14:textId="77777777" w:rsidR="00760553" w:rsidRPr="00035663" w:rsidRDefault="00760553" w:rsidP="000D315E">
            <w:pPr>
              <w:tabs>
                <w:tab w:val="clear" w:pos="680"/>
                <w:tab w:val="clear" w:pos="907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200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</w:pP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18E52F2" w14:textId="77777777" w:rsidR="00760553" w:rsidRPr="00035663" w:rsidRDefault="00760553" w:rsidP="000D315E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10C8F5" w14:textId="77777777" w:rsidR="00760553" w:rsidRPr="00035663" w:rsidRDefault="00760553" w:rsidP="000D315E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  <w:cs/>
              </w:rPr>
            </w:pPr>
            <w:r w:rsidRPr="00035663">
              <w:rPr>
                <w:rFonts w:asciiTheme="majorBidi" w:hAnsiTheme="majorBidi" w:cstheme="majorBidi" w:hint="cs"/>
                <w:color w:val="000000" w:themeColor="text1"/>
                <w:kern w:val="28"/>
                <w:sz w:val="26"/>
                <w:szCs w:val="26"/>
              </w:rPr>
              <w:t>53</w:t>
            </w:r>
            <w:r w:rsidRPr="00035663">
              <w:rPr>
                <w:rFonts w:asciiTheme="majorBidi" w:hAnsiTheme="majorBidi" w:cstheme="majorBidi"/>
                <w:color w:val="000000" w:themeColor="text1"/>
                <w:kern w:val="28"/>
                <w:sz w:val="26"/>
                <w:szCs w:val="26"/>
              </w:rPr>
              <w:t>,000</w:t>
            </w:r>
          </w:p>
        </w:tc>
      </w:tr>
    </w:tbl>
    <w:p w14:paraId="2F2DCE37" w14:textId="77777777" w:rsidR="00760553" w:rsidRPr="0061142B" w:rsidRDefault="00760553" w:rsidP="008B2C61">
      <w:pPr>
        <w:spacing w:line="32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p w14:paraId="0D4FAB25" w14:textId="1660C8C5" w:rsidR="00424763" w:rsidRPr="0061142B" w:rsidRDefault="00424763" w:rsidP="000D3DEA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1488710" w14:textId="77777777" w:rsidR="00DC728C" w:rsidRPr="0061142B" w:rsidRDefault="00DC728C" w:rsidP="000D3DEA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E39B956" w14:textId="43F4F676" w:rsidR="00DB0E01" w:rsidRPr="0061142B" w:rsidRDefault="00DB0E01" w:rsidP="000D3DEA">
      <w:pPr>
        <w:tabs>
          <w:tab w:val="left" w:pos="851"/>
        </w:tabs>
        <w:spacing w:line="360" w:lineRule="exact"/>
        <w:ind w:left="6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  <w:t>2</w:t>
      </w:r>
    </w:p>
    <w:p w14:paraId="3788056A" w14:textId="362B46AF" w:rsidR="00DB0E01" w:rsidRPr="0061142B" w:rsidRDefault="00DB0E01" w:rsidP="000D3DEA">
      <w:pPr>
        <w:tabs>
          <w:tab w:val="clear" w:pos="680"/>
          <w:tab w:val="clear" w:pos="907"/>
          <w:tab w:val="clear" w:pos="1644"/>
          <w:tab w:val="left" w:pos="15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สัญญาซื้อขายเงินตราต่างประเทศวัดมูลค่า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ยุติธรรมโดยใช้อัตราตลาดของแต่ละสัญญาที่คำนวณโดยสถาบันการเงินของบริษัท ณ วันที่ในงบฐานะการเงิน</w:t>
      </w:r>
    </w:p>
    <w:p w14:paraId="11358FC0" w14:textId="142390DA" w:rsidR="002F34CD" w:rsidRPr="0061142B" w:rsidRDefault="008B0FD0" w:rsidP="008B0FD0">
      <w:pPr>
        <w:tabs>
          <w:tab w:val="clear" w:pos="680"/>
          <w:tab w:val="clear" w:pos="907"/>
          <w:tab w:val="clear" w:pos="1644"/>
          <w:tab w:val="left" w:pos="15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E0155B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อสังหาริมทรัพย์เพื่อการลงทุน</w:t>
      </w:r>
      <w:r w:rsidR="00DC3324" w:rsidRPr="00E0155B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วัดมูลค่ายุติธรรมโดยผู้ประเมินราคาอิสระ ซึ่ง</w:t>
      </w:r>
      <w:r w:rsidRPr="00E0155B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ใช้วิธีเปรียบเที</w:t>
      </w:r>
      <w:r w:rsidR="00EC4E95" w:rsidRPr="00E0155B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ยบ</w:t>
      </w:r>
      <w:r w:rsidRPr="00E0155B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ราคาตลาด</w:t>
      </w:r>
    </w:p>
    <w:p w14:paraId="101E877F" w14:textId="77777777" w:rsidR="008B0FD0" w:rsidRPr="00E0155B" w:rsidRDefault="008B0FD0" w:rsidP="008B0FD0">
      <w:pPr>
        <w:tabs>
          <w:tab w:val="clear" w:pos="680"/>
          <w:tab w:val="clear" w:pos="907"/>
          <w:tab w:val="clear" w:pos="1644"/>
          <w:tab w:val="left" w:pos="1560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66809F19" w14:textId="215755FF" w:rsidR="00056722" w:rsidRPr="00E0155B" w:rsidRDefault="00056722" w:rsidP="008123D5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54347C"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5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ภาระผูกพัน</w:t>
      </w:r>
    </w:p>
    <w:p w14:paraId="6F647432" w14:textId="667620D1" w:rsidR="00056722" w:rsidRPr="00E0155B" w:rsidRDefault="00056722" w:rsidP="008123D5">
      <w:pPr>
        <w:spacing w:line="380" w:lineRule="exact"/>
        <w:ind w:left="851"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54347C" w:rsidRPr="00E0155B">
        <w:rPr>
          <w:rFonts w:asciiTheme="majorBidi" w:hAnsiTheme="majorBidi" w:cstheme="majorBidi" w:hint="cs"/>
          <w:color w:val="000000" w:themeColor="text1"/>
          <w:sz w:val="32"/>
          <w:szCs w:val="32"/>
        </w:rPr>
        <w:t>0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4347C"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มิถุนายน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</w:t>
      </w:r>
      <w:r w:rsidR="00920684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DB0E01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บริษัทและบริษัทย่อยมีภาระผูกพัน ดังนี้</w:t>
      </w:r>
    </w:p>
    <w:p w14:paraId="7BCA9480" w14:textId="11306D4B" w:rsidR="00056722" w:rsidRPr="0061142B" w:rsidRDefault="00056722" w:rsidP="008123D5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54347C" w:rsidRPr="00E0155B">
        <w:rPr>
          <w:rFonts w:asciiTheme="majorBidi" w:hAnsiTheme="majorBidi" w:cstheme="majorBidi" w:hint="cs"/>
          <w:color w:val="000000" w:themeColor="text1"/>
          <w:sz w:val="32"/>
          <w:szCs w:val="32"/>
        </w:rPr>
        <w:t>5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.1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34100E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บริษัทมีภาระผูกพันตามสัญญาบริการต่างๆที่จะต้องจ่ายค่าบริการดังกล่าว ดังนี้</w:t>
      </w:r>
    </w:p>
    <w:tbl>
      <w:tblPr>
        <w:tblW w:w="7754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97"/>
        <w:gridCol w:w="166"/>
        <w:gridCol w:w="1891"/>
      </w:tblGrid>
      <w:tr w:rsidR="0061142B" w:rsidRPr="0061142B" w14:paraId="2B16B0A1" w14:textId="77777777" w:rsidTr="008B2C61">
        <w:trPr>
          <w:cantSplit/>
          <w:jc w:val="right"/>
        </w:trPr>
        <w:tc>
          <w:tcPr>
            <w:tcW w:w="5697" w:type="dxa"/>
          </w:tcPr>
          <w:p w14:paraId="6C37FC95" w14:textId="77777777" w:rsidR="00F560FD" w:rsidRPr="0061142B" w:rsidRDefault="00F560FD" w:rsidP="008123D5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3AE1DC36" w14:textId="77777777" w:rsidR="00F560FD" w:rsidRPr="0061142B" w:rsidRDefault="00F560FD" w:rsidP="008123D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</w:tcPr>
          <w:p w14:paraId="05C9D5AB" w14:textId="09F60BE3" w:rsidR="00F560FD" w:rsidRPr="00E0155B" w:rsidRDefault="00F560FD" w:rsidP="0081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พันบาท</w:t>
            </w:r>
          </w:p>
        </w:tc>
      </w:tr>
      <w:tr w:rsidR="0061142B" w:rsidRPr="0061142B" w14:paraId="197BE9AF" w14:textId="77777777" w:rsidTr="008B2C61">
        <w:trPr>
          <w:cantSplit/>
          <w:jc w:val="right"/>
        </w:trPr>
        <w:tc>
          <w:tcPr>
            <w:tcW w:w="5697" w:type="dxa"/>
          </w:tcPr>
          <w:p w14:paraId="2D7A16A0" w14:textId="77777777" w:rsidR="00F560FD" w:rsidRPr="0061142B" w:rsidRDefault="00F560FD" w:rsidP="008123D5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6" w:type="dxa"/>
          </w:tcPr>
          <w:p w14:paraId="2B5A97D1" w14:textId="77777777" w:rsidR="00F560FD" w:rsidRPr="0061142B" w:rsidRDefault="00F560FD" w:rsidP="008123D5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left="-57" w:right="-57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single" w:sz="6" w:space="0" w:color="auto"/>
            </w:tcBorders>
          </w:tcPr>
          <w:p w14:paraId="4D7EEDF7" w14:textId="67830776" w:rsidR="00F560FD" w:rsidRPr="00E0155B" w:rsidRDefault="00F560FD" w:rsidP="00812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b/>
                <w:color w:val="000000" w:themeColor="text1"/>
                <w:spacing w:val="-10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b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E0155B">
              <w:rPr>
                <w:rFonts w:asciiTheme="majorBidi" w:hAnsiTheme="majorBidi" w:cstheme="majorBidi"/>
                <w:b/>
                <w:color w:val="000000" w:themeColor="text1"/>
                <w:spacing w:val="-10"/>
                <w:sz w:val="32"/>
                <w:szCs w:val="32"/>
                <w:cs/>
              </w:rPr>
              <w:t>/</w:t>
            </w:r>
            <w:r w:rsidRPr="00E0155B">
              <w:rPr>
                <w:rFonts w:asciiTheme="majorBidi" w:hAnsiTheme="majorBidi" w:cstheme="majorBidi"/>
                <w:b/>
                <w:color w:val="000000" w:themeColor="text1"/>
                <w:spacing w:val="-10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61142B" w:rsidRPr="0061142B" w14:paraId="02B97E44" w14:textId="77777777" w:rsidTr="008B2C61">
        <w:trPr>
          <w:cantSplit/>
          <w:jc w:val="right"/>
        </w:trPr>
        <w:tc>
          <w:tcPr>
            <w:tcW w:w="5697" w:type="dxa"/>
          </w:tcPr>
          <w:p w14:paraId="41C0A6F5" w14:textId="77777777" w:rsidR="000F72A7" w:rsidRPr="0061142B" w:rsidRDefault="000F72A7" w:rsidP="000F72A7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66" w:type="dxa"/>
          </w:tcPr>
          <w:p w14:paraId="094B3994" w14:textId="77777777" w:rsidR="000F72A7" w:rsidRPr="00E0155B" w:rsidRDefault="000F72A7" w:rsidP="000F72A7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</w:tcBorders>
            <w:shd w:val="clear" w:color="auto" w:fill="auto"/>
          </w:tcPr>
          <w:p w14:paraId="25ECA66E" w14:textId="6552BF69" w:rsidR="000F72A7" w:rsidRPr="0061142B" w:rsidRDefault="000F72A7" w:rsidP="000F72A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/>
                <w:color w:val="000000" w:themeColor="text1"/>
                <w:kern w:val="28"/>
                <w:sz w:val="32"/>
                <w:szCs w:val="32"/>
              </w:rPr>
            </w:pPr>
            <w:r w:rsidRPr="0061142B">
              <w:rPr>
                <w:rFonts w:asciiTheme="majorBidi" w:hAnsiTheme="majorBidi"/>
                <w:color w:val="000000" w:themeColor="text1"/>
                <w:kern w:val="28"/>
                <w:sz w:val="32"/>
                <w:szCs w:val="32"/>
              </w:rPr>
              <w:t xml:space="preserve"> 5,990 </w:t>
            </w:r>
          </w:p>
        </w:tc>
      </w:tr>
      <w:tr w:rsidR="0061142B" w:rsidRPr="0061142B" w14:paraId="282EF1D7" w14:textId="77777777" w:rsidTr="008B2C61">
        <w:trPr>
          <w:cantSplit/>
          <w:jc w:val="right"/>
        </w:trPr>
        <w:tc>
          <w:tcPr>
            <w:tcW w:w="5697" w:type="dxa"/>
          </w:tcPr>
          <w:p w14:paraId="212DA1F0" w14:textId="77777777" w:rsidR="000F72A7" w:rsidRPr="0061142B" w:rsidRDefault="000F72A7" w:rsidP="000F72A7">
            <w:pPr>
              <w:tabs>
                <w:tab w:val="left" w:pos="342"/>
              </w:tabs>
              <w:spacing w:line="380" w:lineRule="exact"/>
              <w:ind w:right="-108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หลังจากหนึ่งปีแต่ไม่เกินห้าปี</w:t>
            </w:r>
          </w:p>
        </w:tc>
        <w:tc>
          <w:tcPr>
            <w:tcW w:w="166" w:type="dxa"/>
          </w:tcPr>
          <w:p w14:paraId="1563B806" w14:textId="77777777" w:rsidR="000F72A7" w:rsidRPr="00E0155B" w:rsidRDefault="000F72A7" w:rsidP="000F72A7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shd w:val="clear" w:color="auto" w:fill="auto"/>
          </w:tcPr>
          <w:p w14:paraId="2D9780A4" w14:textId="5A87F7E1" w:rsidR="000F72A7" w:rsidRPr="0061142B" w:rsidRDefault="000F72A7" w:rsidP="000F72A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/>
                <w:color w:val="000000" w:themeColor="text1"/>
                <w:kern w:val="28"/>
                <w:sz w:val="32"/>
                <w:szCs w:val="32"/>
              </w:rPr>
            </w:pPr>
            <w:r w:rsidRPr="0061142B">
              <w:rPr>
                <w:rFonts w:asciiTheme="majorBidi" w:hAnsiTheme="majorBidi"/>
                <w:color w:val="000000" w:themeColor="text1"/>
                <w:kern w:val="28"/>
                <w:sz w:val="32"/>
                <w:szCs w:val="32"/>
              </w:rPr>
              <w:t xml:space="preserve"> 987 </w:t>
            </w:r>
          </w:p>
        </w:tc>
      </w:tr>
      <w:tr w:rsidR="000F72A7" w:rsidRPr="0061142B" w14:paraId="4073C08B" w14:textId="77777777" w:rsidTr="008B2C61">
        <w:trPr>
          <w:cantSplit/>
          <w:jc w:val="right"/>
        </w:trPr>
        <w:tc>
          <w:tcPr>
            <w:tcW w:w="5697" w:type="dxa"/>
          </w:tcPr>
          <w:p w14:paraId="2C008BEA" w14:textId="77777777" w:rsidR="000F72A7" w:rsidRPr="0061142B" w:rsidRDefault="000F72A7" w:rsidP="0079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8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61142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ab/>
            </w:r>
            <w:r w:rsidRPr="00E0155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66" w:type="dxa"/>
          </w:tcPr>
          <w:p w14:paraId="3E5AF2A7" w14:textId="77777777" w:rsidR="000F72A7" w:rsidRPr="00E0155B" w:rsidRDefault="000F72A7" w:rsidP="000F72A7">
            <w:pPr>
              <w:pStyle w:val="a0"/>
              <w:tabs>
                <w:tab w:val="left" w:pos="0"/>
                <w:tab w:val="decimal" w:pos="792"/>
              </w:tabs>
              <w:spacing w:line="380" w:lineRule="exact"/>
              <w:ind w:right="57"/>
              <w:rPr>
                <w:rFonts w:asciiTheme="majorBidi" w:hAnsiTheme="majorBidi" w:cstheme="majorBidi"/>
                <w:bCs/>
                <w:color w:val="000000" w:themeColor="text1"/>
                <w:sz w:val="32"/>
                <w:szCs w:val="32"/>
                <w:cs/>
                <w:lang w:val="en-US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BD2D3" w14:textId="2533A9FB" w:rsidR="000F72A7" w:rsidRPr="0061142B" w:rsidRDefault="000F72A7" w:rsidP="000F72A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/>
                <w:color w:val="000000" w:themeColor="text1"/>
                <w:kern w:val="28"/>
                <w:sz w:val="32"/>
                <w:szCs w:val="32"/>
              </w:rPr>
            </w:pPr>
            <w:r w:rsidRPr="0061142B">
              <w:rPr>
                <w:rFonts w:asciiTheme="majorBidi" w:hAnsiTheme="majorBidi"/>
                <w:color w:val="000000" w:themeColor="text1"/>
                <w:kern w:val="28"/>
                <w:sz w:val="32"/>
                <w:szCs w:val="32"/>
              </w:rPr>
              <w:t xml:space="preserve"> 6,977 </w:t>
            </w:r>
          </w:p>
        </w:tc>
      </w:tr>
    </w:tbl>
    <w:p w14:paraId="687C52C9" w14:textId="77777777" w:rsidR="00056722" w:rsidRPr="0061142B" w:rsidRDefault="00056722" w:rsidP="008123D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3A29A15" w14:textId="23427F85" w:rsidR="00654552" w:rsidRDefault="00654552" w:rsidP="00654552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54347C" w:rsidRPr="00E0155B">
        <w:rPr>
          <w:rFonts w:asciiTheme="majorBidi" w:hAnsiTheme="majorBidi" w:cstheme="majorBidi" w:hint="cs"/>
          <w:color w:val="000000" w:themeColor="text1"/>
          <w:sz w:val="32"/>
          <w:szCs w:val="32"/>
        </w:rPr>
        <w:t>5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E0155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   บริษัทมีภาระผูกพันคงเหลือจากสัญญาปรับปรุงอาคารจำนวนเงิน</w:t>
      </w:r>
      <w:r w:rsidRPr="0061142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6445CB" w:rsidRPr="0061142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1.82</w:t>
      </w:r>
      <w:r w:rsidRPr="0061142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ล้าน</w:t>
      </w:r>
      <w:r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บาท (รวมภาษีมูลค่าเพิ่ม)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และบริษัทย่อยมีภาระผูกพันคงเหลือจากสัญญาติดตั้งโปรแกรมคอมพิวเตอร์ใหม่ จำนวนเงิน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0.11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(รวมภาษีมูลค่าเพิ่ม)</w:t>
      </w:r>
      <w:r w:rsidR="007774A6"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บริษัทและบริษัทย่อยมีภาระผูกพันคงเหลือทั้งสิ้นรวม </w:t>
      </w:r>
      <w:r w:rsidR="00FD100F">
        <w:rPr>
          <w:rFonts w:asciiTheme="majorBidi" w:hAnsiTheme="majorBidi" w:cstheme="majorBidi"/>
          <w:color w:val="000000" w:themeColor="text1"/>
          <w:sz w:val="32"/>
          <w:szCs w:val="32"/>
        </w:rPr>
        <w:t>1.93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(รวมภาษีมูลค่าเพิ่ม)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22D37C32" w14:textId="77777777" w:rsidR="00507FDD" w:rsidRPr="00E0155B" w:rsidRDefault="00507FDD" w:rsidP="00654552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116C5D8F" w14:textId="1103B8F4" w:rsidR="00654552" w:rsidRPr="0061142B" w:rsidRDefault="00654552" w:rsidP="00654552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>2</w:t>
      </w:r>
      <w:r w:rsidR="0054347C" w:rsidRPr="00E0155B">
        <w:rPr>
          <w:rFonts w:asciiTheme="majorBidi" w:hAnsiTheme="majorBidi" w:cstheme="majorBidi" w:hint="cs"/>
          <w:color w:val="000000" w:themeColor="text1"/>
          <w:sz w:val="32"/>
          <w:szCs w:val="32"/>
        </w:rPr>
        <w:t>5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.3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0155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บริษัทและบริษัทย่อยมีเลตเตอร์ออฟเครดิตสำหรับซื้อสินค้าที่ยังไม่ได้ใช้จำนวนเงินรวม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FD100F">
        <w:rPr>
          <w:rFonts w:asciiTheme="majorBidi" w:hAnsiTheme="majorBidi" w:cstheme="majorBidi"/>
          <w:color w:val="000000" w:themeColor="text1"/>
          <w:sz w:val="32"/>
          <w:szCs w:val="32"/>
        </w:rPr>
        <w:t>0.83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D9269D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ล้านดอลลาร์สหรัฐอเมริกา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เฉพาะกิจการจำนวนเงิน </w:t>
      </w:r>
      <w:r w:rsidR="000409EA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0.77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ล้านดอลลาร์สหรัฐอเมริกา)</w:t>
      </w:r>
    </w:p>
    <w:p w14:paraId="5DC6A881" w14:textId="77777777" w:rsidR="0054347C" w:rsidRPr="00E0155B" w:rsidRDefault="0054347C" w:rsidP="00654552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09510F14" w14:textId="62CD851C" w:rsidR="00056722" w:rsidRPr="0061142B" w:rsidRDefault="00056722" w:rsidP="008123D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54347C"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6</w:t>
      </w: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   </w:t>
      </w:r>
      <w:r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หนี้สินที่อาจเกิดขึ้น</w:t>
      </w:r>
    </w:p>
    <w:p w14:paraId="05BC1795" w14:textId="1B761C3E" w:rsidR="00056722" w:rsidRPr="0061142B" w:rsidRDefault="00056722" w:rsidP="008123D5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54347C" w:rsidRPr="00E0155B">
        <w:rPr>
          <w:rFonts w:asciiTheme="majorBidi" w:hAnsiTheme="majorBidi" w:cstheme="majorBidi" w:hint="cs"/>
          <w:color w:val="000000" w:themeColor="text1"/>
          <w:sz w:val="32"/>
          <w:szCs w:val="32"/>
        </w:rPr>
        <w:t>0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4347C"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มิถุนายน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DB0E01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บริษัทและบริษัทย่อย มีหนี้สินที่อาจเกิดขึ้น ดังนี้ </w:t>
      </w:r>
    </w:p>
    <w:p w14:paraId="4ABDA411" w14:textId="5D8A83A2" w:rsidR="00654552" w:rsidRPr="0061142B" w:rsidRDefault="00654552" w:rsidP="00654552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54347C" w:rsidRPr="00E0155B">
        <w:rPr>
          <w:rFonts w:asciiTheme="majorBidi" w:hAnsiTheme="majorBidi" w:cstheme="majorBidi" w:hint="cs"/>
          <w:color w:val="000000" w:themeColor="text1"/>
          <w:sz w:val="32"/>
          <w:szCs w:val="32"/>
        </w:rPr>
        <w:t>6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.1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หนี้สินที่อาจจะเกิดขึ้นจากการที่ธนาคารในประเทศแห่งหนึ่งออกหนังสือค้ำประกันบริษัทและบริษัทย่อย เพื่อค้ำประกันการใช้ไฟฟ้าเป็นจำนวนเงินเงินรวม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4.11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(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เฉพาะกิจการ จำนวนเงิน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1.32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ล้านบาท)</w:t>
      </w:r>
    </w:p>
    <w:p w14:paraId="684BFE5C" w14:textId="77777777" w:rsidR="00654552" w:rsidRPr="0061142B" w:rsidRDefault="00654552" w:rsidP="00654552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669F5A0" w14:textId="6FB2E6BE" w:rsidR="00654552" w:rsidRPr="00E0155B" w:rsidRDefault="00654552" w:rsidP="00654552">
      <w:pPr>
        <w:tabs>
          <w:tab w:val="left" w:pos="284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54347C" w:rsidRPr="00E0155B">
        <w:rPr>
          <w:rFonts w:asciiTheme="majorBidi" w:hAnsiTheme="majorBidi" w:cstheme="majorBidi" w:hint="cs"/>
          <w:color w:val="000000" w:themeColor="text1"/>
          <w:sz w:val="32"/>
          <w:szCs w:val="32"/>
        </w:rPr>
        <w:t>6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.2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หนี้สินที่อาจจะเกิดขึ้นจากการให้ธนาคารในประเทศแห่งหนึ่งออกหนังสือค้ำประกันให้กับหน่วยงานของรัฐแห่งหนึ่ง เพื่อประโยชน์ทางการค้าเป็นจำนวนเงินรวม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0.20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</w:p>
    <w:p w14:paraId="6A00CBAC" w14:textId="77777777" w:rsidR="00654552" w:rsidRPr="0061142B" w:rsidRDefault="00654552" w:rsidP="00654552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B926970" w14:textId="75259AB1" w:rsidR="00654552" w:rsidRPr="0061142B" w:rsidRDefault="00654552" w:rsidP="00654552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54347C" w:rsidRPr="00E0155B">
        <w:rPr>
          <w:rFonts w:asciiTheme="majorBidi" w:hAnsiTheme="majorBidi" w:cstheme="majorBidi" w:hint="cs"/>
          <w:color w:val="000000" w:themeColor="text1"/>
          <w:sz w:val="32"/>
          <w:szCs w:val="32"/>
        </w:rPr>
        <w:t>6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.3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บริษัทย่อยแห่งหนึ่งมีหนี้สินที่อาจจะเกิดขึ้นจากการที่ธนาคารในประเทศสองแห่งออกหนังสือ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br/>
        <w:t>ค้ำ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ประกันสัญญาบริการให้กับบริษัทอื่น เพื่อประโยชน์ทางการค้าเป็นจำนวนเงินรวม 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</w:t>
      </w:r>
      <w:r w:rsidR="00FD100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5.55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E0155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</w:t>
      </w:r>
    </w:p>
    <w:p w14:paraId="40F7CCDB" w14:textId="77777777" w:rsidR="00E44076" w:rsidRPr="0061142B" w:rsidRDefault="00E44076" w:rsidP="00654552">
      <w:pPr>
        <w:spacing w:line="380" w:lineRule="exac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6928C3E" w14:textId="7C0C958B" w:rsidR="00A10C20" w:rsidRPr="0061142B" w:rsidRDefault="00DC3324" w:rsidP="0081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2</w:t>
      </w:r>
      <w:r w:rsidR="00471D71" w:rsidRPr="00E0155B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7</w:t>
      </w:r>
      <w:r w:rsidR="00A10C20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A10C20"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10C20" w:rsidRPr="00E0155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การอนุมัติงบการเงินระหว่างกาล</w:t>
      </w:r>
    </w:p>
    <w:p w14:paraId="5F1AF01A" w14:textId="76A17311" w:rsidR="00A10C20" w:rsidRPr="00E0155B" w:rsidRDefault="00A10C20" w:rsidP="004F1E6E">
      <w:pPr>
        <w:tabs>
          <w:tab w:val="left" w:pos="5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งบการเงินระหว่างกาลนี้ได้รับการอนุมัติให้ออกโดยที่ประชุมคณะกรรมการของบริษัทเมื่อวันที่ </w:t>
      </w:r>
      <w:r w:rsidR="00871AE9" w:rsidRPr="0061142B">
        <w:rPr>
          <w:rFonts w:asciiTheme="majorBidi" w:hAnsiTheme="majorBidi" w:cstheme="majorBidi"/>
          <w:color w:val="000000" w:themeColor="text1"/>
          <w:sz w:val="32"/>
          <w:szCs w:val="32"/>
        </w:rPr>
        <w:br/>
      </w:r>
      <w:r w:rsidR="0054347C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13</w:t>
      </w:r>
      <w:r w:rsidR="00C15A86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54347C" w:rsidRPr="00E0155B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สิงหาคม</w:t>
      </w:r>
      <w:r w:rsidR="00C15A86" w:rsidRPr="00E0155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C15A86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92B35"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</w:p>
    <w:sectPr w:rsidR="00A10C20" w:rsidRPr="00E0155B" w:rsidSect="00552626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1134" w:right="851" w:bottom="1418" w:left="1814" w:header="850" w:footer="720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E2814E" w14:textId="77777777" w:rsidR="002405E8" w:rsidRDefault="002405E8">
      <w:r>
        <w:separator/>
      </w:r>
    </w:p>
  </w:endnote>
  <w:endnote w:type="continuationSeparator" w:id="0">
    <w:p w14:paraId="273E5831" w14:textId="77777777" w:rsidR="002405E8" w:rsidRDefault="00240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F8758" w14:textId="77777777" w:rsidR="00CB52FB" w:rsidRPr="006342B8" w:rsidRDefault="00CB52F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3AA833E7" w14:textId="77777777" w:rsidR="00CB52FB" w:rsidRDefault="00CB52FB"/>
  <w:p w14:paraId="61DC0559" w14:textId="77777777" w:rsidR="00CB52FB" w:rsidRDefault="00CB52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896C9" w14:textId="77777777" w:rsidR="00CB52FB" w:rsidRDefault="00CB52FB">
    <w:pPr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7AF9DF" w14:textId="77777777" w:rsidR="00CB52FB" w:rsidRPr="006342B8" w:rsidRDefault="00CB52F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2ED0C34B" w14:textId="77777777" w:rsidR="00CB52FB" w:rsidRDefault="00CB52FB"/>
  <w:p w14:paraId="19E0E193" w14:textId="77777777" w:rsidR="00CB52FB" w:rsidRDefault="00CB52FB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2B10D" w14:textId="77777777" w:rsidR="00CB52FB" w:rsidRDefault="00CB52FB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79DCFF" w14:textId="77777777" w:rsidR="002405E8" w:rsidRDefault="002405E8">
      <w:r>
        <w:separator/>
      </w:r>
    </w:p>
  </w:footnote>
  <w:footnote w:type="continuationSeparator" w:id="0">
    <w:p w14:paraId="3B70371F" w14:textId="77777777" w:rsidR="002405E8" w:rsidRDefault="00240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2359053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9A432E2" w14:textId="77777777" w:rsidR="00CB52FB" w:rsidRDefault="00CB52F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0155B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0B40EFBB" w14:textId="77777777" w:rsidR="00CB52FB" w:rsidRPr="0020624A" w:rsidRDefault="00CB52F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0155B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5539946D" w14:textId="77777777" w:rsidR="00CB52FB" w:rsidRDefault="00CB52F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- 33 -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CFFFBFB" w14:textId="77777777" w:rsidR="00CB52FB" w:rsidRPr="00126CCB" w:rsidRDefault="00FD2A4E" w:rsidP="00126CCB">
        <w:pPr>
          <w:pStyle w:val="Header"/>
          <w:spacing w:line="32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2622867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B973392" w14:textId="77777777" w:rsidR="00CB52FB" w:rsidRDefault="00CB52FB" w:rsidP="00F27E84">
        <w:pPr>
          <w:pStyle w:val="Header"/>
          <w:spacing w:line="38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0155B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52A2573B" w14:textId="77777777" w:rsidR="00CB52FB" w:rsidRPr="0020624A" w:rsidRDefault="00CB52FB" w:rsidP="00F27E84">
        <w:pPr>
          <w:pStyle w:val="Header"/>
          <w:spacing w:line="38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0155B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8F9618E" w14:textId="77777777" w:rsidR="00CB52FB" w:rsidRPr="00005122" w:rsidRDefault="00CB52FB" w:rsidP="00F27E84">
        <w:pPr>
          <w:pStyle w:val="Header"/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- 11 -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638126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07BAAAA5" w14:textId="77777777" w:rsidR="00CB52FB" w:rsidRDefault="00CB52F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0155B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1F31333E" w14:textId="77777777" w:rsidR="00CB52FB" w:rsidRPr="0020624A" w:rsidRDefault="00CB52F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0155B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D8786F3" w14:textId="77777777" w:rsidR="00CB52FB" w:rsidRDefault="00CB52F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1350DF50" w14:textId="77777777" w:rsidR="00CB52FB" w:rsidRPr="00126CCB" w:rsidRDefault="00FD2A4E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6087080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7B0A668" w14:textId="77777777" w:rsidR="00CB52FB" w:rsidRDefault="00CB52FB" w:rsidP="001701B0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0155B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2EECC02B" w14:textId="77777777" w:rsidR="00CB52FB" w:rsidRPr="0020624A" w:rsidRDefault="00CB52FB" w:rsidP="001701B0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E0155B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4B950A09" w14:textId="77777777" w:rsidR="00CB52FB" w:rsidRDefault="00CB52FB" w:rsidP="001701B0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- 12 -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2FAEE1FF" w14:textId="77777777" w:rsidR="00CB52FB" w:rsidRPr="00005122" w:rsidRDefault="00FD2A4E" w:rsidP="00746D0F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37AAC59E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7C20F24"/>
    <w:multiLevelType w:val="hybridMultilevel"/>
    <w:tmpl w:val="3EF0E98A"/>
    <w:lvl w:ilvl="0" w:tplc="18A835CC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0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349483522">
    <w:abstractNumId w:val="6"/>
  </w:num>
  <w:num w:numId="2" w16cid:durableId="876045229">
    <w:abstractNumId w:val="5"/>
  </w:num>
  <w:num w:numId="3" w16cid:durableId="316081129">
    <w:abstractNumId w:val="9"/>
  </w:num>
  <w:num w:numId="4" w16cid:durableId="1760785000">
    <w:abstractNumId w:val="7"/>
  </w:num>
  <w:num w:numId="5" w16cid:durableId="844445123">
    <w:abstractNumId w:val="8"/>
  </w:num>
  <w:num w:numId="6" w16cid:durableId="1024286879">
    <w:abstractNumId w:val="3"/>
  </w:num>
  <w:num w:numId="7" w16cid:durableId="1881281745">
    <w:abstractNumId w:val="2"/>
  </w:num>
  <w:num w:numId="8" w16cid:durableId="939995994">
    <w:abstractNumId w:val="0"/>
  </w:num>
  <w:num w:numId="9" w16cid:durableId="326446519">
    <w:abstractNumId w:val="1"/>
  </w:num>
  <w:num w:numId="10" w16cid:durableId="1582830659">
    <w:abstractNumId w:val="4"/>
  </w:num>
  <w:num w:numId="11" w16cid:durableId="1180316502">
    <w:abstractNumId w:val="24"/>
  </w:num>
  <w:num w:numId="12" w16cid:durableId="142744971">
    <w:abstractNumId w:val="19"/>
  </w:num>
  <w:num w:numId="13" w16cid:durableId="1867448753">
    <w:abstractNumId w:val="33"/>
  </w:num>
  <w:num w:numId="14" w16cid:durableId="1156456545">
    <w:abstractNumId w:val="22"/>
  </w:num>
  <w:num w:numId="15" w16cid:durableId="1718971800">
    <w:abstractNumId w:val="26"/>
  </w:num>
  <w:num w:numId="16" w16cid:durableId="568930821">
    <w:abstractNumId w:val="31"/>
  </w:num>
  <w:num w:numId="17" w16cid:durableId="1548108403">
    <w:abstractNumId w:val="27"/>
  </w:num>
  <w:num w:numId="18" w16cid:durableId="978218932">
    <w:abstractNumId w:val="21"/>
  </w:num>
  <w:num w:numId="19" w16cid:durableId="1180193102">
    <w:abstractNumId w:val="10"/>
  </w:num>
  <w:num w:numId="20" w16cid:durableId="2103529528">
    <w:abstractNumId w:val="35"/>
  </w:num>
  <w:num w:numId="21" w16cid:durableId="2065135187">
    <w:abstractNumId w:val="18"/>
  </w:num>
  <w:num w:numId="22" w16cid:durableId="108744251">
    <w:abstractNumId w:val="29"/>
  </w:num>
  <w:num w:numId="23" w16cid:durableId="1876578642">
    <w:abstractNumId w:val="11"/>
  </w:num>
  <w:num w:numId="24" w16cid:durableId="859202345">
    <w:abstractNumId w:val="13"/>
  </w:num>
  <w:num w:numId="25" w16cid:durableId="1089426793">
    <w:abstractNumId w:val="37"/>
  </w:num>
  <w:num w:numId="26" w16cid:durableId="206229095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201032">
    <w:abstractNumId w:val="25"/>
  </w:num>
  <w:num w:numId="28" w16cid:durableId="1602182129">
    <w:abstractNumId w:val="30"/>
  </w:num>
  <w:num w:numId="29" w16cid:durableId="229387043">
    <w:abstractNumId w:val="15"/>
  </w:num>
  <w:num w:numId="30" w16cid:durableId="1536238873">
    <w:abstractNumId w:val="16"/>
  </w:num>
  <w:num w:numId="31" w16cid:durableId="1474642615">
    <w:abstractNumId w:val="14"/>
  </w:num>
  <w:num w:numId="32" w16cid:durableId="1350716924">
    <w:abstractNumId w:val="36"/>
  </w:num>
  <w:num w:numId="33" w16cid:durableId="1668508926">
    <w:abstractNumId w:val="20"/>
  </w:num>
  <w:num w:numId="34" w16cid:durableId="1512181607">
    <w:abstractNumId w:val="17"/>
  </w:num>
  <w:num w:numId="35" w16cid:durableId="1536189102">
    <w:abstractNumId w:val="34"/>
  </w:num>
  <w:num w:numId="36" w16cid:durableId="602885377">
    <w:abstractNumId w:val="12"/>
  </w:num>
  <w:num w:numId="37" w16cid:durableId="1642885127">
    <w:abstractNumId w:val="23"/>
  </w:num>
  <w:num w:numId="38" w16cid:durableId="4086243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4271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698"/>
    <w:rsid w:val="00007F9D"/>
    <w:rsid w:val="000103CD"/>
    <w:rsid w:val="00011239"/>
    <w:rsid w:val="00011974"/>
    <w:rsid w:val="00012049"/>
    <w:rsid w:val="00012373"/>
    <w:rsid w:val="00013910"/>
    <w:rsid w:val="00013A3C"/>
    <w:rsid w:val="00013A3F"/>
    <w:rsid w:val="00013B7F"/>
    <w:rsid w:val="00013CFF"/>
    <w:rsid w:val="00013D93"/>
    <w:rsid w:val="00013DBC"/>
    <w:rsid w:val="00013DDA"/>
    <w:rsid w:val="00013F61"/>
    <w:rsid w:val="000140A5"/>
    <w:rsid w:val="000147AC"/>
    <w:rsid w:val="00014DD7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27DC"/>
    <w:rsid w:val="00022A9F"/>
    <w:rsid w:val="0002360E"/>
    <w:rsid w:val="00023811"/>
    <w:rsid w:val="000240A0"/>
    <w:rsid w:val="0002417E"/>
    <w:rsid w:val="00024195"/>
    <w:rsid w:val="00024307"/>
    <w:rsid w:val="000249F2"/>
    <w:rsid w:val="0002514E"/>
    <w:rsid w:val="00025D92"/>
    <w:rsid w:val="00025F21"/>
    <w:rsid w:val="0002639F"/>
    <w:rsid w:val="00026827"/>
    <w:rsid w:val="0002768D"/>
    <w:rsid w:val="00027886"/>
    <w:rsid w:val="00027AB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DA"/>
    <w:rsid w:val="00032D3D"/>
    <w:rsid w:val="00033003"/>
    <w:rsid w:val="00033B65"/>
    <w:rsid w:val="00033EB5"/>
    <w:rsid w:val="0003401B"/>
    <w:rsid w:val="00034980"/>
    <w:rsid w:val="00035663"/>
    <w:rsid w:val="000358BC"/>
    <w:rsid w:val="00035B54"/>
    <w:rsid w:val="00035D72"/>
    <w:rsid w:val="00035F5F"/>
    <w:rsid w:val="00036507"/>
    <w:rsid w:val="0003688F"/>
    <w:rsid w:val="00036BB9"/>
    <w:rsid w:val="00037433"/>
    <w:rsid w:val="00037875"/>
    <w:rsid w:val="0004090D"/>
    <w:rsid w:val="000409EA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6B93"/>
    <w:rsid w:val="000470E1"/>
    <w:rsid w:val="0004776E"/>
    <w:rsid w:val="00047F96"/>
    <w:rsid w:val="000501C6"/>
    <w:rsid w:val="000509E9"/>
    <w:rsid w:val="00050B82"/>
    <w:rsid w:val="00050B9C"/>
    <w:rsid w:val="00050B9E"/>
    <w:rsid w:val="000513D3"/>
    <w:rsid w:val="0005170C"/>
    <w:rsid w:val="0005190D"/>
    <w:rsid w:val="000519DF"/>
    <w:rsid w:val="000525DE"/>
    <w:rsid w:val="0005285D"/>
    <w:rsid w:val="00052A32"/>
    <w:rsid w:val="000532A9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DE7"/>
    <w:rsid w:val="00057E7A"/>
    <w:rsid w:val="00060EC1"/>
    <w:rsid w:val="00062847"/>
    <w:rsid w:val="00062DA9"/>
    <w:rsid w:val="000640E5"/>
    <w:rsid w:val="00064537"/>
    <w:rsid w:val="000648E3"/>
    <w:rsid w:val="00064BE6"/>
    <w:rsid w:val="0006521C"/>
    <w:rsid w:val="00065D98"/>
    <w:rsid w:val="00066173"/>
    <w:rsid w:val="000666B2"/>
    <w:rsid w:val="00066DA3"/>
    <w:rsid w:val="00067A69"/>
    <w:rsid w:val="00070006"/>
    <w:rsid w:val="00070399"/>
    <w:rsid w:val="00070461"/>
    <w:rsid w:val="000704CD"/>
    <w:rsid w:val="000705A5"/>
    <w:rsid w:val="0007067A"/>
    <w:rsid w:val="0007092F"/>
    <w:rsid w:val="000709A2"/>
    <w:rsid w:val="000714EF"/>
    <w:rsid w:val="00071811"/>
    <w:rsid w:val="000725B4"/>
    <w:rsid w:val="00072670"/>
    <w:rsid w:val="000727B5"/>
    <w:rsid w:val="00072DDE"/>
    <w:rsid w:val="0007382E"/>
    <w:rsid w:val="00073E7E"/>
    <w:rsid w:val="00073EFD"/>
    <w:rsid w:val="00074783"/>
    <w:rsid w:val="00074DBE"/>
    <w:rsid w:val="00074E43"/>
    <w:rsid w:val="0007509C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62B"/>
    <w:rsid w:val="000805B5"/>
    <w:rsid w:val="00080D7F"/>
    <w:rsid w:val="00080E04"/>
    <w:rsid w:val="00081B55"/>
    <w:rsid w:val="00081CDA"/>
    <w:rsid w:val="00081D58"/>
    <w:rsid w:val="000821F7"/>
    <w:rsid w:val="0008221C"/>
    <w:rsid w:val="0008265F"/>
    <w:rsid w:val="000828A2"/>
    <w:rsid w:val="000828C8"/>
    <w:rsid w:val="00082C39"/>
    <w:rsid w:val="000831F9"/>
    <w:rsid w:val="00083221"/>
    <w:rsid w:val="000838E3"/>
    <w:rsid w:val="00083DD3"/>
    <w:rsid w:val="00084B0E"/>
    <w:rsid w:val="00084C6C"/>
    <w:rsid w:val="00084ECA"/>
    <w:rsid w:val="0008513D"/>
    <w:rsid w:val="00085BD3"/>
    <w:rsid w:val="00086011"/>
    <w:rsid w:val="00086397"/>
    <w:rsid w:val="0008685F"/>
    <w:rsid w:val="00086F8F"/>
    <w:rsid w:val="00087612"/>
    <w:rsid w:val="00087E26"/>
    <w:rsid w:val="00090AB8"/>
    <w:rsid w:val="00090C55"/>
    <w:rsid w:val="00090CB5"/>
    <w:rsid w:val="00090E5C"/>
    <w:rsid w:val="000910D3"/>
    <w:rsid w:val="000911A3"/>
    <w:rsid w:val="00091DA5"/>
    <w:rsid w:val="00091F91"/>
    <w:rsid w:val="0009232C"/>
    <w:rsid w:val="00092354"/>
    <w:rsid w:val="00092655"/>
    <w:rsid w:val="00092E0B"/>
    <w:rsid w:val="0009335F"/>
    <w:rsid w:val="00094381"/>
    <w:rsid w:val="00095FC4"/>
    <w:rsid w:val="0009644E"/>
    <w:rsid w:val="00096739"/>
    <w:rsid w:val="00096B82"/>
    <w:rsid w:val="00096CCF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2F3C"/>
    <w:rsid w:val="000A3605"/>
    <w:rsid w:val="000A367D"/>
    <w:rsid w:val="000A39AE"/>
    <w:rsid w:val="000A424B"/>
    <w:rsid w:val="000A466D"/>
    <w:rsid w:val="000A5846"/>
    <w:rsid w:val="000A5E43"/>
    <w:rsid w:val="000A60EA"/>
    <w:rsid w:val="000A666D"/>
    <w:rsid w:val="000A6A70"/>
    <w:rsid w:val="000A6A76"/>
    <w:rsid w:val="000A6C6D"/>
    <w:rsid w:val="000A7007"/>
    <w:rsid w:val="000A7700"/>
    <w:rsid w:val="000B04B8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A37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2BF"/>
    <w:rsid w:val="000C388B"/>
    <w:rsid w:val="000C3EEB"/>
    <w:rsid w:val="000C4131"/>
    <w:rsid w:val="000C4804"/>
    <w:rsid w:val="000C4A2B"/>
    <w:rsid w:val="000C537E"/>
    <w:rsid w:val="000C5A1B"/>
    <w:rsid w:val="000C601B"/>
    <w:rsid w:val="000C6342"/>
    <w:rsid w:val="000C6523"/>
    <w:rsid w:val="000C674F"/>
    <w:rsid w:val="000C7481"/>
    <w:rsid w:val="000C7FE8"/>
    <w:rsid w:val="000D01EB"/>
    <w:rsid w:val="000D0211"/>
    <w:rsid w:val="000D04F7"/>
    <w:rsid w:val="000D0732"/>
    <w:rsid w:val="000D09B9"/>
    <w:rsid w:val="000D1600"/>
    <w:rsid w:val="000D1ABA"/>
    <w:rsid w:val="000D1B42"/>
    <w:rsid w:val="000D1D9F"/>
    <w:rsid w:val="000D2647"/>
    <w:rsid w:val="000D2F7A"/>
    <w:rsid w:val="000D39A1"/>
    <w:rsid w:val="000D3BB4"/>
    <w:rsid w:val="000D3DEA"/>
    <w:rsid w:val="000D3E3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E85"/>
    <w:rsid w:val="000D623A"/>
    <w:rsid w:val="000D6338"/>
    <w:rsid w:val="000D65A3"/>
    <w:rsid w:val="000D672B"/>
    <w:rsid w:val="000D677B"/>
    <w:rsid w:val="000D69F0"/>
    <w:rsid w:val="000D6B57"/>
    <w:rsid w:val="000D73E4"/>
    <w:rsid w:val="000D76B2"/>
    <w:rsid w:val="000E04CB"/>
    <w:rsid w:val="000E090E"/>
    <w:rsid w:val="000E0B0C"/>
    <w:rsid w:val="000E2C8C"/>
    <w:rsid w:val="000E30B9"/>
    <w:rsid w:val="000E37CF"/>
    <w:rsid w:val="000E3A05"/>
    <w:rsid w:val="000E3A61"/>
    <w:rsid w:val="000E3C1C"/>
    <w:rsid w:val="000E3EA2"/>
    <w:rsid w:val="000E41E9"/>
    <w:rsid w:val="000E4871"/>
    <w:rsid w:val="000E4DD6"/>
    <w:rsid w:val="000E4F81"/>
    <w:rsid w:val="000E5F0B"/>
    <w:rsid w:val="000E68F8"/>
    <w:rsid w:val="000E6D33"/>
    <w:rsid w:val="000E71E1"/>
    <w:rsid w:val="000E7241"/>
    <w:rsid w:val="000E7737"/>
    <w:rsid w:val="000E7942"/>
    <w:rsid w:val="000E7B6B"/>
    <w:rsid w:val="000F045F"/>
    <w:rsid w:val="000F04F7"/>
    <w:rsid w:val="000F06D4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40E5"/>
    <w:rsid w:val="000F42B8"/>
    <w:rsid w:val="000F42BC"/>
    <w:rsid w:val="000F47AE"/>
    <w:rsid w:val="000F48BD"/>
    <w:rsid w:val="000F4D9E"/>
    <w:rsid w:val="000F555C"/>
    <w:rsid w:val="000F59BD"/>
    <w:rsid w:val="000F6126"/>
    <w:rsid w:val="000F6168"/>
    <w:rsid w:val="000F72A7"/>
    <w:rsid w:val="000F76F3"/>
    <w:rsid w:val="000F781B"/>
    <w:rsid w:val="000F791D"/>
    <w:rsid w:val="000F7E74"/>
    <w:rsid w:val="00100061"/>
    <w:rsid w:val="00101993"/>
    <w:rsid w:val="00101C49"/>
    <w:rsid w:val="00102EC4"/>
    <w:rsid w:val="00103B7A"/>
    <w:rsid w:val="001041AC"/>
    <w:rsid w:val="001048A1"/>
    <w:rsid w:val="00104E81"/>
    <w:rsid w:val="0010509D"/>
    <w:rsid w:val="001050E7"/>
    <w:rsid w:val="0010518D"/>
    <w:rsid w:val="00105500"/>
    <w:rsid w:val="001058CC"/>
    <w:rsid w:val="00106141"/>
    <w:rsid w:val="001064A6"/>
    <w:rsid w:val="00106695"/>
    <w:rsid w:val="0010678D"/>
    <w:rsid w:val="00106A7B"/>
    <w:rsid w:val="001078C0"/>
    <w:rsid w:val="00107BBC"/>
    <w:rsid w:val="001101EB"/>
    <w:rsid w:val="00110669"/>
    <w:rsid w:val="00110BFC"/>
    <w:rsid w:val="00110DC7"/>
    <w:rsid w:val="00111172"/>
    <w:rsid w:val="00112276"/>
    <w:rsid w:val="0011248E"/>
    <w:rsid w:val="00112836"/>
    <w:rsid w:val="00112D57"/>
    <w:rsid w:val="00112EFB"/>
    <w:rsid w:val="001143EF"/>
    <w:rsid w:val="00115418"/>
    <w:rsid w:val="0011597E"/>
    <w:rsid w:val="00115F44"/>
    <w:rsid w:val="00116C2D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0B8"/>
    <w:rsid w:val="00126B67"/>
    <w:rsid w:val="00126CCB"/>
    <w:rsid w:val="0012710E"/>
    <w:rsid w:val="001273A0"/>
    <w:rsid w:val="00130531"/>
    <w:rsid w:val="00130F38"/>
    <w:rsid w:val="00131671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2B9D"/>
    <w:rsid w:val="001430A5"/>
    <w:rsid w:val="0014321B"/>
    <w:rsid w:val="00143A8F"/>
    <w:rsid w:val="001440D1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EA2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E25"/>
    <w:rsid w:val="00156F5F"/>
    <w:rsid w:val="001572D5"/>
    <w:rsid w:val="00157559"/>
    <w:rsid w:val="001579AA"/>
    <w:rsid w:val="00157A56"/>
    <w:rsid w:val="00157FB4"/>
    <w:rsid w:val="00160039"/>
    <w:rsid w:val="001601D5"/>
    <w:rsid w:val="0016069B"/>
    <w:rsid w:val="001609C9"/>
    <w:rsid w:val="00160D78"/>
    <w:rsid w:val="00160EAD"/>
    <w:rsid w:val="001616C8"/>
    <w:rsid w:val="001619A1"/>
    <w:rsid w:val="00162902"/>
    <w:rsid w:val="00162E9D"/>
    <w:rsid w:val="00163398"/>
    <w:rsid w:val="00164312"/>
    <w:rsid w:val="00165889"/>
    <w:rsid w:val="00165D06"/>
    <w:rsid w:val="00165D77"/>
    <w:rsid w:val="00166256"/>
    <w:rsid w:val="00166371"/>
    <w:rsid w:val="00166805"/>
    <w:rsid w:val="00166CAE"/>
    <w:rsid w:val="00166E84"/>
    <w:rsid w:val="00166FCD"/>
    <w:rsid w:val="00167CA7"/>
    <w:rsid w:val="00170022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C97"/>
    <w:rsid w:val="00174D19"/>
    <w:rsid w:val="00175C0F"/>
    <w:rsid w:val="00175FC2"/>
    <w:rsid w:val="00176247"/>
    <w:rsid w:val="00176D4E"/>
    <w:rsid w:val="00180317"/>
    <w:rsid w:val="001807EE"/>
    <w:rsid w:val="00180894"/>
    <w:rsid w:val="00180C78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4E62"/>
    <w:rsid w:val="00185446"/>
    <w:rsid w:val="00185801"/>
    <w:rsid w:val="00185D4A"/>
    <w:rsid w:val="001864E4"/>
    <w:rsid w:val="00186CBD"/>
    <w:rsid w:val="001874C4"/>
    <w:rsid w:val="00187555"/>
    <w:rsid w:val="00187D91"/>
    <w:rsid w:val="001906BD"/>
    <w:rsid w:val="0019104F"/>
    <w:rsid w:val="0019143D"/>
    <w:rsid w:val="00191BF7"/>
    <w:rsid w:val="00191CE0"/>
    <w:rsid w:val="0019297B"/>
    <w:rsid w:val="00192C0C"/>
    <w:rsid w:val="001932FD"/>
    <w:rsid w:val="00193C6C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82A"/>
    <w:rsid w:val="001A1995"/>
    <w:rsid w:val="001A2111"/>
    <w:rsid w:val="001A3121"/>
    <w:rsid w:val="001A3646"/>
    <w:rsid w:val="001A37EF"/>
    <w:rsid w:val="001A3BA4"/>
    <w:rsid w:val="001A40B6"/>
    <w:rsid w:val="001A42DC"/>
    <w:rsid w:val="001A454E"/>
    <w:rsid w:val="001A49D5"/>
    <w:rsid w:val="001A50F3"/>
    <w:rsid w:val="001A62FA"/>
    <w:rsid w:val="001A65E9"/>
    <w:rsid w:val="001A660A"/>
    <w:rsid w:val="001A7B6D"/>
    <w:rsid w:val="001B0237"/>
    <w:rsid w:val="001B0AFA"/>
    <w:rsid w:val="001B1432"/>
    <w:rsid w:val="001B1F01"/>
    <w:rsid w:val="001B2519"/>
    <w:rsid w:val="001B28DF"/>
    <w:rsid w:val="001B29DF"/>
    <w:rsid w:val="001B2EB9"/>
    <w:rsid w:val="001B30ED"/>
    <w:rsid w:val="001B3355"/>
    <w:rsid w:val="001B3534"/>
    <w:rsid w:val="001B3724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805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12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3F53"/>
    <w:rsid w:val="001E4DA8"/>
    <w:rsid w:val="001E4E9A"/>
    <w:rsid w:val="001E51C5"/>
    <w:rsid w:val="001E52A3"/>
    <w:rsid w:val="001E573F"/>
    <w:rsid w:val="001E5A87"/>
    <w:rsid w:val="001E5B65"/>
    <w:rsid w:val="001E63E9"/>
    <w:rsid w:val="001E64E7"/>
    <w:rsid w:val="001E6660"/>
    <w:rsid w:val="001E6DED"/>
    <w:rsid w:val="001E6E8F"/>
    <w:rsid w:val="001F06D8"/>
    <w:rsid w:val="001F1DD8"/>
    <w:rsid w:val="001F25FF"/>
    <w:rsid w:val="001F26FD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1F7306"/>
    <w:rsid w:val="00200073"/>
    <w:rsid w:val="002000D3"/>
    <w:rsid w:val="00200329"/>
    <w:rsid w:val="00200808"/>
    <w:rsid w:val="00200962"/>
    <w:rsid w:val="002014BE"/>
    <w:rsid w:val="00201F43"/>
    <w:rsid w:val="0020240D"/>
    <w:rsid w:val="0020251F"/>
    <w:rsid w:val="002026F8"/>
    <w:rsid w:val="0020280F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1FB"/>
    <w:rsid w:val="00210261"/>
    <w:rsid w:val="002104E9"/>
    <w:rsid w:val="002108ED"/>
    <w:rsid w:val="00210930"/>
    <w:rsid w:val="00210B4A"/>
    <w:rsid w:val="00210D7F"/>
    <w:rsid w:val="002116C6"/>
    <w:rsid w:val="002119F5"/>
    <w:rsid w:val="00211D60"/>
    <w:rsid w:val="00211E1F"/>
    <w:rsid w:val="00211FE2"/>
    <w:rsid w:val="002121A4"/>
    <w:rsid w:val="002127E9"/>
    <w:rsid w:val="0021324D"/>
    <w:rsid w:val="002132B6"/>
    <w:rsid w:val="002134FF"/>
    <w:rsid w:val="002135A1"/>
    <w:rsid w:val="002135E8"/>
    <w:rsid w:val="00213CE9"/>
    <w:rsid w:val="00213E43"/>
    <w:rsid w:val="002143F9"/>
    <w:rsid w:val="00214D76"/>
    <w:rsid w:val="0021514E"/>
    <w:rsid w:val="002151F5"/>
    <w:rsid w:val="00215D83"/>
    <w:rsid w:val="00216387"/>
    <w:rsid w:val="002168F5"/>
    <w:rsid w:val="00217124"/>
    <w:rsid w:val="002171EE"/>
    <w:rsid w:val="002175C5"/>
    <w:rsid w:val="00217EE5"/>
    <w:rsid w:val="00220684"/>
    <w:rsid w:val="002206CD"/>
    <w:rsid w:val="00221132"/>
    <w:rsid w:val="00221623"/>
    <w:rsid w:val="00222022"/>
    <w:rsid w:val="00222093"/>
    <w:rsid w:val="00222566"/>
    <w:rsid w:val="0022282B"/>
    <w:rsid w:val="00223307"/>
    <w:rsid w:val="00223D59"/>
    <w:rsid w:val="002243B1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2B"/>
    <w:rsid w:val="00230AA6"/>
    <w:rsid w:val="002316F4"/>
    <w:rsid w:val="002324E9"/>
    <w:rsid w:val="002332DD"/>
    <w:rsid w:val="00233437"/>
    <w:rsid w:val="002339C6"/>
    <w:rsid w:val="0023413D"/>
    <w:rsid w:val="002346EA"/>
    <w:rsid w:val="00235D19"/>
    <w:rsid w:val="00235DC7"/>
    <w:rsid w:val="002360BB"/>
    <w:rsid w:val="00236253"/>
    <w:rsid w:val="0023669B"/>
    <w:rsid w:val="002371C6"/>
    <w:rsid w:val="0023721D"/>
    <w:rsid w:val="00237281"/>
    <w:rsid w:val="00237399"/>
    <w:rsid w:val="0023740A"/>
    <w:rsid w:val="002379F0"/>
    <w:rsid w:val="00240270"/>
    <w:rsid w:val="002405E8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9E1"/>
    <w:rsid w:val="00244D28"/>
    <w:rsid w:val="00244DAD"/>
    <w:rsid w:val="0024561E"/>
    <w:rsid w:val="0024563C"/>
    <w:rsid w:val="002458E0"/>
    <w:rsid w:val="00246056"/>
    <w:rsid w:val="002463FE"/>
    <w:rsid w:val="002466BC"/>
    <w:rsid w:val="0025010F"/>
    <w:rsid w:val="00250267"/>
    <w:rsid w:val="0025055A"/>
    <w:rsid w:val="00250AF1"/>
    <w:rsid w:val="00250E75"/>
    <w:rsid w:val="00250F6B"/>
    <w:rsid w:val="00251331"/>
    <w:rsid w:val="00252743"/>
    <w:rsid w:val="002527DE"/>
    <w:rsid w:val="00252C2C"/>
    <w:rsid w:val="0025390E"/>
    <w:rsid w:val="00253B5E"/>
    <w:rsid w:val="002543F0"/>
    <w:rsid w:val="00254462"/>
    <w:rsid w:val="002545F7"/>
    <w:rsid w:val="00254B4D"/>
    <w:rsid w:val="002550D1"/>
    <w:rsid w:val="00255981"/>
    <w:rsid w:val="00255BC3"/>
    <w:rsid w:val="002560B2"/>
    <w:rsid w:val="00256662"/>
    <w:rsid w:val="0025697C"/>
    <w:rsid w:val="00256C4A"/>
    <w:rsid w:val="00257B61"/>
    <w:rsid w:val="00257B74"/>
    <w:rsid w:val="00257BE1"/>
    <w:rsid w:val="002600C4"/>
    <w:rsid w:val="002600FE"/>
    <w:rsid w:val="002603BE"/>
    <w:rsid w:val="0026113B"/>
    <w:rsid w:val="002615A4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7212"/>
    <w:rsid w:val="00267464"/>
    <w:rsid w:val="002676C0"/>
    <w:rsid w:val="00270269"/>
    <w:rsid w:val="002709A1"/>
    <w:rsid w:val="00271D77"/>
    <w:rsid w:val="002723D7"/>
    <w:rsid w:val="00272819"/>
    <w:rsid w:val="00272DBE"/>
    <w:rsid w:val="00272EEB"/>
    <w:rsid w:val="00273580"/>
    <w:rsid w:val="0027362B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77F17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3DB6"/>
    <w:rsid w:val="002845DA"/>
    <w:rsid w:val="00284BDF"/>
    <w:rsid w:val="00284FEF"/>
    <w:rsid w:val="00285684"/>
    <w:rsid w:val="0028575C"/>
    <w:rsid w:val="002858C0"/>
    <w:rsid w:val="002866A2"/>
    <w:rsid w:val="00286824"/>
    <w:rsid w:val="00286E93"/>
    <w:rsid w:val="0028728C"/>
    <w:rsid w:val="002872C8"/>
    <w:rsid w:val="00287662"/>
    <w:rsid w:val="00287A59"/>
    <w:rsid w:val="00287ADD"/>
    <w:rsid w:val="00287FFC"/>
    <w:rsid w:val="0029027D"/>
    <w:rsid w:val="00290422"/>
    <w:rsid w:val="00290BF0"/>
    <w:rsid w:val="00291109"/>
    <w:rsid w:val="002911B9"/>
    <w:rsid w:val="00291A99"/>
    <w:rsid w:val="00292061"/>
    <w:rsid w:val="00292B35"/>
    <w:rsid w:val="00292CE6"/>
    <w:rsid w:val="00294CB5"/>
    <w:rsid w:val="00295354"/>
    <w:rsid w:val="00295621"/>
    <w:rsid w:val="00295657"/>
    <w:rsid w:val="00295F7F"/>
    <w:rsid w:val="00296583"/>
    <w:rsid w:val="00296665"/>
    <w:rsid w:val="00296EAE"/>
    <w:rsid w:val="00297124"/>
    <w:rsid w:val="0029731C"/>
    <w:rsid w:val="00297CCD"/>
    <w:rsid w:val="002A074F"/>
    <w:rsid w:val="002A1897"/>
    <w:rsid w:val="002A1A06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8FC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A2"/>
    <w:rsid w:val="002B26F2"/>
    <w:rsid w:val="002B29F1"/>
    <w:rsid w:val="002B2FEF"/>
    <w:rsid w:val="002B3467"/>
    <w:rsid w:val="002B371E"/>
    <w:rsid w:val="002B42BE"/>
    <w:rsid w:val="002B4564"/>
    <w:rsid w:val="002B4751"/>
    <w:rsid w:val="002B4E6B"/>
    <w:rsid w:val="002B5093"/>
    <w:rsid w:val="002B5713"/>
    <w:rsid w:val="002B5D84"/>
    <w:rsid w:val="002B5DAE"/>
    <w:rsid w:val="002B5FC3"/>
    <w:rsid w:val="002B669B"/>
    <w:rsid w:val="002B6BD8"/>
    <w:rsid w:val="002B6BEC"/>
    <w:rsid w:val="002B738E"/>
    <w:rsid w:val="002B774A"/>
    <w:rsid w:val="002B79AC"/>
    <w:rsid w:val="002B7FD9"/>
    <w:rsid w:val="002C007A"/>
    <w:rsid w:val="002C025D"/>
    <w:rsid w:val="002C0784"/>
    <w:rsid w:val="002C1197"/>
    <w:rsid w:val="002C21B7"/>
    <w:rsid w:val="002C2420"/>
    <w:rsid w:val="002C29CD"/>
    <w:rsid w:val="002C2D03"/>
    <w:rsid w:val="002C3375"/>
    <w:rsid w:val="002C3C6A"/>
    <w:rsid w:val="002C4344"/>
    <w:rsid w:val="002C4779"/>
    <w:rsid w:val="002C52CB"/>
    <w:rsid w:val="002C55CC"/>
    <w:rsid w:val="002C55ED"/>
    <w:rsid w:val="002C58F8"/>
    <w:rsid w:val="002C5990"/>
    <w:rsid w:val="002C59BC"/>
    <w:rsid w:val="002C6C62"/>
    <w:rsid w:val="002C7970"/>
    <w:rsid w:val="002C7B26"/>
    <w:rsid w:val="002D0BC6"/>
    <w:rsid w:val="002D0C2F"/>
    <w:rsid w:val="002D13C9"/>
    <w:rsid w:val="002D1A53"/>
    <w:rsid w:val="002D21D7"/>
    <w:rsid w:val="002D2204"/>
    <w:rsid w:val="002D3342"/>
    <w:rsid w:val="002D3E6B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07B"/>
    <w:rsid w:val="002E0724"/>
    <w:rsid w:val="002E09EA"/>
    <w:rsid w:val="002E0AD3"/>
    <w:rsid w:val="002E0B50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20B"/>
    <w:rsid w:val="002E5B01"/>
    <w:rsid w:val="002E5C6C"/>
    <w:rsid w:val="002E5ED5"/>
    <w:rsid w:val="002E5F9A"/>
    <w:rsid w:val="002E699F"/>
    <w:rsid w:val="002E70B6"/>
    <w:rsid w:val="002E7912"/>
    <w:rsid w:val="002E7955"/>
    <w:rsid w:val="002E7AA1"/>
    <w:rsid w:val="002F0A0B"/>
    <w:rsid w:val="002F0BAD"/>
    <w:rsid w:val="002F21F2"/>
    <w:rsid w:val="002F22B3"/>
    <w:rsid w:val="002F2E4B"/>
    <w:rsid w:val="002F3183"/>
    <w:rsid w:val="002F34CD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611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597"/>
    <w:rsid w:val="00304713"/>
    <w:rsid w:val="0030486A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432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62"/>
    <w:rsid w:val="003229EA"/>
    <w:rsid w:val="00322C89"/>
    <w:rsid w:val="00322C8D"/>
    <w:rsid w:val="00323D53"/>
    <w:rsid w:val="003240B8"/>
    <w:rsid w:val="0032461F"/>
    <w:rsid w:val="00324A73"/>
    <w:rsid w:val="00324D89"/>
    <w:rsid w:val="003251FC"/>
    <w:rsid w:val="00325422"/>
    <w:rsid w:val="00325777"/>
    <w:rsid w:val="00325C4A"/>
    <w:rsid w:val="00325EA1"/>
    <w:rsid w:val="00325F7F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C69"/>
    <w:rsid w:val="00341F22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1FDB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702"/>
    <w:rsid w:val="00357BC8"/>
    <w:rsid w:val="00357CB5"/>
    <w:rsid w:val="00360542"/>
    <w:rsid w:val="003609D5"/>
    <w:rsid w:val="00360B67"/>
    <w:rsid w:val="00360F2F"/>
    <w:rsid w:val="00361246"/>
    <w:rsid w:val="003612E0"/>
    <w:rsid w:val="003614DF"/>
    <w:rsid w:val="003617AE"/>
    <w:rsid w:val="00361DF2"/>
    <w:rsid w:val="00362A57"/>
    <w:rsid w:val="00363D04"/>
    <w:rsid w:val="003644E6"/>
    <w:rsid w:val="003661B5"/>
    <w:rsid w:val="0036651A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24D"/>
    <w:rsid w:val="00373561"/>
    <w:rsid w:val="0037361C"/>
    <w:rsid w:val="003740CF"/>
    <w:rsid w:val="003748C0"/>
    <w:rsid w:val="00374A13"/>
    <w:rsid w:val="00374BFC"/>
    <w:rsid w:val="00374DA8"/>
    <w:rsid w:val="00374DF2"/>
    <w:rsid w:val="00374F34"/>
    <w:rsid w:val="00375177"/>
    <w:rsid w:val="00375279"/>
    <w:rsid w:val="003754C6"/>
    <w:rsid w:val="00375740"/>
    <w:rsid w:val="00375FE9"/>
    <w:rsid w:val="0037683E"/>
    <w:rsid w:val="003769FA"/>
    <w:rsid w:val="00376F04"/>
    <w:rsid w:val="00377A3C"/>
    <w:rsid w:val="00377C67"/>
    <w:rsid w:val="00377F02"/>
    <w:rsid w:val="0038051A"/>
    <w:rsid w:val="0038067F"/>
    <w:rsid w:val="00380AE6"/>
    <w:rsid w:val="00380D06"/>
    <w:rsid w:val="00380DF0"/>
    <w:rsid w:val="00381295"/>
    <w:rsid w:val="0038190D"/>
    <w:rsid w:val="0038219A"/>
    <w:rsid w:val="00382449"/>
    <w:rsid w:val="003831E3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EF0"/>
    <w:rsid w:val="00387FBD"/>
    <w:rsid w:val="00390082"/>
    <w:rsid w:val="00390244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50"/>
    <w:rsid w:val="0039226D"/>
    <w:rsid w:val="00392516"/>
    <w:rsid w:val="00392EDB"/>
    <w:rsid w:val="00393080"/>
    <w:rsid w:val="00393562"/>
    <w:rsid w:val="00394467"/>
    <w:rsid w:val="003945AE"/>
    <w:rsid w:val="0039481B"/>
    <w:rsid w:val="00394A1D"/>
    <w:rsid w:val="00395193"/>
    <w:rsid w:val="003955BF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424"/>
    <w:rsid w:val="003A1D1B"/>
    <w:rsid w:val="003A2133"/>
    <w:rsid w:val="003A2439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BF7"/>
    <w:rsid w:val="003A4C9B"/>
    <w:rsid w:val="003A55C8"/>
    <w:rsid w:val="003A580C"/>
    <w:rsid w:val="003A635B"/>
    <w:rsid w:val="003A67FA"/>
    <w:rsid w:val="003A6A76"/>
    <w:rsid w:val="003A7A0C"/>
    <w:rsid w:val="003B0E94"/>
    <w:rsid w:val="003B136B"/>
    <w:rsid w:val="003B2091"/>
    <w:rsid w:val="003B2FEF"/>
    <w:rsid w:val="003B31D2"/>
    <w:rsid w:val="003B31DD"/>
    <w:rsid w:val="003B3850"/>
    <w:rsid w:val="003B3966"/>
    <w:rsid w:val="003B3FC1"/>
    <w:rsid w:val="003B4272"/>
    <w:rsid w:val="003B4880"/>
    <w:rsid w:val="003B49B2"/>
    <w:rsid w:val="003B4B86"/>
    <w:rsid w:val="003B50ED"/>
    <w:rsid w:val="003B62DC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2F44"/>
    <w:rsid w:val="003C315C"/>
    <w:rsid w:val="003C31B0"/>
    <w:rsid w:val="003C3925"/>
    <w:rsid w:val="003C39AC"/>
    <w:rsid w:val="003C3AAE"/>
    <w:rsid w:val="003C3BCB"/>
    <w:rsid w:val="003C3DCB"/>
    <w:rsid w:val="003C41F7"/>
    <w:rsid w:val="003C42B8"/>
    <w:rsid w:val="003C5234"/>
    <w:rsid w:val="003C5E84"/>
    <w:rsid w:val="003C61E1"/>
    <w:rsid w:val="003C6252"/>
    <w:rsid w:val="003C6467"/>
    <w:rsid w:val="003C6844"/>
    <w:rsid w:val="003D0EEE"/>
    <w:rsid w:val="003D1493"/>
    <w:rsid w:val="003D20A3"/>
    <w:rsid w:val="003D22F8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D0D"/>
    <w:rsid w:val="003E7FE1"/>
    <w:rsid w:val="003F0152"/>
    <w:rsid w:val="003F0521"/>
    <w:rsid w:val="003F088E"/>
    <w:rsid w:val="003F0C3B"/>
    <w:rsid w:val="003F0E66"/>
    <w:rsid w:val="003F1006"/>
    <w:rsid w:val="003F1754"/>
    <w:rsid w:val="003F23DF"/>
    <w:rsid w:val="003F24A1"/>
    <w:rsid w:val="003F259C"/>
    <w:rsid w:val="003F2650"/>
    <w:rsid w:val="003F3780"/>
    <w:rsid w:val="003F4136"/>
    <w:rsid w:val="003F499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D03"/>
    <w:rsid w:val="00400F2C"/>
    <w:rsid w:val="0040186F"/>
    <w:rsid w:val="004018D6"/>
    <w:rsid w:val="00402509"/>
    <w:rsid w:val="004029AD"/>
    <w:rsid w:val="00402A79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5D87"/>
    <w:rsid w:val="004063DE"/>
    <w:rsid w:val="00406AC6"/>
    <w:rsid w:val="00406D84"/>
    <w:rsid w:val="00407A3D"/>
    <w:rsid w:val="00407A4A"/>
    <w:rsid w:val="00407CCD"/>
    <w:rsid w:val="00407E21"/>
    <w:rsid w:val="00407E4E"/>
    <w:rsid w:val="00410C52"/>
    <w:rsid w:val="00410E44"/>
    <w:rsid w:val="00410F47"/>
    <w:rsid w:val="00410F50"/>
    <w:rsid w:val="00410F86"/>
    <w:rsid w:val="00411439"/>
    <w:rsid w:val="00411A80"/>
    <w:rsid w:val="004124F9"/>
    <w:rsid w:val="00412DC5"/>
    <w:rsid w:val="00412F5C"/>
    <w:rsid w:val="0041315B"/>
    <w:rsid w:val="004138FE"/>
    <w:rsid w:val="004140FC"/>
    <w:rsid w:val="00414969"/>
    <w:rsid w:val="00414AC8"/>
    <w:rsid w:val="00414BBB"/>
    <w:rsid w:val="00414BC9"/>
    <w:rsid w:val="00414E06"/>
    <w:rsid w:val="00414FA1"/>
    <w:rsid w:val="00415121"/>
    <w:rsid w:val="00415514"/>
    <w:rsid w:val="0041553D"/>
    <w:rsid w:val="00415B46"/>
    <w:rsid w:val="004161F4"/>
    <w:rsid w:val="004163B2"/>
    <w:rsid w:val="00416999"/>
    <w:rsid w:val="00416BBB"/>
    <w:rsid w:val="00416E76"/>
    <w:rsid w:val="004175A3"/>
    <w:rsid w:val="00417A05"/>
    <w:rsid w:val="00417A9D"/>
    <w:rsid w:val="00417B67"/>
    <w:rsid w:val="004201D3"/>
    <w:rsid w:val="004201DE"/>
    <w:rsid w:val="00420459"/>
    <w:rsid w:val="004205D4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2AA"/>
    <w:rsid w:val="00426BD1"/>
    <w:rsid w:val="00426E9F"/>
    <w:rsid w:val="00426F22"/>
    <w:rsid w:val="00426F28"/>
    <w:rsid w:val="00427101"/>
    <w:rsid w:val="004274E9"/>
    <w:rsid w:val="00427E3E"/>
    <w:rsid w:val="0043034C"/>
    <w:rsid w:val="0043056C"/>
    <w:rsid w:val="004306FC"/>
    <w:rsid w:val="00430DA9"/>
    <w:rsid w:val="00431108"/>
    <w:rsid w:val="00431588"/>
    <w:rsid w:val="00431625"/>
    <w:rsid w:val="0043203E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D28"/>
    <w:rsid w:val="0044452A"/>
    <w:rsid w:val="00444597"/>
    <w:rsid w:val="00445000"/>
    <w:rsid w:val="004451AA"/>
    <w:rsid w:val="004456F6"/>
    <w:rsid w:val="00445B2F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7B2"/>
    <w:rsid w:val="004539BB"/>
    <w:rsid w:val="004540CD"/>
    <w:rsid w:val="00454B8D"/>
    <w:rsid w:val="00454E4F"/>
    <w:rsid w:val="00455644"/>
    <w:rsid w:val="00455E99"/>
    <w:rsid w:val="00456785"/>
    <w:rsid w:val="00457033"/>
    <w:rsid w:val="00457ADB"/>
    <w:rsid w:val="00460117"/>
    <w:rsid w:val="004601F9"/>
    <w:rsid w:val="0046030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94C"/>
    <w:rsid w:val="00464B9D"/>
    <w:rsid w:val="00464E9D"/>
    <w:rsid w:val="00466105"/>
    <w:rsid w:val="00466F80"/>
    <w:rsid w:val="0046713F"/>
    <w:rsid w:val="004672E2"/>
    <w:rsid w:val="0046734B"/>
    <w:rsid w:val="0046793A"/>
    <w:rsid w:val="00467A06"/>
    <w:rsid w:val="00470712"/>
    <w:rsid w:val="00470AF4"/>
    <w:rsid w:val="00470C8B"/>
    <w:rsid w:val="00470CEE"/>
    <w:rsid w:val="00470E47"/>
    <w:rsid w:val="0047149E"/>
    <w:rsid w:val="00471D71"/>
    <w:rsid w:val="0047296D"/>
    <w:rsid w:val="00472D7C"/>
    <w:rsid w:val="00472DAE"/>
    <w:rsid w:val="004730AF"/>
    <w:rsid w:val="004734F1"/>
    <w:rsid w:val="004739EF"/>
    <w:rsid w:val="00474423"/>
    <w:rsid w:val="00474D85"/>
    <w:rsid w:val="004750AF"/>
    <w:rsid w:val="0047543B"/>
    <w:rsid w:val="004762BF"/>
    <w:rsid w:val="0047652F"/>
    <w:rsid w:val="0047721A"/>
    <w:rsid w:val="0047746C"/>
    <w:rsid w:val="00477D36"/>
    <w:rsid w:val="00477FAE"/>
    <w:rsid w:val="0048067E"/>
    <w:rsid w:val="004812BA"/>
    <w:rsid w:val="00481DDB"/>
    <w:rsid w:val="0048258B"/>
    <w:rsid w:val="004827D6"/>
    <w:rsid w:val="00482D9E"/>
    <w:rsid w:val="00482DE0"/>
    <w:rsid w:val="00483027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F30"/>
    <w:rsid w:val="0049029E"/>
    <w:rsid w:val="00490CE8"/>
    <w:rsid w:val="00490E87"/>
    <w:rsid w:val="0049107B"/>
    <w:rsid w:val="00491F92"/>
    <w:rsid w:val="004926BE"/>
    <w:rsid w:val="00492920"/>
    <w:rsid w:val="00492FC8"/>
    <w:rsid w:val="004938D7"/>
    <w:rsid w:val="00493E4D"/>
    <w:rsid w:val="00494032"/>
    <w:rsid w:val="00494055"/>
    <w:rsid w:val="00494087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49"/>
    <w:rsid w:val="004973FC"/>
    <w:rsid w:val="00497937"/>
    <w:rsid w:val="00497D77"/>
    <w:rsid w:val="004A0F44"/>
    <w:rsid w:val="004A1276"/>
    <w:rsid w:val="004A138D"/>
    <w:rsid w:val="004A1F48"/>
    <w:rsid w:val="004A381A"/>
    <w:rsid w:val="004A3A68"/>
    <w:rsid w:val="004A3DF5"/>
    <w:rsid w:val="004A45AB"/>
    <w:rsid w:val="004A4795"/>
    <w:rsid w:val="004A47B1"/>
    <w:rsid w:val="004A47F6"/>
    <w:rsid w:val="004A498A"/>
    <w:rsid w:val="004A5229"/>
    <w:rsid w:val="004A5F01"/>
    <w:rsid w:val="004A6835"/>
    <w:rsid w:val="004A6AD8"/>
    <w:rsid w:val="004A6F5B"/>
    <w:rsid w:val="004A7288"/>
    <w:rsid w:val="004A763C"/>
    <w:rsid w:val="004A7A19"/>
    <w:rsid w:val="004A7AE5"/>
    <w:rsid w:val="004B0556"/>
    <w:rsid w:val="004B0F49"/>
    <w:rsid w:val="004B168D"/>
    <w:rsid w:val="004B200B"/>
    <w:rsid w:val="004B2055"/>
    <w:rsid w:val="004B2202"/>
    <w:rsid w:val="004B2366"/>
    <w:rsid w:val="004B23BF"/>
    <w:rsid w:val="004B2AEC"/>
    <w:rsid w:val="004B350B"/>
    <w:rsid w:val="004B3E69"/>
    <w:rsid w:val="004B435B"/>
    <w:rsid w:val="004B58AC"/>
    <w:rsid w:val="004B5C0C"/>
    <w:rsid w:val="004B5D26"/>
    <w:rsid w:val="004B5DD4"/>
    <w:rsid w:val="004B5F2C"/>
    <w:rsid w:val="004B60D6"/>
    <w:rsid w:val="004B60E8"/>
    <w:rsid w:val="004B67D1"/>
    <w:rsid w:val="004B68D9"/>
    <w:rsid w:val="004B6B56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3B3"/>
    <w:rsid w:val="004D3476"/>
    <w:rsid w:val="004D4382"/>
    <w:rsid w:val="004D4AB1"/>
    <w:rsid w:val="004D4E10"/>
    <w:rsid w:val="004D5AE5"/>
    <w:rsid w:val="004D61D5"/>
    <w:rsid w:val="004D6502"/>
    <w:rsid w:val="004D6846"/>
    <w:rsid w:val="004D68D2"/>
    <w:rsid w:val="004D6B7D"/>
    <w:rsid w:val="004D767F"/>
    <w:rsid w:val="004D78A6"/>
    <w:rsid w:val="004D7CB3"/>
    <w:rsid w:val="004E0018"/>
    <w:rsid w:val="004E01F4"/>
    <w:rsid w:val="004E0587"/>
    <w:rsid w:val="004E16E1"/>
    <w:rsid w:val="004E1C4E"/>
    <w:rsid w:val="004E1D27"/>
    <w:rsid w:val="004E2425"/>
    <w:rsid w:val="004E2450"/>
    <w:rsid w:val="004E2737"/>
    <w:rsid w:val="004E275D"/>
    <w:rsid w:val="004E29A2"/>
    <w:rsid w:val="004E2EF4"/>
    <w:rsid w:val="004E39B8"/>
    <w:rsid w:val="004E3DE9"/>
    <w:rsid w:val="004E43D6"/>
    <w:rsid w:val="004E490D"/>
    <w:rsid w:val="004E4C60"/>
    <w:rsid w:val="004E568C"/>
    <w:rsid w:val="004E5C2F"/>
    <w:rsid w:val="004E5F8F"/>
    <w:rsid w:val="004E6590"/>
    <w:rsid w:val="004E77AF"/>
    <w:rsid w:val="004E7E2E"/>
    <w:rsid w:val="004E7F81"/>
    <w:rsid w:val="004F14CD"/>
    <w:rsid w:val="004F1827"/>
    <w:rsid w:val="004F1DE4"/>
    <w:rsid w:val="004F1E6E"/>
    <w:rsid w:val="004F1FA2"/>
    <w:rsid w:val="004F3006"/>
    <w:rsid w:val="004F4A4D"/>
    <w:rsid w:val="004F4B44"/>
    <w:rsid w:val="004F4C74"/>
    <w:rsid w:val="004F5057"/>
    <w:rsid w:val="004F538E"/>
    <w:rsid w:val="004F54E5"/>
    <w:rsid w:val="004F554C"/>
    <w:rsid w:val="004F5FB9"/>
    <w:rsid w:val="004F5FE4"/>
    <w:rsid w:val="004F602D"/>
    <w:rsid w:val="004F69A7"/>
    <w:rsid w:val="004F6A8B"/>
    <w:rsid w:val="004F6C59"/>
    <w:rsid w:val="004F7089"/>
    <w:rsid w:val="004F72DF"/>
    <w:rsid w:val="004F7372"/>
    <w:rsid w:val="004F7632"/>
    <w:rsid w:val="004F7F4B"/>
    <w:rsid w:val="004F7FC4"/>
    <w:rsid w:val="00500050"/>
    <w:rsid w:val="00500F14"/>
    <w:rsid w:val="005011D2"/>
    <w:rsid w:val="005015E7"/>
    <w:rsid w:val="00501AEE"/>
    <w:rsid w:val="00501FB3"/>
    <w:rsid w:val="00502449"/>
    <w:rsid w:val="00502801"/>
    <w:rsid w:val="00502B75"/>
    <w:rsid w:val="00502C2D"/>
    <w:rsid w:val="005030EF"/>
    <w:rsid w:val="00503E94"/>
    <w:rsid w:val="0050403C"/>
    <w:rsid w:val="00504360"/>
    <w:rsid w:val="00504A54"/>
    <w:rsid w:val="0050529B"/>
    <w:rsid w:val="005056FC"/>
    <w:rsid w:val="00505A16"/>
    <w:rsid w:val="005061F5"/>
    <w:rsid w:val="00506869"/>
    <w:rsid w:val="00506905"/>
    <w:rsid w:val="00506D0C"/>
    <w:rsid w:val="00507FDD"/>
    <w:rsid w:val="005101C5"/>
    <w:rsid w:val="00510530"/>
    <w:rsid w:val="0051062B"/>
    <w:rsid w:val="00510647"/>
    <w:rsid w:val="00510653"/>
    <w:rsid w:val="00510C46"/>
    <w:rsid w:val="00511F01"/>
    <w:rsid w:val="00511F1A"/>
    <w:rsid w:val="005123F3"/>
    <w:rsid w:val="00512917"/>
    <w:rsid w:val="00512938"/>
    <w:rsid w:val="00512B6A"/>
    <w:rsid w:val="00512D69"/>
    <w:rsid w:val="005133ED"/>
    <w:rsid w:val="005138CE"/>
    <w:rsid w:val="0051399F"/>
    <w:rsid w:val="005142D5"/>
    <w:rsid w:val="005144CA"/>
    <w:rsid w:val="00515630"/>
    <w:rsid w:val="00515B23"/>
    <w:rsid w:val="005167EE"/>
    <w:rsid w:val="00516B24"/>
    <w:rsid w:val="005175BE"/>
    <w:rsid w:val="0051763A"/>
    <w:rsid w:val="00517D7E"/>
    <w:rsid w:val="00517F1F"/>
    <w:rsid w:val="00520073"/>
    <w:rsid w:val="00520950"/>
    <w:rsid w:val="005209B1"/>
    <w:rsid w:val="00520C20"/>
    <w:rsid w:val="005218A1"/>
    <w:rsid w:val="00521A2B"/>
    <w:rsid w:val="005224FC"/>
    <w:rsid w:val="005228B0"/>
    <w:rsid w:val="00523DD5"/>
    <w:rsid w:val="00524D32"/>
    <w:rsid w:val="005252FB"/>
    <w:rsid w:val="00525614"/>
    <w:rsid w:val="00525666"/>
    <w:rsid w:val="00525E06"/>
    <w:rsid w:val="00525F83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200"/>
    <w:rsid w:val="00532301"/>
    <w:rsid w:val="005328F0"/>
    <w:rsid w:val="0053290C"/>
    <w:rsid w:val="00533ECE"/>
    <w:rsid w:val="00534837"/>
    <w:rsid w:val="005348FC"/>
    <w:rsid w:val="00535028"/>
    <w:rsid w:val="00535330"/>
    <w:rsid w:val="005365D9"/>
    <w:rsid w:val="005369E5"/>
    <w:rsid w:val="0053713D"/>
    <w:rsid w:val="00537510"/>
    <w:rsid w:val="00541698"/>
    <w:rsid w:val="00541C4B"/>
    <w:rsid w:val="00541CBE"/>
    <w:rsid w:val="0054219A"/>
    <w:rsid w:val="005428B1"/>
    <w:rsid w:val="005429D9"/>
    <w:rsid w:val="00542FDD"/>
    <w:rsid w:val="00543264"/>
    <w:rsid w:val="0054347C"/>
    <w:rsid w:val="00543CB3"/>
    <w:rsid w:val="00543CB5"/>
    <w:rsid w:val="005448AD"/>
    <w:rsid w:val="005452C8"/>
    <w:rsid w:val="0054530C"/>
    <w:rsid w:val="0054556E"/>
    <w:rsid w:val="00546028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92C"/>
    <w:rsid w:val="00551F87"/>
    <w:rsid w:val="005522A4"/>
    <w:rsid w:val="005522D6"/>
    <w:rsid w:val="00552626"/>
    <w:rsid w:val="00553102"/>
    <w:rsid w:val="00553A56"/>
    <w:rsid w:val="00553FF0"/>
    <w:rsid w:val="005541E0"/>
    <w:rsid w:val="0055468C"/>
    <w:rsid w:val="005546FD"/>
    <w:rsid w:val="00554A4C"/>
    <w:rsid w:val="00554A86"/>
    <w:rsid w:val="00554EEF"/>
    <w:rsid w:val="00555575"/>
    <w:rsid w:val="00555B82"/>
    <w:rsid w:val="00555F96"/>
    <w:rsid w:val="00556132"/>
    <w:rsid w:val="005561A4"/>
    <w:rsid w:val="00556467"/>
    <w:rsid w:val="00560132"/>
    <w:rsid w:val="0056026E"/>
    <w:rsid w:val="00561237"/>
    <w:rsid w:val="00561718"/>
    <w:rsid w:val="00561BE8"/>
    <w:rsid w:val="00562C8C"/>
    <w:rsid w:val="005631EB"/>
    <w:rsid w:val="00563ACB"/>
    <w:rsid w:val="0056469C"/>
    <w:rsid w:val="005653DE"/>
    <w:rsid w:val="00565496"/>
    <w:rsid w:val="00565AC7"/>
    <w:rsid w:val="00566FDB"/>
    <w:rsid w:val="005672B5"/>
    <w:rsid w:val="005673EE"/>
    <w:rsid w:val="00567ADE"/>
    <w:rsid w:val="00567B96"/>
    <w:rsid w:val="0057023D"/>
    <w:rsid w:val="005706FC"/>
    <w:rsid w:val="00570822"/>
    <w:rsid w:val="00570DBF"/>
    <w:rsid w:val="00571193"/>
    <w:rsid w:val="0057201F"/>
    <w:rsid w:val="00573516"/>
    <w:rsid w:val="00573568"/>
    <w:rsid w:val="005736B7"/>
    <w:rsid w:val="00573987"/>
    <w:rsid w:val="005739D9"/>
    <w:rsid w:val="00573C6F"/>
    <w:rsid w:val="00573DEC"/>
    <w:rsid w:val="00573E23"/>
    <w:rsid w:val="005755E5"/>
    <w:rsid w:val="00575753"/>
    <w:rsid w:val="00575E21"/>
    <w:rsid w:val="0057612A"/>
    <w:rsid w:val="00576D2B"/>
    <w:rsid w:val="00577075"/>
    <w:rsid w:val="0057716A"/>
    <w:rsid w:val="00577C38"/>
    <w:rsid w:val="00577E06"/>
    <w:rsid w:val="00580530"/>
    <w:rsid w:val="00581E67"/>
    <w:rsid w:val="00582678"/>
    <w:rsid w:val="0058268A"/>
    <w:rsid w:val="00582DC8"/>
    <w:rsid w:val="0058314A"/>
    <w:rsid w:val="00583612"/>
    <w:rsid w:val="00583F43"/>
    <w:rsid w:val="00584634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619"/>
    <w:rsid w:val="00594E00"/>
    <w:rsid w:val="00594F8B"/>
    <w:rsid w:val="00595600"/>
    <w:rsid w:val="0059563B"/>
    <w:rsid w:val="00596AF0"/>
    <w:rsid w:val="00596DF3"/>
    <w:rsid w:val="005973D3"/>
    <w:rsid w:val="00597C57"/>
    <w:rsid w:val="005A0E1A"/>
    <w:rsid w:val="005A141E"/>
    <w:rsid w:val="005A1A5E"/>
    <w:rsid w:val="005A1EDD"/>
    <w:rsid w:val="005A2091"/>
    <w:rsid w:val="005A3945"/>
    <w:rsid w:val="005A3D50"/>
    <w:rsid w:val="005A3D99"/>
    <w:rsid w:val="005A40FD"/>
    <w:rsid w:val="005A4881"/>
    <w:rsid w:val="005A5046"/>
    <w:rsid w:val="005A5237"/>
    <w:rsid w:val="005A5631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995"/>
    <w:rsid w:val="005B29BF"/>
    <w:rsid w:val="005B2B44"/>
    <w:rsid w:val="005B3689"/>
    <w:rsid w:val="005B40EC"/>
    <w:rsid w:val="005B4215"/>
    <w:rsid w:val="005B4640"/>
    <w:rsid w:val="005B4BA4"/>
    <w:rsid w:val="005B5081"/>
    <w:rsid w:val="005B566E"/>
    <w:rsid w:val="005B5B03"/>
    <w:rsid w:val="005B5B1D"/>
    <w:rsid w:val="005B65FE"/>
    <w:rsid w:val="005B6818"/>
    <w:rsid w:val="005B6A03"/>
    <w:rsid w:val="005B6A15"/>
    <w:rsid w:val="005B6D72"/>
    <w:rsid w:val="005C05A3"/>
    <w:rsid w:val="005C0FEB"/>
    <w:rsid w:val="005C10C4"/>
    <w:rsid w:val="005C12FD"/>
    <w:rsid w:val="005C138A"/>
    <w:rsid w:val="005C1771"/>
    <w:rsid w:val="005C1C2D"/>
    <w:rsid w:val="005C1CC3"/>
    <w:rsid w:val="005C1ED0"/>
    <w:rsid w:val="005C2211"/>
    <w:rsid w:val="005C2C4F"/>
    <w:rsid w:val="005C3729"/>
    <w:rsid w:val="005C38EC"/>
    <w:rsid w:val="005C3D9C"/>
    <w:rsid w:val="005C4B1B"/>
    <w:rsid w:val="005C5567"/>
    <w:rsid w:val="005C5E1B"/>
    <w:rsid w:val="005C6367"/>
    <w:rsid w:val="005C66C5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5FF6"/>
    <w:rsid w:val="005D6393"/>
    <w:rsid w:val="005D6641"/>
    <w:rsid w:val="005D6DC7"/>
    <w:rsid w:val="005D6FB9"/>
    <w:rsid w:val="005D70D6"/>
    <w:rsid w:val="005D7566"/>
    <w:rsid w:val="005D7B9A"/>
    <w:rsid w:val="005E00CD"/>
    <w:rsid w:val="005E03C3"/>
    <w:rsid w:val="005E06F7"/>
    <w:rsid w:val="005E0EA3"/>
    <w:rsid w:val="005E0ECD"/>
    <w:rsid w:val="005E102E"/>
    <w:rsid w:val="005E1351"/>
    <w:rsid w:val="005E1CCA"/>
    <w:rsid w:val="005E1E23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75A5"/>
    <w:rsid w:val="005E77B8"/>
    <w:rsid w:val="005F09CC"/>
    <w:rsid w:val="005F0C60"/>
    <w:rsid w:val="005F142B"/>
    <w:rsid w:val="005F1BFC"/>
    <w:rsid w:val="005F20FC"/>
    <w:rsid w:val="005F250D"/>
    <w:rsid w:val="005F2BE9"/>
    <w:rsid w:val="005F3454"/>
    <w:rsid w:val="005F39F5"/>
    <w:rsid w:val="005F3A54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692C"/>
    <w:rsid w:val="005F7274"/>
    <w:rsid w:val="005F7E16"/>
    <w:rsid w:val="0060003E"/>
    <w:rsid w:val="00600126"/>
    <w:rsid w:val="006003DD"/>
    <w:rsid w:val="00600551"/>
    <w:rsid w:val="00600610"/>
    <w:rsid w:val="006008B9"/>
    <w:rsid w:val="00600D66"/>
    <w:rsid w:val="00600EC2"/>
    <w:rsid w:val="00600EF0"/>
    <w:rsid w:val="00601363"/>
    <w:rsid w:val="00601571"/>
    <w:rsid w:val="00601BA2"/>
    <w:rsid w:val="00601D9D"/>
    <w:rsid w:val="006023DA"/>
    <w:rsid w:val="006027D9"/>
    <w:rsid w:val="00602847"/>
    <w:rsid w:val="00602D72"/>
    <w:rsid w:val="00602D83"/>
    <w:rsid w:val="006035C5"/>
    <w:rsid w:val="00603892"/>
    <w:rsid w:val="006038C7"/>
    <w:rsid w:val="00603DBA"/>
    <w:rsid w:val="0060432B"/>
    <w:rsid w:val="00604C03"/>
    <w:rsid w:val="00604C62"/>
    <w:rsid w:val="00604EC2"/>
    <w:rsid w:val="00604FA2"/>
    <w:rsid w:val="0060541E"/>
    <w:rsid w:val="00605524"/>
    <w:rsid w:val="0060559E"/>
    <w:rsid w:val="006063F1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42B"/>
    <w:rsid w:val="00611566"/>
    <w:rsid w:val="006118B8"/>
    <w:rsid w:val="006124A4"/>
    <w:rsid w:val="00612554"/>
    <w:rsid w:val="00612BB3"/>
    <w:rsid w:val="00612BB5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6F61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06E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39E"/>
    <w:rsid w:val="006276AF"/>
    <w:rsid w:val="00627E25"/>
    <w:rsid w:val="0063026E"/>
    <w:rsid w:val="006303A5"/>
    <w:rsid w:val="00633055"/>
    <w:rsid w:val="006331BB"/>
    <w:rsid w:val="006333AC"/>
    <w:rsid w:val="00633516"/>
    <w:rsid w:val="00633F18"/>
    <w:rsid w:val="006342B8"/>
    <w:rsid w:val="00634331"/>
    <w:rsid w:val="00634BEF"/>
    <w:rsid w:val="0063520F"/>
    <w:rsid w:val="0063567A"/>
    <w:rsid w:val="00635DA9"/>
    <w:rsid w:val="006365A3"/>
    <w:rsid w:val="006369DA"/>
    <w:rsid w:val="0063777E"/>
    <w:rsid w:val="006400A6"/>
    <w:rsid w:val="0064022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1C2"/>
    <w:rsid w:val="006432F7"/>
    <w:rsid w:val="0064353C"/>
    <w:rsid w:val="006436D2"/>
    <w:rsid w:val="00643BDD"/>
    <w:rsid w:val="00643FB7"/>
    <w:rsid w:val="006445CB"/>
    <w:rsid w:val="00644614"/>
    <w:rsid w:val="00644975"/>
    <w:rsid w:val="00645266"/>
    <w:rsid w:val="0064549E"/>
    <w:rsid w:val="00645921"/>
    <w:rsid w:val="00645954"/>
    <w:rsid w:val="0064598F"/>
    <w:rsid w:val="0064688D"/>
    <w:rsid w:val="00646DD3"/>
    <w:rsid w:val="00646F85"/>
    <w:rsid w:val="006477F2"/>
    <w:rsid w:val="006478AF"/>
    <w:rsid w:val="00647ABF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86"/>
    <w:rsid w:val="006538E9"/>
    <w:rsid w:val="00653E47"/>
    <w:rsid w:val="0065435E"/>
    <w:rsid w:val="00654552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6D"/>
    <w:rsid w:val="00664D88"/>
    <w:rsid w:val="00664F4C"/>
    <w:rsid w:val="00665456"/>
    <w:rsid w:val="00665E0B"/>
    <w:rsid w:val="006660F7"/>
    <w:rsid w:val="00666AB7"/>
    <w:rsid w:val="00666F45"/>
    <w:rsid w:val="0066720A"/>
    <w:rsid w:val="00667B8D"/>
    <w:rsid w:val="0067020E"/>
    <w:rsid w:val="006703FF"/>
    <w:rsid w:val="00670F66"/>
    <w:rsid w:val="0067106D"/>
    <w:rsid w:val="00671934"/>
    <w:rsid w:val="00672425"/>
    <w:rsid w:val="00672B5B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B7D"/>
    <w:rsid w:val="00675C9D"/>
    <w:rsid w:val="00675E24"/>
    <w:rsid w:val="00676009"/>
    <w:rsid w:val="0067621E"/>
    <w:rsid w:val="00677151"/>
    <w:rsid w:val="00677A3D"/>
    <w:rsid w:val="00677AF2"/>
    <w:rsid w:val="006804CC"/>
    <w:rsid w:val="0068071F"/>
    <w:rsid w:val="00680A87"/>
    <w:rsid w:val="006812B2"/>
    <w:rsid w:val="0068145D"/>
    <w:rsid w:val="00681F1E"/>
    <w:rsid w:val="00681F94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F75"/>
    <w:rsid w:val="00694066"/>
    <w:rsid w:val="006940F4"/>
    <w:rsid w:val="00694164"/>
    <w:rsid w:val="0069474C"/>
    <w:rsid w:val="0069483F"/>
    <w:rsid w:val="00695611"/>
    <w:rsid w:val="00695761"/>
    <w:rsid w:val="00695FDF"/>
    <w:rsid w:val="006961ED"/>
    <w:rsid w:val="00696325"/>
    <w:rsid w:val="00697113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C6"/>
    <w:rsid w:val="006A3554"/>
    <w:rsid w:val="006A3EE1"/>
    <w:rsid w:val="006A4496"/>
    <w:rsid w:val="006A491E"/>
    <w:rsid w:val="006A4FE7"/>
    <w:rsid w:val="006A50A6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5404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0C7"/>
    <w:rsid w:val="006C0456"/>
    <w:rsid w:val="006C0789"/>
    <w:rsid w:val="006C0AE3"/>
    <w:rsid w:val="006C0B33"/>
    <w:rsid w:val="006C1CC4"/>
    <w:rsid w:val="006C222B"/>
    <w:rsid w:val="006C255E"/>
    <w:rsid w:val="006C2ADA"/>
    <w:rsid w:val="006C2D38"/>
    <w:rsid w:val="006C2E93"/>
    <w:rsid w:val="006C356F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103F"/>
    <w:rsid w:val="006D21B3"/>
    <w:rsid w:val="006D22D0"/>
    <w:rsid w:val="006D2E1B"/>
    <w:rsid w:val="006D2E5C"/>
    <w:rsid w:val="006D3785"/>
    <w:rsid w:val="006D3A44"/>
    <w:rsid w:val="006D45CD"/>
    <w:rsid w:val="006D4957"/>
    <w:rsid w:val="006D4B7F"/>
    <w:rsid w:val="006D6A3C"/>
    <w:rsid w:val="006D719C"/>
    <w:rsid w:val="006D7437"/>
    <w:rsid w:val="006D751F"/>
    <w:rsid w:val="006E0184"/>
    <w:rsid w:val="006E04CC"/>
    <w:rsid w:val="006E05D3"/>
    <w:rsid w:val="006E070C"/>
    <w:rsid w:val="006E0D0B"/>
    <w:rsid w:val="006E1083"/>
    <w:rsid w:val="006E18F3"/>
    <w:rsid w:val="006E247E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E7DD6"/>
    <w:rsid w:val="006F0125"/>
    <w:rsid w:val="006F0543"/>
    <w:rsid w:val="006F0C91"/>
    <w:rsid w:val="006F194A"/>
    <w:rsid w:val="006F2705"/>
    <w:rsid w:val="006F28EB"/>
    <w:rsid w:val="006F2AB4"/>
    <w:rsid w:val="006F2EFA"/>
    <w:rsid w:val="006F2F11"/>
    <w:rsid w:val="006F35EC"/>
    <w:rsid w:val="006F4205"/>
    <w:rsid w:val="006F51DF"/>
    <w:rsid w:val="006F53B7"/>
    <w:rsid w:val="006F544A"/>
    <w:rsid w:val="006F616F"/>
    <w:rsid w:val="006F6C0C"/>
    <w:rsid w:val="006F7677"/>
    <w:rsid w:val="00700661"/>
    <w:rsid w:val="0070191C"/>
    <w:rsid w:val="00702387"/>
    <w:rsid w:val="0070246E"/>
    <w:rsid w:val="007025E7"/>
    <w:rsid w:val="00702CB5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07597"/>
    <w:rsid w:val="007104C9"/>
    <w:rsid w:val="0071077E"/>
    <w:rsid w:val="007107B5"/>
    <w:rsid w:val="00710C63"/>
    <w:rsid w:val="00710CF1"/>
    <w:rsid w:val="00710FDF"/>
    <w:rsid w:val="0071107C"/>
    <w:rsid w:val="007110ED"/>
    <w:rsid w:val="00711279"/>
    <w:rsid w:val="00711A4E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58"/>
    <w:rsid w:val="00714C48"/>
    <w:rsid w:val="007160DB"/>
    <w:rsid w:val="0071653F"/>
    <w:rsid w:val="00716FF2"/>
    <w:rsid w:val="007170F2"/>
    <w:rsid w:val="0071750E"/>
    <w:rsid w:val="007176A1"/>
    <w:rsid w:val="00717A5C"/>
    <w:rsid w:val="00717EF2"/>
    <w:rsid w:val="00720450"/>
    <w:rsid w:val="007207CA"/>
    <w:rsid w:val="00720A0B"/>
    <w:rsid w:val="007213F1"/>
    <w:rsid w:val="007218E5"/>
    <w:rsid w:val="00722793"/>
    <w:rsid w:val="0072343C"/>
    <w:rsid w:val="0072367E"/>
    <w:rsid w:val="00723AA1"/>
    <w:rsid w:val="00723EB6"/>
    <w:rsid w:val="00724D57"/>
    <w:rsid w:val="00725781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AB0"/>
    <w:rsid w:val="00733EE9"/>
    <w:rsid w:val="007342B3"/>
    <w:rsid w:val="00734816"/>
    <w:rsid w:val="00734BE4"/>
    <w:rsid w:val="00734FBF"/>
    <w:rsid w:val="0073518F"/>
    <w:rsid w:val="0073527E"/>
    <w:rsid w:val="00735570"/>
    <w:rsid w:val="00735B9C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8EF"/>
    <w:rsid w:val="00740A30"/>
    <w:rsid w:val="00740A89"/>
    <w:rsid w:val="00740AC9"/>
    <w:rsid w:val="00741820"/>
    <w:rsid w:val="00741A58"/>
    <w:rsid w:val="00741AC5"/>
    <w:rsid w:val="00742456"/>
    <w:rsid w:val="007428AD"/>
    <w:rsid w:val="00742931"/>
    <w:rsid w:val="00742991"/>
    <w:rsid w:val="00742B05"/>
    <w:rsid w:val="00742D8C"/>
    <w:rsid w:val="00742EC1"/>
    <w:rsid w:val="007432EF"/>
    <w:rsid w:val="0074388E"/>
    <w:rsid w:val="0074469C"/>
    <w:rsid w:val="00744BC7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2CE"/>
    <w:rsid w:val="0075238E"/>
    <w:rsid w:val="0075249B"/>
    <w:rsid w:val="0075266B"/>
    <w:rsid w:val="007529E4"/>
    <w:rsid w:val="00752C5A"/>
    <w:rsid w:val="007537A8"/>
    <w:rsid w:val="00753A64"/>
    <w:rsid w:val="00753A82"/>
    <w:rsid w:val="00754969"/>
    <w:rsid w:val="007549C7"/>
    <w:rsid w:val="00754F3E"/>
    <w:rsid w:val="00755AB1"/>
    <w:rsid w:val="00755CFB"/>
    <w:rsid w:val="00755D92"/>
    <w:rsid w:val="00755F93"/>
    <w:rsid w:val="007563A5"/>
    <w:rsid w:val="007567DB"/>
    <w:rsid w:val="0075688B"/>
    <w:rsid w:val="00756DFC"/>
    <w:rsid w:val="00756ED9"/>
    <w:rsid w:val="007571A0"/>
    <w:rsid w:val="00757D1D"/>
    <w:rsid w:val="00760553"/>
    <w:rsid w:val="00761671"/>
    <w:rsid w:val="00761677"/>
    <w:rsid w:val="00761DD2"/>
    <w:rsid w:val="00761EF7"/>
    <w:rsid w:val="0076264A"/>
    <w:rsid w:val="00762AC1"/>
    <w:rsid w:val="00763461"/>
    <w:rsid w:val="00763751"/>
    <w:rsid w:val="00763AFE"/>
    <w:rsid w:val="00763E1B"/>
    <w:rsid w:val="0076411B"/>
    <w:rsid w:val="00764218"/>
    <w:rsid w:val="00764C88"/>
    <w:rsid w:val="00764CBA"/>
    <w:rsid w:val="00764DD0"/>
    <w:rsid w:val="007656F6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99C"/>
    <w:rsid w:val="00773DB3"/>
    <w:rsid w:val="0077453B"/>
    <w:rsid w:val="00774965"/>
    <w:rsid w:val="00774D2C"/>
    <w:rsid w:val="00775103"/>
    <w:rsid w:val="00775277"/>
    <w:rsid w:val="00775451"/>
    <w:rsid w:val="007756E0"/>
    <w:rsid w:val="0077573B"/>
    <w:rsid w:val="00776C54"/>
    <w:rsid w:val="00776CDC"/>
    <w:rsid w:val="00777402"/>
    <w:rsid w:val="007774A6"/>
    <w:rsid w:val="00777BEE"/>
    <w:rsid w:val="00777EAA"/>
    <w:rsid w:val="00780E79"/>
    <w:rsid w:val="007811CD"/>
    <w:rsid w:val="00781320"/>
    <w:rsid w:val="00781BC7"/>
    <w:rsid w:val="0078211D"/>
    <w:rsid w:val="00782165"/>
    <w:rsid w:val="00782478"/>
    <w:rsid w:val="00782A4E"/>
    <w:rsid w:val="00782DF0"/>
    <w:rsid w:val="00783361"/>
    <w:rsid w:val="007836D6"/>
    <w:rsid w:val="00783771"/>
    <w:rsid w:val="00783B06"/>
    <w:rsid w:val="00783B3C"/>
    <w:rsid w:val="00783E7F"/>
    <w:rsid w:val="00784A57"/>
    <w:rsid w:val="00784EFD"/>
    <w:rsid w:val="007855CF"/>
    <w:rsid w:val="00785B82"/>
    <w:rsid w:val="00785BE5"/>
    <w:rsid w:val="00786147"/>
    <w:rsid w:val="00786E3D"/>
    <w:rsid w:val="0078734C"/>
    <w:rsid w:val="007875C7"/>
    <w:rsid w:val="00787832"/>
    <w:rsid w:val="00787844"/>
    <w:rsid w:val="007905E5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50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26F"/>
    <w:rsid w:val="007972A8"/>
    <w:rsid w:val="00797B5F"/>
    <w:rsid w:val="00797ED7"/>
    <w:rsid w:val="007A0A16"/>
    <w:rsid w:val="007A0A1B"/>
    <w:rsid w:val="007A0C23"/>
    <w:rsid w:val="007A0F8A"/>
    <w:rsid w:val="007A13B5"/>
    <w:rsid w:val="007A1697"/>
    <w:rsid w:val="007A176F"/>
    <w:rsid w:val="007A18A1"/>
    <w:rsid w:val="007A1C7F"/>
    <w:rsid w:val="007A1F5D"/>
    <w:rsid w:val="007A2217"/>
    <w:rsid w:val="007A23E7"/>
    <w:rsid w:val="007A2571"/>
    <w:rsid w:val="007A26F5"/>
    <w:rsid w:val="007A27A5"/>
    <w:rsid w:val="007A2AB8"/>
    <w:rsid w:val="007A2E09"/>
    <w:rsid w:val="007A33CC"/>
    <w:rsid w:val="007A3C3D"/>
    <w:rsid w:val="007A3D21"/>
    <w:rsid w:val="007A415B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A7A86"/>
    <w:rsid w:val="007B01D6"/>
    <w:rsid w:val="007B0E3A"/>
    <w:rsid w:val="007B1442"/>
    <w:rsid w:val="007B16B7"/>
    <w:rsid w:val="007B1B6A"/>
    <w:rsid w:val="007B2052"/>
    <w:rsid w:val="007B2159"/>
    <w:rsid w:val="007B23A3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F1"/>
    <w:rsid w:val="007C0534"/>
    <w:rsid w:val="007C0638"/>
    <w:rsid w:val="007C0BF1"/>
    <w:rsid w:val="007C0EEB"/>
    <w:rsid w:val="007C1203"/>
    <w:rsid w:val="007C16CB"/>
    <w:rsid w:val="007C16CC"/>
    <w:rsid w:val="007C1CF9"/>
    <w:rsid w:val="007C2382"/>
    <w:rsid w:val="007C2396"/>
    <w:rsid w:val="007C304D"/>
    <w:rsid w:val="007C3B6B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126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5686"/>
    <w:rsid w:val="007D6702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313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CD2"/>
    <w:rsid w:val="007F0D12"/>
    <w:rsid w:val="007F1DF3"/>
    <w:rsid w:val="007F2019"/>
    <w:rsid w:val="007F2F44"/>
    <w:rsid w:val="007F2FB3"/>
    <w:rsid w:val="007F3A4F"/>
    <w:rsid w:val="007F3B28"/>
    <w:rsid w:val="007F3CB3"/>
    <w:rsid w:val="007F425F"/>
    <w:rsid w:val="007F4479"/>
    <w:rsid w:val="007F4BB5"/>
    <w:rsid w:val="007F4DC0"/>
    <w:rsid w:val="007F58F0"/>
    <w:rsid w:val="007F59DF"/>
    <w:rsid w:val="007F5C14"/>
    <w:rsid w:val="007F5C63"/>
    <w:rsid w:val="007F5FDE"/>
    <w:rsid w:val="007F6288"/>
    <w:rsid w:val="007F64B4"/>
    <w:rsid w:val="007F7B67"/>
    <w:rsid w:val="008004AF"/>
    <w:rsid w:val="00800919"/>
    <w:rsid w:val="00800A72"/>
    <w:rsid w:val="00800B75"/>
    <w:rsid w:val="00801008"/>
    <w:rsid w:val="00801C04"/>
    <w:rsid w:val="00801D52"/>
    <w:rsid w:val="0080215A"/>
    <w:rsid w:val="00802C10"/>
    <w:rsid w:val="00802D29"/>
    <w:rsid w:val="008033ED"/>
    <w:rsid w:val="00803EA3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759"/>
    <w:rsid w:val="00811EC0"/>
    <w:rsid w:val="008123D5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1F1"/>
    <w:rsid w:val="008153ED"/>
    <w:rsid w:val="00815F25"/>
    <w:rsid w:val="008160B4"/>
    <w:rsid w:val="0081646D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C27"/>
    <w:rsid w:val="00822C9D"/>
    <w:rsid w:val="00823A4D"/>
    <w:rsid w:val="00823ACE"/>
    <w:rsid w:val="00823D44"/>
    <w:rsid w:val="00823F51"/>
    <w:rsid w:val="0082485F"/>
    <w:rsid w:val="00824CEB"/>
    <w:rsid w:val="008255A5"/>
    <w:rsid w:val="008255CF"/>
    <w:rsid w:val="00825F48"/>
    <w:rsid w:val="00826065"/>
    <w:rsid w:val="00826EE8"/>
    <w:rsid w:val="00826EEE"/>
    <w:rsid w:val="008274CB"/>
    <w:rsid w:val="0083012C"/>
    <w:rsid w:val="00830615"/>
    <w:rsid w:val="00830E40"/>
    <w:rsid w:val="0083161E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77B"/>
    <w:rsid w:val="00835C57"/>
    <w:rsid w:val="00836053"/>
    <w:rsid w:val="008360DA"/>
    <w:rsid w:val="008363D5"/>
    <w:rsid w:val="00836731"/>
    <w:rsid w:val="00836CA2"/>
    <w:rsid w:val="00836FDB"/>
    <w:rsid w:val="008370EC"/>
    <w:rsid w:val="00837159"/>
    <w:rsid w:val="008372FA"/>
    <w:rsid w:val="0083731B"/>
    <w:rsid w:val="00837468"/>
    <w:rsid w:val="008377B1"/>
    <w:rsid w:val="00837996"/>
    <w:rsid w:val="00837E6E"/>
    <w:rsid w:val="00837E7D"/>
    <w:rsid w:val="0084083E"/>
    <w:rsid w:val="00840D77"/>
    <w:rsid w:val="008410FD"/>
    <w:rsid w:val="008412A7"/>
    <w:rsid w:val="00841374"/>
    <w:rsid w:val="008414EE"/>
    <w:rsid w:val="00841598"/>
    <w:rsid w:val="00841E89"/>
    <w:rsid w:val="0084246E"/>
    <w:rsid w:val="008428B1"/>
    <w:rsid w:val="0084346A"/>
    <w:rsid w:val="008434C5"/>
    <w:rsid w:val="00843600"/>
    <w:rsid w:val="00843A60"/>
    <w:rsid w:val="00843A85"/>
    <w:rsid w:val="00843BD2"/>
    <w:rsid w:val="00843CDD"/>
    <w:rsid w:val="00843D29"/>
    <w:rsid w:val="00843DD3"/>
    <w:rsid w:val="008447BB"/>
    <w:rsid w:val="00844DFE"/>
    <w:rsid w:val="008451CC"/>
    <w:rsid w:val="00845663"/>
    <w:rsid w:val="008456C9"/>
    <w:rsid w:val="00845A6B"/>
    <w:rsid w:val="00847079"/>
    <w:rsid w:val="00847338"/>
    <w:rsid w:val="0084759E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22FA"/>
    <w:rsid w:val="00862402"/>
    <w:rsid w:val="00862BE0"/>
    <w:rsid w:val="00862D6E"/>
    <w:rsid w:val="00862F80"/>
    <w:rsid w:val="00863424"/>
    <w:rsid w:val="0086381F"/>
    <w:rsid w:val="008638B1"/>
    <w:rsid w:val="00863E15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08B3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573"/>
    <w:rsid w:val="00874711"/>
    <w:rsid w:val="0087489D"/>
    <w:rsid w:val="00874925"/>
    <w:rsid w:val="00874A10"/>
    <w:rsid w:val="00874D22"/>
    <w:rsid w:val="00875037"/>
    <w:rsid w:val="00876468"/>
    <w:rsid w:val="008779E3"/>
    <w:rsid w:val="008808AD"/>
    <w:rsid w:val="00880E34"/>
    <w:rsid w:val="00881262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8FB"/>
    <w:rsid w:val="00892F1F"/>
    <w:rsid w:val="00893412"/>
    <w:rsid w:val="00893576"/>
    <w:rsid w:val="00893756"/>
    <w:rsid w:val="008937F1"/>
    <w:rsid w:val="00893992"/>
    <w:rsid w:val="00893F2A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07AB"/>
    <w:rsid w:val="008A0ABC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527D"/>
    <w:rsid w:val="008A64DA"/>
    <w:rsid w:val="008A6D25"/>
    <w:rsid w:val="008A767E"/>
    <w:rsid w:val="008B04C1"/>
    <w:rsid w:val="008B09AE"/>
    <w:rsid w:val="008B0F7F"/>
    <w:rsid w:val="008B0FD0"/>
    <w:rsid w:val="008B16D1"/>
    <w:rsid w:val="008B182C"/>
    <w:rsid w:val="008B1C61"/>
    <w:rsid w:val="008B2865"/>
    <w:rsid w:val="008B2C61"/>
    <w:rsid w:val="008B36F5"/>
    <w:rsid w:val="008B4675"/>
    <w:rsid w:val="008B47A9"/>
    <w:rsid w:val="008B4A7D"/>
    <w:rsid w:val="008B50A6"/>
    <w:rsid w:val="008B50C2"/>
    <w:rsid w:val="008B53B5"/>
    <w:rsid w:val="008B5AC1"/>
    <w:rsid w:val="008B6081"/>
    <w:rsid w:val="008B6288"/>
    <w:rsid w:val="008B62EF"/>
    <w:rsid w:val="008B6894"/>
    <w:rsid w:val="008B7175"/>
    <w:rsid w:val="008B7270"/>
    <w:rsid w:val="008B7475"/>
    <w:rsid w:val="008B7630"/>
    <w:rsid w:val="008B7A32"/>
    <w:rsid w:val="008C007C"/>
    <w:rsid w:val="008C0131"/>
    <w:rsid w:val="008C017E"/>
    <w:rsid w:val="008C0782"/>
    <w:rsid w:val="008C0A7D"/>
    <w:rsid w:val="008C0BAA"/>
    <w:rsid w:val="008C1255"/>
    <w:rsid w:val="008C21C3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5C9"/>
    <w:rsid w:val="008D4E9D"/>
    <w:rsid w:val="008D4EA8"/>
    <w:rsid w:val="008D589B"/>
    <w:rsid w:val="008D5C3B"/>
    <w:rsid w:val="008D5C5D"/>
    <w:rsid w:val="008D617C"/>
    <w:rsid w:val="008D67FC"/>
    <w:rsid w:val="008D6BE4"/>
    <w:rsid w:val="008D6CAD"/>
    <w:rsid w:val="008D6F83"/>
    <w:rsid w:val="008D7B63"/>
    <w:rsid w:val="008E0FD8"/>
    <w:rsid w:val="008E13CF"/>
    <w:rsid w:val="008E2315"/>
    <w:rsid w:val="008E2433"/>
    <w:rsid w:val="008E253D"/>
    <w:rsid w:val="008E36A8"/>
    <w:rsid w:val="008E3B7C"/>
    <w:rsid w:val="008E4191"/>
    <w:rsid w:val="008E4980"/>
    <w:rsid w:val="008E52A2"/>
    <w:rsid w:val="008E52A3"/>
    <w:rsid w:val="008E5427"/>
    <w:rsid w:val="008E54D4"/>
    <w:rsid w:val="008E65F1"/>
    <w:rsid w:val="008E66F1"/>
    <w:rsid w:val="008E6EDC"/>
    <w:rsid w:val="008E7318"/>
    <w:rsid w:val="008E737B"/>
    <w:rsid w:val="008E74B3"/>
    <w:rsid w:val="008E79A6"/>
    <w:rsid w:val="008E7E18"/>
    <w:rsid w:val="008F004D"/>
    <w:rsid w:val="008F05CE"/>
    <w:rsid w:val="008F0AA5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0D68"/>
    <w:rsid w:val="00901245"/>
    <w:rsid w:val="009016FC"/>
    <w:rsid w:val="00901780"/>
    <w:rsid w:val="009018DD"/>
    <w:rsid w:val="009020D5"/>
    <w:rsid w:val="0090223A"/>
    <w:rsid w:val="0090257B"/>
    <w:rsid w:val="009026AD"/>
    <w:rsid w:val="009026E1"/>
    <w:rsid w:val="009029D4"/>
    <w:rsid w:val="0090363A"/>
    <w:rsid w:val="00903FD7"/>
    <w:rsid w:val="009046CC"/>
    <w:rsid w:val="0090568D"/>
    <w:rsid w:val="009063CB"/>
    <w:rsid w:val="0090675A"/>
    <w:rsid w:val="009068B5"/>
    <w:rsid w:val="00906E32"/>
    <w:rsid w:val="00906F89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20E"/>
    <w:rsid w:val="00916423"/>
    <w:rsid w:val="00916AC3"/>
    <w:rsid w:val="00916D58"/>
    <w:rsid w:val="0091790D"/>
    <w:rsid w:val="00917AEA"/>
    <w:rsid w:val="00917EE5"/>
    <w:rsid w:val="00917FFE"/>
    <w:rsid w:val="00920002"/>
    <w:rsid w:val="009205C5"/>
    <w:rsid w:val="00920684"/>
    <w:rsid w:val="00921867"/>
    <w:rsid w:val="00922012"/>
    <w:rsid w:val="009221C8"/>
    <w:rsid w:val="0092239B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0C30"/>
    <w:rsid w:val="0093169B"/>
    <w:rsid w:val="00932273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8E1"/>
    <w:rsid w:val="00941656"/>
    <w:rsid w:val="00942453"/>
    <w:rsid w:val="00942E3E"/>
    <w:rsid w:val="00943021"/>
    <w:rsid w:val="0094331B"/>
    <w:rsid w:val="00943A33"/>
    <w:rsid w:val="00943C92"/>
    <w:rsid w:val="0094406B"/>
    <w:rsid w:val="009440DD"/>
    <w:rsid w:val="009456DF"/>
    <w:rsid w:val="009473E1"/>
    <w:rsid w:val="009474BC"/>
    <w:rsid w:val="009479FA"/>
    <w:rsid w:val="00947B45"/>
    <w:rsid w:val="009504AC"/>
    <w:rsid w:val="009516C8"/>
    <w:rsid w:val="0095236A"/>
    <w:rsid w:val="0095240A"/>
    <w:rsid w:val="00952979"/>
    <w:rsid w:val="00952B4B"/>
    <w:rsid w:val="009531C2"/>
    <w:rsid w:val="00953784"/>
    <w:rsid w:val="009545BE"/>
    <w:rsid w:val="00954A77"/>
    <w:rsid w:val="00954C4C"/>
    <w:rsid w:val="00954C6A"/>
    <w:rsid w:val="00954DF5"/>
    <w:rsid w:val="009555E2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709"/>
    <w:rsid w:val="009619FF"/>
    <w:rsid w:val="00961A89"/>
    <w:rsid w:val="009630DD"/>
    <w:rsid w:val="00963287"/>
    <w:rsid w:val="009632BB"/>
    <w:rsid w:val="009632D2"/>
    <w:rsid w:val="00963789"/>
    <w:rsid w:val="0096391A"/>
    <w:rsid w:val="0096395A"/>
    <w:rsid w:val="00964417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4BF"/>
    <w:rsid w:val="009706E7"/>
    <w:rsid w:val="00970801"/>
    <w:rsid w:val="00971351"/>
    <w:rsid w:val="009714FC"/>
    <w:rsid w:val="009718A3"/>
    <w:rsid w:val="0097193F"/>
    <w:rsid w:val="00971D2B"/>
    <w:rsid w:val="00972701"/>
    <w:rsid w:val="00972BDA"/>
    <w:rsid w:val="00972D75"/>
    <w:rsid w:val="00972DA0"/>
    <w:rsid w:val="00972DAE"/>
    <w:rsid w:val="00972FC3"/>
    <w:rsid w:val="0097329B"/>
    <w:rsid w:val="00973A8E"/>
    <w:rsid w:val="00973AE7"/>
    <w:rsid w:val="00974BD4"/>
    <w:rsid w:val="00975087"/>
    <w:rsid w:val="00975146"/>
    <w:rsid w:val="00975365"/>
    <w:rsid w:val="0097566D"/>
    <w:rsid w:val="009758FD"/>
    <w:rsid w:val="00975B13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7C3"/>
    <w:rsid w:val="009859FA"/>
    <w:rsid w:val="009859FD"/>
    <w:rsid w:val="00985DB3"/>
    <w:rsid w:val="00986DF3"/>
    <w:rsid w:val="00986EE4"/>
    <w:rsid w:val="00987465"/>
    <w:rsid w:val="00987D94"/>
    <w:rsid w:val="00990AB1"/>
    <w:rsid w:val="00991BB7"/>
    <w:rsid w:val="00991EA0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689E"/>
    <w:rsid w:val="009970CB"/>
    <w:rsid w:val="0099769A"/>
    <w:rsid w:val="00997939"/>
    <w:rsid w:val="00997A4D"/>
    <w:rsid w:val="00997EB2"/>
    <w:rsid w:val="00997EED"/>
    <w:rsid w:val="009A0268"/>
    <w:rsid w:val="009A0487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F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D5C"/>
    <w:rsid w:val="009B2E9B"/>
    <w:rsid w:val="009B3B1E"/>
    <w:rsid w:val="009B4827"/>
    <w:rsid w:val="009B49F0"/>
    <w:rsid w:val="009B4AA3"/>
    <w:rsid w:val="009B6F77"/>
    <w:rsid w:val="009B75FE"/>
    <w:rsid w:val="009B7AA3"/>
    <w:rsid w:val="009B7EBB"/>
    <w:rsid w:val="009C02AD"/>
    <w:rsid w:val="009C09BB"/>
    <w:rsid w:val="009C0A58"/>
    <w:rsid w:val="009C0E23"/>
    <w:rsid w:val="009C113E"/>
    <w:rsid w:val="009C1147"/>
    <w:rsid w:val="009C1C66"/>
    <w:rsid w:val="009C29ED"/>
    <w:rsid w:val="009C4056"/>
    <w:rsid w:val="009C452C"/>
    <w:rsid w:val="009C4791"/>
    <w:rsid w:val="009C4EAF"/>
    <w:rsid w:val="009C5126"/>
    <w:rsid w:val="009C5FEB"/>
    <w:rsid w:val="009C6AB8"/>
    <w:rsid w:val="009C728D"/>
    <w:rsid w:val="009C757C"/>
    <w:rsid w:val="009D0BC8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C0A"/>
    <w:rsid w:val="009D5E36"/>
    <w:rsid w:val="009D62D3"/>
    <w:rsid w:val="009D69C4"/>
    <w:rsid w:val="009D6CAC"/>
    <w:rsid w:val="009D6E6F"/>
    <w:rsid w:val="009E01BB"/>
    <w:rsid w:val="009E04A6"/>
    <w:rsid w:val="009E0A1A"/>
    <w:rsid w:val="009E0A38"/>
    <w:rsid w:val="009E0B5E"/>
    <w:rsid w:val="009E0DC3"/>
    <w:rsid w:val="009E17FE"/>
    <w:rsid w:val="009E1BA5"/>
    <w:rsid w:val="009E25B8"/>
    <w:rsid w:val="009E3327"/>
    <w:rsid w:val="009E421A"/>
    <w:rsid w:val="009E480D"/>
    <w:rsid w:val="009E5096"/>
    <w:rsid w:val="009E5CA0"/>
    <w:rsid w:val="009E5F6B"/>
    <w:rsid w:val="009E6E67"/>
    <w:rsid w:val="009E73B5"/>
    <w:rsid w:val="009E77DC"/>
    <w:rsid w:val="009F010C"/>
    <w:rsid w:val="009F0339"/>
    <w:rsid w:val="009F060E"/>
    <w:rsid w:val="009F10C3"/>
    <w:rsid w:val="009F12B8"/>
    <w:rsid w:val="009F1E5E"/>
    <w:rsid w:val="009F22B2"/>
    <w:rsid w:val="009F240B"/>
    <w:rsid w:val="009F35E6"/>
    <w:rsid w:val="009F3A73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4620"/>
    <w:rsid w:val="00A05349"/>
    <w:rsid w:val="00A059AE"/>
    <w:rsid w:val="00A066BF"/>
    <w:rsid w:val="00A06DDF"/>
    <w:rsid w:val="00A07282"/>
    <w:rsid w:val="00A07298"/>
    <w:rsid w:val="00A077B4"/>
    <w:rsid w:val="00A07A5D"/>
    <w:rsid w:val="00A07A9E"/>
    <w:rsid w:val="00A102F2"/>
    <w:rsid w:val="00A1089D"/>
    <w:rsid w:val="00A108BC"/>
    <w:rsid w:val="00A10BE3"/>
    <w:rsid w:val="00A10C20"/>
    <w:rsid w:val="00A10E05"/>
    <w:rsid w:val="00A10E7A"/>
    <w:rsid w:val="00A1177E"/>
    <w:rsid w:val="00A11D0E"/>
    <w:rsid w:val="00A11D7C"/>
    <w:rsid w:val="00A11DE1"/>
    <w:rsid w:val="00A11EFE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6E2C"/>
    <w:rsid w:val="00A171BF"/>
    <w:rsid w:val="00A17A7B"/>
    <w:rsid w:val="00A20371"/>
    <w:rsid w:val="00A209D7"/>
    <w:rsid w:val="00A20A31"/>
    <w:rsid w:val="00A20C83"/>
    <w:rsid w:val="00A210A6"/>
    <w:rsid w:val="00A211B0"/>
    <w:rsid w:val="00A213AB"/>
    <w:rsid w:val="00A218CA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314"/>
    <w:rsid w:val="00A27B53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FEC"/>
    <w:rsid w:val="00A374AA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762"/>
    <w:rsid w:val="00A42879"/>
    <w:rsid w:val="00A43023"/>
    <w:rsid w:val="00A43292"/>
    <w:rsid w:val="00A433CE"/>
    <w:rsid w:val="00A43A9C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50B7F"/>
    <w:rsid w:val="00A5185A"/>
    <w:rsid w:val="00A519BC"/>
    <w:rsid w:val="00A51D4C"/>
    <w:rsid w:val="00A51FF3"/>
    <w:rsid w:val="00A5217C"/>
    <w:rsid w:val="00A52195"/>
    <w:rsid w:val="00A5222E"/>
    <w:rsid w:val="00A52287"/>
    <w:rsid w:val="00A52403"/>
    <w:rsid w:val="00A52674"/>
    <w:rsid w:val="00A527C8"/>
    <w:rsid w:val="00A52BDD"/>
    <w:rsid w:val="00A535EE"/>
    <w:rsid w:val="00A538FC"/>
    <w:rsid w:val="00A54095"/>
    <w:rsid w:val="00A5413F"/>
    <w:rsid w:val="00A55668"/>
    <w:rsid w:val="00A55BB8"/>
    <w:rsid w:val="00A5765B"/>
    <w:rsid w:val="00A579D8"/>
    <w:rsid w:val="00A57A11"/>
    <w:rsid w:val="00A57C8E"/>
    <w:rsid w:val="00A604D9"/>
    <w:rsid w:val="00A6092F"/>
    <w:rsid w:val="00A6093D"/>
    <w:rsid w:val="00A60BA0"/>
    <w:rsid w:val="00A60D7B"/>
    <w:rsid w:val="00A6101F"/>
    <w:rsid w:val="00A61040"/>
    <w:rsid w:val="00A62764"/>
    <w:rsid w:val="00A6322C"/>
    <w:rsid w:val="00A636B5"/>
    <w:rsid w:val="00A6370E"/>
    <w:rsid w:val="00A63993"/>
    <w:rsid w:val="00A639EB"/>
    <w:rsid w:val="00A63F58"/>
    <w:rsid w:val="00A63F6F"/>
    <w:rsid w:val="00A644B5"/>
    <w:rsid w:val="00A6450C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4CA8"/>
    <w:rsid w:val="00A752BE"/>
    <w:rsid w:val="00A75F3D"/>
    <w:rsid w:val="00A76148"/>
    <w:rsid w:val="00A76518"/>
    <w:rsid w:val="00A765B0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1AF1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5C3"/>
    <w:rsid w:val="00A8491D"/>
    <w:rsid w:val="00A84C75"/>
    <w:rsid w:val="00A850EA"/>
    <w:rsid w:val="00A860AF"/>
    <w:rsid w:val="00A86BFA"/>
    <w:rsid w:val="00A871F5"/>
    <w:rsid w:val="00A87958"/>
    <w:rsid w:val="00A879B2"/>
    <w:rsid w:val="00A87E15"/>
    <w:rsid w:val="00A90442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388"/>
    <w:rsid w:val="00A959B3"/>
    <w:rsid w:val="00A95E97"/>
    <w:rsid w:val="00A9660A"/>
    <w:rsid w:val="00A96EA1"/>
    <w:rsid w:val="00A9707E"/>
    <w:rsid w:val="00A97317"/>
    <w:rsid w:val="00AA00FB"/>
    <w:rsid w:val="00AA0720"/>
    <w:rsid w:val="00AA0FD9"/>
    <w:rsid w:val="00AA1087"/>
    <w:rsid w:val="00AA1634"/>
    <w:rsid w:val="00AA1DA0"/>
    <w:rsid w:val="00AA1F00"/>
    <w:rsid w:val="00AA2608"/>
    <w:rsid w:val="00AA263A"/>
    <w:rsid w:val="00AA2928"/>
    <w:rsid w:val="00AA361B"/>
    <w:rsid w:val="00AA3E92"/>
    <w:rsid w:val="00AA4FC4"/>
    <w:rsid w:val="00AA559F"/>
    <w:rsid w:val="00AA55CF"/>
    <w:rsid w:val="00AA5ACA"/>
    <w:rsid w:val="00AA5C64"/>
    <w:rsid w:val="00AA5D62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3B82"/>
    <w:rsid w:val="00AB41DE"/>
    <w:rsid w:val="00AB44A5"/>
    <w:rsid w:val="00AB4564"/>
    <w:rsid w:val="00AB4BDA"/>
    <w:rsid w:val="00AB58F6"/>
    <w:rsid w:val="00AB5A60"/>
    <w:rsid w:val="00AB5E09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D4C"/>
    <w:rsid w:val="00AC0749"/>
    <w:rsid w:val="00AC1AB4"/>
    <w:rsid w:val="00AC1B5D"/>
    <w:rsid w:val="00AC1D9F"/>
    <w:rsid w:val="00AC201B"/>
    <w:rsid w:val="00AC2183"/>
    <w:rsid w:val="00AC227B"/>
    <w:rsid w:val="00AC295C"/>
    <w:rsid w:val="00AC3096"/>
    <w:rsid w:val="00AC35A9"/>
    <w:rsid w:val="00AC3BBB"/>
    <w:rsid w:val="00AC3CC5"/>
    <w:rsid w:val="00AC4458"/>
    <w:rsid w:val="00AC49C6"/>
    <w:rsid w:val="00AC588C"/>
    <w:rsid w:val="00AC595A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ADC"/>
    <w:rsid w:val="00AD0D89"/>
    <w:rsid w:val="00AD0FB0"/>
    <w:rsid w:val="00AD1400"/>
    <w:rsid w:val="00AD17AE"/>
    <w:rsid w:val="00AD1968"/>
    <w:rsid w:val="00AD1BF5"/>
    <w:rsid w:val="00AD210A"/>
    <w:rsid w:val="00AD2A70"/>
    <w:rsid w:val="00AD2D03"/>
    <w:rsid w:val="00AD2E9A"/>
    <w:rsid w:val="00AD395A"/>
    <w:rsid w:val="00AD3C6D"/>
    <w:rsid w:val="00AD3C9B"/>
    <w:rsid w:val="00AD42CD"/>
    <w:rsid w:val="00AD4DB6"/>
    <w:rsid w:val="00AD4F87"/>
    <w:rsid w:val="00AD5069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AAF"/>
    <w:rsid w:val="00AE010A"/>
    <w:rsid w:val="00AE0E23"/>
    <w:rsid w:val="00AE11F0"/>
    <w:rsid w:val="00AE12E1"/>
    <w:rsid w:val="00AE15DF"/>
    <w:rsid w:val="00AE273C"/>
    <w:rsid w:val="00AE2899"/>
    <w:rsid w:val="00AE2906"/>
    <w:rsid w:val="00AE3A07"/>
    <w:rsid w:val="00AE3C93"/>
    <w:rsid w:val="00AE3CB8"/>
    <w:rsid w:val="00AE428D"/>
    <w:rsid w:val="00AE503D"/>
    <w:rsid w:val="00AE5607"/>
    <w:rsid w:val="00AE5696"/>
    <w:rsid w:val="00AE681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47A"/>
    <w:rsid w:val="00B0264B"/>
    <w:rsid w:val="00B02B96"/>
    <w:rsid w:val="00B02CEF"/>
    <w:rsid w:val="00B03834"/>
    <w:rsid w:val="00B03D9E"/>
    <w:rsid w:val="00B03F09"/>
    <w:rsid w:val="00B04078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3EDF"/>
    <w:rsid w:val="00B13EE9"/>
    <w:rsid w:val="00B14274"/>
    <w:rsid w:val="00B14ABB"/>
    <w:rsid w:val="00B15097"/>
    <w:rsid w:val="00B15983"/>
    <w:rsid w:val="00B15A0D"/>
    <w:rsid w:val="00B16BEE"/>
    <w:rsid w:val="00B16F00"/>
    <w:rsid w:val="00B1757B"/>
    <w:rsid w:val="00B1786E"/>
    <w:rsid w:val="00B178FE"/>
    <w:rsid w:val="00B209AB"/>
    <w:rsid w:val="00B20C8D"/>
    <w:rsid w:val="00B21E6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E20"/>
    <w:rsid w:val="00B24F26"/>
    <w:rsid w:val="00B250DA"/>
    <w:rsid w:val="00B2552B"/>
    <w:rsid w:val="00B25840"/>
    <w:rsid w:val="00B25B09"/>
    <w:rsid w:val="00B25B73"/>
    <w:rsid w:val="00B25F79"/>
    <w:rsid w:val="00B261E6"/>
    <w:rsid w:val="00B263D6"/>
    <w:rsid w:val="00B266C6"/>
    <w:rsid w:val="00B26A4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21CD"/>
    <w:rsid w:val="00B33848"/>
    <w:rsid w:val="00B33B31"/>
    <w:rsid w:val="00B33D7F"/>
    <w:rsid w:val="00B33F47"/>
    <w:rsid w:val="00B34281"/>
    <w:rsid w:val="00B34455"/>
    <w:rsid w:val="00B34698"/>
    <w:rsid w:val="00B346F6"/>
    <w:rsid w:val="00B34B1A"/>
    <w:rsid w:val="00B34DBE"/>
    <w:rsid w:val="00B35F26"/>
    <w:rsid w:val="00B364F0"/>
    <w:rsid w:val="00B366CB"/>
    <w:rsid w:val="00B3703E"/>
    <w:rsid w:val="00B37A29"/>
    <w:rsid w:val="00B4048F"/>
    <w:rsid w:val="00B40694"/>
    <w:rsid w:val="00B40AFA"/>
    <w:rsid w:val="00B40EA9"/>
    <w:rsid w:val="00B415F2"/>
    <w:rsid w:val="00B41D57"/>
    <w:rsid w:val="00B41F16"/>
    <w:rsid w:val="00B4239C"/>
    <w:rsid w:val="00B4290E"/>
    <w:rsid w:val="00B429FD"/>
    <w:rsid w:val="00B42BF5"/>
    <w:rsid w:val="00B42F42"/>
    <w:rsid w:val="00B4341F"/>
    <w:rsid w:val="00B439E4"/>
    <w:rsid w:val="00B43E5F"/>
    <w:rsid w:val="00B43E6D"/>
    <w:rsid w:val="00B44028"/>
    <w:rsid w:val="00B442B6"/>
    <w:rsid w:val="00B4462D"/>
    <w:rsid w:val="00B44C56"/>
    <w:rsid w:val="00B45AFA"/>
    <w:rsid w:val="00B45AFC"/>
    <w:rsid w:val="00B45E48"/>
    <w:rsid w:val="00B46E08"/>
    <w:rsid w:val="00B478C6"/>
    <w:rsid w:val="00B478C9"/>
    <w:rsid w:val="00B4796B"/>
    <w:rsid w:val="00B50164"/>
    <w:rsid w:val="00B5065E"/>
    <w:rsid w:val="00B50E9A"/>
    <w:rsid w:val="00B50FA0"/>
    <w:rsid w:val="00B51150"/>
    <w:rsid w:val="00B51731"/>
    <w:rsid w:val="00B51990"/>
    <w:rsid w:val="00B52742"/>
    <w:rsid w:val="00B52AEF"/>
    <w:rsid w:val="00B52B0C"/>
    <w:rsid w:val="00B534BF"/>
    <w:rsid w:val="00B5352B"/>
    <w:rsid w:val="00B538CF"/>
    <w:rsid w:val="00B53BFA"/>
    <w:rsid w:val="00B5416D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60500"/>
    <w:rsid w:val="00B616C6"/>
    <w:rsid w:val="00B6212F"/>
    <w:rsid w:val="00B622C6"/>
    <w:rsid w:val="00B62AA3"/>
    <w:rsid w:val="00B63141"/>
    <w:rsid w:val="00B63560"/>
    <w:rsid w:val="00B639F3"/>
    <w:rsid w:val="00B63A96"/>
    <w:rsid w:val="00B63CA3"/>
    <w:rsid w:val="00B63CDF"/>
    <w:rsid w:val="00B641E6"/>
    <w:rsid w:val="00B6461A"/>
    <w:rsid w:val="00B646F4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34B"/>
    <w:rsid w:val="00B664FD"/>
    <w:rsid w:val="00B6669D"/>
    <w:rsid w:val="00B66E83"/>
    <w:rsid w:val="00B672B4"/>
    <w:rsid w:val="00B67649"/>
    <w:rsid w:val="00B67A34"/>
    <w:rsid w:val="00B67BD5"/>
    <w:rsid w:val="00B67E02"/>
    <w:rsid w:val="00B704D2"/>
    <w:rsid w:val="00B707A5"/>
    <w:rsid w:val="00B70C29"/>
    <w:rsid w:val="00B70EEC"/>
    <w:rsid w:val="00B717F4"/>
    <w:rsid w:val="00B718C7"/>
    <w:rsid w:val="00B718E0"/>
    <w:rsid w:val="00B719B4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D07"/>
    <w:rsid w:val="00B81550"/>
    <w:rsid w:val="00B81A76"/>
    <w:rsid w:val="00B81FEA"/>
    <w:rsid w:val="00B82AD1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1194"/>
    <w:rsid w:val="00B9120C"/>
    <w:rsid w:val="00B930E1"/>
    <w:rsid w:val="00B93177"/>
    <w:rsid w:val="00B931FE"/>
    <w:rsid w:val="00B9390A"/>
    <w:rsid w:val="00B93B0F"/>
    <w:rsid w:val="00B94A8F"/>
    <w:rsid w:val="00B962CB"/>
    <w:rsid w:val="00B967A4"/>
    <w:rsid w:val="00B96AF3"/>
    <w:rsid w:val="00B96BA6"/>
    <w:rsid w:val="00B96BFD"/>
    <w:rsid w:val="00B976E8"/>
    <w:rsid w:val="00B97806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10B2"/>
    <w:rsid w:val="00BA2321"/>
    <w:rsid w:val="00BA2C5D"/>
    <w:rsid w:val="00BA3486"/>
    <w:rsid w:val="00BA37A7"/>
    <w:rsid w:val="00BA38F5"/>
    <w:rsid w:val="00BA3D63"/>
    <w:rsid w:val="00BA3DC2"/>
    <w:rsid w:val="00BA419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A7E20"/>
    <w:rsid w:val="00BB06A9"/>
    <w:rsid w:val="00BB126C"/>
    <w:rsid w:val="00BB13A6"/>
    <w:rsid w:val="00BB1F9B"/>
    <w:rsid w:val="00BB21C9"/>
    <w:rsid w:val="00BB29A3"/>
    <w:rsid w:val="00BB2F8A"/>
    <w:rsid w:val="00BB38B9"/>
    <w:rsid w:val="00BB3BA0"/>
    <w:rsid w:val="00BB4409"/>
    <w:rsid w:val="00BB49C5"/>
    <w:rsid w:val="00BB572F"/>
    <w:rsid w:val="00BB59A2"/>
    <w:rsid w:val="00BB5B15"/>
    <w:rsid w:val="00BB5D21"/>
    <w:rsid w:val="00BB640F"/>
    <w:rsid w:val="00BB66DB"/>
    <w:rsid w:val="00BB66EA"/>
    <w:rsid w:val="00BB6701"/>
    <w:rsid w:val="00BB6B85"/>
    <w:rsid w:val="00BB6FEE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B05"/>
    <w:rsid w:val="00BC3CD6"/>
    <w:rsid w:val="00BC4129"/>
    <w:rsid w:val="00BC49A0"/>
    <w:rsid w:val="00BC4B97"/>
    <w:rsid w:val="00BC4D2F"/>
    <w:rsid w:val="00BC58CA"/>
    <w:rsid w:val="00BC5E24"/>
    <w:rsid w:val="00BC611F"/>
    <w:rsid w:val="00BC62BE"/>
    <w:rsid w:val="00BC63D2"/>
    <w:rsid w:val="00BC6627"/>
    <w:rsid w:val="00BC71DD"/>
    <w:rsid w:val="00BC7385"/>
    <w:rsid w:val="00BC7B55"/>
    <w:rsid w:val="00BC7B79"/>
    <w:rsid w:val="00BD07B4"/>
    <w:rsid w:val="00BD098A"/>
    <w:rsid w:val="00BD0C69"/>
    <w:rsid w:val="00BD1393"/>
    <w:rsid w:val="00BD15A1"/>
    <w:rsid w:val="00BD193E"/>
    <w:rsid w:val="00BD1F86"/>
    <w:rsid w:val="00BD2069"/>
    <w:rsid w:val="00BD3262"/>
    <w:rsid w:val="00BD41FC"/>
    <w:rsid w:val="00BD45A5"/>
    <w:rsid w:val="00BD4671"/>
    <w:rsid w:val="00BD478C"/>
    <w:rsid w:val="00BD4A72"/>
    <w:rsid w:val="00BD4A99"/>
    <w:rsid w:val="00BD530F"/>
    <w:rsid w:val="00BD5AF2"/>
    <w:rsid w:val="00BD643F"/>
    <w:rsid w:val="00BD72BF"/>
    <w:rsid w:val="00BD7BC8"/>
    <w:rsid w:val="00BD7EE4"/>
    <w:rsid w:val="00BD7EE5"/>
    <w:rsid w:val="00BE0AA1"/>
    <w:rsid w:val="00BE102E"/>
    <w:rsid w:val="00BE10B6"/>
    <w:rsid w:val="00BE1804"/>
    <w:rsid w:val="00BE1AD7"/>
    <w:rsid w:val="00BE1CF0"/>
    <w:rsid w:val="00BE208E"/>
    <w:rsid w:val="00BE223D"/>
    <w:rsid w:val="00BE240B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F81"/>
    <w:rsid w:val="00BE534A"/>
    <w:rsid w:val="00BE602A"/>
    <w:rsid w:val="00BE644D"/>
    <w:rsid w:val="00BE74D4"/>
    <w:rsid w:val="00BE7BBC"/>
    <w:rsid w:val="00BE7FAA"/>
    <w:rsid w:val="00BF0058"/>
    <w:rsid w:val="00BF06EF"/>
    <w:rsid w:val="00BF09B1"/>
    <w:rsid w:val="00BF13A4"/>
    <w:rsid w:val="00BF2CD8"/>
    <w:rsid w:val="00BF2DA4"/>
    <w:rsid w:val="00BF353B"/>
    <w:rsid w:val="00BF4374"/>
    <w:rsid w:val="00BF4A55"/>
    <w:rsid w:val="00BF515B"/>
    <w:rsid w:val="00BF55D0"/>
    <w:rsid w:val="00BF5B2F"/>
    <w:rsid w:val="00BF6C6D"/>
    <w:rsid w:val="00BF7130"/>
    <w:rsid w:val="00BF793B"/>
    <w:rsid w:val="00BF799E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7B7"/>
    <w:rsid w:val="00C059DA"/>
    <w:rsid w:val="00C05C64"/>
    <w:rsid w:val="00C06137"/>
    <w:rsid w:val="00C0634C"/>
    <w:rsid w:val="00C06796"/>
    <w:rsid w:val="00C06A2C"/>
    <w:rsid w:val="00C06BC0"/>
    <w:rsid w:val="00C077C2"/>
    <w:rsid w:val="00C07ADC"/>
    <w:rsid w:val="00C101B1"/>
    <w:rsid w:val="00C10643"/>
    <w:rsid w:val="00C119EB"/>
    <w:rsid w:val="00C11D2D"/>
    <w:rsid w:val="00C12254"/>
    <w:rsid w:val="00C12402"/>
    <w:rsid w:val="00C12AE3"/>
    <w:rsid w:val="00C12F9D"/>
    <w:rsid w:val="00C1315D"/>
    <w:rsid w:val="00C14B14"/>
    <w:rsid w:val="00C1567D"/>
    <w:rsid w:val="00C15A86"/>
    <w:rsid w:val="00C15B4A"/>
    <w:rsid w:val="00C161D6"/>
    <w:rsid w:val="00C162EB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F01"/>
    <w:rsid w:val="00C25F96"/>
    <w:rsid w:val="00C26527"/>
    <w:rsid w:val="00C26D1A"/>
    <w:rsid w:val="00C27D8C"/>
    <w:rsid w:val="00C306B8"/>
    <w:rsid w:val="00C30FCC"/>
    <w:rsid w:val="00C312BC"/>
    <w:rsid w:val="00C31F8E"/>
    <w:rsid w:val="00C32484"/>
    <w:rsid w:val="00C32637"/>
    <w:rsid w:val="00C328C2"/>
    <w:rsid w:val="00C3290A"/>
    <w:rsid w:val="00C32E45"/>
    <w:rsid w:val="00C32EDF"/>
    <w:rsid w:val="00C330F3"/>
    <w:rsid w:val="00C338F2"/>
    <w:rsid w:val="00C34046"/>
    <w:rsid w:val="00C34450"/>
    <w:rsid w:val="00C34453"/>
    <w:rsid w:val="00C34644"/>
    <w:rsid w:val="00C34647"/>
    <w:rsid w:val="00C34CA3"/>
    <w:rsid w:val="00C3515F"/>
    <w:rsid w:val="00C35573"/>
    <w:rsid w:val="00C35867"/>
    <w:rsid w:val="00C36027"/>
    <w:rsid w:val="00C36410"/>
    <w:rsid w:val="00C36C57"/>
    <w:rsid w:val="00C37155"/>
    <w:rsid w:val="00C371E5"/>
    <w:rsid w:val="00C37A8F"/>
    <w:rsid w:val="00C401AE"/>
    <w:rsid w:val="00C40860"/>
    <w:rsid w:val="00C40CCC"/>
    <w:rsid w:val="00C41253"/>
    <w:rsid w:val="00C41304"/>
    <w:rsid w:val="00C4141A"/>
    <w:rsid w:val="00C4168E"/>
    <w:rsid w:val="00C423EE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8F1"/>
    <w:rsid w:val="00C46A7A"/>
    <w:rsid w:val="00C472F7"/>
    <w:rsid w:val="00C47829"/>
    <w:rsid w:val="00C478BA"/>
    <w:rsid w:val="00C47C13"/>
    <w:rsid w:val="00C50646"/>
    <w:rsid w:val="00C507E5"/>
    <w:rsid w:val="00C50DA8"/>
    <w:rsid w:val="00C51124"/>
    <w:rsid w:val="00C518A2"/>
    <w:rsid w:val="00C51B81"/>
    <w:rsid w:val="00C51BAA"/>
    <w:rsid w:val="00C51DA9"/>
    <w:rsid w:val="00C51DFC"/>
    <w:rsid w:val="00C51E88"/>
    <w:rsid w:val="00C51FBA"/>
    <w:rsid w:val="00C52073"/>
    <w:rsid w:val="00C52804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A1D"/>
    <w:rsid w:val="00C56A1E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0A6"/>
    <w:rsid w:val="00C67170"/>
    <w:rsid w:val="00C671F4"/>
    <w:rsid w:val="00C67290"/>
    <w:rsid w:val="00C677A9"/>
    <w:rsid w:val="00C67FF6"/>
    <w:rsid w:val="00C70129"/>
    <w:rsid w:val="00C705EE"/>
    <w:rsid w:val="00C713DB"/>
    <w:rsid w:val="00C71514"/>
    <w:rsid w:val="00C71E2E"/>
    <w:rsid w:val="00C73FEC"/>
    <w:rsid w:val="00C7430E"/>
    <w:rsid w:val="00C74914"/>
    <w:rsid w:val="00C74B3A"/>
    <w:rsid w:val="00C74D93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6EC"/>
    <w:rsid w:val="00C80D8B"/>
    <w:rsid w:val="00C81D57"/>
    <w:rsid w:val="00C82231"/>
    <w:rsid w:val="00C829E1"/>
    <w:rsid w:val="00C82C85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F46"/>
    <w:rsid w:val="00C905B1"/>
    <w:rsid w:val="00C90B8F"/>
    <w:rsid w:val="00C90CEF"/>
    <w:rsid w:val="00C914CF"/>
    <w:rsid w:val="00C91656"/>
    <w:rsid w:val="00C918DA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5FF1"/>
    <w:rsid w:val="00C9639D"/>
    <w:rsid w:val="00C9656F"/>
    <w:rsid w:val="00C976C9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394"/>
    <w:rsid w:val="00CA54E7"/>
    <w:rsid w:val="00CA58DC"/>
    <w:rsid w:val="00CA5ABF"/>
    <w:rsid w:val="00CA5C06"/>
    <w:rsid w:val="00CA5FAD"/>
    <w:rsid w:val="00CA6243"/>
    <w:rsid w:val="00CA644C"/>
    <w:rsid w:val="00CA68C1"/>
    <w:rsid w:val="00CA6AD8"/>
    <w:rsid w:val="00CA6AFB"/>
    <w:rsid w:val="00CA6D78"/>
    <w:rsid w:val="00CA6DF6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1766"/>
    <w:rsid w:val="00CB1984"/>
    <w:rsid w:val="00CB22A8"/>
    <w:rsid w:val="00CB26AD"/>
    <w:rsid w:val="00CB2B7D"/>
    <w:rsid w:val="00CB362F"/>
    <w:rsid w:val="00CB37DE"/>
    <w:rsid w:val="00CB3AC6"/>
    <w:rsid w:val="00CB3BCD"/>
    <w:rsid w:val="00CB3EA7"/>
    <w:rsid w:val="00CB3EC1"/>
    <w:rsid w:val="00CB3FC3"/>
    <w:rsid w:val="00CB41E8"/>
    <w:rsid w:val="00CB4D1F"/>
    <w:rsid w:val="00CB4E10"/>
    <w:rsid w:val="00CB4FDF"/>
    <w:rsid w:val="00CB52FB"/>
    <w:rsid w:val="00CB5403"/>
    <w:rsid w:val="00CB5837"/>
    <w:rsid w:val="00CB624A"/>
    <w:rsid w:val="00CB694E"/>
    <w:rsid w:val="00CB6F82"/>
    <w:rsid w:val="00CB71F8"/>
    <w:rsid w:val="00CB742E"/>
    <w:rsid w:val="00CB78E7"/>
    <w:rsid w:val="00CB7E75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9F3"/>
    <w:rsid w:val="00CC5A74"/>
    <w:rsid w:val="00CC5F94"/>
    <w:rsid w:val="00CC615A"/>
    <w:rsid w:val="00CC6988"/>
    <w:rsid w:val="00CC6A7F"/>
    <w:rsid w:val="00CC6D4B"/>
    <w:rsid w:val="00CC7C64"/>
    <w:rsid w:val="00CD0A72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1BA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4FD6"/>
    <w:rsid w:val="00CE5147"/>
    <w:rsid w:val="00CE529E"/>
    <w:rsid w:val="00CE54B2"/>
    <w:rsid w:val="00CE61BC"/>
    <w:rsid w:val="00CE6966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C4"/>
    <w:rsid w:val="00CF2740"/>
    <w:rsid w:val="00CF2D16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B68"/>
    <w:rsid w:val="00D01C5A"/>
    <w:rsid w:val="00D01F07"/>
    <w:rsid w:val="00D03BE2"/>
    <w:rsid w:val="00D03E0F"/>
    <w:rsid w:val="00D03FC0"/>
    <w:rsid w:val="00D04843"/>
    <w:rsid w:val="00D048CC"/>
    <w:rsid w:val="00D04A31"/>
    <w:rsid w:val="00D0679B"/>
    <w:rsid w:val="00D0695C"/>
    <w:rsid w:val="00D112E0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39BC"/>
    <w:rsid w:val="00D14497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3CE"/>
    <w:rsid w:val="00D16752"/>
    <w:rsid w:val="00D1792E"/>
    <w:rsid w:val="00D17E56"/>
    <w:rsid w:val="00D2022F"/>
    <w:rsid w:val="00D20D63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0B5"/>
    <w:rsid w:val="00D23CD2"/>
    <w:rsid w:val="00D23F55"/>
    <w:rsid w:val="00D2485A"/>
    <w:rsid w:val="00D2493A"/>
    <w:rsid w:val="00D25290"/>
    <w:rsid w:val="00D2565B"/>
    <w:rsid w:val="00D25E45"/>
    <w:rsid w:val="00D26325"/>
    <w:rsid w:val="00D26822"/>
    <w:rsid w:val="00D26D3B"/>
    <w:rsid w:val="00D26E21"/>
    <w:rsid w:val="00D275A8"/>
    <w:rsid w:val="00D275F4"/>
    <w:rsid w:val="00D27A78"/>
    <w:rsid w:val="00D27C51"/>
    <w:rsid w:val="00D306F3"/>
    <w:rsid w:val="00D3086D"/>
    <w:rsid w:val="00D30E2E"/>
    <w:rsid w:val="00D30F82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7A7"/>
    <w:rsid w:val="00D34CB8"/>
    <w:rsid w:val="00D3655B"/>
    <w:rsid w:val="00D36748"/>
    <w:rsid w:val="00D3698E"/>
    <w:rsid w:val="00D369F3"/>
    <w:rsid w:val="00D40028"/>
    <w:rsid w:val="00D4149E"/>
    <w:rsid w:val="00D414ED"/>
    <w:rsid w:val="00D415AD"/>
    <w:rsid w:val="00D4195E"/>
    <w:rsid w:val="00D42254"/>
    <w:rsid w:val="00D42303"/>
    <w:rsid w:val="00D425B9"/>
    <w:rsid w:val="00D42704"/>
    <w:rsid w:val="00D42DDD"/>
    <w:rsid w:val="00D432FD"/>
    <w:rsid w:val="00D4427C"/>
    <w:rsid w:val="00D446B2"/>
    <w:rsid w:val="00D44781"/>
    <w:rsid w:val="00D44797"/>
    <w:rsid w:val="00D44CE2"/>
    <w:rsid w:val="00D4534B"/>
    <w:rsid w:val="00D45574"/>
    <w:rsid w:val="00D45AF2"/>
    <w:rsid w:val="00D45D06"/>
    <w:rsid w:val="00D466B7"/>
    <w:rsid w:val="00D46745"/>
    <w:rsid w:val="00D467F6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321"/>
    <w:rsid w:val="00D518C0"/>
    <w:rsid w:val="00D51D8C"/>
    <w:rsid w:val="00D51E24"/>
    <w:rsid w:val="00D51F52"/>
    <w:rsid w:val="00D51F98"/>
    <w:rsid w:val="00D52142"/>
    <w:rsid w:val="00D5227B"/>
    <w:rsid w:val="00D53507"/>
    <w:rsid w:val="00D54106"/>
    <w:rsid w:val="00D54174"/>
    <w:rsid w:val="00D54CE5"/>
    <w:rsid w:val="00D55555"/>
    <w:rsid w:val="00D558EB"/>
    <w:rsid w:val="00D563E6"/>
    <w:rsid w:val="00D566B9"/>
    <w:rsid w:val="00D5699B"/>
    <w:rsid w:val="00D56A3F"/>
    <w:rsid w:val="00D56D48"/>
    <w:rsid w:val="00D575D6"/>
    <w:rsid w:val="00D600B5"/>
    <w:rsid w:val="00D6017A"/>
    <w:rsid w:val="00D617B1"/>
    <w:rsid w:val="00D61FFC"/>
    <w:rsid w:val="00D62E88"/>
    <w:rsid w:val="00D641D4"/>
    <w:rsid w:val="00D651AA"/>
    <w:rsid w:val="00D652BD"/>
    <w:rsid w:val="00D6563F"/>
    <w:rsid w:val="00D6591F"/>
    <w:rsid w:val="00D65B35"/>
    <w:rsid w:val="00D65EB8"/>
    <w:rsid w:val="00D66224"/>
    <w:rsid w:val="00D66B7B"/>
    <w:rsid w:val="00D67587"/>
    <w:rsid w:val="00D67BAE"/>
    <w:rsid w:val="00D7080C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AE0"/>
    <w:rsid w:val="00D76B44"/>
    <w:rsid w:val="00D76C1C"/>
    <w:rsid w:val="00D801F5"/>
    <w:rsid w:val="00D8051B"/>
    <w:rsid w:val="00D80FAF"/>
    <w:rsid w:val="00D810D3"/>
    <w:rsid w:val="00D814FF"/>
    <w:rsid w:val="00D815FC"/>
    <w:rsid w:val="00D81BF6"/>
    <w:rsid w:val="00D81C4C"/>
    <w:rsid w:val="00D81C58"/>
    <w:rsid w:val="00D81C66"/>
    <w:rsid w:val="00D82471"/>
    <w:rsid w:val="00D82662"/>
    <w:rsid w:val="00D83C92"/>
    <w:rsid w:val="00D83E6B"/>
    <w:rsid w:val="00D83F39"/>
    <w:rsid w:val="00D84923"/>
    <w:rsid w:val="00D84C4E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F3"/>
    <w:rsid w:val="00D914A5"/>
    <w:rsid w:val="00D91945"/>
    <w:rsid w:val="00D91A9B"/>
    <w:rsid w:val="00D92657"/>
    <w:rsid w:val="00D9269D"/>
    <w:rsid w:val="00D926A0"/>
    <w:rsid w:val="00D926CF"/>
    <w:rsid w:val="00D9324F"/>
    <w:rsid w:val="00D939B3"/>
    <w:rsid w:val="00D95882"/>
    <w:rsid w:val="00D95923"/>
    <w:rsid w:val="00D95E7F"/>
    <w:rsid w:val="00D96378"/>
    <w:rsid w:val="00D96B2A"/>
    <w:rsid w:val="00D96CB7"/>
    <w:rsid w:val="00D96D7C"/>
    <w:rsid w:val="00D96E0F"/>
    <w:rsid w:val="00DA0068"/>
    <w:rsid w:val="00DA081E"/>
    <w:rsid w:val="00DA0A56"/>
    <w:rsid w:val="00DA0B49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4DB"/>
    <w:rsid w:val="00DA387D"/>
    <w:rsid w:val="00DA4522"/>
    <w:rsid w:val="00DA4D32"/>
    <w:rsid w:val="00DA5338"/>
    <w:rsid w:val="00DA534D"/>
    <w:rsid w:val="00DA53E0"/>
    <w:rsid w:val="00DA5D84"/>
    <w:rsid w:val="00DA69A2"/>
    <w:rsid w:val="00DA6B0E"/>
    <w:rsid w:val="00DA7215"/>
    <w:rsid w:val="00DA7C0E"/>
    <w:rsid w:val="00DA7D6B"/>
    <w:rsid w:val="00DB021A"/>
    <w:rsid w:val="00DB089C"/>
    <w:rsid w:val="00DB0E01"/>
    <w:rsid w:val="00DB121F"/>
    <w:rsid w:val="00DB22B9"/>
    <w:rsid w:val="00DB2C56"/>
    <w:rsid w:val="00DB2E8C"/>
    <w:rsid w:val="00DB32FC"/>
    <w:rsid w:val="00DB372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341"/>
    <w:rsid w:val="00DB749D"/>
    <w:rsid w:val="00DB75E6"/>
    <w:rsid w:val="00DC00BB"/>
    <w:rsid w:val="00DC0431"/>
    <w:rsid w:val="00DC0686"/>
    <w:rsid w:val="00DC07FA"/>
    <w:rsid w:val="00DC0AEC"/>
    <w:rsid w:val="00DC12AC"/>
    <w:rsid w:val="00DC14A8"/>
    <w:rsid w:val="00DC1897"/>
    <w:rsid w:val="00DC2384"/>
    <w:rsid w:val="00DC2A35"/>
    <w:rsid w:val="00DC2B93"/>
    <w:rsid w:val="00DC2BCC"/>
    <w:rsid w:val="00DC3324"/>
    <w:rsid w:val="00DC399A"/>
    <w:rsid w:val="00DC40E5"/>
    <w:rsid w:val="00DC5210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A39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6EE0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02B"/>
    <w:rsid w:val="00DE139C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5F89"/>
    <w:rsid w:val="00DE6907"/>
    <w:rsid w:val="00DE7216"/>
    <w:rsid w:val="00DE73FE"/>
    <w:rsid w:val="00DF0172"/>
    <w:rsid w:val="00DF0A29"/>
    <w:rsid w:val="00DF0AE5"/>
    <w:rsid w:val="00DF1560"/>
    <w:rsid w:val="00DF164C"/>
    <w:rsid w:val="00DF1A17"/>
    <w:rsid w:val="00DF20E2"/>
    <w:rsid w:val="00DF2C44"/>
    <w:rsid w:val="00DF2E7F"/>
    <w:rsid w:val="00DF3045"/>
    <w:rsid w:val="00DF4B4F"/>
    <w:rsid w:val="00DF4F04"/>
    <w:rsid w:val="00DF53EC"/>
    <w:rsid w:val="00DF5E28"/>
    <w:rsid w:val="00DF66C3"/>
    <w:rsid w:val="00DF68B5"/>
    <w:rsid w:val="00E00008"/>
    <w:rsid w:val="00E0015B"/>
    <w:rsid w:val="00E00180"/>
    <w:rsid w:val="00E0028F"/>
    <w:rsid w:val="00E0041E"/>
    <w:rsid w:val="00E00C31"/>
    <w:rsid w:val="00E0155B"/>
    <w:rsid w:val="00E0283D"/>
    <w:rsid w:val="00E02BC2"/>
    <w:rsid w:val="00E02E30"/>
    <w:rsid w:val="00E0391C"/>
    <w:rsid w:val="00E040B5"/>
    <w:rsid w:val="00E046E5"/>
    <w:rsid w:val="00E04BF2"/>
    <w:rsid w:val="00E04EB7"/>
    <w:rsid w:val="00E0506C"/>
    <w:rsid w:val="00E05736"/>
    <w:rsid w:val="00E05C6F"/>
    <w:rsid w:val="00E06005"/>
    <w:rsid w:val="00E06378"/>
    <w:rsid w:val="00E06529"/>
    <w:rsid w:val="00E0698D"/>
    <w:rsid w:val="00E06A0C"/>
    <w:rsid w:val="00E06B19"/>
    <w:rsid w:val="00E06B1D"/>
    <w:rsid w:val="00E06B59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266"/>
    <w:rsid w:val="00E12F33"/>
    <w:rsid w:val="00E13739"/>
    <w:rsid w:val="00E13BBD"/>
    <w:rsid w:val="00E13CDD"/>
    <w:rsid w:val="00E1448C"/>
    <w:rsid w:val="00E145CF"/>
    <w:rsid w:val="00E14823"/>
    <w:rsid w:val="00E154E6"/>
    <w:rsid w:val="00E159FD"/>
    <w:rsid w:val="00E16145"/>
    <w:rsid w:val="00E16260"/>
    <w:rsid w:val="00E166BE"/>
    <w:rsid w:val="00E16B28"/>
    <w:rsid w:val="00E205CF"/>
    <w:rsid w:val="00E2075B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284"/>
    <w:rsid w:val="00E24BC7"/>
    <w:rsid w:val="00E24F5B"/>
    <w:rsid w:val="00E25A60"/>
    <w:rsid w:val="00E25AF0"/>
    <w:rsid w:val="00E26FCB"/>
    <w:rsid w:val="00E2715E"/>
    <w:rsid w:val="00E27881"/>
    <w:rsid w:val="00E317B0"/>
    <w:rsid w:val="00E317C4"/>
    <w:rsid w:val="00E32C8E"/>
    <w:rsid w:val="00E3314C"/>
    <w:rsid w:val="00E3440C"/>
    <w:rsid w:val="00E34E5E"/>
    <w:rsid w:val="00E3577C"/>
    <w:rsid w:val="00E35AAE"/>
    <w:rsid w:val="00E35DCA"/>
    <w:rsid w:val="00E361BB"/>
    <w:rsid w:val="00E36843"/>
    <w:rsid w:val="00E370E8"/>
    <w:rsid w:val="00E371C7"/>
    <w:rsid w:val="00E37849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076"/>
    <w:rsid w:val="00E44D3E"/>
    <w:rsid w:val="00E45284"/>
    <w:rsid w:val="00E455B2"/>
    <w:rsid w:val="00E45853"/>
    <w:rsid w:val="00E47F5D"/>
    <w:rsid w:val="00E5006C"/>
    <w:rsid w:val="00E50B7E"/>
    <w:rsid w:val="00E510D7"/>
    <w:rsid w:val="00E514CE"/>
    <w:rsid w:val="00E516D1"/>
    <w:rsid w:val="00E52301"/>
    <w:rsid w:val="00E53895"/>
    <w:rsid w:val="00E5477C"/>
    <w:rsid w:val="00E54833"/>
    <w:rsid w:val="00E548CB"/>
    <w:rsid w:val="00E548F9"/>
    <w:rsid w:val="00E54A0A"/>
    <w:rsid w:val="00E54AE3"/>
    <w:rsid w:val="00E55822"/>
    <w:rsid w:val="00E55AEA"/>
    <w:rsid w:val="00E55DAC"/>
    <w:rsid w:val="00E56B03"/>
    <w:rsid w:val="00E57153"/>
    <w:rsid w:val="00E60426"/>
    <w:rsid w:val="00E6054F"/>
    <w:rsid w:val="00E60B74"/>
    <w:rsid w:val="00E6212E"/>
    <w:rsid w:val="00E622FB"/>
    <w:rsid w:val="00E62609"/>
    <w:rsid w:val="00E629A8"/>
    <w:rsid w:val="00E62F14"/>
    <w:rsid w:val="00E632A4"/>
    <w:rsid w:val="00E63D8B"/>
    <w:rsid w:val="00E64366"/>
    <w:rsid w:val="00E644B9"/>
    <w:rsid w:val="00E64614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159"/>
    <w:rsid w:val="00E72DD0"/>
    <w:rsid w:val="00E72EFC"/>
    <w:rsid w:val="00E73298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680"/>
    <w:rsid w:val="00E7771C"/>
    <w:rsid w:val="00E77968"/>
    <w:rsid w:val="00E779E5"/>
    <w:rsid w:val="00E77CBA"/>
    <w:rsid w:val="00E80853"/>
    <w:rsid w:val="00E81366"/>
    <w:rsid w:val="00E8165F"/>
    <w:rsid w:val="00E81B01"/>
    <w:rsid w:val="00E822DC"/>
    <w:rsid w:val="00E82809"/>
    <w:rsid w:val="00E83860"/>
    <w:rsid w:val="00E83AF9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3FF5"/>
    <w:rsid w:val="00E9432A"/>
    <w:rsid w:val="00E9476A"/>
    <w:rsid w:val="00E949FF"/>
    <w:rsid w:val="00E94C75"/>
    <w:rsid w:val="00E94DA4"/>
    <w:rsid w:val="00E94E9C"/>
    <w:rsid w:val="00E952A4"/>
    <w:rsid w:val="00E95997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751"/>
    <w:rsid w:val="00EA1A2C"/>
    <w:rsid w:val="00EA1EFD"/>
    <w:rsid w:val="00EA201E"/>
    <w:rsid w:val="00EA2341"/>
    <w:rsid w:val="00EA24D1"/>
    <w:rsid w:val="00EA38FE"/>
    <w:rsid w:val="00EA41A7"/>
    <w:rsid w:val="00EA6007"/>
    <w:rsid w:val="00EA60C1"/>
    <w:rsid w:val="00EA6144"/>
    <w:rsid w:val="00EA6306"/>
    <w:rsid w:val="00EA68CF"/>
    <w:rsid w:val="00EA6BAA"/>
    <w:rsid w:val="00EA6DA4"/>
    <w:rsid w:val="00EA6E4C"/>
    <w:rsid w:val="00EA6FC8"/>
    <w:rsid w:val="00EA72C8"/>
    <w:rsid w:val="00EA78A1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AA"/>
    <w:rsid w:val="00EB1BD0"/>
    <w:rsid w:val="00EB243C"/>
    <w:rsid w:val="00EB24CF"/>
    <w:rsid w:val="00EB258C"/>
    <w:rsid w:val="00EB272B"/>
    <w:rsid w:val="00EB281F"/>
    <w:rsid w:val="00EB2FB1"/>
    <w:rsid w:val="00EB358F"/>
    <w:rsid w:val="00EB35DB"/>
    <w:rsid w:val="00EB3888"/>
    <w:rsid w:val="00EB448E"/>
    <w:rsid w:val="00EB4A37"/>
    <w:rsid w:val="00EB4BDC"/>
    <w:rsid w:val="00EB4C39"/>
    <w:rsid w:val="00EB4F6F"/>
    <w:rsid w:val="00EB555A"/>
    <w:rsid w:val="00EB574D"/>
    <w:rsid w:val="00EB58CE"/>
    <w:rsid w:val="00EB6474"/>
    <w:rsid w:val="00EB6BBD"/>
    <w:rsid w:val="00EB7886"/>
    <w:rsid w:val="00EC151C"/>
    <w:rsid w:val="00EC1AB3"/>
    <w:rsid w:val="00EC1B63"/>
    <w:rsid w:val="00EC1C7C"/>
    <w:rsid w:val="00EC1C8E"/>
    <w:rsid w:val="00EC1F61"/>
    <w:rsid w:val="00EC1FC5"/>
    <w:rsid w:val="00EC2B32"/>
    <w:rsid w:val="00EC3675"/>
    <w:rsid w:val="00EC449C"/>
    <w:rsid w:val="00EC44A4"/>
    <w:rsid w:val="00EC469E"/>
    <w:rsid w:val="00EC4A82"/>
    <w:rsid w:val="00EC4E95"/>
    <w:rsid w:val="00EC5531"/>
    <w:rsid w:val="00EC58F2"/>
    <w:rsid w:val="00EC593D"/>
    <w:rsid w:val="00EC59BB"/>
    <w:rsid w:val="00EC5A9D"/>
    <w:rsid w:val="00EC5BD6"/>
    <w:rsid w:val="00EC60D5"/>
    <w:rsid w:val="00EC6D18"/>
    <w:rsid w:val="00EC6DFF"/>
    <w:rsid w:val="00EC7066"/>
    <w:rsid w:val="00EC71EC"/>
    <w:rsid w:val="00EC73D0"/>
    <w:rsid w:val="00EC7C8A"/>
    <w:rsid w:val="00ED04E9"/>
    <w:rsid w:val="00ED0CEC"/>
    <w:rsid w:val="00ED0DCC"/>
    <w:rsid w:val="00ED0F67"/>
    <w:rsid w:val="00ED1235"/>
    <w:rsid w:val="00ED17A8"/>
    <w:rsid w:val="00ED1E6F"/>
    <w:rsid w:val="00ED2945"/>
    <w:rsid w:val="00ED354D"/>
    <w:rsid w:val="00ED4676"/>
    <w:rsid w:val="00ED4CC4"/>
    <w:rsid w:val="00ED57B6"/>
    <w:rsid w:val="00ED5FFB"/>
    <w:rsid w:val="00ED63BE"/>
    <w:rsid w:val="00ED6C64"/>
    <w:rsid w:val="00ED7312"/>
    <w:rsid w:val="00ED77E9"/>
    <w:rsid w:val="00ED7D78"/>
    <w:rsid w:val="00EE01B9"/>
    <w:rsid w:val="00EE0408"/>
    <w:rsid w:val="00EE095E"/>
    <w:rsid w:val="00EE0B95"/>
    <w:rsid w:val="00EE0DBA"/>
    <w:rsid w:val="00EE10CA"/>
    <w:rsid w:val="00EE15BA"/>
    <w:rsid w:val="00EE1919"/>
    <w:rsid w:val="00EE1D74"/>
    <w:rsid w:val="00EE2205"/>
    <w:rsid w:val="00EE2524"/>
    <w:rsid w:val="00EE2C11"/>
    <w:rsid w:val="00EE394A"/>
    <w:rsid w:val="00EE3CCD"/>
    <w:rsid w:val="00EE3EF9"/>
    <w:rsid w:val="00EE4643"/>
    <w:rsid w:val="00EE489E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608"/>
    <w:rsid w:val="00EF2747"/>
    <w:rsid w:val="00EF2D2F"/>
    <w:rsid w:val="00EF31FF"/>
    <w:rsid w:val="00EF362E"/>
    <w:rsid w:val="00EF391F"/>
    <w:rsid w:val="00EF40B9"/>
    <w:rsid w:val="00EF474F"/>
    <w:rsid w:val="00EF47A5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0A3D"/>
    <w:rsid w:val="00F01572"/>
    <w:rsid w:val="00F027E7"/>
    <w:rsid w:val="00F02BCD"/>
    <w:rsid w:val="00F03A7F"/>
    <w:rsid w:val="00F04931"/>
    <w:rsid w:val="00F049D2"/>
    <w:rsid w:val="00F04F87"/>
    <w:rsid w:val="00F055D0"/>
    <w:rsid w:val="00F0561E"/>
    <w:rsid w:val="00F05A0D"/>
    <w:rsid w:val="00F05C2F"/>
    <w:rsid w:val="00F05C5C"/>
    <w:rsid w:val="00F05E86"/>
    <w:rsid w:val="00F060CC"/>
    <w:rsid w:val="00F061E0"/>
    <w:rsid w:val="00F0662F"/>
    <w:rsid w:val="00F06B83"/>
    <w:rsid w:val="00F078FA"/>
    <w:rsid w:val="00F07AE6"/>
    <w:rsid w:val="00F07CDC"/>
    <w:rsid w:val="00F07E22"/>
    <w:rsid w:val="00F1000F"/>
    <w:rsid w:val="00F102E5"/>
    <w:rsid w:val="00F1118B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873"/>
    <w:rsid w:val="00F15930"/>
    <w:rsid w:val="00F16538"/>
    <w:rsid w:val="00F16541"/>
    <w:rsid w:val="00F1687F"/>
    <w:rsid w:val="00F17D9F"/>
    <w:rsid w:val="00F17DD3"/>
    <w:rsid w:val="00F17E59"/>
    <w:rsid w:val="00F17EF7"/>
    <w:rsid w:val="00F205D2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27A"/>
    <w:rsid w:val="00F2452A"/>
    <w:rsid w:val="00F24635"/>
    <w:rsid w:val="00F2478E"/>
    <w:rsid w:val="00F2490D"/>
    <w:rsid w:val="00F24C14"/>
    <w:rsid w:val="00F24C99"/>
    <w:rsid w:val="00F24D04"/>
    <w:rsid w:val="00F258A4"/>
    <w:rsid w:val="00F25A63"/>
    <w:rsid w:val="00F25BD9"/>
    <w:rsid w:val="00F260BD"/>
    <w:rsid w:val="00F26510"/>
    <w:rsid w:val="00F26694"/>
    <w:rsid w:val="00F2680A"/>
    <w:rsid w:val="00F27102"/>
    <w:rsid w:val="00F2757C"/>
    <w:rsid w:val="00F27C3A"/>
    <w:rsid w:val="00F27E84"/>
    <w:rsid w:val="00F30137"/>
    <w:rsid w:val="00F305C1"/>
    <w:rsid w:val="00F305EA"/>
    <w:rsid w:val="00F30744"/>
    <w:rsid w:val="00F3115A"/>
    <w:rsid w:val="00F316B0"/>
    <w:rsid w:val="00F3178E"/>
    <w:rsid w:val="00F31E4F"/>
    <w:rsid w:val="00F31E9D"/>
    <w:rsid w:val="00F32165"/>
    <w:rsid w:val="00F32737"/>
    <w:rsid w:val="00F330C0"/>
    <w:rsid w:val="00F3360E"/>
    <w:rsid w:val="00F33A2F"/>
    <w:rsid w:val="00F344CF"/>
    <w:rsid w:val="00F349C6"/>
    <w:rsid w:val="00F35A03"/>
    <w:rsid w:val="00F35A05"/>
    <w:rsid w:val="00F35FC3"/>
    <w:rsid w:val="00F3619D"/>
    <w:rsid w:val="00F36919"/>
    <w:rsid w:val="00F36A71"/>
    <w:rsid w:val="00F3737F"/>
    <w:rsid w:val="00F374B8"/>
    <w:rsid w:val="00F37672"/>
    <w:rsid w:val="00F376DA"/>
    <w:rsid w:val="00F408C6"/>
    <w:rsid w:val="00F409A2"/>
    <w:rsid w:val="00F413D3"/>
    <w:rsid w:val="00F415AD"/>
    <w:rsid w:val="00F41CAF"/>
    <w:rsid w:val="00F42046"/>
    <w:rsid w:val="00F421A0"/>
    <w:rsid w:val="00F4246F"/>
    <w:rsid w:val="00F425AC"/>
    <w:rsid w:val="00F42AB1"/>
    <w:rsid w:val="00F42AFA"/>
    <w:rsid w:val="00F42CFA"/>
    <w:rsid w:val="00F444BB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1FD1"/>
    <w:rsid w:val="00F53052"/>
    <w:rsid w:val="00F537FA"/>
    <w:rsid w:val="00F5398D"/>
    <w:rsid w:val="00F53AC7"/>
    <w:rsid w:val="00F53CAB"/>
    <w:rsid w:val="00F54607"/>
    <w:rsid w:val="00F54A96"/>
    <w:rsid w:val="00F54E1A"/>
    <w:rsid w:val="00F55CB3"/>
    <w:rsid w:val="00F55F34"/>
    <w:rsid w:val="00F560A9"/>
    <w:rsid w:val="00F560FD"/>
    <w:rsid w:val="00F56347"/>
    <w:rsid w:val="00F565C4"/>
    <w:rsid w:val="00F572B1"/>
    <w:rsid w:val="00F579FC"/>
    <w:rsid w:val="00F57E06"/>
    <w:rsid w:val="00F60901"/>
    <w:rsid w:val="00F60963"/>
    <w:rsid w:val="00F612CC"/>
    <w:rsid w:val="00F61797"/>
    <w:rsid w:val="00F618DD"/>
    <w:rsid w:val="00F61BF9"/>
    <w:rsid w:val="00F62261"/>
    <w:rsid w:val="00F6320F"/>
    <w:rsid w:val="00F63477"/>
    <w:rsid w:val="00F63759"/>
    <w:rsid w:val="00F63DC5"/>
    <w:rsid w:val="00F64645"/>
    <w:rsid w:val="00F64E9E"/>
    <w:rsid w:val="00F65A04"/>
    <w:rsid w:val="00F65C3E"/>
    <w:rsid w:val="00F6603D"/>
    <w:rsid w:val="00F660F0"/>
    <w:rsid w:val="00F6735C"/>
    <w:rsid w:val="00F674ED"/>
    <w:rsid w:val="00F70BEC"/>
    <w:rsid w:val="00F7116B"/>
    <w:rsid w:val="00F71856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028E"/>
    <w:rsid w:val="00F814EB"/>
    <w:rsid w:val="00F82359"/>
    <w:rsid w:val="00F826F6"/>
    <w:rsid w:val="00F831CF"/>
    <w:rsid w:val="00F8320D"/>
    <w:rsid w:val="00F832D0"/>
    <w:rsid w:val="00F837C3"/>
    <w:rsid w:val="00F83915"/>
    <w:rsid w:val="00F83947"/>
    <w:rsid w:val="00F84283"/>
    <w:rsid w:val="00F844BC"/>
    <w:rsid w:val="00F846E9"/>
    <w:rsid w:val="00F84A03"/>
    <w:rsid w:val="00F85739"/>
    <w:rsid w:val="00F85867"/>
    <w:rsid w:val="00F860CA"/>
    <w:rsid w:val="00F8715B"/>
    <w:rsid w:val="00F87911"/>
    <w:rsid w:val="00F87C01"/>
    <w:rsid w:val="00F87F45"/>
    <w:rsid w:val="00F900E6"/>
    <w:rsid w:val="00F901F2"/>
    <w:rsid w:val="00F90EB5"/>
    <w:rsid w:val="00F91812"/>
    <w:rsid w:val="00F91D00"/>
    <w:rsid w:val="00F91E49"/>
    <w:rsid w:val="00F92085"/>
    <w:rsid w:val="00F93054"/>
    <w:rsid w:val="00F93108"/>
    <w:rsid w:val="00F931DB"/>
    <w:rsid w:val="00F935E4"/>
    <w:rsid w:val="00F93948"/>
    <w:rsid w:val="00F94C9E"/>
    <w:rsid w:val="00F95107"/>
    <w:rsid w:val="00F9512C"/>
    <w:rsid w:val="00F951D6"/>
    <w:rsid w:val="00F95B60"/>
    <w:rsid w:val="00F95D00"/>
    <w:rsid w:val="00F96037"/>
    <w:rsid w:val="00F960E1"/>
    <w:rsid w:val="00F96144"/>
    <w:rsid w:val="00F96379"/>
    <w:rsid w:val="00F965D7"/>
    <w:rsid w:val="00F968F6"/>
    <w:rsid w:val="00F971A8"/>
    <w:rsid w:val="00F97C3C"/>
    <w:rsid w:val="00F97C8E"/>
    <w:rsid w:val="00FA026F"/>
    <w:rsid w:val="00FA0617"/>
    <w:rsid w:val="00FA0831"/>
    <w:rsid w:val="00FA0D4A"/>
    <w:rsid w:val="00FA0E1F"/>
    <w:rsid w:val="00FA0F50"/>
    <w:rsid w:val="00FA1C78"/>
    <w:rsid w:val="00FA1E02"/>
    <w:rsid w:val="00FA1E5B"/>
    <w:rsid w:val="00FA4701"/>
    <w:rsid w:val="00FA4B7D"/>
    <w:rsid w:val="00FA4E6B"/>
    <w:rsid w:val="00FA619D"/>
    <w:rsid w:val="00FA63D9"/>
    <w:rsid w:val="00FA65BB"/>
    <w:rsid w:val="00FA66F6"/>
    <w:rsid w:val="00FA692D"/>
    <w:rsid w:val="00FA69DC"/>
    <w:rsid w:val="00FA71CB"/>
    <w:rsid w:val="00FA721C"/>
    <w:rsid w:val="00FA757C"/>
    <w:rsid w:val="00FA7B87"/>
    <w:rsid w:val="00FB0D46"/>
    <w:rsid w:val="00FB11E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100F"/>
    <w:rsid w:val="00FD104F"/>
    <w:rsid w:val="00FD12DB"/>
    <w:rsid w:val="00FD1FBA"/>
    <w:rsid w:val="00FD233B"/>
    <w:rsid w:val="00FD24FD"/>
    <w:rsid w:val="00FD2A4E"/>
    <w:rsid w:val="00FD2B02"/>
    <w:rsid w:val="00FD3B83"/>
    <w:rsid w:val="00FD3E4E"/>
    <w:rsid w:val="00FD4022"/>
    <w:rsid w:val="00FD41D5"/>
    <w:rsid w:val="00FD469C"/>
    <w:rsid w:val="00FD4704"/>
    <w:rsid w:val="00FD48AB"/>
    <w:rsid w:val="00FD4978"/>
    <w:rsid w:val="00FD4A28"/>
    <w:rsid w:val="00FD53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0B3"/>
    <w:rsid w:val="00FE4277"/>
    <w:rsid w:val="00FE4DF5"/>
    <w:rsid w:val="00FE546B"/>
    <w:rsid w:val="00FE5BDA"/>
    <w:rsid w:val="00FE6033"/>
    <w:rsid w:val="00FE66B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287"/>
    <w:rsid w:val="00FF26B5"/>
    <w:rsid w:val="00FF2C07"/>
    <w:rsid w:val="00FF2C25"/>
    <w:rsid w:val="00FF2FB3"/>
    <w:rsid w:val="00FF3AB0"/>
    <w:rsid w:val="00FF3F77"/>
    <w:rsid w:val="00FF4143"/>
    <w:rsid w:val="00FF4B07"/>
    <w:rsid w:val="00FF6116"/>
    <w:rsid w:val="00FF6580"/>
    <w:rsid w:val="00FF65FC"/>
    <w:rsid w:val="00FF6B90"/>
    <w:rsid w:val="00FF6D62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  <w:style w:type="paragraph" w:customStyle="1" w:styleId="BodyText21">
    <w:name w:val="Body Text 21"/>
    <w:basedOn w:val="Normal"/>
    <w:rsid w:val="00D14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87723-1B88-4FA3-90D0-548CD52B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6727</TotalTime>
  <Pages>19</Pages>
  <Words>5545</Words>
  <Characters>24202</Characters>
  <Application>Microsoft Office Word</Application>
  <DocSecurity>0</DocSecurity>
  <Lines>201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29688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842</cp:revision>
  <cp:lastPrinted>2024-08-09T11:28:00Z</cp:lastPrinted>
  <dcterms:created xsi:type="dcterms:W3CDTF">2021-05-04T10:27:00Z</dcterms:created>
  <dcterms:modified xsi:type="dcterms:W3CDTF">2024-08-13T11:05:00Z</dcterms:modified>
</cp:coreProperties>
</file>