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533F49D0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1D1806EA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666D857C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0A6D93EC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2612EB7D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3FFA768A" w:rsidR="00782815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82815" w:rsidRPr="009566C2" w14:paraId="052F4719" w14:textId="77777777" w:rsidTr="00E37BB8">
        <w:tc>
          <w:tcPr>
            <w:tcW w:w="1188" w:type="dxa"/>
          </w:tcPr>
          <w:p w14:paraId="70AF97AD" w14:textId="01C72D9A" w:rsidR="00782815" w:rsidRDefault="0078281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1B5ACB20" w14:textId="32A1038C" w:rsidR="00782815" w:rsidRDefault="0078281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7FDFC663" w:rsidR="00404CBA" w:rsidRDefault="0078281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E85480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6C86AF59" w:rsidR="00404CBA" w:rsidRPr="00463144" w:rsidRDefault="0078281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D1613" w:rsidRPr="009566C2" w14:paraId="07224F16" w14:textId="77777777" w:rsidTr="00E37BB8">
        <w:tc>
          <w:tcPr>
            <w:tcW w:w="1188" w:type="dxa"/>
          </w:tcPr>
          <w:p w14:paraId="14645562" w14:textId="41EC3BE2" w:rsidR="00FD1613" w:rsidRDefault="0078281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682C50BD" w14:textId="0CB8B96A" w:rsidR="00FD1613" w:rsidRPr="00463144" w:rsidRDefault="00FD1613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1613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6F82399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469A1B2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  <w:sectPr w:rsidR="00547DEC" w:rsidSect="00E330B4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6250A5B5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4AF1F60E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F79671B" w14:textId="025B82C3" w:rsidR="00547DEC" w:rsidRPr="002F7D36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A87C5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2567</w:t>
      </w:r>
    </w:p>
    <w:p w14:paraId="2F753F7E" w14:textId="77777777" w:rsidR="00547DEC" w:rsidRPr="00102274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0117F98" w14:textId="77777777" w:rsidR="00547DEC" w:rsidRPr="00537948" w:rsidRDefault="00547DEC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Pr="00537948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7A58B43F" w14:textId="77777777" w:rsidR="00547DEC" w:rsidRPr="00537948" w:rsidRDefault="00547DEC" w:rsidP="00547DE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807C069" w14:textId="453B441D" w:rsidR="00547DEC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Pr="006D076A">
        <w:rPr>
          <w:rFonts w:ascii="Angsana New" w:hAnsi="Angsana New" w:cs="Angsana New"/>
          <w:cs/>
        </w:rPr>
        <w:t>ผลิตเพลา</w:t>
      </w:r>
      <w:r w:rsidRPr="006D076A">
        <w:rPr>
          <w:rFonts w:ascii="Angsana New" w:hAnsi="Angsana New" w:cs="Angsana New" w:hint="cs"/>
          <w:cs/>
        </w:rPr>
        <w:t>ข้าง</w:t>
      </w:r>
      <w:r w:rsidRPr="006D076A">
        <w:rPr>
          <w:rFonts w:ascii="Angsana New" w:hAnsi="Angsana New" w:cs="Angsana New"/>
          <w:cs/>
        </w:rPr>
        <w:t>และ</w:t>
      </w:r>
      <w:r w:rsidRPr="006D076A">
        <w:rPr>
          <w:rFonts w:ascii="Angsana New" w:hAnsi="Angsana New" w:cs="Angsana New" w:hint="cs"/>
          <w:cs/>
        </w:rPr>
        <w:t>เพลา</w:t>
      </w:r>
      <w:r w:rsidRPr="006D076A">
        <w:rPr>
          <w:rFonts w:ascii="Angsana New" w:hAnsi="Angsana New" w:cs="Angsana New"/>
          <w:cs/>
        </w:rPr>
        <w:t>รองแหนบ รายละ</w:t>
      </w:r>
      <w:r w:rsidRPr="00537948">
        <w:rPr>
          <w:rFonts w:ascii="Angsana New" w:hAnsi="Angsana New" w:cs="Angsana New"/>
          <w:cs/>
        </w:rPr>
        <w:t>เอียดของบริษัทย่อย</w:t>
      </w:r>
      <w:r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Pr="00537948">
        <w:rPr>
          <w:rFonts w:ascii="Angsana New" w:hAnsi="Angsana New" w:cs="Angsana New"/>
          <w:cs/>
        </w:rPr>
        <w:t xml:space="preserve"> ณ </w:t>
      </w:r>
      <w:r w:rsidRPr="00537948">
        <w:rPr>
          <w:rFonts w:ascii="Angsana New" w:hAnsi="Angsana New" w:cs="Angsana New" w:hint="cs"/>
          <w:cs/>
        </w:rPr>
        <w:t xml:space="preserve">วันที่ </w:t>
      </w:r>
      <w:r>
        <w:rPr>
          <w:rFonts w:ascii="Angsana New" w:hAnsi="Angsana New" w:cs="Angsana New"/>
          <w:lang w:val="en-US"/>
        </w:rPr>
        <w:t>3</w:t>
      </w:r>
      <w:r w:rsidR="00EE3B80">
        <w:rPr>
          <w:rFonts w:ascii="Angsana New" w:hAnsi="Angsana New" w:cs="Angsana New"/>
          <w:lang w:val="en-US"/>
        </w:rPr>
        <w:t xml:space="preserve">0 </w:t>
      </w:r>
      <w:r w:rsidR="00EE3B80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011712">
        <w:rPr>
          <w:rFonts w:ascii="Angsana New" w:hAnsi="Angsana New" w:cs="Angsana New" w:hint="cs"/>
          <w:lang w:val="en-US"/>
        </w:rPr>
        <w:t>256</w:t>
      </w:r>
      <w:r>
        <w:rPr>
          <w:rFonts w:ascii="Angsana New" w:hAnsi="Angsana New" w:cs="Angsana New"/>
          <w:lang w:val="en-US"/>
        </w:rPr>
        <w:t>7</w:t>
      </w:r>
      <w:r w:rsidRPr="00537948">
        <w:rPr>
          <w:rFonts w:ascii="Angsana New" w:hAnsi="Angsana New" w:cs="Angsana New" w:hint="cs"/>
          <w:cs/>
          <w:lang w:val="en-US"/>
        </w:rPr>
        <w:t xml:space="preserve"> </w:t>
      </w:r>
      <w:r w:rsidRPr="00537948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 xml:space="preserve"> </w:t>
      </w:r>
      <w:r w:rsidRPr="00537948">
        <w:rPr>
          <w:rFonts w:ascii="Angsana New" w:hAnsi="Angsana New" w:cs="Angsana New"/>
          <w:lang w:val="en-US"/>
        </w:rPr>
        <w:t>31</w:t>
      </w:r>
      <w:r w:rsidRPr="00537948">
        <w:rPr>
          <w:rFonts w:ascii="Angsana New" w:hAnsi="Angsana New" w:cs="Angsana New"/>
          <w:cs/>
        </w:rPr>
        <w:t xml:space="preserve"> ธันวาค</w:t>
      </w:r>
      <w:r w:rsidRPr="00537948">
        <w:rPr>
          <w:rFonts w:ascii="Angsana New" w:hAnsi="Angsana New" w:cs="Angsana New" w:hint="cs"/>
          <w:cs/>
        </w:rPr>
        <w:t xml:space="preserve">ม </w:t>
      </w:r>
      <w:r w:rsidRPr="00537948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6</w:t>
      </w:r>
      <w:r w:rsidRPr="00537948">
        <w:rPr>
          <w:rFonts w:ascii="Angsana New" w:hAnsi="Angsana New" w:cs="Angsana New"/>
          <w:cs/>
        </w:rPr>
        <w:t xml:space="preserve"> </w:t>
      </w:r>
      <w:r w:rsidRPr="00537948">
        <w:rPr>
          <w:rFonts w:ascii="Angsana New" w:hAnsi="Angsana New" w:cs="Angsana New" w:hint="cs"/>
          <w:cs/>
        </w:rPr>
        <w:t xml:space="preserve">ได้เปิดเผยไว้ในหมายเหตุประกอบงบการเงินข้อ </w:t>
      </w:r>
      <w:r w:rsidRPr="007720CC">
        <w:rPr>
          <w:rFonts w:ascii="Angsana New" w:hAnsi="Angsana New" w:cs="Angsana New"/>
          <w:lang w:val="en-US"/>
        </w:rPr>
        <w:t>4</w:t>
      </w:r>
    </w:p>
    <w:p w14:paraId="1C6D48CC" w14:textId="77777777" w:rsidR="00547DEC" w:rsidRPr="00102274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78E8CFB" w14:textId="77777777" w:rsidR="00547DEC" w:rsidRPr="00537948" w:rsidRDefault="00547DEC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2C34EFB" w14:textId="77777777" w:rsidR="00547DEC" w:rsidRPr="00E77D79" w:rsidRDefault="00547DEC" w:rsidP="00547DEC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39B9A5D6" w14:textId="77777777" w:rsidR="00547DEC" w:rsidRPr="000C6BA7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</w:t>
      </w:r>
      <w:r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และจัดทำหมายเหตุ</w:t>
      </w:r>
      <w:r w:rsidRPr="00537948">
        <w:rPr>
          <w:rFonts w:ascii="Angsana New" w:hAnsi="Angsana New" w:hint="cs"/>
          <w:cs/>
        </w:rPr>
        <w:t xml:space="preserve">    </w:t>
      </w:r>
      <w:r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 (</w:t>
      </w:r>
      <w:r w:rsidRPr="00537948">
        <w:rPr>
          <w:rFonts w:ascii="Angsana New" w:hAnsi="Angsana New"/>
          <w:sz w:val="30"/>
          <w:szCs w:val="30"/>
        </w:rPr>
        <w:t>“</w:t>
      </w: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537948">
        <w:rPr>
          <w:rFonts w:ascii="Angsana New" w:hAnsi="Angsana New"/>
          <w:sz w:val="30"/>
          <w:szCs w:val="30"/>
        </w:rPr>
        <w:t>”</w:t>
      </w:r>
      <w:r w:rsidRPr="00537948">
        <w:rPr>
          <w:rFonts w:ascii="Angsana New" w:hAnsi="Angsana New" w:hint="cs"/>
          <w:sz w:val="30"/>
          <w:szCs w:val="30"/>
          <w:cs/>
        </w:rPr>
        <w:t>) 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37948">
        <w:rPr>
          <w:rFonts w:ascii="Angsana New" w:hAnsi="Angsana New"/>
          <w:sz w:val="30"/>
          <w:szCs w:val="30"/>
        </w:rPr>
        <w:t xml:space="preserve"> </w:t>
      </w: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7D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เพื่อไม่ให้ซ้ำซ้อนกับข้อมูลที่ได้เคยนำเสนอไปแล้ว</w:t>
      </w:r>
      <w:r w:rsidRPr="00E77D79">
        <w:rPr>
          <w:rFonts w:ascii="Angsana New" w:hAnsi="Angsana New" w:hint="cs"/>
          <w:sz w:val="30"/>
          <w:szCs w:val="30"/>
          <w:cs/>
        </w:rPr>
        <w:t>ใน</w:t>
      </w:r>
      <w:r w:rsidRPr="00E77D79">
        <w:rPr>
          <w:rFonts w:ascii="Angsana New" w:hAnsi="Angsana New" w:hint="cs"/>
          <w:cs/>
        </w:rPr>
        <w:t xml:space="preserve">    </w:t>
      </w:r>
      <w:r w:rsidRPr="00E77D79">
        <w:rPr>
          <w:rFonts w:ascii="Angsana New" w:hAnsi="Angsana New"/>
          <w:cs/>
        </w:rPr>
        <w:br/>
      </w:r>
      <w:r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Pr="00537948">
        <w:rPr>
          <w:rFonts w:ascii="Angsana New" w:hAnsi="Angsana New"/>
          <w:sz w:val="30"/>
          <w:szCs w:val="30"/>
          <w:cs/>
        </w:rPr>
        <w:t xml:space="preserve">ย่อยสำหรับปีสิ้นสุดวันที่ </w:t>
      </w:r>
      <w:r w:rsidRPr="00537948">
        <w:rPr>
          <w:rFonts w:ascii="Angsana New" w:hAnsi="Angsana New"/>
          <w:sz w:val="30"/>
          <w:szCs w:val="30"/>
        </w:rPr>
        <w:t>31</w:t>
      </w:r>
      <w:r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3794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221BD47E" w14:textId="77777777" w:rsidR="00547DEC" w:rsidRPr="00EA4BD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B39FC5" w14:textId="77777777" w:rsidR="00547DE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72027C5B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4BA65F0" w14:textId="77777777" w:rsidR="0091427E" w:rsidRDefault="0091427E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91427E" w:rsidSect="00A26428"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7E73983" w14:textId="77777777" w:rsidR="0091427E" w:rsidRDefault="0091427E" w:rsidP="0091427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</w:rPr>
      </w:pPr>
      <w:r w:rsidRPr="00886800">
        <w:rPr>
          <w:rFonts w:ascii="Angsana New" w:hAnsi="Angsana New" w:cs="Angsana New" w:hint="cs"/>
          <w:b/>
          <w:bCs/>
          <w:cs/>
        </w:rPr>
        <w:t>3</w:t>
      </w:r>
      <w:r w:rsidRPr="00886800">
        <w:rPr>
          <w:rFonts w:ascii="Angsana New" w:hAnsi="Angsana New" w:cs="Angsana New"/>
          <w:b/>
          <w:bCs/>
          <w:cs/>
        </w:rPr>
        <w:tab/>
        <w:t>บุคคลหรือกิจการที่เกี่ยวข้องกัน</w:t>
      </w:r>
    </w:p>
    <w:p w14:paraId="2C963F0B" w14:textId="77777777" w:rsidR="0091427E" w:rsidRPr="00767F88" w:rsidRDefault="0091427E" w:rsidP="0091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1"/>
        <w:gridCol w:w="990"/>
        <w:gridCol w:w="279"/>
        <w:gridCol w:w="1080"/>
        <w:gridCol w:w="270"/>
        <w:gridCol w:w="1071"/>
      </w:tblGrid>
      <w:tr w:rsidR="0091427E" w:rsidRPr="008733FB" w14:paraId="6EA09518" w14:textId="77777777" w:rsidTr="003C517F">
        <w:trPr>
          <w:trHeight w:val="87"/>
          <w:tblHeader/>
        </w:trPr>
        <w:tc>
          <w:tcPr>
            <w:tcW w:w="4230" w:type="dxa"/>
          </w:tcPr>
          <w:p w14:paraId="1AFD446B" w14:textId="77777777" w:rsidR="0091427E" w:rsidRPr="006F0709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1" w:type="dxa"/>
            <w:gridSpan w:val="3"/>
          </w:tcPr>
          <w:p w14:paraId="013671ED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0BD354A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15B22776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27E" w:rsidRPr="008733FB" w14:paraId="581C9A63" w14:textId="77777777" w:rsidTr="003C517F">
        <w:trPr>
          <w:tblHeader/>
        </w:trPr>
        <w:tc>
          <w:tcPr>
            <w:tcW w:w="4230" w:type="dxa"/>
          </w:tcPr>
          <w:p w14:paraId="2184BD42" w14:textId="59814D96" w:rsidR="0091427E" w:rsidRPr="006F0709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33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0" w:type="dxa"/>
          </w:tcPr>
          <w:p w14:paraId="7C5D4EAF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22A09B3E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0632F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2099A465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447183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C3789E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F730EB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1427E" w:rsidRPr="008733FB" w14:paraId="2F5935C9" w14:textId="77777777" w:rsidTr="003C517F">
        <w:trPr>
          <w:tblHeader/>
        </w:trPr>
        <w:tc>
          <w:tcPr>
            <w:tcW w:w="4230" w:type="dxa"/>
          </w:tcPr>
          <w:p w14:paraId="5C5B9AD6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</w:tcPr>
          <w:p w14:paraId="414FD989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427E" w:rsidRPr="008733FB" w14:paraId="0CC31887" w14:textId="77777777" w:rsidTr="003C517F">
        <w:tc>
          <w:tcPr>
            <w:tcW w:w="4230" w:type="dxa"/>
          </w:tcPr>
          <w:p w14:paraId="0C7131C5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D8F0C8F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3E1BA6B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96713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4B41353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645AD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BAE40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18B420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873" w:rsidRPr="008733FB" w14:paraId="5EE92756" w14:textId="77777777" w:rsidTr="003C517F">
        <w:tc>
          <w:tcPr>
            <w:tcW w:w="4230" w:type="dxa"/>
          </w:tcPr>
          <w:p w14:paraId="3390B1E9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5105FA54" w14:textId="01082CDC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615BAE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070305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70BA45D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D83EA" w14:textId="37E0D7AF" w:rsidR="00B54873" w:rsidRPr="008733FB" w:rsidRDefault="00DB3449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4FAA72B6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FF8DA0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B54873" w:rsidRPr="008733FB" w14:paraId="68F8E284" w14:textId="77777777" w:rsidTr="003C517F">
        <w:tc>
          <w:tcPr>
            <w:tcW w:w="4230" w:type="dxa"/>
          </w:tcPr>
          <w:p w14:paraId="319703E1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97CAF53" w14:textId="31ADABBF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F5EBBCD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57673D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42058BD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932BD" w14:textId="47BF1C5B" w:rsidR="00B54873" w:rsidRPr="008733FB" w:rsidRDefault="00DB3449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C3BAD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2A2C79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54873" w:rsidRPr="008733FB" w14:paraId="65BD9C44" w14:textId="77777777" w:rsidTr="003C517F">
        <w:tc>
          <w:tcPr>
            <w:tcW w:w="4230" w:type="dxa"/>
          </w:tcPr>
          <w:p w14:paraId="2F16C383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17573F1A" w14:textId="6EA27E39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091C7901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5AC374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4908F36F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FCF4C" w14:textId="33009074" w:rsidR="00B54873" w:rsidRPr="001D6932" w:rsidRDefault="00DB3449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17709EFB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68FCD23" w14:textId="77777777" w:rsidR="00B54873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54873" w:rsidRPr="008733FB" w14:paraId="7EC83F32" w14:textId="77777777" w:rsidTr="003C517F">
        <w:tc>
          <w:tcPr>
            <w:tcW w:w="4230" w:type="dxa"/>
          </w:tcPr>
          <w:p w14:paraId="3620D3C4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468D1BC" w14:textId="6AD1531E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442D05E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09364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2635D16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6F547" w14:textId="6308D9C3" w:rsidR="00B54873" w:rsidRPr="001D6932" w:rsidRDefault="00E55564" w:rsidP="00E5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C67EE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39BE5B6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4873" w:rsidRPr="008733FB" w14:paraId="647A8BED" w14:textId="77777777" w:rsidTr="003C517F">
        <w:tc>
          <w:tcPr>
            <w:tcW w:w="4230" w:type="dxa"/>
          </w:tcPr>
          <w:p w14:paraId="632D5753" w14:textId="77777777" w:rsidR="00B54873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5D7BF639" w14:textId="7B6E989C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7A1D832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F00129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0693347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0D2CE" w14:textId="65D60FCF" w:rsidR="00B54873" w:rsidRDefault="00DB3449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040287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E1B8C7" w14:textId="77777777" w:rsidR="00B54873" w:rsidRPr="001D6932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1427E" w:rsidRPr="00636712" w14:paraId="0B8058CE" w14:textId="77777777" w:rsidTr="003C517F">
        <w:tc>
          <w:tcPr>
            <w:tcW w:w="4230" w:type="dxa"/>
          </w:tcPr>
          <w:p w14:paraId="0DF23861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699072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CD72987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0D7CA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F433F9D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C6512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E20C1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E6B7550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27E" w:rsidRPr="008733FB" w14:paraId="5174FE2C" w14:textId="77777777" w:rsidTr="003C517F">
        <w:tc>
          <w:tcPr>
            <w:tcW w:w="4230" w:type="dxa"/>
          </w:tcPr>
          <w:p w14:paraId="55DB8909" w14:textId="77777777" w:rsidR="0091427E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22512EE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3542D8C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641BB8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E881CBE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34FA9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3C76E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096BA47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27E" w:rsidRPr="008733FB" w14:paraId="49FAEBE1" w14:textId="77777777" w:rsidTr="003C517F">
        <w:tc>
          <w:tcPr>
            <w:tcW w:w="4230" w:type="dxa"/>
          </w:tcPr>
          <w:p w14:paraId="1047C9A9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2D100C8C" w14:textId="205DD65C" w:rsidR="0091427E" w:rsidRPr="001D6932" w:rsidRDefault="00B24181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BBE1A85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0C3AFB" w14:textId="77777777" w:rsidR="0091427E" w:rsidRPr="001D6932" w:rsidRDefault="0091427E" w:rsidP="00613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1B3F80C8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3C4B13" w14:textId="61CECD00" w:rsidR="0091427E" w:rsidRPr="001D6932" w:rsidRDefault="006C0A7A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19109D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E9F227D" w14:textId="77777777" w:rsidR="0091427E" w:rsidRPr="008733FB" w:rsidRDefault="0091427E" w:rsidP="00613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1427E" w:rsidRPr="008733FB" w14:paraId="0314C425" w14:textId="77777777" w:rsidTr="003C517F">
        <w:tc>
          <w:tcPr>
            <w:tcW w:w="4230" w:type="dxa"/>
          </w:tcPr>
          <w:p w14:paraId="3A37E1BE" w14:textId="77777777" w:rsidR="0091427E" w:rsidRPr="00A87F64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CDC090C" w14:textId="6F3F3BFD" w:rsidR="0091427E" w:rsidRPr="001D6932" w:rsidRDefault="00B24181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053CEB9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2E8657" w14:textId="77777777" w:rsidR="0091427E" w:rsidRPr="00E8449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45E4B09D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85E49" w14:textId="71483CA0" w:rsidR="0091427E" w:rsidRPr="001D6932" w:rsidRDefault="006C0A7A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25FBE5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3D7740" w14:textId="77777777" w:rsidR="0091427E" w:rsidRPr="00E8449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1427E" w:rsidRPr="008733FB" w14:paraId="21B77857" w14:textId="77777777" w:rsidTr="003C517F">
        <w:tc>
          <w:tcPr>
            <w:tcW w:w="4230" w:type="dxa"/>
          </w:tcPr>
          <w:p w14:paraId="4EB57683" w14:textId="77777777" w:rsidR="0091427E" w:rsidRPr="00A87F64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22906CD7" w14:textId="2276B0B7" w:rsidR="0091427E" w:rsidRPr="001D6932" w:rsidRDefault="00B24181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9AC3825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29437" w14:textId="77777777" w:rsidR="0091427E" w:rsidRPr="00E8449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B2D0BB3" w14:textId="77777777" w:rsidR="0091427E" w:rsidRPr="001D693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6A679" w14:textId="436C8C47" w:rsidR="0091427E" w:rsidRPr="001D6932" w:rsidRDefault="006C0A7A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CD3EA2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E89C0D" w14:textId="77777777" w:rsidR="0091427E" w:rsidRPr="00E8449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1427E" w:rsidRPr="008733FB" w14:paraId="2F760137" w14:textId="77777777" w:rsidTr="003C517F">
        <w:tc>
          <w:tcPr>
            <w:tcW w:w="4230" w:type="dxa"/>
          </w:tcPr>
          <w:p w14:paraId="16905E60" w14:textId="77777777" w:rsidR="0091427E" w:rsidRPr="004F014A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B814844" w14:textId="36DE9EA6" w:rsidR="0091427E" w:rsidRPr="004F014A" w:rsidRDefault="00DB3449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9BE25CD" w14:textId="77777777" w:rsidR="0091427E" w:rsidRPr="004F014A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D2627" w14:textId="77777777" w:rsidR="0091427E" w:rsidRPr="004F014A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796D8998" w14:textId="77777777" w:rsidR="0091427E" w:rsidRPr="004F014A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48DD7" w14:textId="1579235E" w:rsidR="0091427E" w:rsidRPr="004F014A" w:rsidRDefault="00DB3449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027A9A" w14:textId="77777777" w:rsidR="0091427E" w:rsidRPr="004F014A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26256A" w14:textId="77777777" w:rsidR="0091427E" w:rsidRPr="00E8449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1427E" w:rsidRPr="008733FB" w14:paraId="3E3F16A0" w14:textId="77777777" w:rsidTr="003C517F">
        <w:tc>
          <w:tcPr>
            <w:tcW w:w="4230" w:type="dxa"/>
          </w:tcPr>
          <w:p w14:paraId="5D196D2D" w14:textId="77777777" w:rsidR="0091427E" w:rsidRDefault="0091427E" w:rsidP="0085280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37E46A8" w14:textId="3E662250" w:rsidR="0091427E" w:rsidRPr="00E37BB8" w:rsidRDefault="00B24181" w:rsidP="00B24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E695B06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5AD4C" w14:textId="77777777" w:rsidR="0091427E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72663EAF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FA600" w14:textId="364E5058" w:rsidR="0091427E" w:rsidRDefault="006C0A7A" w:rsidP="006C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103387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95A09B" w14:textId="77777777" w:rsidR="0091427E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427E" w:rsidRPr="008733FB" w14:paraId="39CAA7EB" w14:textId="77777777" w:rsidTr="003C517F">
        <w:tc>
          <w:tcPr>
            <w:tcW w:w="4230" w:type="dxa"/>
          </w:tcPr>
          <w:p w14:paraId="1553DA6F" w14:textId="77777777" w:rsidR="0091427E" w:rsidRDefault="0091427E" w:rsidP="0085280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4CEF93CA" w14:textId="4AF540E4" w:rsidR="0091427E" w:rsidRPr="00E37BB8" w:rsidRDefault="00B24181" w:rsidP="00B24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1E058074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1DB456" w14:textId="77777777" w:rsidR="0091427E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9" w:type="dxa"/>
          </w:tcPr>
          <w:p w14:paraId="129C2B0D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C431B" w14:textId="756CFD8F" w:rsidR="0091427E" w:rsidRDefault="006C0A7A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70AD3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06F3FB" w14:textId="77777777" w:rsidR="0091427E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427E" w:rsidRPr="00636712" w14:paraId="7CDC85A7" w14:textId="77777777" w:rsidTr="003C517F">
        <w:tc>
          <w:tcPr>
            <w:tcW w:w="4230" w:type="dxa"/>
          </w:tcPr>
          <w:p w14:paraId="2E98C401" w14:textId="77777777" w:rsidR="0091427E" w:rsidRPr="00636712" w:rsidRDefault="0091427E" w:rsidP="0085280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A427D7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59935E6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5ADBF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1D72F2A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390944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55996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EA9ED8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27E" w:rsidRPr="008733FB" w14:paraId="79116DC3" w14:textId="77777777" w:rsidTr="003C517F">
        <w:tc>
          <w:tcPr>
            <w:tcW w:w="4230" w:type="dxa"/>
          </w:tcPr>
          <w:p w14:paraId="330058EC" w14:textId="77777777" w:rsidR="0091427E" w:rsidRDefault="0091427E" w:rsidP="0085280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F6015F3" w14:textId="77777777" w:rsidR="0091427E" w:rsidRPr="00E37BB8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436D84E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F7B0" w14:textId="77777777" w:rsidR="0091427E" w:rsidRPr="00E41F7D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1A6EDC21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F9284" w14:textId="77777777" w:rsidR="0091427E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49217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08568C6" w14:textId="77777777" w:rsidR="0091427E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27E" w:rsidRPr="008733FB" w14:paraId="3B3BA232" w14:textId="77777777" w:rsidTr="003C517F">
        <w:tc>
          <w:tcPr>
            <w:tcW w:w="4230" w:type="dxa"/>
          </w:tcPr>
          <w:p w14:paraId="2CACB905" w14:textId="77777777" w:rsidR="0091427E" w:rsidRPr="008733FB" w:rsidRDefault="0091427E" w:rsidP="0085280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942ACEF" w14:textId="496AC714" w:rsidR="0091427E" w:rsidRPr="00E37BB8" w:rsidRDefault="00B24181" w:rsidP="00B24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0DF14EE7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6CB3FA" w14:textId="77777777" w:rsidR="0091427E" w:rsidRPr="00E41F7D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9" w:type="dxa"/>
          </w:tcPr>
          <w:p w14:paraId="4E4189A3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A09F5" w14:textId="16B59340" w:rsidR="0091427E" w:rsidRDefault="006C0A7A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CCA62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9CC4EE" w14:textId="77777777" w:rsidR="0091427E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427E" w:rsidRPr="00636712" w14:paraId="7DA4EA55" w14:textId="77777777" w:rsidTr="003C517F">
        <w:tc>
          <w:tcPr>
            <w:tcW w:w="4230" w:type="dxa"/>
            <w:shd w:val="clear" w:color="auto" w:fill="auto"/>
          </w:tcPr>
          <w:p w14:paraId="79CA39CB" w14:textId="77777777" w:rsidR="0091427E" w:rsidRPr="00636712" w:rsidRDefault="0091427E" w:rsidP="0085280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181495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CDA9170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0A5273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4F09DAAC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16CA9B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677925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59F5C4D" w14:textId="77777777" w:rsidR="0091427E" w:rsidRPr="00636712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27E" w:rsidRPr="008733FB" w14:paraId="3AEABD4F" w14:textId="77777777" w:rsidTr="003C517F">
        <w:tc>
          <w:tcPr>
            <w:tcW w:w="4230" w:type="dxa"/>
          </w:tcPr>
          <w:p w14:paraId="3ABEC287" w14:textId="77777777" w:rsidR="0091427E" w:rsidRPr="008733FB" w:rsidRDefault="0091427E" w:rsidP="0085280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339946D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2FFFC35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B323B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E42C504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D2484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E96EC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B0B3B3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27E" w:rsidRPr="008733FB" w14:paraId="02BC9BFB" w14:textId="77777777" w:rsidTr="003C517F">
        <w:tc>
          <w:tcPr>
            <w:tcW w:w="4230" w:type="dxa"/>
          </w:tcPr>
          <w:p w14:paraId="5A6D4D06" w14:textId="77777777" w:rsidR="0091427E" w:rsidRPr="006D4613" w:rsidRDefault="0091427E" w:rsidP="0085280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E30CA67" w14:textId="77777777" w:rsidR="0091427E" w:rsidRPr="006D4613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D1A87D" w14:textId="77777777" w:rsidR="0091427E" w:rsidRPr="006D4613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39796F" w14:textId="77777777" w:rsidR="0091427E" w:rsidRPr="006D4613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5F46FBE" w14:textId="77777777" w:rsidR="0091427E" w:rsidRPr="006D4613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F8C64" w14:textId="77777777" w:rsidR="0091427E" w:rsidRPr="006D4613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98CEE" w14:textId="77777777" w:rsidR="0091427E" w:rsidRPr="006D4613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04D91" w14:textId="77777777" w:rsidR="0091427E" w:rsidRPr="006D4613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A84" w:rsidRPr="008733FB" w14:paraId="2AFD938D" w14:textId="77777777" w:rsidTr="003C517F">
        <w:tc>
          <w:tcPr>
            <w:tcW w:w="4230" w:type="dxa"/>
          </w:tcPr>
          <w:p w14:paraId="18B899AB" w14:textId="77777777" w:rsidR="004C1A84" w:rsidRPr="006D4613" w:rsidRDefault="004C1A84" w:rsidP="004C1A8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7CEBF269" w14:textId="786A665C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61" w:type="dxa"/>
          </w:tcPr>
          <w:p w14:paraId="02BFAD52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8C9FB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9" w:type="dxa"/>
          </w:tcPr>
          <w:p w14:paraId="65195596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53D34" w14:textId="48197526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639A1F9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079C21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4C1A84" w:rsidRPr="008733FB" w14:paraId="37D13F2B" w14:textId="77777777" w:rsidTr="003C517F">
        <w:tc>
          <w:tcPr>
            <w:tcW w:w="4230" w:type="dxa"/>
          </w:tcPr>
          <w:p w14:paraId="5D1261D6" w14:textId="77777777" w:rsidR="004C1A84" w:rsidRPr="006D4613" w:rsidRDefault="004C1A84" w:rsidP="004C1A8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031E0" w14:textId="24E5CCD6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2AC61DC4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70B54F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7E847A7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1B519" w14:textId="13B01783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35D5B58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8621F3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1A84" w:rsidRPr="008733FB" w14:paraId="5580EC1E" w14:textId="77777777" w:rsidTr="003C517F">
        <w:tc>
          <w:tcPr>
            <w:tcW w:w="4230" w:type="dxa"/>
          </w:tcPr>
          <w:p w14:paraId="717130EE" w14:textId="77777777" w:rsidR="004C1A84" w:rsidRPr="006D4613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6F1246" w14:textId="0B51C18C" w:rsidR="004C1A84" w:rsidRPr="00531D14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61" w:type="dxa"/>
          </w:tcPr>
          <w:p w14:paraId="261CCBFE" w14:textId="77777777" w:rsidR="004C1A84" w:rsidRPr="00531D14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A8A78" w14:textId="77777777" w:rsidR="004C1A84" w:rsidRPr="00531D14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D1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9" w:type="dxa"/>
          </w:tcPr>
          <w:p w14:paraId="2A2EE41A" w14:textId="77777777" w:rsidR="004C1A84" w:rsidRPr="00531D14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F1905C" w14:textId="32FA1DE0" w:rsidR="004C1A84" w:rsidRPr="00531D14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53C0E3C" w14:textId="77777777" w:rsidR="004C1A84" w:rsidRPr="00531D14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BFAF475" w14:textId="77777777" w:rsidR="004C1A84" w:rsidRPr="00531D14" w:rsidRDefault="004C1A84" w:rsidP="004C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D1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3C517F" w:rsidRPr="008733FB" w14:paraId="1809CEAC" w14:textId="77777777" w:rsidTr="00B54873">
        <w:tc>
          <w:tcPr>
            <w:tcW w:w="4230" w:type="dxa"/>
          </w:tcPr>
          <w:p w14:paraId="6C0C963B" w14:textId="77777777" w:rsidR="003C517F" w:rsidRPr="006D4613" w:rsidRDefault="003C517F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EC4C58" w14:textId="77777777" w:rsidR="003C517F" w:rsidRPr="00531D14" w:rsidRDefault="003C517F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939B000" w14:textId="77777777" w:rsidR="003C517F" w:rsidRPr="00531D14" w:rsidRDefault="003C517F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521B648" w14:textId="77777777" w:rsidR="003C517F" w:rsidRPr="00531D14" w:rsidRDefault="003C517F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95AD088" w14:textId="77777777" w:rsidR="003C517F" w:rsidRPr="00531D14" w:rsidRDefault="003C517F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FECC4C" w14:textId="77777777" w:rsidR="003C517F" w:rsidRPr="00531D14" w:rsidRDefault="003C517F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03FC0" w14:textId="77777777" w:rsidR="003C517F" w:rsidRPr="00531D14" w:rsidRDefault="003C517F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53CA6ECF" w14:textId="77777777" w:rsidR="003C517F" w:rsidRPr="00531D14" w:rsidRDefault="003C517F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4873" w:rsidRPr="008733FB" w14:paraId="3CC17134" w14:textId="77777777" w:rsidTr="00B54873">
        <w:tc>
          <w:tcPr>
            <w:tcW w:w="4230" w:type="dxa"/>
          </w:tcPr>
          <w:p w14:paraId="28B9EAEE" w14:textId="77777777" w:rsidR="00B54873" w:rsidRPr="006D4613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768493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0C8ECA0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2A54EC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E08AE4F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40A6D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0F002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645298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7173" w:rsidRPr="008733FB" w14:paraId="199038E6" w14:textId="77777777" w:rsidTr="00B54873">
        <w:tc>
          <w:tcPr>
            <w:tcW w:w="4230" w:type="dxa"/>
          </w:tcPr>
          <w:p w14:paraId="6CADCB8B" w14:textId="77777777" w:rsidR="00DC7173" w:rsidRPr="006D4613" w:rsidRDefault="00DC71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674E7" w14:textId="77777777" w:rsidR="00DC7173" w:rsidRPr="00531D14" w:rsidRDefault="00DC71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F9FA0DB" w14:textId="77777777" w:rsidR="00DC7173" w:rsidRPr="00531D14" w:rsidRDefault="00DC71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EAAA5A" w14:textId="77777777" w:rsidR="00DC7173" w:rsidRPr="00531D14" w:rsidRDefault="00DC71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A9632C3" w14:textId="77777777" w:rsidR="00DC7173" w:rsidRPr="00531D14" w:rsidRDefault="00DC71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62441" w14:textId="77777777" w:rsidR="00DC7173" w:rsidRPr="00531D14" w:rsidRDefault="00DC71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99B0B" w14:textId="77777777" w:rsidR="00DC7173" w:rsidRPr="00531D14" w:rsidRDefault="00DC71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3CDCF22" w14:textId="77777777" w:rsidR="00DC7173" w:rsidRPr="00531D14" w:rsidRDefault="00DC71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4873" w:rsidRPr="008733FB" w14:paraId="0E8C1121" w14:textId="77777777" w:rsidTr="00B54873">
        <w:tc>
          <w:tcPr>
            <w:tcW w:w="4230" w:type="dxa"/>
          </w:tcPr>
          <w:p w14:paraId="1C317658" w14:textId="77777777" w:rsidR="00B54873" w:rsidRPr="006D4613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95C172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C2B0415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89962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13112E8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EFAA4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22D70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325DC94" w14:textId="77777777" w:rsidR="00B54873" w:rsidRPr="00531D14" w:rsidRDefault="00B54873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517F" w:rsidRPr="008733FB" w14:paraId="34ED439F" w14:textId="77777777" w:rsidTr="003C517F">
        <w:tc>
          <w:tcPr>
            <w:tcW w:w="4230" w:type="dxa"/>
          </w:tcPr>
          <w:p w14:paraId="5163806C" w14:textId="390F1CBC" w:rsidR="003C517F" w:rsidRPr="006D4613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7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1429F79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3ECE8E8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AFE12D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05E4D78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ED16D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544D3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6E20CD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517F" w:rsidRPr="008733FB" w14:paraId="301B65C2" w14:textId="77777777" w:rsidTr="003C517F">
        <w:tc>
          <w:tcPr>
            <w:tcW w:w="4230" w:type="dxa"/>
          </w:tcPr>
          <w:p w14:paraId="79DB86EF" w14:textId="13CE3B21" w:rsidR="003C517F" w:rsidRPr="006D4613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5D4676C" w14:textId="61655C22" w:rsidR="003C517F" w:rsidRPr="00B24181" w:rsidRDefault="00B021BC" w:rsidP="00B0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709089F3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0928E2" w14:textId="69BF2ADE" w:rsidR="003C517F" w:rsidRPr="00531D14" w:rsidRDefault="003C517F" w:rsidP="00B0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E725ED0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C1D04" w14:textId="4EDEB925" w:rsidR="003C517F" w:rsidRPr="006C0A7A" w:rsidRDefault="006C0A7A" w:rsidP="006C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C0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E1F8EB" w14:textId="77777777" w:rsidR="003C517F" w:rsidRPr="00531D14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1740BC" w14:textId="65DC643B" w:rsidR="003C517F" w:rsidRPr="00531D14" w:rsidRDefault="003C517F" w:rsidP="006C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17F" w:rsidRPr="004F014A" w14:paraId="1A4B28AB" w14:textId="77777777" w:rsidTr="003C517F">
        <w:tc>
          <w:tcPr>
            <w:tcW w:w="4230" w:type="dxa"/>
          </w:tcPr>
          <w:p w14:paraId="1C238930" w14:textId="5063D53A" w:rsidR="003C517F" w:rsidRPr="004F014A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A52B801" w14:textId="0DE37A02" w:rsidR="003C517F" w:rsidRPr="004F014A" w:rsidRDefault="00B021BC" w:rsidP="00B0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7269AF5D" w14:textId="77777777" w:rsidR="003C517F" w:rsidRPr="004F014A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97B0B" w14:textId="20F7F940" w:rsidR="003C517F" w:rsidRPr="004F014A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5E72435D" w14:textId="77777777" w:rsidR="003C517F" w:rsidRPr="004F014A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F35FA" w14:textId="51719170" w:rsidR="003C517F" w:rsidRPr="004F014A" w:rsidRDefault="006C0A7A" w:rsidP="006C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6A6F0" w14:textId="77777777" w:rsidR="003C517F" w:rsidRPr="004F014A" w:rsidRDefault="003C517F" w:rsidP="003C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0F2D57" w14:textId="6421C44B" w:rsidR="003C517F" w:rsidRPr="004F014A" w:rsidRDefault="003C517F" w:rsidP="006C0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9AB" w:rsidRPr="008733FB" w14:paraId="3D45E931" w14:textId="77777777" w:rsidTr="003C517F">
        <w:tc>
          <w:tcPr>
            <w:tcW w:w="4230" w:type="dxa"/>
          </w:tcPr>
          <w:p w14:paraId="122FD7F5" w14:textId="3E0FC375" w:rsidR="005F39AB" w:rsidRDefault="005F39AB" w:rsidP="005F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507C89AD" w14:textId="11B28672" w:rsidR="005F39AB" w:rsidRPr="00B24181" w:rsidRDefault="005F39AB" w:rsidP="00B0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2418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54BA8A1D" w14:textId="77777777" w:rsidR="005F39AB" w:rsidRPr="00531D14" w:rsidRDefault="005F39AB" w:rsidP="005F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515354" w14:textId="7DCA445B" w:rsidR="005F39AB" w:rsidRDefault="005F39AB" w:rsidP="005F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31F67A5C" w14:textId="77777777" w:rsidR="005F39AB" w:rsidRPr="00531D14" w:rsidRDefault="005F39AB" w:rsidP="005F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0E1C7" w14:textId="0CE55D18" w:rsidR="005F39AB" w:rsidRPr="006C0A7A" w:rsidRDefault="005F39AB" w:rsidP="005F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C0A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A27EA4" w14:textId="77777777" w:rsidR="005F39AB" w:rsidRPr="00531D14" w:rsidRDefault="005F39AB" w:rsidP="005F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DE109E7" w14:textId="53AD43A1" w:rsidR="005F39AB" w:rsidRDefault="005F39AB" w:rsidP="005F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4</w:t>
            </w:r>
          </w:p>
        </w:tc>
      </w:tr>
    </w:tbl>
    <w:p w14:paraId="4F8A7866" w14:textId="77777777" w:rsidR="003C517F" w:rsidRPr="003C517F" w:rsidRDefault="003C517F" w:rsidP="003C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86"/>
        <w:gridCol w:w="1064"/>
      </w:tblGrid>
      <w:tr w:rsidR="003C517F" w:rsidRPr="008733FB" w14:paraId="31F52716" w14:textId="77777777" w:rsidTr="003C517F">
        <w:trPr>
          <w:tblHeader/>
        </w:trPr>
        <w:tc>
          <w:tcPr>
            <w:tcW w:w="4230" w:type="dxa"/>
          </w:tcPr>
          <w:p w14:paraId="26D90710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268CDAFD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B9E39F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5DF7B7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17F" w:rsidRPr="008733FB" w14:paraId="7E28E6B6" w14:textId="77777777" w:rsidTr="003C517F">
        <w:trPr>
          <w:tblHeader/>
        </w:trPr>
        <w:tc>
          <w:tcPr>
            <w:tcW w:w="4230" w:type="dxa"/>
          </w:tcPr>
          <w:p w14:paraId="24E93748" w14:textId="77777777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232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5D23866" w14:textId="4DE9131B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CA629F" w14:textId="77777777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361EC4" w14:textId="6019B948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6471719" w14:textId="77777777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E0861" w14:textId="725D16BF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6" w:type="dxa"/>
          </w:tcPr>
          <w:p w14:paraId="6CA43319" w14:textId="77777777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2493952" w14:textId="13AC6CFD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517F" w:rsidRPr="008733FB" w14:paraId="5B26EB9B" w14:textId="77777777" w:rsidTr="003C517F">
        <w:trPr>
          <w:tblHeader/>
        </w:trPr>
        <w:tc>
          <w:tcPr>
            <w:tcW w:w="4230" w:type="dxa"/>
          </w:tcPr>
          <w:p w14:paraId="0227D1ED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93E6EA1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17F" w:rsidRPr="008733FB" w14:paraId="5F2CCC0D" w14:textId="77777777" w:rsidTr="003C517F">
        <w:tc>
          <w:tcPr>
            <w:tcW w:w="4230" w:type="dxa"/>
          </w:tcPr>
          <w:p w14:paraId="7F298055" w14:textId="77777777" w:rsidR="003C517F" w:rsidRPr="00D85EB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A2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F25D09E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10ED9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635F52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C8104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E4116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E13992B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0E7FEF6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873" w:rsidRPr="008733FB" w14:paraId="70D9B79C" w14:textId="77777777" w:rsidTr="003C517F">
        <w:tc>
          <w:tcPr>
            <w:tcW w:w="4230" w:type="dxa"/>
          </w:tcPr>
          <w:p w14:paraId="549D00C4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14B8DCD6" w14:textId="6E01ECB2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FCC12E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BC779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0248D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72CE3" w14:textId="3A3FFE22" w:rsidR="00B54873" w:rsidRPr="009B03C4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86" w:type="dxa"/>
          </w:tcPr>
          <w:p w14:paraId="52C1B703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96D0EB" w14:textId="74180082" w:rsidR="00B54873" w:rsidRPr="008D6C13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B54873" w:rsidRPr="008733FB" w14:paraId="34EEF751" w14:textId="77777777" w:rsidTr="003C517F">
        <w:tc>
          <w:tcPr>
            <w:tcW w:w="4230" w:type="dxa"/>
          </w:tcPr>
          <w:p w14:paraId="6B65DFC5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E92F203" w14:textId="5AE2553C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B1B47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3269DC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3C217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9A36D" w14:textId="44054348" w:rsidR="00B54873" w:rsidRPr="009B03C4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6ACF883A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6AA0E2F" w14:textId="248B9929" w:rsidR="00B54873" w:rsidRPr="008D6C13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54873" w:rsidRPr="008733FB" w14:paraId="46A7D0C4" w14:textId="77777777" w:rsidTr="003C517F">
        <w:tc>
          <w:tcPr>
            <w:tcW w:w="4230" w:type="dxa"/>
          </w:tcPr>
          <w:p w14:paraId="4E92BAE3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3B6DE870" w14:textId="37ECC048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7AEC07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BD8C21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5A1B0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8A34B" w14:textId="42AEFA91" w:rsidR="00B54873" w:rsidRPr="009B03C4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86" w:type="dxa"/>
          </w:tcPr>
          <w:p w14:paraId="5F6D6397" w14:textId="77777777" w:rsidR="00B54873" w:rsidRPr="008733FB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2926E8D" w14:textId="2A311208" w:rsidR="00B54873" w:rsidRPr="008D6C13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E13377" w:rsidRPr="008733FB" w14:paraId="73663F15" w14:textId="77777777" w:rsidTr="003C517F">
        <w:tc>
          <w:tcPr>
            <w:tcW w:w="4230" w:type="dxa"/>
          </w:tcPr>
          <w:p w14:paraId="4135D00B" w14:textId="66050391" w:rsidR="00E13377" w:rsidRPr="004F014A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080" w:type="dxa"/>
          </w:tcPr>
          <w:p w14:paraId="487B1288" w14:textId="57DE90D3" w:rsidR="00E13377" w:rsidRPr="004F014A" w:rsidRDefault="00E65500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2D1C2" w14:textId="77777777" w:rsidR="00E13377" w:rsidRPr="004F014A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B5DDF7" w14:textId="5F04D7FB" w:rsidR="00E13377" w:rsidRPr="004F014A" w:rsidRDefault="00E65500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10214" w14:textId="77777777" w:rsidR="00E13377" w:rsidRPr="004F014A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99FB2" w14:textId="6966C7A7" w:rsidR="00E13377" w:rsidRPr="004F014A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1EC02ED5" w14:textId="77777777" w:rsidR="00E13377" w:rsidRPr="004F014A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DD15993" w14:textId="2B7EA755" w:rsidR="00E13377" w:rsidRPr="004F014A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4873" w:rsidRPr="008733FB" w14:paraId="0ACC14B0" w14:textId="77777777" w:rsidTr="003C517F">
        <w:tc>
          <w:tcPr>
            <w:tcW w:w="4230" w:type="dxa"/>
          </w:tcPr>
          <w:p w14:paraId="2F00DC3A" w14:textId="77777777" w:rsidR="00B54873" w:rsidRPr="005A2056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1F0E1D1" w14:textId="109949B3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13F129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176A65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595685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8FE24" w14:textId="36ED14C7" w:rsidR="00B54873" w:rsidRPr="009B03C4" w:rsidRDefault="00E55564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651A6C0A" w14:textId="77777777" w:rsidR="00B54873" w:rsidRPr="005A2056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AFA7FB" w14:textId="4CEE59CB" w:rsidR="00B54873" w:rsidRPr="00A503B8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4873" w:rsidRPr="008733FB" w14:paraId="2711F8FE" w14:textId="77777777" w:rsidTr="003C517F">
        <w:tc>
          <w:tcPr>
            <w:tcW w:w="4230" w:type="dxa"/>
          </w:tcPr>
          <w:p w14:paraId="524268DF" w14:textId="77777777" w:rsidR="00B54873" w:rsidRPr="005A2056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0EA0D1A1" w14:textId="63AD0CB3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96BFEA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4D5737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79F56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89597" w14:textId="28E1A486" w:rsidR="00B54873" w:rsidRPr="009B03C4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129F7256" w14:textId="77777777" w:rsidR="00B54873" w:rsidRPr="005A2056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9F214BB" w14:textId="2B656481" w:rsidR="00B54873" w:rsidRPr="005045DC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54873" w:rsidRPr="008733FB" w14:paraId="11872B48" w14:textId="77777777" w:rsidTr="003C517F">
        <w:tc>
          <w:tcPr>
            <w:tcW w:w="4230" w:type="dxa"/>
          </w:tcPr>
          <w:p w14:paraId="7789DE72" w14:textId="77777777" w:rsidR="00B54873" w:rsidRPr="005A2056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2E75BAD7" w14:textId="00CD2378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8D8D77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8F362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1DD8D6" w14:textId="77777777" w:rsidR="00B54873" w:rsidRPr="009B03C4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4423C" w14:textId="4DCF6850" w:rsidR="00B54873" w:rsidRPr="009B03C4" w:rsidRDefault="00E13377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553DF65A" w14:textId="77777777" w:rsidR="00B54873" w:rsidRPr="005A2056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520AC84" w14:textId="41D1F677" w:rsidR="00B54873" w:rsidRPr="00F15D18" w:rsidRDefault="00B54873" w:rsidP="00B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517F" w:rsidRPr="008733FB" w14:paraId="2BF8C935" w14:textId="77777777" w:rsidTr="003C517F">
        <w:tc>
          <w:tcPr>
            <w:tcW w:w="4230" w:type="dxa"/>
          </w:tcPr>
          <w:p w14:paraId="09942F25" w14:textId="77777777" w:rsidR="003C517F" w:rsidRPr="005A2056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10CD11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7BCDA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34A91A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7FCDF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CDA38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70C5CB5" w14:textId="77777777" w:rsidR="003C517F" w:rsidRPr="005A2056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04D2E60" w14:textId="77777777" w:rsidR="003C517F" w:rsidRPr="005A2056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17F" w:rsidRPr="008733FB" w14:paraId="2C3AB818" w14:textId="77777777" w:rsidTr="003C517F">
        <w:tc>
          <w:tcPr>
            <w:tcW w:w="4230" w:type="dxa"/>
          </w:tcPr>
          <w:p w14:paraId="024BAFCE" w14:textId="77777777" w:rsidR="003C517F" w:rsidRPr="005A2056" w:rsidRDefault="003C517F" w:rsidP="008966E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F804804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786AF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6E17C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519D5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CB44E" w14:textId="77777777" w:rsidR="003C517F" w:rsidRPr="009B03C4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66DE975" w14:textId="77777777" w:rsidR="003C517F" w:rsidRPr="005A2056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1A1EE2B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D57" w:rsidRPr="008733FB" w14:paraId="44ADFD61" w14:textId="77777777" w:rsidTr="003C517F">
        <w:tc>
          <w:tcPr>
            <w:tcW w:w="4230" w:type="dxa"/>
          </w:tcPr>
          <w:p w14:paraId="3A4596ED" w14:textId="77777777" w:rsidR="000B5D57" w:rsidRPr="005A2056" w:rsidRDefault="000B5D57" w:rsidP="000B5D5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34E2CCFF" w14:textId="5292959D" w:rsidR="000B5D57" w:rsidRPr="009B03C4" w:rsidRDefault="001A273E" w:rsidP="001A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DF2B20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865852" w14:textId="38DE8620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F718A2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8C655" w14:textId="10F4DB56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15D8FA8" w14:textId="77777777" w:rsidR="000B5D57" w:rsidRPr="005A2056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D5D05A3" w14:textId="5B49D218" w:rsidR="000B5D57" w:rsidRPr="00F15D18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B5D57" w:rsidRPr="008733FB" w14:paraId="0FC8AC65" w14:textId="77777777" w:rsidTr="003C517F">
        <w:tc>
          <w:tcPr>
            <w:tcW w:w="4230" w:type="dxa"/>
          </w:tcPr>
          <w:p w14:paraId="61DE50CC" w14:textId="77777777" w:rsidR="000B5D57" w:rsidRPr="005A2056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5C91BB1" w14:textId="5C8285B2" w:rsidR="000B5D57" w:rsidRPr="004F014A" w:rsidRDefault="001A273E" w:rsidP="001A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3814C3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17747" w14:textId="76382A18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C98AA0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7FFEF" w14:textId="1C8F3D3F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1822534" w14:textId="77777777" w:rsidR="000B5D57" w:rsidRPr="005A2056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8DA0A43" w14:textId="3BD3CDF3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B5D57" w:rsidRPr="008733FB" w14:paraId="4904CF25" w14:textId="77777777" w:rsidTr="003C517F">
        <w:tc>
          <w:tcPr>
            <w:tcW w:w="4230" w:type="dxa"/>
          </w:tcPr>
          <w:p w14:paraId="208A626E" w14:textId="77777777" w:rsidR="000B5D57" w:rsidRPr="005A2056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1FDD91E9" w14:textId="164FD974" w:rsidR="000B5D57" w:rsidRPr="004F014A" w:rsidRDefault="001A273E" w:rsidP="001A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336A98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8CFF9E" w14:textId="027888CD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37254C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E805F" w14:textId="0A022264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5AAF72FC" w14:textId="77777777" w:rsidR="000B5D57" w:rsidRPr="005A2056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7DB0969" w14:textId="1640FEBF" w:rsidR="000B5D57" w:rsidRPr="006D4613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B5D57" w:rsidRPr="008733FB" w14:paraId="5996E189" w14:textId="77777777" w:rsidTr="003C517F">
        <w:trPr>
          <w:trHeight w:val="335"/>
        </w:trPr>
        <w:tc>
          <w:tcPr>
            <w:tcW w:w="4230" w:type="dxa"/>
          </w:tcPr>
          <w:p w14:paraId="588B9BA7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2F4E27C" w14:textId="142E327A" w:rsidR="000B5D57" w:rsidRPr="004F014A" w:rsidRDefault="001A273E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A18E49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DC34D4" w14:textId="4FE40E76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E3663C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5CEA2" w14:textId="0EEE19C4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1C64F798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87B346B" w14:textId="138DD514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B5D57" w:rsidRPr="008733FB" w14:paraId="21F805B0" w14:textId="77777777" w:rsidTr="003C517F">
        <w:trPr>
          <w:trHeight w:val="335"/>
        </w:trPr>
        <w:tc>
          <w:tcPr>
            <w:tcW w:w="4230" w:type="dxa"/>
          </w:tcPr>
          <w:p w14:paraId="0C57177E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4E1775BF" w14:textId="1055FE2D" w:rsidR="000B5D57" w:rsidRPr="004F014A" w:rsidRDefault="001A273E" w:rsidP="001A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0CF162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952402" w14:textId="08AECD9A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930750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C76CF" w14:textId="1F155706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EB6A882" w14:textId="77777777" w:rsidR="000B5D57" w:rsidRPr="00D36210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06B5DBE" w14:textId="41A69D85" w:rsidR="000B5D57" w:rsidRPr="00D36210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5D57" w:rsidRPr="00636712" w14:paraId="00B295AB" w14:textId="77777777" w:rsidTr="003C517F">
        <w:trPr>
          <w:trHeight w:val="209"/>
        </w:trPr>
        <w:tc>
          <w:tcPr>
            <w:tcW w:w="4230" w:type="dxa"/>
          </w:tcPr>
          <w:p w14:paraId="42FEE53D" w14:textId="77777777" w:rsidR="000B5D57" w:rsidRPr="00BC148D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58B4B2E6" w14:textId="4B5337DA" w:rsidR="000B5D57" w:rsidRPr="004F014A" w:rsidRDefault="001A273E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3FF3E7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CB04B" w14:textId="17414C4A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984231B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3B84C" w14:textId="10B834CF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A020E41" w14:textId="77777777" w:rsidR="000B5D57" w:rsidRPr="00636712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BE9BADD" w14:textId="05B8EDF2" w:rsidR="000B5D57" w:rsidRPr="00636712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5D57" w:rsidRPr="00636712" w14:paraId="1718029F" w14:textId="77777777" w:rsidTr="003C517F">
        <w:trPr>
          <w:trHeight w:val="209"/>
        </w:trPr>
        <w:tc>
          <w:tcPr>
            <w:tcW w:w="4230" w:type="dxa"/>
          </w:tcPr>
          <w:p w14:paraId="5E246B74" w14:textId="77777777" w:rsidR="000B5D57" w:rsidRPr="00636712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21A2CF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F9E10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0FB4DD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A4F16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8DFCD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00E8907" w14:textId="77777777" w:rsidR="000B5D57" w:rsidRPr="00636712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8AB84F1" w14:textId="77777777" w:rsidR="000B5D57" w:rsidRPr="00636712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D57" w:rsidRPr="008733FB" w14:paraId="41708AC2" w14:textId="77777777" w:rsidTr="003C517F">
        <w:trPr>
          <w:trHeight w:val="335"/>
        </w:trPr>
        <w:tc>
          <w:tcPr>
            <w:tcW w:w="4230" w:type="dxa"/>
          </w:tcPr>
          <w:p w14:paraId="0F2944EA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B60136A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583BB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B5594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EF4E4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5BEC6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4F473A5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1053FE3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D57" w:rsidRPr="008733FB" w14:paraId="592FD86D" w14:textId="77777777" w:rsidTr="003C517F">
        <w:trPr>
          <w:trHeight w:val="335"/>
        </w:trPr>
        <w:tc>
          <w:tcPr>
            <w:tcW w:w="4230" w:type="dxa"/>
          </w:tcPr>
          <w:p w14:paraId="1587FD29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5063AAB9" w14:textId="6D9EFEB1" w:rsidR="000B5D57" w:rsidRPr="009B03C4" w:rsidRDefault="001A273E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A995606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5DD5B" w14:textId="6EEBD3BD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5898FE0" w14:textId="77777777" w:rsidR="000B5D57" w:rsidRPr="009B03C4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15778" w14:textId="2D9FAC25" w:rsidR="000B5D57" w:rsidRPr="009B03C4" w:rsidRDefault="00815B53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665814B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F1DE6E6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5D57" w:rsidRPr="008733FB" w14:paraId="7BA374C3" w14:textId="77777777" w:rsidTr="003C517F">
        <w:trPr>
          <w:trHeight w:val="335"/>
        </w:trPr>
        <w:tc>
          <w:tcPr>
            <w:tcW w:w="4230" w:type="dxa"/>
          </w:tcPr>
          <w:p w14:paraId="1B8EA365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295DB8" w14:textId="77777777" w:rsidR="000B5D57" w:rsidRPr="004C5619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1FD15D6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3BA336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11ABF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BD9D9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500FFBE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26018C7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D57" w:rsidRPr="008733FB" w14:paraId="7A641092" w14:textId="77777777" w:rsidTr="003C517F">
        <w:trPr>
          <w:trHeight w:val="335"/>
        </w:trPr>
        <w:tc>
          <w:tcPr>
            <w:tcW w:w="4230" w:type="dxa"/>
          </w:tcPr>
          <w:p w14:paraId="46FD5E3A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14A5F9" w14:textId="77777777" w:rsidR="000B5D57" w:rsidRPr="004C5619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02FFF34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E14C8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0060C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4E431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BB32EA0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4108FA9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D57" w:rsidRPr="008733FB" w14:paraId="04F9D6CC" w14:textId="77777777" w:rsidTr="003C517F">
        <w:trPr>
          <w:trHeight w:val="335"/>
        </w:trPr>
        <w:tc>
          <w:tcPr>
            <w:tcW w:w="4230" w:type="dxa"/>
          </w:tcPr>
          <w:p w14:paraId="20332249" w14:textId="7B9E86C3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7F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4B712F9" w14:textId="77777777" w:rsidR="000B5D57" w:rsidRPr="004C5619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E5FCD19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4C0E7A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4225B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6D433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F778BE3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83E3165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D57" w:rsidRPr="008733FB" w14:paraId="148D73CB" w14:textId="77777777" w:rsidTr="003C517F">
        <w:trPr>
          <w:trHeight w:val="335"/>
        </w:trPr>
        <w:tc>
          <w:tcPr>
            <w:tcW w:w="4230" w:type="dxa"/>
          </w:tcPr>
          <w:p w14:paraId="327E038E" w14:textId="0BA4E08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75B2BB0" w14:textId="77777777" w:rsidR="000B5D57" w:rsidRPr="004C5619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FA7D541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D020C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43B55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15D5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BB339B6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B9D0D7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FED" w:rsidRPr="008733FB" w14:paraId="049C4D55" w14:textId="77777777" w:rsidTr="005B2F1B">
        <w:trPr>
          <w:trHeight w:val="335"/>
        </w:trPr>
        <w:tc>
          <w:tcPr>
            <w:tcW w:w="4230" w:type="dxa"/>
          </w:tcPr>
          <w:p w14:paraId="537012FC" w14:textId="4F464DEB" w:rsidR="00F07FED" w:rsidRPr="008733FB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0D954151" w14:textId="631F5FB6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07FED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31F765E4" w14:textId="77777777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0CAEC5" w14:textId="0F1B7C4B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07FE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099BEB1" w14:textId="77777777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6159" w14:textId="6BB4EFE9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07FED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6" w:type="dxa"/>
          </w:tcPr>
          <w:p w14:paraId="3BE44D07" w14:textId="77777777" w:rsidR="00F07FED" w:rsidRPr="008733FB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06BDA23" w14:textId="2C7C039E" w:rsid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F07FED" w:rsidRPr="008733FB" w14:paraId="65BB81E3" w14:textId="77777777" w:rsidTr="005B2F1B">
        <w:trPr>
          <w:trHeight w:val="335"/>
        </w:trPr>
        <w:tc>
          <w:tcPr>
            <w:tcW w:w="4230" w:type="dxa"/>
          </w:tcPr>
          <w:p w14:paraId="0E825742" w14:textId="6572C7BD" w:rsidR="00F07FED" w:rsidRPr="006D4613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5A2F75" w14:textId="45A7BEC1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07F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DB62FC" w14:textId="77777777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714254" w14:textId="2CA38AFB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07F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E0A4FC1" w14:textId="77777777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284A5" w14:textId="1764AD97" w:rsidR="00F07FED" w:rsidRP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07F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21C76637" w14:textId="77777777" w:rsidR="00F07FED" w:rsidRPr="008733FB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9A90F43" w14:textId="19179D12" w:rsid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07FED" w:rsidRPr="008733FB" w14:paraId="62DAE2F6" w14:textId="77777777" w:rsidTr="005B2F1B">
        <w:trPr>
          <w:trHeight w:val="335"/>
        </w:trPr>
        <w:tc>
          <w:tcPr>
            <w:tcW w:w="4230" w:type="dxa"/>
          </w:tcPr>
          <w:p w14:paraId="5ADD06E7" w14:textId="0241E404" w:rsidR="00F07FED" w:rsidRPr="006D4613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EA4EE" w14:textId="6B161C0A" w:rsidR="00F07FED" w:rsidRPr="00C3120F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120F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05EA3693" w14:textId="77777777" w:rsidR="00F07FED" w:rsidRPr="00C3120F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3C5F7A" w14:textId="39F185DE" w:rsidR="00F07FED" w:rsidRPr="00C3120F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120F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78277607" w14:textId="77777777" w:rsidR="00F07FED" w:rsidRPr="00C3120F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E7D8EA" w14:textId="0C643BB9" w:rsidR="00F07FED" w:rsidRPr="00C3120F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120F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86" w:type="dxa"/>
          </w:tcPr>
          <w:p w14:paraId="057951EB" w14:textId="77777777" w:rsidR="00F07FED" w:rsidRPr="008733FB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A484DBC" w14:textId="01A976AF" w:rsidR="00F07FED" w:rsidRDefault="00F07FED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</w:tr>
      <w:tr w:rsidR="000B5D57" w:rsidRPr="008733FB" w14:paraId="09AD3404" w14:textId="77777777" w:rsidTr="005B2F1B">
        <w:trPr>
          <w:trHeight w:val="335"/>
        </w:trPr>
        <w:tc>
          <w:tcPr>
            <w:tcW w:w="4230" w:type="dxa"/>
          </w:tcPr>
          <w:p w14:paraId="450BF1E2" w14:textId="77777777" w:rsidR="000B5D57" w:rsidRPr="00135B56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4B568C" w14:textId="77777777" w:rsidR="000B5D57" w:rsidRPr="004C5619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4424D5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845CF7B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55BD5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10AC0F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DA57F56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4112CF73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D57" w:rsidRPr="008733FB" w14:paraId="2F5CE5C2" w14:textId="77777777" w:rsidTr="003C517F">
        <w:trPr>
          <w:trHeight w:val="335"/>
        </w:trPr>
        <w:tc>
          <w:tcPr>
            <w:tcW w:w="4230" w:type="dxa"/>
          </w:tcPr>
          <w:p w14:paraId="0905F317" w14:textId="318D3F32" w:rsidR="000B5D57" w:rsidRPr="00135B56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44B7107" w14:textId="77777777" w:rsidR="000B5D57" w:rsidRPr="004C5619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D3BF1D0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B86AFE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D4F1F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0F842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F40C4F5" w14:textId="77777777" w:rsidR="000B5D57" w:rsidRPr="008733FB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2D0CD32" w14:textId="77777777" w:rsidR="000B5D57" w:rsidRDefault="000B5D57" w:rsidP="000B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B53" w:rsidRPr="004F014A" w14:paraId="3EA66E1F" w14:textId="77777777" w:rsidTr="003C517F">
        <w:trPr>
          <w:trHeight w:val="335"/>
        </w:trPr>
        <w:tc>
          <w:tcPr>
            <w:tcW w:w="4230" w:type="dxa"/>
          </w:tcPr>
          <w:p w14:paraId="2C2839DB" w14:textId="12BE3CF5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E4045F3" w14:textId="079DAB63" w:rsidR="00815B53" w:rsidRPr="004F014A" w:rsidRDefault="001A273E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C84861" w14:textId="77777777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8D878D" w14:textId="3EEF38C2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963603" w14:textId="77777777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A312CA" w14:textId="377AA977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C14B955" w14:textId="77777777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216C594" w14:textId="7A614CDB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B53" w:rsidRPr="004F014A" w14:paraId="19580026" w14:textId="77777777" w:rsidTr="003C517F">
        <w:trPr>
          <w:trHeight w:val="335"/>
        </w:trPr>
        <w:tc>
          <w:tcPr>
            <w:tcW w:w="4230" w:type="dxa"/>
          </w:tcPr>
          <w:p w14:paraId="66A82909" w14:textId="600A7CCE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C3B364E" w14:textId="46C4BBC6" w:rsidR="00815B53" w:rsidRPr="004F014A" w:rsidRDefault="001A273E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9F27B9" w14:textId="77777777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3D8CD" w14:textId="01CE715D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E60D5DD" w14:textId="77777777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F94B44" w14:textId="77C40515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DC9413A" w14:textId="77777777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CD81986" w14:textId="67DF9D60" w:rsidR="00815B53" w:rsidRPr="004F014A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B53" w:rsidRPr="008733FB" w14:paraId="46AB91EA" w14:textId="77777777" w:rsidTr="003C517F">
        <w:trPr>
          <w:trHeight w:val="335"/>
        </w:trPr>
        <w:tc>
          <w:tcPr>
            <w:tcW w:w="4230" w:type="dxa"/>
          </w:tcPr>
          <w:p w14:paraId="130B15DB" w14:textId="3F09A915" w:rsidR="00815B53" w:rsidRPr="00384142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84142">
              <w:rPr>
                <w:rFonts w:ascii="Angsana New" w:hAnsi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080" w:type="dxa"/>
          </w:tcPr>
          <w:p w14:paraId="2B522D14" w14:textId="0464675C" w:rsidR="00815B53" w:rsidRPr="001A273E" w:rsidRDefault="001A273E" w:rsidP="00F0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A273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982CCA" w14:textId="77777777" w:rsidR="00815B53" w:rsidRPr="008733FB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FAF0AB" w14:textId="08A56C9C" w:rsidR="00815B53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EF74D6" w14:textId="77777777" w:rsidR="00815B53" w:rsidRPr="008733FB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20FBC" w14:textId="3603E214" w:rsidR="00815B53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0502588C" w14:textId="77777777" w:rsidR="00815B53" w:rsidRPr="008733FB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60B9DA5" w14:textId="4D444309" w:rsidR="00815B53" w:rsidRDefault="00815B53" w:rsidP="0081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513CB675" w14:textId="77777777" w:rsidR="008B174D" w:rsidRPr="00767F88" w:rsidRDefault="008B174D" w:rsidP="007D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2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88"/>
        <w:gridCol w:w="1080"/>
        <w:gridCol w:w="270"/>
        <w:gridCol w:w="1080"/>
        <w:gridCol w:w="274"/>
        <w:gridCol w:w="1080"/>
        <w:gridCol w:w="270"/>
        <w:gridCol w:w="1170"/>
      </w:tblGrid>
      <w:tr w:rsidR="00886800" w:rsidRPr="00D26778" w14:paraId="32E1E33E" w14:textId="77777777" w:rsidTr="00CE3788">
        <w:trPr>
          <w:tblHeader/>
        </w:trPr>
        <w:tc>
          <w:tcPr>
            <w:tcW w:w="4488" w:type="dxa"/>
          </w:tcPr>
          <w:p w14:paraId="16B75FA8" w14:textId="27E14FBF" w:rsidR="00886800" w:rsidRPr="000931C3" w:rsidRDefault="00886800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DD6BAD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307895CE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D17BE07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31D14" w:rsidRPr="00D26778" w14:paraId="6FFFA5BC" w14:textId="77777777" w:rsidTr="00CE3788">
        <w:trPr>
          <w:tblHeader/>
        </w:trPr>
        <w:tc>
          <w:tcPr>
            <w:tcW w:w="4488" w:type="dxa"/>
          </w:tcPr>
          <w:p w14:paraId="7C83ED32" w14:textId="624131E0" w:rsidR="00531D14" w:rsidRPr="00392458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2F95DE" w14:textId="26B5C511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95457B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9765D0" w14:textId="0CE7CDCF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7829A637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A7B06" w14:textId="1B6D2C30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8AE7684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557A2" w14:textId="5F522CBE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B75CC" w:rsidRPr="00D26778" w14:paraId="4608C84A" w14:textId="77777777" w:rsidTr="00CE3788">
        <w:trPr>
          <w:tblHeader/>
        </w:trPr>
        <w:tc>
          <w:tcPr>
            <w:tcW w:w="4488" w:type="dxa"/>
          </w:tcPr>
          <w:p w14:paraId="1ED78D0E" w14:textId="1BC7CF30" w:rsidR="009B75CC" w:rsidRPr="00982858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2A835CD2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AB30C7" w14:textId="7777777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0C7B3FC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6DFBE125" w14:textId="7777777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51AEF45C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F266E6" w14:textId="7777777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27AAA" w14:textId="3FB42FCE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B75CC" w:rsidRPr="00D26778" w14:paraId="7264E13F" w14:textId="77777777" w:rsidTr="00CE3788">
        <w:trPr>
          <w:tblHeader/>
        </w:trPr>
        <w:tc>
          <w:tcPr>
            <w:tcW w:w="4488" w:type="dxa"/>
          </w:tcPr>
          <w:p w14:paraId="59F89486" w14:textId="77777777" w:rsidR="009B75CC" w:rsidRPr="00B045D4" w:rsidRDefault="009B75CC" w:rsidP="009B75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4" w:type="dxa"/>
            <w:gridSpan w:val="7"/>
          </w:tcPr>
          <w:p w14:paraId="3066CA1F" w14:textId="77777777" w:rsidR="009B75CC" w:rsidRPr="00B045D4" w:rsidRDefault="009B75CC" w:rsidP="009B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5CC" w:rsidRPr="00D26778" w14:paraId="29089184" w14:textId="77777777" w:rsidTr="00CA3784">
        <w:tc>
          <w:tcPr>
            <w:tcW w:w="4488" w:type="dxa"/>
          </w:tcPr>
          <w:p w14:paraId="232233DC" w14:textId="77777777" w:rsidR="009B75CC" w:rsidRPr="00B045D4" w:rsidRDefault="009B75CC" w:rsidP="009B75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4" w:type="dxa"/>
            <w:gridSpan w:val="7"/>
          </w:tcPr>
          <w:p w14:paraId="722C5011" w14:textId="77777777" w:rsidR="009B75CC" w:rsidRPr="00B045D4" w:rsidRDefault="009B75CC" w:rsidP="009B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753E2" w:rsidRPr="00D26778" w14:paraId="6E8C044E" w14:textId="77777777" w:rsidTr="00CA3784">
        <w:tc>
          <w:tcPr>
            <w:tcW w:w="4488" w:type="dxa"/>
          </w:tcPr>
          <w:p w14:paraId="296365D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4677DD" w14:textId="6FC85619" w:rsidR="00A753E2" w:rsidRPr="004C5619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5B71512B" w14:textId="77777777" w:rsidR="00A753E2" w:rsidRPr="004C5619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3D070" w14:textId="3BD59A91" w:rsidR="00A753E2" w:rsidRPr="004C5619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4" w:type="dxa"/>
          </w:tcPr>
          <w:p w14:paraId="35A02F28" w14:textId="77777777" w:rsidR="00A753E2" w:rsidRPr="004C5619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3DDC88" w14:textId="6AE6E652" w:rsidR="00A753E2" w:rsidRPr="004C5619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4246CB" w14:textId="77777777" w:rsidR="00A753E2" w:rsidRPr="004C5619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A2971C" w14:textId="36F1978B" w:rsidR="00A753E2" w:rsidRPr="004C5619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53E2" w:rsidRPr="00D26778" w14:paraId="2D9BA885" w14:textId="77777777" w:rsidTr="00102274">
        <w:tc>
          <w:tcPr>
            <w:tcW w:w="4488" w:type="dxa"/>
          </w:tcPr>
          <w:p w14:paraId="212CC654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5E0812DC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098511D4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20C1897E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4" w:type="dxa"/>
          </w:tcPr>
          <w:p w14:paraId="78AEB4F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371EDA64" w:rsidR="00A753E2" w:rsidRPr="00B61AC6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7C5649A9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753E2" w:rsidRPr="00D26778" w14:paraId="414E3CD0" w14:textId="77777777" w:rsidTr="00102274">
        <w:tc>
          <w:tcPr>
            <w:tcW w:w="4488" w:type="dxa"/>
          </w:tcPr>
          <w:p w14:paraId="479CCDFB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F521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3E2" w:rsidRPr="00D26778" w14:paraId="50A3388F" w14:textId="77777777" w:rsidTr="00102274">
        <w:tc>
          <w:tcPr>
            <w:tcW w:w="4488" w:type="dxa"/>
          </w:tcPr>
          <w:p w14:paraId="717FD153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1B9D7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3E2" w:rsidRPr="00D26778" w14:paraId="3F044D90" w14:textId="77777777" w:rsidTr="00102274">
        <w:tc>
          <w:tcPr>
            <w:tcW w:w="4488" w:type="dxa"/>
          </w:tcPr>
          <w:p w14:paraId="20BD9C6B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0D6F62B5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377C96C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682D02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36B16EDC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7244">
              <w:rPr>
                <w:rFonts w:ascii="Angsana New" w:hAnsi="Angsana New"/>
                <w:sz w:val="30"/>
                <w:szCs w:val="30"/>
              </w:rPr>
              <w:t>50,976</w:t>
            </w:r>
          </w:p>
        </w:tc>
        <w:tc>
          <w:tcPr>
            <w:tcW w:w="270" w:type="dxa"/>
          </w:tcPr>
          <w:p w14:paraId="4977FC0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C3970" w14:textId="340C9409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A753E2" w:rsidRPr="00D26778" w14:paraId="5D13DE3C" w14:textId="77777777" w:rsidTr="00102274">
        <w:tc>
          <w:tcPr>
            <w:tcW w:w="4488" w:type="dxa"/>
          </w:tcPr>
          <w:p w14:paraId="232058EB" w14:textId="77777777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3D1E39DA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4,491</w:t>
            </w:r>
          </w:p>
        </w:tc>
        <w:tc>
          <w:tcPr>
            <w:tcW w:w="270" w:type="dxa"/>
          </w:tcPr>
          <w:p w14:paraId="3743BE4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1B8B7A65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74" w:type="dxa"/>
          </w:tcPr>
          <w:p w14:paraId="0C495E6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62BF540A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1,416</w:t>
            </w:r>
          </w:p>
        </w:tc>
        <w:tc>
          <w:tcPr>
            <w:tcW w:w="270" w:type="dxa"/>
          </w:tcPr>
          <w:p w14:paraId="3FA92DB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B554A" w14:textId="7F7E1EF5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A753E2" w:rsidRPr="00D26778" w14:paraId="4866F767" w14:textId="77777777" w:rsidTr="00102274">
        <w:tc>
          <w:tcPr>
            <w:tcW w:w="4488" w:type="dxa"/>
          </w:tcPr>
          <w:p w14:paraId="5E418248" w14:textId="77777777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22FDFDF" w14:textId="71D6FA49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  <w:tc>
          <w:tcPr>
            <w:tcW w:w="270" w:type="dxa"/>
          </w:tcPr>
          <w:p w14:paraId="51AC2E13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0745B" w14:textId="75B9092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4" w:type="dxa"/>
          </w:tcPr>
          <w:p w14:paraId="562C9EA6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F2D1C" w14:textId="05D97BDB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F0246BE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0AA02" w14:textId="6CA9CC49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53E2" w:rsidRPr="00D26778" w14:paraId="1274E15A" w14:textId="77777777" w:rsidTr="006E44A6">
        <w:tc>
          <w:tcPr>
            <w:tcW w:w="4488" w:type="dxa"/>
          </w:tcPr>
          <w:p w14:paraId="312DFABE" w14:textId="77777777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2D7BBD3C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5,527</w:t>
            </w:r>
          </w:p>
        </w:tc>
        <w:tc>
          <w:tcPr>
            <w:tcW w:w="270" w:type="dxa"/>
          </w:tcPr>
          <w:p w14:paraId="2E6A169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5FE0F88A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4" w:type="dxa"/>
          </w:tcPr>
          <w:p w14:paraId="5A117EB8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0FD58581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52,403</w:t>
            </w:r>
          </w:p>
        </w:tc>
        <w:tc>
          <w:tcPr>
            <w:tcW w:w="270" w:type="dxa"/>
          </w:tcPr>
          <w:p w14:paraId="1BC5BF14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1D3606C1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</w:tr>
      <w:tr w:rsidR="00A753E2" w:rsidRPr="00D26778" w14:paraId="70188352" w14:textId="77777777" w:rsidTr="00195817">
        <w:tc>
          <w:tcPr>
            <w:tcW w:w="4488" w:type="dxa"/>
          </w:tcPr>
          <w:p w14:paraId="4AA94992" w14:textId="77777777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7833BD" w14:textId="77777777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C15D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B7CF3F" w14:textId="77777777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D968226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0BB29E" w14:textId="77777777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FFD77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3B7C32" w14:textId="77777777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5817" w:rsidRPr="00D26778" w14:paraId="491653D0" w14:textId="77777777" w:rsidTr="00195817">
        <w:tc>
          <w:tcPr>
            <w:tcW w:w="4488" w:type="dxa"/>
          </w:tcPr>
          <w:p w14:paraId="3227E7FA" w14:textId="77777777" w:rsidR="00195817" w:rsidRPr="00B045D4" w:rsidRDefault="00195817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FB2482" w14:textId="77777777" w:rsidR="00195817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5C08" w14:textId="77777777" w:rsidR="00195817" w:rsidRPr="00B045D4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B595A" w14:textId="77777777" w:rsidR="00195817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9DF9F3E" w14:textId="77777777" w:rsidR="00195817" w:rsidRPr="00B045D4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D0DA7" w14:textId="77777777" w:rsidR="00195817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18A86" w14:textId="77777777" w:rsidR="00195817" w:rsidRPr="00B045D4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BFBC4" w14:textId="77777777" w:rsidR="00195817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5817" w:rsidRPr="00D26778" w14:paraId="3061D36A" w14:textId="77777777" w:rsidTr="00195817">
        <w:tc>
          <w:tcPr>
            <w:tcW w:w="4488" w:type="dxa"/>
          </w:tcPr>
          <w:p w14:paraId="48D1C1D7" w14:textId="77777777" w:rsidR="00195817" w:rsidRPr="00B045D4" w:rsidRDefault="00195817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06359D" w14:textId="77777777" w:rsidR="00195817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3A014" w14:textId="77777777" w:rsidR="00195817" w:rsidRPr="00B045D4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0E327" w14:textId="77777777" w:rsidR="00195817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3F7185F" w14:textId="77777777" w:rsidR="00195817" w:rsidRPr="00B045D4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EE01C" w14:textId="77777777" w:rsidR="00195817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865B8" w14:textId="77777777" w:rsidR="00195817" w:rsidRPr="00B045D4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30BA1" w14:textId="77777777" w:rsidR="00195817" w:rsidRDefault="00195817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7173" w:rsidRPr="00D26778" w14:paraId="2CFFADAE" w14:textId="77777777" w:rsidTr="00195817">
        <w:tc>
          <w:tcPr>
            <w:tcW w:w="4488" w:type="dxa"/>
          </w:tcPr>
          <w:p w14:paraId="07FEE4CF" w14:textId="77777777" w:rsidR="00DC7173" w:rsidRPr="00B045D4" w:rsidRDefault="00DC7173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9C9464" w14:textId="77777777" w:rsidR="00DC7173" w:rsidRDefault="00DC7173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5AD34" w14:textId="77777777" w:rsidR="00DC7173" w:rsidRPr="00B045D4" w:rsidRDefault="00DC7173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25472" w14:textId="77777777" w:rsidR="00DC7173" w:rsidRDefault="00DC7173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16E67DD" w14:textId="77777777" w:rsidR="00DC7173" w:rsidRPr="00B045D4" w:rsidRDefault="00DC7173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369F1" w14:textId="77777777" w:rsidR="00DC7173" w:rsidRDefault="00DC7173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42888" w14:textId="77777777" w:rsidR="00DC7173" w:rsidRPr="00B045D4" w:rsidRDefault="00DC7173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3A50C" w14:textId="77777777" w:rsidR="00DC7173" w:rsidRDefault="00DC7173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3E2" w:rsidRPr="00D26778" w14:paraId="5D6FB275" w14:textId="77777777" w:rsidTr="00102274">
        <w:tc>
          <w:tcPr>
            <w:tcW w:w="4488" w:type="dxa"/>
          </w:tcPr>
          <w:p w14:paraId="6AA5F6CC" w14:textId="33CD9173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</w:tcPr>
          <w:p w14:paraId="7BF9D08A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23592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DEA31" w14:textId="77777777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5E56EE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9CF56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3FF24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EFED4F" w14:textId="77777777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3E2" w:rsidRPr="00D26778" w14:paraId="14AFC3A9" w14:textId="77777777" w:rsidTr="00102274">
        <w:tc>
          <w:tcPr>
            <w:tcW w:w="4488" w:type="dxa"/>
          </w:tcPr>
          <w:p w14:paraId="64D1237D" w14:textId="39F7B2E7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6BD38D3A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1FAC9576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0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4663C" w14:textId="77777777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5FFF9A69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  <w:tc>
          <w:tcPr>
            <w:tcW w:w="270" w:type="dxa"/>
          </w:tcPr>
          <w:p w14:paraId="7AEDCC14" w14:textId="77777777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B04B1" w14:textId="459D5D7A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65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753E2" w:rsidRPr="00D26778" w14:paraId="04B42749" w14:textId="77777777" w:rsidTr="00102274">
        <w:tc>
          <w:tcPr>
            <w:tcW w:w="4488" w:type="dxa"/>
          </w:tcPr>
          <w:p w14:paraId="2A879C4E" w14:textId="6BFAE8BE" w:rsidR="00A753E2" w:rsidRPr="00CE3788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378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F8434AD" w14:textId="42976E8A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3788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7DE5B09A" w14:textId="77777777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50964" w14:textId="309BEDDA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37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F362E81" w14:textId="77777777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2B101" w14:textId="42A3383F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3788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786D384B" w14:textId="77777777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599A6" w14:textId="69009CC2" w:rsidR="00A753E2" w:rsidRPr="00CE3788" w:rsidRDefault="00A753E2" w:rsidP="0019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7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3E2" w:rsidRPr="00D26778" w14:paraId="1B90B22B" w14:textId="77777777" w:rsidTr="00102274">
        <w:tc>
          <w:tcPr>
            <w:tcW w:w="4488" w:type="dxa"/>
          </w:tcPr>
          <w:p w14:paraId="27E5D509" w14:textId="34709704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26BE36B4" w:rsidR="00A753E2" w:rsidRPr="00CF173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1738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7794E6EF" w14:textId="77777777" w:rsidR="00A753E2" w:rsidRPr="00CF173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4F5B34F1" w:rsidR="00A753E2" w:rsidRPr="00CF173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7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7E23191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58EA53C1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117,000</w:t>
            </w:r>
          </w:p>
        </w:tc>
        <w:tc>
          <w:tcPr>
            <w:tcW w:w="270" w:type="dxa"/>
          </w:tcPr>
          <w:p w14:paraId="765F774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3F61DDE4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B842233" w14:textId="77777777" w:rsidR="00CE3788" w:rsidRDefault="00CE3788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9C0E85F" w14:textId="14F2B412" w:rsidR="00886800" w:rsidRDefault="00D82ADE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เงินให้กู้ย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ืมระยะสั้นแก่</w:t>
      </w:r>
      <w:r w:rsidR="004F014A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กิจการ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ที่เกี่ยวข้อง</w:t>
      </w:r>
      <w:r w:rsidR="0086177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กัน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861772">
        <w:rPr>
          <w:rFonts w:ascii="Angsana New" w:hAnsi="Angsana New" w:hint="cs"/>
          <w:spacing w:val="4"/>
          <w:sz w:val="30"/>
          <w:szCs w:val="30"/>
        </w:rPr>
        <w:t xml:space="preserve"> (Money Market Rate)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ต่อปี</w:t>
      </w:r>
      <w:r w:rsidR="0086418F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="0086418F" w:rsidRPr="00861772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และ</w:t>
      </w:r>
      <w:r w:rsidR="0086418F" w:rsidRPr="0067549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มีกำหนดชำระเงินภายใน </w:t>
      </w:r>
      <w:r w:rsidR="00CE3788">
        <w:rPr>
          <w:rFonts w:asciiTheme="majorBidi" w:hAnsiTheme="majorBidi" w:cstheme="majorBidi"/>
          <w:sz w:val="30"/>
          <w:szCs w:val="30"/>
        </w:rPr>
        <w:t>3</w:t>
      </w:r>
      <w:r w:rsidR="0086418F" w:rsidRPr="00675495">
        <w:rPr>
          <w:rFonts w:asciiTheme="majorBidi" w:hAnsiTheme="majorBidi" w:cstheme="majorBidi"/>
          <w:sz w:val="30"/>
          <w:szCs w:val="30"/>
        </w:rPr>
        <w:t xml:space="preserve"> - 12 </w:t>
      </w:r>
      <w:r w:rsidR="0086418F" w:rsidRPr="0067549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2D451C9C" w14:textId="77777777" w:rsidR="00AA657B" w:rsidRPr="00AC0AF3" w:rsidRDefault="00AA657B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68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152"/>
      </w:tblGrid>
      <w:tr w:rsidR="00886800" w:rsidRPr="00AC0AF3" w14:paraId="5044D575" w14:textId="77777777" w:rsidTr="00001C43">
        <w:trPr>
          <w:tblHeader/>
        </w:trPr>
        <w:tc>
          <w:tcPr>
            <w:tcW w:w="4482" w:type="dxa"/>
          </w:tcPr>
          <w:p w14:paraId="389F610D" w14:textId="50956ED6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5AEFB6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65E9AAA8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D14" w:rsidRPr="00AC0AF3" w14:paraId="77149990" w14:textId="77777777" w:rsidTr="00001C43">
        <w:trPr>
          <w:tblHeader/>
        </w:trPr>
        <w:tc>
          <w:tcPr>
            <w:tcW w:w="4482" w:type="dxa"/>
          </w:tcPr>
          <w:p w14:paraId="3208A099" w14:textId="3E2E07F8" w:rsidR="00531D14" w:rsidRPr="00AC0AF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11208E72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4A5169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6DAA82C4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32EF644D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C56B91F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08B4FF" w14:textId="261B655C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C256C" w:rsidRPr="00AC0AF3" w14:paraId="2A20C196" w14:textId="77777777" w:rsidTr="00001C43">
        <w:trPr>
          <w:tblHeader/>
        </w:trPr>
        <w:tc>
          <w:tcPr>
            <w:tcW w:w="4482" w:type="dxa"/>
          </w:tcPr>
          <w:p w14:paraId="7BBDCEF4" w14:textId="7B43BCB1" w:rsidR="00FC256C" w:rsidRPr="00982858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3D136C5C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550218" w14:textId="77777777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4819F1B1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8201A0" w14:textId="77777777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65E458B6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FBCB27" w14:textId="77777777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AD519E" w14:textId="2D88622F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D49EA" w:rsidRPr="00AC0AF3" w14:paraId="5C64DFB8" w14:textId="77777777" w:rsidTr="00001C43">
        <w:trPr>
          <w:tblHeader/>
        </w:trPr>
        <w:tc>
          <w:tcPr>
            <w:tcW w:w="4482" w:type="dxa"/>
          </w:tcPr>
          <w:p w14:paraId="45AF7142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7698BBAD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49EA" w:rsidRPr="00AC0AF3" w14:paraId="0C6209CB" w14:textId="77777777" w:rsidTr="00001C43">
        <w:tc>
          <w:tcPr>
            <w:tcW w:w="4482" w:type="dxa"/>
          </w:tcPr>
          <w:p w14:paraId="24E78A0F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02" w:type="dxa"/>
            <w:gridSpan w:val="7"/>
          </w:tcPr>
          <w:p w14:paraId="61A830B9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749E5" w:rsidRPr="00AC0AF3" w14:paraId="73423900" w14:textId="77777777" w:rsidTr="00C450DE">
        <w:tc>
          <w:tcPr>
            <w:tcW w:w="4482" w:type="dxa"/>
          </w:tcPr>
          <w:p w14:paraId="3084FA22" w14:textId="75656566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87CB5CD" w14:textId="6D4EA84F" w:rsidR="00F749E5" w:rsidRPr="006E6E6E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6,817</w:t>
            </w:r>
          </w:p>
        </w:tc>
        <w:tc>
          <w:tcPr>
            <w:tcW w:w="270" w:type="dxa"/>
          </w:tcPr>
          <w:p w14:paraId="6357764D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97E" w14:textId="4DEFF2C3" w:rsidR="00F749E5" w:rsidRPr="00683D6C" w:rsidRDefault="00F749E5" w:rsidP="0035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310FF15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B7EA3" w14:textId="32D27D30" w:rsidR="00F749E5" w:rsidRPr="00AC0AF3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604B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90921E" w14:textId="094114A9" w:rsidR="00F749E5" w:rsidRPr="00722C2D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45424B8D" w14:textId="77777777" w:rsidTr="00C450DE">
        <w:trPr>
          <w:trHeight w:val="43"/>
        </w:trPr>
        <w:tc>
          <w:tcPr>
            <w:tcW w:w="4482" w:type="dxa"/>
          </w:tcPr>
          <w:p w14:paraId="7FCA7C76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5C7A9" w14:textId="616650DE" w:rsidR="00F749E5" w:rsidRPr="00AC0AF3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6,817</w:t>
            </w:r>
          </w:p>
        </w:tc>
        <w:tc>
          <w:tcPr>
            <w:tcW w:w="270" w:type="dxa"/>
          </w:tcPr>
          <w:p w14:paraId="5C995D8F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1583" w14:textId="765DE205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vAlign w:val="bottom"/>
          </w:tcPr>
          <w:p w14:paraId="5EF0FEE8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FEC97" w14:textId="2AFFAAEF" w:rsidR="00F749E5" w:rsidRPr="00AC0AF3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D43354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1C229" w14:textId="74904C4E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749E5" w:rsidRPr="00AC0AF3" w14:paraId="199C45CE" w14:textId="77777777" w:rsidTr="00001C43">
        <w:tc>
          <w:tcPr>
            <w:tcW w:w="4482" w:type="dxa"/>
          </w:tcPr>
          <w:p w14:paraId="1B5943F4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90B86A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420A91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9E5" w:rsidRPr="00AC0AF3" w14:paraId="39F609C8" w14:textId="77777777" w:rsidTr="00001C43">
        <w:tc>
          <w:tcPr>
            <w:tcW w:w="4482" w:type="dxa"/>
          </w:tcPr>
          <w:p w14:paraId="1B2E9D52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F749E5" w:rsidRPr="00AC0AF3" w:rsidRDefault="00F749E5" w:rsidP="00F749E5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F749E5" w:rsidRPr="00AC0AF3" w:rsidRDefault="00F749E5" w:rsidP="00F749E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33931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9E5" w:rsidRPr="00AC0AF3" w14:paraId="15DAEDB9" w14:textId="77777777" w:rsidTr="00001C43">
        <w:tc>
          <w:tcPr>
            <w:tcW w:w="4482" w:type="dxa"/>
          </w:tcPr>
          <w:p w14:paraId="2EE21699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2D4D63AC" w:rsidR="00F749E5" w:rsidRPr="006E6E6E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489C2274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37DF5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3D6B4" w14:textId="1BFCB240" w:rsidR="00F749E5" w:rsidRPr="00FC6767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</w:t>
            </w:r>
            <w:r w:rsidR="0044724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70081CC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8030C0" w14:textId="582A6BE0" w:rsidR="00F749E5" w:rsidRPr="00F95C7D" w:rsidRDefault="00F749E5" w:rsidP="0035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0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F749E5" w:rsidRPr="00AC0AF3" w14:paraId="0B82C0C6" w14:textId="77777777" w:rsidTr="008440B2">
        <w:tc>
          <w:tcPr>
            <w:tcW w:w="4482" w:type="dxa"/>
          </w:tcPr>
          <w:p w14:paraId="0ADE9FFC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7BCE796E" w:rsidR="00F749E5" w:rsidRPr="006E6E6E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70" w:type="dxa"/>
          </w:tcPr>
          <w:p w14:paraId="0259E5E7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3EE468DC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3B02617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20F2E" w14:textId="6770E8B5" w:rsidR="00F749E5" w:rsidRPr="00F16A55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D34D9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E13A34" w14:textId="47DC0F79" w:rsidR="00F749E5" w:rsidRPr="00F95C7D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5023837D" w14:textId="77777777" w:rsidTr="008440B2">
        <w:tc>
          <w:tcPr>
            <w:tcW w:w="4482" w:type="dxa"/>
          </w:tcPr>
          <w:p w14:paraId="322A245A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346C4BE6" w:rsidR="00F749E5" w:rsidRPr="006E6E6E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36D64A51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234FB0DC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1DD250F6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8A81D" w14:textId="719C56CC" w:rsidR="00F749E5" w:rsidRPr="00F16A55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D206DDD" w14:textId="5886E3B4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2C1A41AC" w14:textId="77777777" w:rsidTr="00001C43">
        <w:tc>
          <w:tcPr>
            <w:tcW w:w="4482" w:type="dxa"/>
          </w:tcPr>
          <w:p w14:paraId="7D7821D5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4B6D6E7" w14:textId="100BD54F" w:rsidR="00F749E5" w:rsidRPr="006E6E6E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755F0C65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B6C89" w14:textId="59B164D3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FA8B2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7A834" w14:textId="04D89587" w:rsidR="00F749E5" w:rsidRPr="00F16A55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1CACB02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EF8DA9" w14:textId="5641AB16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F749E5" w:rsidRPr="00AC0AF3" w14:paraId="764C17F8" w14:textId="77777777" w:rsidTr="00001C43">
        <w:trPr>
          <w:trHeight w:val="70"/>
        </w:trPr>
        <w:tc>
          <w:tcPr>
            <w:tcW w:w="4482" w:type="dxa"/>
          </w:tcPr>
          <w:p w14:paraId="06561C95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5FEECE65" w:rsidR="00F749E5" w:rsidRPr="00AC0AF3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3,442</w:t>
            </w:r>
          </w:p>
        </w:tc>
        <w:tc>
          <w:tcPr>
            <w:tcW w:w="270" w:type="dxa"/>
          </w:tcPr>
          <w:p w14:paraId="1C8B37D3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231965BB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4AB92035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18C407A0" w:rsidR="00F749E5" w:rsidRPr="00FC6767" w:rsidRDefault="001A273E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2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3,958</w:t>
            </w:r>
          </w:p>
        </w:tc>
        <w:tc>
          <w:tcPr>
            <w:tcW w:w="270" w:type="dxa"/>
          </w:tcPr>
          <w:p w14:paraId="41C571DA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4FB50835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012556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DDEE1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580B49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E119FF8" w14:textId="40FC1741" w:rsidR="007A27FA" w:rsidRDefault="006F3FA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55493F">
        <w:rPr>
          <w:rFonts w:ascii="Angsana New" w:hAnsi="Angsana New"/>
          <w:b/>
          <w:bCs/>
          <w:sz w:val="30"/>
          <w:szCs w:val="30"/>
        </w:rPr>
        <w:t>4</w:t>
      </w:r>
      <w:r w:rsidR="00E96AEE" w:rsidRPr="0055493F">
        <w:rPr>
          <w:rFonts w:ascii="Angsana New" w:hAnsi="Angsana New"/>
          <w:b/>
          <w:bCs/>
          <w:sz w:val="30"/>
          <w:szCs w:val="30"/>
        </w:rPr>
        <w:tab/>
      </w:r>
      <w:r w:rsidR="00E96AEE" w:rsidRPr="003C5E01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3C5E01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3C5E01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2214F1C8" w14:textId="77777777" w:rsidR="00582590" w:rsidRPr="002D615B" w:rsidRDefault="00582590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F7E7D09" w14:textId="65FB036B" w:rsidR="002F042D" w:rsidRDefault="00E0369B" w:rsidP="00A5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  <w:sectPr w:rsidR="002F042D" w:rsidSect="00700418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E0369B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69BF1E6C" wp14:editId="15241E33">
            <wp:extent cx="8356123" cy="45720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56123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C6BCE" w14:textId="2B78695E" w:rsidR="00395F76" w:rsidRPr="0050551C" w:rsidRDefault="00266C4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6F79EDE2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531D14">
        <w:rPr>
          <w:rFonts w:ascii="Angsana New" w:hAnsi="Angsana New" w:hint="cs"/>
          <w:sz w:val="30"/>
          <w:szCs w:val="30"/>
          <w:cs/>
        </w:rPr>
        <w:t>หก</w:t>
      </w:r>
      <w:r w:rsidR="00F66E89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01E3">
        <w:rPr>
          <w:rFonts w:ascii="Angsana New" w:hAnsi="Angsana New"/>
          <w:sz w:val="30"/>
          <w:szCs w:val="30"/>
        </w:rPr>
        <w:t>3</w:t>
      </w:r>
      <w:r w:rsidR="00531D14">
        <w:rPr>
          <w:rFonts w:ascii="Angsana New" w:hAnsi="Angsana New"/>
          <w:sz w:val="30"/>
          <w:szCs w:val="30"/>
        </w:rPr>
        <w:t>0</w:t>
      </w:r>
      <w:r w:rsidR="008301E3">
        <w:rPr>
          <w:rFonts w:ascii="Angsana New" w:hAnsi="Angsana New"/>
          <w:sz w:val="30"/>
          <w:szCs w:val="30"/>
        </w:rPr>
        <w:t xml:space="preserve"> </w:t>
      </w:r>
      <w:r w:rsidR="008301E3">
        <w:rPr>
          <w:rFonts w:ascii="Angsana New" w:hAnsi="Angsana New" w:hint="cs"/>
          <w:sz w:val="30"/>
          <w:szCs w:val="30"/>
          <w:cs/>
        </w:rPr>
        <w:t>ม</w:t>
      </w:r>
      <w:r w:rsidR="00531D14">
        <w:rPr>
          <w:rFonts w:ascii="Angsana New" w:hAnsi="Angsana New" w:hint="cs"/>
          <w:sz w:val="30"/>
          <w:szCs w:val="30"/>
          <w:cs/>
        </w:rPr>
        <w:t>ิถุนายน</w:t>
      </w:r>
      <w:r w:rsidR="008301E3">
        <w:rPr>
          <w:rFonts w:ascii="Angsana New" w:hAnsi="Angsana New" w:hint="cs"/>
          <w:sz w:val="30"/>
          <w:szCs w:val="30"/>
          <w:cs/>
        </w:rPr>
        <w:t xml:space="preserve"> </w:t>
      </w:r>
      <w:r w:rsidR="00D67E16">
        <w:rPr>
          <w:rFonts w:ascii="Angsana New" w:hAnsi="Angsana New"/>
          <w:sz w:val="30"/>
          <w:szCs w:val="30"/>
        </w:rPr>
        <w:t>256</w:t>
      </w:r>
      <w:r w:rsidR="008301E3">
        <w:rPr>
          <w:rFonts w:ascii="Angsana New" w:hAnsi="Angsana New"/>
          <w:sz w:val="30"/>
          <w:szCs w:val="30"/>
        </w:rPr>
        <w:t>7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1621"/>
        <w:gridCol w:w="270"/>
        <w:gridCol w:w="1527"/>
        <w:gridCol w:w="270"/>
        <w:gridCol w:w="1442"/>
        <w:gridCol w:w="270"/>
        <w:gridCol w:w="1445"/>
        <w:gridCol w:w="270"/>
        <w:gridCol w:w="1530"/>
        <w:gridCol w:w="270"/>
        <w:gridCol w:w="1701"/>
      </w:tblGrid>
      <w:tr w:rsidR="00BC03F4" w:rsidRPr="0098013D" w14:paraId="68972967" w14:textId="77777777" w:rsidTr="002408E7">
        <w:trPr>
          <w:trHeight w:val="362"/>
          <w:tblHeader/>
        </w:trPr>
        <w:tc>
          <w:tcPr>
            <w:tcW w:w="1267" w:type="pct"/>
          </w:tcPr>
          <w:p w14:paraId="69276342" w14:textId="77777777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  <w:vAlign w:val="bottom"/>
          </w:tcPr>
          <w:p w14:paraId="471415DA" w14:textId="66D4A2CD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2408E7" w:rsidRPr="0098013D" w14:paraId="011C11AC" w14:textId="77777777" w:rsidTr="002408E7">
        <w:trPr>
          <w:trHeight w:val="1289"/>
          <w:tblHeader/>
        </w:trPr>
        <w:tc>
          <w:tcPr>
            <w:tcW w:w="1267" w:type="pct"/>
          </w:tcPr>
          <w:p w14:paraId="65B2527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  <w:hideMark/>
          </w:tcPr>
          <w:p w14:paraId="0DA7C996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66979F3C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5" w:type="pct"/>
          </w:tcPr>
          <w:p w14:paraId="6C721052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9AC05FC" w14:textId="4133E7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76E7CA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BC0E344" w14:textId="24AFC51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5" w:type="pct"/>
          </w:tcPr>
          <w:p w14:paraId="21EA2621" w14:textId="4968FD0E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vAlign w:val="bottom"/>
            <w:hideMark/>
          </w:tcPr>
          <w:p w14:paraId="6C80351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8F0115E" w14:textId="0D80B42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5" w:type="pct"/>
            <w:vAlign w:val="bottom"/>
          </w:tcPr>
          <w:p w14:paraId="0CD73844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  <w:hideMark/>
          </w:tcPr>
          <w:p w14:paraId="689D17B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902A8B9" w14:textId="6DA2A4C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5" w:type="pct"/>
            <w:vAlign w:val="bottom"/>
          </w:tcPr>
          <w:p w14:paraId="160F7E5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C28B92D" w14:textId="254A34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5" w:type="pct"/>
          </w:tcPr>
          <w:p w14:paraId="51B510D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bottom"/>
            <w:hideMark/>
          </w:tcPr>
          <w:p w14:paraId="075740EA" w14:textId="68499A8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51D172D4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31D1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31D1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03F4" w:rsidRPr="0098013D" w14:paraId="7C356A5C" w14:textId="13998C4B" w:rsidTr="002408E7">
        <w:trPr>
          <w:trHeight w:val="389"/>
          <w:tblHeader/>
        </w:trPr>
        <w:tc>
          <w:tcPr>
            <w:tcW w:w="1267" w:type="pct"/>
          </w:tcPr>
          <w:p w14:paraId="04ED880E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</w:tcPr>
          <w:p w14:paraId="1565C4A3" w14:textId="11DB9819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408E7" w:rsidRPr="0098013D" w14:paraId="1690AE0C" w14:textId="77777777" w:rsidTr="002408E7">
        <w:trPr>
          <w:tblHeader/>
        </w:trPr>
        <w:tc>
          <w:tcPr>
            <w:tcW w:w="1267" w:type="pct"/>
            <w:hideMark/>
          </w:tcPr>
          <w:p w14:paraId="4E5CB383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14:paraId="555F9130" w14:textId="5BF00503" w:rsidR="00BC03F4" w:rsidRPr="008C0CA5" w:rsidRDefault="00BC03F4" w:rsidP="0035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C0CA5">
              <w:rPr>
                <w:rFonts w:asciiTheme="majorBidi" w:hAnsiTheme="majorBidi" w:cstheme="majorBidi"/>
                <w:sz w:val="30"/>
                <w:szCs w:val="30"/>
              </w:rPr>
              <w:t>539,428</w:t>
            </w:r>
          </w:p>
        </w:tc>
        <w:tc>
          <w:tcPr>
            <w:tcW w:w="95" w:type="pct"/>
          </w:tcPr>
          <w:p w14:paraId="306ADD68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F6A859" w14:textId="01D7729A" w:rsidR="00BC03F4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E51CE28" w14:textId="70506319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35EA7B4" w14:textId="415431B9" w:rsidR="00BC03F4" w:rsidRPr="00B002F0" w:rsidRDefault="00551A8C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1546FB1" w14:textId="77777777" w:rsidR="00BC03F4" w:rsidRPr="00B002F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F4DC832" w14:textId="56044D64" w:rsidR="00BC03F4" w:rsidRPr="00B002F0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605F969" w14:textId="77777777" w:rsidR="00BC03F4" w:rsidRPr="00B002F0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7E19D53C" w:rsidR="00BC03F4" w:rsidRPr="00B002F0" w:rsidRDefault="00551A8C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69DE46B" w14:textId="77777777" w:rsidR="00BC03F4" w:rsidRPr="00B002F0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E371C7" w14:textId="7408234E" w:rsidR="00BC03F4" w:rsidRPr="0081246E" w:rsidRDefault="00551A8C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2408E7" w:rsidRPr="0098013D" w14:paraId="78636232" w14:textId="77777777" w:rsidTr="002408E7">
        <w:trPr>
          <w:tblHeader/>
        </w:trPr>
        <w:tc>
          <w:tcPr>
            <w:tcW w:w="1267" w:type="pct"/>
            <w:hideMark/>
          </w:tcPr>
          <w:p w14:paraId="4771B22A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6FCCCAC0" w14:textId="21D11F58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90467">
              <w:rPr>
                <w:rFonts w:asciiTheme="majorBidi" w:hAnsiTheme="majorBidi" w:cstheme="majorBidi"/>
                <w:sz w:val="30"/>
                <w:szCs w:val="30"/>
              </w:rPr>
              <w:t>637,154</w:t>
            </w:r>
          </w:p>
        </w:tc>
        <w:tc>
          <w:tcPr>
            <w:tcW w:w="95" w:type="pct"/>
          </w:tcPr>
          <w:p w14:paraId="78D85F5F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E8167" w14:textId="5233D753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22,192</w:t>
            </w:r>
          </w:p>
        </w:tc>
        <w:tc>
          <w:tcPr>
            <w:tcW w:w="95" w:type="pct"/>
          </w:tcPr>
          <w:p w14:paraId="1E8B0B42" w14:textId="4FA53852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73B9ED8" w14:textId="29D86A9D" w:rsidR="002408E7" w:rsidRPr="00B002F0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2549A354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50BA5B6" w14:textId="55DDEB01" w:rsidR="002408E7" w:rsidRPr="002408E7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(48,117)</w:t>
            </w:r>
          </w:p>
        </w:tc>
        <w:tc>
          <w:tcPr>
            <w:tcW w:w="95" w:type="pct"/>
          </w:tcPr>
          <w:p w14:paraId="7AE0E293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768F5CC5" w:rsidR="002408E7" w:rsidRPr="00B002F0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95" w:type="pct"/>
          </w:tcPr>
          <w:p w14:paraId="5D0B3AF6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3DEABF" w14:textId="361A970C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611,321</w:t>
            </w:r>
          </w:p>
        </w:tc>
      </w:tr>
      <w:tr w:rsidR="002408E7" w:rsidRPr="0098013D" w14:paraId="07B676D5" w14:textId="77777777" w:rsidTr="002408E7">
        <w:trPr>
          <w:tblHeader/>
        </w:trPr>
        <w:tc>
          <w:tcPr>
            <w:tcW w:w="1267" w:type="pct"/>
            <w:hideMark/>
          </w:tcPr>
          <w:p w14:paraId="17BB1CF1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0" w:type="pct"/>
          </w:tcPr>
          <w:p w14:paraId="0051F7F0" w14:textId="0C4FF90A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F3A8C">
              <w:rPr>
                <w:rFonts w:asciiTheme="majorBidi" w:hAnsiTheme="majorBidi" w:cstheme="majorBidi"/>
                <w:sz w:val="30"/>
                <w:szCs w:val="30"/>
              </w:rPr>
              <w:t>1,586,140</w:t>
            </w:r>
          </w:p>
        </w:tc>
        <w:tc>
          <w:tcPr>
            <w:tcW w:w="95" w:type="pct"/>
          </w:tcPr>
          <w:p w14:paraId="7DAD5BCF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B2654DD" w14:textId="026658EE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183,049</w:t>
            </w:r>
          </w:p>
        </w:tc>
        <w:tc>
          <w:tcPr>
            <w:tcW w:w="95" w:type="pct"/>
          </w:tcPr>
          <w:p w14:paraId="63A15002" w14:textId="7A66F733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E8741CF" w14:textId="5F13C7C4" w:rsidR="002408E7" w:rsidRPr="003D1A54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(3,830)</w:t>
            </w:r>
          </w:p>
        </w:tc>
        <w:tc>
          <w:tcPr>
            <w:tcW w:w="95" w:type="pct"/>
          </w:tcPr>
          <w:p w14:paraId="65F46555" w14:textId="77777777" w:rsidR="002408E7" w:rsidRPr="003D1A54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BE0647D" w14:textId="0E1CA144" w:rsidR="002408E7" w:rsidRPr="002408E7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(191,325)</w:t>
            </w:r>
          </w:p>
        </w:tc>
        <w:tc>
          <w:tcPr>
            <w:tcW w:w="95" w:type="pct"/>
          </w:tcPr>
          <w:p w14:paraId="1A7BFDDB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0484085A" w:rsidR="002408E7" w:rsidRPr="00B002F0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4,738</w:t>
            </w:r>
          </w:p>
        </w:tc>
        <w:tc>
          <w:tcPr>
            <w:tcW w:w="95" w:type="pct"/>
          </w:tcPr>
          <w:p w14:paraId="7C94750A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19C564" w14:textId="04E66E45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1,578,772</w:t>
            </w:r>
          </w:p>
        </w:tc>
      </w:tr>
      <w:tr w:rsidR="002408E7" w:rsidRPr="0098013D" w14:paraId="38CF34F9" w14:textId="77777777" w:rsidTr="002408E7">
        <w:trPr>
          <w:tblHeader/>
        </w:trPr>
        <w:tc>
          <w:tcPr>
            <w:tcW w:w="1267" w:type="pct"/>
            <w:hideMark/>
          </w:tcPr>
          <w:p w14:paraId="7DF97343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14:paraId="65C7BFC8" w14:textId="54F42CFC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804A9">
              <w:rPr>
                <w:rFonts w:asciiTheme="majorBidi" w:hAnsiTheme="majorBidi" w:cstheme="majorBidi"/>
                <w:sz w:val="30"/>
                <w:szCs w:val="30"/>
              </w:rPr>
              <w:t>33,211</w:t>
            </w:r>
          </w:p>
        </w:tc>
        <w:tc>
          <w:tcPr>
            <w:tcW w:w="95" w:type="pct"/>
          </w:tcPr>
          <w:p w14:paraId="13488C8B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4B8B4B" w14:textId="448CFF18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  <w:tc>
          <w:tcPr>
            <w:tcW w:w="95" w:type="pct"/>
          </w:tcPr>
          <w:p w14:paraId="3B1551F8" w14:textId="68928D81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BF669AA" w14:textId="6948B4EF" w:rsidR="002408E7" w:rsidRPr="003D1A54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95" w:type="pct"/>
          </w:tcPr>
          <w:p w14:paraId="77407F0A" w14:textId="77777777" w:rsidR="002408E7" w:rsidRPr="003D1A54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0568C23" w14:textId="263444F5" w:rsidR="002408E7" w:rsidRPr="002408E7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(8,067)</w:t>
            </w:r>
          </w:p>
        </w:tc>
        <w:tc>
          <w:tcPr>
            <w:tcW w:w="95" w:type="pct"/>
          </w:tcPr>
          <w:p w14:paraId="134AC49A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27369661" w:rsidR="002408E7" w:rsidRPr="00B002F0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95" w:type="pct"/>
          </w:tcPr>
          <w:p w14:paraId="4DFC4F50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1B9FD3" w14:textId="1789BDE4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28,62</w:t>
            </w:r>
            <w:r w:rsidR="0040650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408E7" w:rsidRPr="0098013D" w14:paraId="7E73E3EE" w14:textId="77777777" w:rsidTr="002408E7">
        <w:trPr>
          <w:tblHeader/>
        </w:trPr>
        <w:tc>
          <w:tcPr>
            <w:tcW w:w="1267" w:type="pct"/>
            <w:hideMark/>
          </w:tcPr>
          <w:p w14:paraId="00300DB3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14:paraId="4E8A4C51" w14:textId="708F8269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53150">
              <w:rPr>
                <w:rFonts w:asciiTheme="majorBidi" w:hAnsiTheme="majorBidi" w:cstheme="majorBidi"/>
                <w:sz w:val="30"/>
                <w:szCs w:val="30"/>
              </w:rPr>
              <w:t>19,381</w:t>
            </w:r>
          </w:p>
        </w:tc>
        <w:tc>
          <w:tcPr>
            <w:tcW w:w="95" w:type="pct"/>
          </w:tcPr>
          <w:p w14:paraId="16CAA3FF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D8B5745" w14:textId="7F76BD70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11,871</w:t>
            </w:r>
          </w:p>
        </w:tc>
        <w:tc>
          <w:tcPr>
            <w:tcW w:w="95" w:type="pct"/>
          </w:tcPr>
          <w:p w14:paraId="2A9E936C" w14:textId="422B98A2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208A6FDA" w14:textId="5D534484" w:rsidR="002408E7" w:rsidRPr="003D1A54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(497)</w:t>
            </w:r>
          </w:p>
        </w:tc>
        <w:tc>
          <w:tcPr>
            <w:tcW w:w="95" w:type="pct"/>
          </w:tcPr>
          <w:p w14:paraId="79F1BAF5" w14:textId="77777777" w:rsidR="002408E7" w:rsidRPr="003D1A54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99E551F" w14:textId="41B0E543" w:rsidR="002408E7" w:rsidRPr="002408E7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(5,074)</w:t>
            </w:r>
          </w:p>
        </w:tc>
        <w:tc>
          <w:tcPr>
            <w:tcW w:w="95" w:type="pct"/>
          </w:tcPr>
          <w:p w14:paraId="5A345383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3A5800CD" w:rsidR="002408E7" w:rsidRPr="00B002F0" w:rsidRDefault="00551A8C" w:rsidP="0014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17C4B94E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7A0CA0B" w14:textId="1F1D88DF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25,68</w:t>
            </w:r>
            <w:r w:rsidR="0040650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408E7" w:rsidRPr="0098013D" w14:paraId="4AE5E101" w14:textId="77777777" w:rsidTr="002408E7">
        <w:trPr>
          <w:tblHeader/>
        </w:trPr>
        <w:tc>
          <w:tcPr>
            <w:tcW w:w="1267" w:type="pct"/>
            <w:hideMark/>
          </w:tcPr>
          <w:p w14:paraId="3EFC1CCB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</w:tcPr>
          <w:p w14:paraId="68E970FC" w14:textId="49226C05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C0CA5">
              <w:rPr>
                <w:rFonts w:asciiTheme="majorBidi" w:hAnsiTheme="majorBidi" w:cstheme="majorBidi"/>
                <w:sz w:val="30"/>
                <w:szCs w:val="30"/>
              </w:rPr>
              <w:t>339,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C0CA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95" w:type="pct"/>
          </w:tcPr>
          <w:p w14:paraId="27CE666F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8D00EC" w14:textId="0A16D69E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186,96</w:t>
            </w:r>
            <w:r w:rsidR="0040650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5" w:type="pct"/>
          </w:tcPr>
          <w:p w14:paraId="5EA05A32" w14:textId="059FB26F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8B12A86" w14:textId="1648E634" w:rsidR="002408E7" w:rsidRPr="00B002F0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(163,498)</w:t>
            </w:r>
          </w:p>
        </w:tc>
        <w:tc>
          <w:tcPr>
            <w:tcW w:w="95" w:type="pct"/>
          </w:tcPr>
          <w:p w14:paraId="4FB921E8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C56A936" w14:textId="05B4179C" w:rsidR="002408E7" w:rsidRPr="002408E7" w:rsidRDefault="00551A8C" w:rsidP="0091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3A62D9E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248BE7DA" w:rsidR="002408E7" w:rsidRPr="00B002F0" w:rsidRDefault="00551A8C" w:rsidP="0014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95" w:type="pct"/>
          </w:tcPr>
          <w:p w14:paraId="009E7FE6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F37540" w14:textId="4C6FF658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363,31</w:t>
            </w:r>
            <w:r w:rsidR="0040650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408E7" w:rsidRPr="0098013D" w14:paraId="65928F22" w14:textId="77777777" w:rsidTr="002408E7">
        <w:trPr>
          <w:tblHeader/>
        </w:trPr>
        <w:tc>
          <w:tcPr>
            <w:tcW w:w="1267" w:type="pct"/>
            <w:hideMark/>
          </w:tcPr>
          <w:p w14:paraId="6FF5CB83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0" w:type="pct"/>
          </w:tcPr>
          <w:p w14:paraId="438D4CDD" w14:textId="41A53C1E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2738">
              <w:rPr>
                <w:rFonts w:asciiTheme="majorBidi" w:hAnsiTheme="majorBidi" w:cstheme="majorBidi"/>
                <w:sz w:val="30"/>
                <w:szCs w:val="30"/>
              </w:rPr>
              <w:t>101,272</w:t>
            </w:r>
          </w:p>
        </w:tc>
        <w:tc>
          <w:tcPr>
            <w:tcW w:w="95" w:type="pct"/>
          </w:tcPr>
          <w:p w14:paraId="0DC76A63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876F231" w14:textId="073844FB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22,89</w:t>
            </w:r>
            <w:r w:rsidR="004065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5" w:type="pct"/>
          </w:tcPr>
          <w:p w14:paraId="1ECA7FE5" w14:textId="6E694B34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9994437" w14:textId="5E4F4E9A" w:rsidR="002408E7" w:rsidRPr="00B002F0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(30,795)</w:t>
            </w:r>
          </w:p>
        </w:tc>
        <w:tc>
          <w:tcPr>
            <w:tcW w:w="95" w:type="pct"/>
          </w:tcPr>
          <w:p w14:paraId="67DACB85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BE897A" w14:textId="23875099" w:rsidR="002408E7" w:rsidRPr="002408E7" w:rsidRDefault="00551A8C" w:rsidP="0091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BACF731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192BD194" w:rsidR="002408E7" w:rsidRPr="00B002F0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4E48FE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BBD2CA" w14:textId="472E6E4B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93,37</w:t>
            </w:r>
            <w:r w:rsidR="004065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408E7" w:rsidRPr="0098013D" w14:paraId="46F9FC3F" w14:textId="77777777" w:rsidTr="002408E7">
        <w:trPr>
          <w:tblHeader/>
        </w:trPr>
        <w:tc>
          <w:tcPr>
            <w:tcW w:w="1267" w:type="pct"/>
            <w:hideMark/>
          </w:tcPr>
          <w:p w14:paraId="4289FFF1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51A3CB8A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0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3,256,032</w:t>
            </w:r>
          </w:p>
        </w:tc>
        <w:tc>
          <w:tcPr>
            <w:tcW w:w="95" w:type="pct"/>
          </w:tcPr>
          <w:p w14:paraId="2BC17A4B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93E99" w14:textId="63363584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430,36</w:t>
            </w:r>
            <w:r w:rsidR="0040650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5" w:type="pct"/>
          </w:tcPr>
          <w:p w14:paraId="1F0F5851" w14:textId="663615A5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183C2F07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(198,622)</w:t>
            </w:r>
          </w:p>
        </w:tc>
        <w:tc>
          <w:tcPr>
            <w:tcW w:w="95" w:type="pct"/>
          </w:tcPr>
          <w:p w14:paraId="030B7970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58CDF6DD" w:rsidR="002408E7" w:rsidRPr="002408E7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(252,583)</w:t>
            </w:r>
          </w:p>
        </w:tc>
        <w:tc>
          <w:tcPr>
            <w:tcW w:w="95" w:type="pct"/>
          </w:tcPr>
          <w:p w14:paraId="77E7312C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24CAAE37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5,316</w:t>
            </w:r>
          </w:p>
        </w:tc>
        <w:tc>
          <w:tcPr>
            <w:tcW w:w="95" w:type="pct"/>
          </w:tcPr>
          <w:p w14:paraId="7810698B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4F9275B5" w:rsidR="002408E7" w:rsidRPr="0081246E" w:rsidRDefault="00551A8C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3,240,511</w:t>
            </w:r>
          </w:p>
        </w:tc>
      </w:tr>
    </w:tbl>
    <w:p w14:paraId="3088D253" w14:textId="77777777" w:rsidR="0091427E" w:rsidRDefault="0091427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91427E" w:rsidSect="00E37BB8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0E3F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63578789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7BD" w:rsidRPr="0081246E">
              <w:rPr>
                <w:rFonts w:ascii="Angsana New" w:hAnsi="Angsana New"/>
                <w:sz w:val="30"/>
                <w:szCs w:val="30"/>
              </w:rPr>
              <w:t>25</w:t>
            </w:r>
            <w:r w:rsidR="009457BD"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457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52F1C5C2" w:rsidR="005A3247" w:rsidRPr="005223D9" w:rsidRDefault="009457BD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31D1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31D1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531D1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1036" w:rsidRPr="00071097" w14:paraId="742B2F0C" w14:textId="77777777" w:rsidTr="00E30E3F">
        <w:trPr>
          <w:tblHeader/>
        </w:trPr>
        <w:tc>
          <w:tcPr>
            <w:tcW w:w="1551" w:type="pct"/>
            <w:hideMark/>
          </w:tcPr>
          <w:p w14:paraId="78A62E82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39D43802" w:rsidR="006B1036" w:rsidRPr="006B1036" w:rsidRDefault="006B1036" w:rsidP="0035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B1036"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  <w:tc>
          <w:tcPr>
            <w:tcW w:w="127" w:type="pct"/>
          </w:tcPr>
          <w:p w14:paraId="04349F5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0186BCA4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28FF97ED" w:rsidR="006B1036" w:rsidRPr="00D273A3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7074295A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FDE2D" w14:textId="595779AD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6B1036" w:rsidRPr="00071097" w14:paraId="65631C64" w14:textId="77777777" w:rsidTr="00E93D81">
        <w:trPr>
          <w:tblHeader/>
        </w:trPr>
        <w:tc>
          <w:tcPr>
            <w:tcW w:w="1551" w:type="pct"/>
            <w:hideMark/>
          </w:tcPr>
          <w:p w14:paraId="37B8E3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5C8CA390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32,989</w:t>
            </w:r>
          </w:p>
        </w:tc>
        <w:tc>
          <w:tcPr>
            <w:tcW w:w="127" w:type="pct"/>
          </w:tcPr>
          <w:p w14:paraId="4AF3A99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0BE3BEB0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FEFC5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3B171B70" w:rsidR="006B1036" w:rsidRPr="00D273A3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00AA0040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(5,616)</w:t>
            </w:r>
          </w:p>
        </w:tc>
        <w:tc>
          <w:tcPr>
            <w:tcW w:w="120" w:type="pct"/>
          </w:tcPr>
          <w:p w14:paraId="0D6AF723" w14:textId="210845CD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97B0B6" w14:textId="0472474D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27,37</w:t>
            </w:r>
            <w:r w:rsidR="00ED5C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B1036" w:rsidRPr="00071097" w14:paraId="081E1603" w14:textId="77777777" w:rsidTr="00E30E3F">
        <w:trPr>
          <w:tblHeader/>
        </w:trPr>
        <w:tc>
          <w:tcPr>
            <w:tcW w:w="1551" w:type="pct"/>
            <w:hideMark/>
          </w:tcPr>
          <w:p w14:paraId="2645263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67FE12C5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  <w:tc>
          <w:tcPr>
            <w:tcW w:w="127" w:type="pct"/>
          </w:tcPr>
          <w:p w14:paraId="7BFEF50B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00DBF3A3" w:rsidR="006B1036" w:rsidRPr="005223D9" w:rsidRDefault="00247F4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8,831</w:t>
            </w:r>
          </w:p>
        </w:tc>
        <w:tc>
          <w:tcPr>
            <w:tcW w:w="126" w:type="pct"/>
          </w:tcPr>
          <w:p w14:paraId="799F095D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111E5496" w:rsidR="006B1036" w:rsidRPr="00D273A3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F0829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49E112DC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(1,273)</w:t>
            </w:r>
          </w:p>
        </w:tc>
        <w:tc>
          <w:tcPr>
            <w:tcW w:w="120" w:type="pct"/>
          </w:tcPr>
          <w:p w14:paraId="6DF7BFAF" w14:textId="74396610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8186D2" w14:textId="639758FF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9,04</w:t>
            </w:r>
            <w:r w:rsidR="00ED5C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B1036" w:rsidRPr="00071097" w14:paraId="361DD322" w14:textId="77777777" w:rsidTr="00E30E3F">
        <w:trPr>
          <w:tblHeader/>
        </w:trPr>
        <w:tc>
          <w:tcPr>
            <w:tcW w:w="1551" w:type="pct"/>
            <w:hideMark/>
          </w:tcPr>
          <w:p w14:paraId="053F1DE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532994B4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9,088</w:t>
            </w:r>
          </w:p>
        </w:tc>
        <w:tc>
          <w:tcPr>
            <w:tcW w:w="127" w:type="pct"/>
          </w:tcPr>
          <w:p w14:paraId="591B7F7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5BC35542" w:rsidR="006B1036" w:rsidRPr="005223D9" w:rsidRDefault="00247F4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  <w:tc>
          <w:tcPr>
            <w:tcW w:w="126" w:type="pct"/>
          </w:tcPr>
          <w:p w14:paraId="754CA0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5831C26A" w:rsidR="006B1036" w:rsidRPr="00D273A3" w:rsidRDefault="00247F4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F115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DD19CB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0ADEF556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(3,459)</w:t>
            </w:r>
          </w:p>
        </w:tc>
        <w:tc>
          <w:tcPr>
            <w:tcW w:w="120" w:type="pct"/>
          </w:tcPr>
          <w:p w14:paraId="3CFEA180" w14:textId="7342998B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86815F" w14:textId="28E32A75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6,77</w:t>
            </w:r>
            <w:r w:rsidR="00ED5C6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B1036" w:rsidRPr="00071097" w14:paraId="4012F6EF" w14:textId="77777777" w:rsidTr="00E30E3F">
        <w:trPr>
          <w:tblHeader/>
        </w:trPr>
        <w:tc>
          <w:tcPr>
            <w:tcW w:w="1551" w:type="pct"/>
            <w:hideMark/>
          </w:tcPr>
          <w:p w14:paraId="31398CF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69B56408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7,917</w:t>
            </w:r>
          </w:p>
        </w:tc>
        <w:tc>
          <w:tcPr>
            <w:tcW w:w="127" w:type="pct"/>
          </w:tcPr>
          <w:p w14:paraId="0BE0952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6140641D" w:rsidR="006B1036" w:rsidRPr="005223D9" w:rsidRDefault="00247F4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126" w:type="pct"/>
          </w:tcPr>
          <w:p w14:paraId="1B33F58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7E4D9129" w:rsidR="006B1036" w:rsidRPr="00D273A3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2274F7B7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(1,875)</w:t>
            </w:r>
          </w:p>
        </w:tc>
        <w:tc>
          <w:tcPr>
            <w:tcW w:w="120" w:type="pct"/>
          </w:tcPr>
          <w:p w14:paraId="2A682332" w14:textId="4BCCF97F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1B081B" w14:textId="776F3F3F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8,304</w:t>
            </w:r>
          </w:p>
        </w:tc>
      </w:tr>
      <w:tr w:rsidR="006B1036" w:rsidRPr="00071097" w14:paraId="4B51F62B" w14:textId="77777777" w:rsidTr="00E30E3F">
        <w:trPr>
          <w:tblHeader/>
        </w:trPr>
        <w:tc>
          <w:tcPr>
            <w:tcW w:w="1551" w:type="pct"/>
            <w:hideMark/>
          </w:tcPr>
          <w:p w14:paraId="329803D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03A64D85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3,824</w:t>
            </w:r>
          </w:p>
        </w:tc>
        <w:tc>
          <w:tcPr>
            <w:tcW w:w="127" w:type="pct"/>
          </w:tcPr>
          <w:p w14:paraId="04D4635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0B659E93" w:rsidR="006B1036" w:rsidRPr="005223D9" w:rsidRDefault="00247F4E" w:rsidP="00247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26" w:type="pct"/>
          </w:tcPr>
          <w:p w14:paraId="4BF9EFD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620C452A" w:rsidR="006B1036" w:rsidRPr="005223D9" w:rsidRDefault="00247F4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(2,416)</w:t>
            </w:r>
          </w:p>
        </w:tc>
        <w:tc>
          <w:tcPr>
            <w:tcW w:w="127" w:type="pct"/>
          </w:tcPr>
          <w:p w14:paraId="56D7F6F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0BC63ECB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5A6141" w14:textId="0C7EAF8A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</w:tr>
      <w:tr w:rsidR="006B1036" w:rsidRPr="00071097" w14:paraId="7920C6B8" w14:textId="77777777" w:rsidTr="00E93D81">
        <w:trPr>
          <w:tblHeader/>
        </w:trPr>
        <w:tc>
          <w:tcPr>
            <w:tcW w:w="1551" w:type="pct"/>
            <w:hideMark/>
          </w:tcPr>
          <w:p w14:paraId="013A3560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668CD7F8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69,020</w:t>
            </w:r>
          </w:p>
        </w:tc>
        <w:tc>
          <w:tcPr>
            <w:tcW w:w="127" w:type="pct"/>
          </w:tcPr>
          <w:p w14:paraId="71F90129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363ABC3E" w:rsidR="006B1036" w:rsidRPr="005223D9" w:rsidRDefault="00247F4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12,450</w:t>
            </w:r>
          </w:p>
        </w:tc>
        <w:tc>
          <w:tcPr>
            <w:tcW w:w="126" w:type="pct"/>
          </w:tcPr>
          <w:p w14:paraId="5A10D74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70EBEF71" w:rsidR="006B1036" w:rsidRPr="005223D9" w:rsidRDefault="00247F4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(2,41</w:t>
            </w:r>
            <w:r w:rsidR="009F1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DF36A5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2252C489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(12,223)</w:t>
            </w:r>
          </w:p>
        </w:tc>
        <w:tc>
          <w:tcPr>
            <w:tcW w:w="120" w:type="pct"/>
          </w:tcPr>
          <w:p w14:paraId="58AC8555" w14:textId="6394DAB3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2B3DEBAB" w:rsidR="006B1036" w:rsidRPr="005223D9" w:rsidRDefault="00247F4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66,829</w:t>
            </w:r>
          </w:p>
        </w:tc>
      </w:tr>
    </w:tbl>
    <w:p w14:paraId="57AA4D65" w14:textId="77777777" w:rsidR="006C20E7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095FA6" w14:textId="77777777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9AC0F5" w14:textId="3B68015F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F66E89" w:rsidSect="00E37BB8"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3AE5C19C" w:rsidR="0077345D" w:rsidRDefault="00266C4E" w:rsidP="002E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14634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744"/>
        <w:gridCol w:w="900"/>
        <w:gridCol w:w="270"/>
        <w:gridCol w:w="810"/>
        <w:gridCol w:w="270"/>
        <w:gridCol w:w="900"/>
        <w:gridCol w:w="270"/>
        <w:gridCol w:w="954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5"/>
      </w:tblGrid>
      <w:tr w:rsidR="00525C41" w:rsidRPr="001619C7" w14:paraId="38B7B288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A31C00A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21A10132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25C41" w:rsidRPr="001619C7" w14:paraId="7B665578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A48DD4D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EC144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ผลิตภัณฑ์เพลาข้างและ</w:t>
            </w:r>
          </w:p>
          <w:p w14:paraId="462935EE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6B857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AA305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ผลิตภัณฑ์ชิ้นส่วนอะไหล่</w:t>
            </w:r>
          </w:p>
          <w:p w14:paraId="70ACC03E" w14:textId="3718B723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ยานยนต์อื่น</w:t>
            </w:r>
            <w:r w:rsidR="00F672B8"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และอื่น</w:t>
            </w:r>
            <w:r w:rsidR="00F672B8"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80B07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02ABD2CE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4C2D259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10C6BF1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2495AB3C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CD6D67E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78EF745D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gridSpan w:val="3"/>
          </w:tcPr>
          <w:p w14:paraId="155016C3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C85FDCC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BB22D7" w:rsidRPr="001619C7" w14:paraId="30D4E35C" w14:textId="77777777" w:rsidTr="00782815"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9DF0C" w14:textId="1B6026D5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531D14"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หก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เดือนสิ้นสุดวันที่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1619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 w:rsidR="00531D14" w:rsidRPr="001619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</w:t>
            </w:r>
            <w:r w:rsidR="00531D14"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1E8BF9" w14:textId="738B18A4" w:rsidR="00BB22D7" w:rsidRPr="001619C7" w:rsidRDefault="00BB22D7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99" w:hanging="75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CCDA3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99BB90" w14:textId="5B6EB68A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3285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7DC6E" w14:textId="053D3306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01FB5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C2D41FC" w14:textId="49A95F6C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95B94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4B207E" w14:textId="2C26E8E4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A78FD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703517" w14:textId="6D517FB6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4B16928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BE70B" w14:textId="68F2577B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B5DB9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C75C0C" w14:textId="5949BCD1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0230A09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B44AE4B" w14:textId="0201FC38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F67D5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399F56E2" w14:textId="1FD7F81D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25C41" w:rsidRPr="001619C7" w14:paraId="7A2F9F18" w14:textId="77777777" w:rsidTr="00782815">
        <w:trPr>
          <w:trHeight w:hRule="exact" w:val="32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23104B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4634FF36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782815" w:rsidRPr="001619C7" w14:paraId="2813D10B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FF74BD1" w14:textId="5B786406" w:rsidR="00782815" w:rsidRPr="001619C7" w:rsidRDefault="00782815" w:rsidP="00CC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344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</w:t>
            </w:r>
            <w:r w:rsidR="001619C7"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ค่าธรรมเนีย</w:t>
            </w:r>
            <w:r w:rsidR="00CC267F"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ม</w:t>
            </w:r>
            <w:r w:rsidR="001619C7"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ในการบริหาร</w:t>
            </w:r>
            <w:r w:rsid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619C7"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จัดการ</w:t>
            </w: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243A37" w14:textId="45C13900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A06AE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3F0B9D" w14:textId="7A48D4BD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2,008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AD6E09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632D9A" w14:textId="2225BC8D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D9611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66E514D" w14:textId="42909864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2,665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31B55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059CB3" w14:textId="20271978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3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757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94251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51D540" w14:textId="0ED7C336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4,673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EB81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991AE7" w14:textId="573CFA20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9F3D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FD97B1" w14:textId="3B56A5C0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B1276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442A7C4" w14:textId="78DEDC58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3,757</w:t>
            </w:r>
          </w:p>
        </w:tc>
        <w:tc>
          <w:tcPr>
            <w:tcW w:w="270" w:type="dxa"/>
            <w:vAlign w:val="bottom"/>
          </w:tcPr>
          <w:p w14:paraId="5C2AC6E5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701D1DF9" w14:textId="69AEC85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4,673</w:t>
            </w:r>
          </w:p>
        </w:tc>
      </w:tr>
      <w:tr w:rsidR="00782815" w:rsidRPr="001619C7" w14:paraId="42A27259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4768F1" w14:textId="462E9848" w:rsidR="00782815" w:rsidRPr="001619C7" w:rsidRDefault="00782815" w:rsidP="00CC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0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</w:t>
            </w:r>
            <w:r w:rsidR="001619C7"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ค่าธรรมเนียมในการบริหา</w:t>
            </w:r>
            <w:r w:rsidR="00CC267F"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ร </w:t>
            </w:r>
            <w:r w:rsidR="001619C7"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จัดการ</w:t>
            </w: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1A624" w14:textId="5CA540AC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9F7C94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B413D" w14:textId="0F42EBB5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828438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1747FD" w14:textId="73EA8DB2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028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31811C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3304F6" w14:textId="0382247A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1,305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52198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3AA0073" w14:textId="228E0610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111</w:t>
            </w:r>
          </w:p>
        </w:tc>
        <w:tc>
          <w:tcPr>
            <w:tcW w:w="270" w:type="dxa"/>
            <w:vAlign w:val="bottom"/>
          </w:tcPr>
          <w:p w14:paraId="7BDFFC4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DE8BC8" w14:textId="76A689D2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1,409</w:t>
            </w:r>
          </w:p>
        </w:tc>
        <w:tc>
          <w:tcPr>
            <w:tcW w:w="270" w:type="dxa"/>
            <w:vAlign w:val="bottom"/>
          </w:tcPr>
          <w:p w14:paraId="26A55CE3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E93327" w14:textId="7142DD51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(1,111)</w:t>
            </w:r>
          </w:p>
        </w:tc>
        <w:tc>
          <w:tcPr>
            <w:tcW w:w="270" w:type="dxa"/>
          </w:tcPr>
          <w:p w14:paraId="7D5C2BF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0FA9E6" w14:textId="4F7890C1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(1,409)</w:t>
            </w:r>
          </w:p>
        </w:tc>
        <w:tc>
          <w:tcPr>
            <w:tcW w:w="270" w:type="dxa"/>
            <w:vAlign w:val="bottom"/>
          </w:tcPr>
          <w:p w14:paraId="77F5D07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C4B655C" w14:textId="3275DAA6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7C454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317A79E1" w14:textId="0D27C062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82815" w:rsidRPr="001619C7" w14:paraId="0056C706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D09905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F3CC9A" w14:textId="6A2BCFC4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FCE5D1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973C4" w14:textId="1B44A376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AB1553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DD2F0" w14:textId="49FB8C64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226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722D7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6CD66" w14:textId="3EAD8B16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42B17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F4C9E" w14:textId="1E1F1976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4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868</w:t>
            </w:r>
          </w:p>
        </w:tc>
        <w:tc>
          <w:tcPr>
            <w:tcW w:w="270" w:type="dxa"/>
            <w:vAlign w:val="bottom"/>
          </w:tcPr>
          <w:p w14:paraId="304B253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E6978" w14:textId="641DFDA0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6,082</w:t>
            </w:r>
          </w:p>
        </w:tc>
        <w:tc>
          <w:tcPr>
            <w:tcW w:w="270" w:type="dxa"/>
          </w:tcPr>
          <w:p w14:paraId="688101EC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3B910" w14:textId="3F5E9B09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(1,111)</w:t>
            </w:r>
          </w:p>
        </w:tc>
        <w:tc>
          <w:tcPr>
            <w:tcW w:w="270" w:type="dxa"/>
          </w:tcPr>
          <w:p w14:paraId="334F7E18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52C0C" w14:textId="03759040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(1,409)</w:t>
            </w:r>
          </w:p>
        </w:tc>
        <w:tc>
          <w:tcPr>
            <w:tcW w:w="270" w:type="dxa"/>
            <w:vAlign w:val="bottom"/>
          </w:tcPr>
          <w:p w14:paraId="5A978D38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746A" w14:textId="59412002" w:rsidR="00782815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3,757</w:t>
            </w:r>
          </w:p>
        </w:tc>
        <w:tc>
          <w:tcPr>
            <w:tcW w:w="270" w:type="dxa"/>
            <w:vAlign w:val="bottom"/>
          </w:tcPr>
          <w:p w14:paraId="4FABBC88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C85D4" w14:textId="722EC1FC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4,673</w:t>
            </w:r>
          </w:p>
        </w:tc>
      </w:tr>
      <w:tr w:rsidR="00782815" w:rsidRPr="001619C7" w14:paraId="5C710F01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C1DDCB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9206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4D52C2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CA48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F1D1C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87762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8D32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85B6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46492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71C18C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B1B0A4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660748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3032258E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D78E9B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8697DD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C7CE509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E6B458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64578C9B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0DBA0F79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35F03D6B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  <w:tr w:rsidR="00C7260F" w:rsidRPr="001619C7" w14:paraId="2DDAC69C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296CB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กำไรจากกิจกรรมดำเนินงานตามส่วนงาน</w:t>
            </w:r>
          </w:p>
          <w:p w14:paraId="62EE7709" w14:textId="327F8BD7" w:rsidR="00C7260F" w:rsidRPr="001619C7" w:rsidRDefault="00C7260F" w:rsidP="00CC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596F01" w14:textId="492A9FF8" w:rsidR="00C7260F" w:rsidRPr="001619C7" w:rsidRDefault="00FF5FDD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250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04784C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987A3B2" w14:textId="48F5BD63" w:rsidR="00C7260F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9FC453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3B63C4" w14:textId="481F6B28" w:rsidR="00C7260F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6F3835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DCC3992" w14:textId="2CCBF80E" w:rsidR="00C7260F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C97A97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70E9EA" w14:textId="75F2BBBC" w:rsidR="00C7260F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270" w:type="dxa"/>
            <w:vAlign w:val="bottom"/>
          </w:tcPr>
          <w:p w14:paraId="70CAA7E5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97FFFE" w14:textId="4A6C3A1D" w:rsidR="00C7260F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270" w:type="dxa"/>
          </w:tcPr>
          <w:p w14:paraId="47447A3B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1203CD" w14:textId="03714A41" w:rsidR="00C7260F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(552)</w:t>
            </w:r>
          </w:p>
        </w:tc>
        <w:tc>
          <w:tcPr>
            <w:tcW w:w="270" w:type="dxa"/>
          </w:tcPr>
          <w:p w14:paraId="33288533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8AB212" w14:textId="524F85FA" w:rsidR="00C7260F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(366)</w:t>
            </w:r>
          </w:p>
        </w:tc>
        <w:tc>
          <w:tcPr>
            <w:tcW w:w="270" w:type="dxa"/>
          </w:tcPr>
          <w:p w14:paraId="47DE2D63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3180086E" w14:textId="2508DF05" w:rsidR="00C7260F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270" w:type="dxa"/>
            <w:vAlign w:val="bottom"/>
          </w:tcPr>
          <w:p w14:paraId="17D03928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A2D7B2A" w14:textId="28103276" w:rsidR="00C7260F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555</w:t>
            </w:r>
          </w:p>
        </w:tc>
      </w:tr>
      <w:tr w:rsidR="00C7260F" w:rsidRPr="001619C7" w14:paraId="7387DB67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39A0D" w14:textId="77777777" w:rsidR="00C7260F" w:rsidRPr="001619C7" w:rsidRDefault="00C7260F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79BAAA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FAF2B6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3DF9A0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9E29DF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B91312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1D8930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6249C6D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91DEF6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8234348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D8F8AC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DC8BE52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693A0F7A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370A44B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35BBD71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17F7CFB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2EA765D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77CB84B4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5AEF310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vAlign w:val="bottom"/>
          </w:tcPr>
          <w:p w14:paraId="33AF9F87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C7260F" w:rsidRPr="001619C7" w14:paraId="360D1E86" w14:textId="77777777" w:rsidTr="00C7260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27718" w14:textId="3C16F04F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EFA504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9A675D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D7C3D9D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54A047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395A160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CDB0E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5B4C999A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AD89E8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903E68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8B6ED4E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BA94CB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EADFD9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9A7934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286CA0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DBFA75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244D85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64BEBA2F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3F9993C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9784573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7260F" w:rsidRPr="001619C7" w14:paraId="48035254" w14:textId="77777777" w:rsidTr="00C7260F"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8863D" w14:textId="0782B0ED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828629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661AEFB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82B617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D906134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EDE15C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EB3541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066C63E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D02B3D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17A086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75F498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542BD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4E0620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4E060B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0D4A96C3" w14:textId="42F7FE5D" w:rsidR="00C7260F" w:rsidRPr="001619C7" w:rsidRDefault="00015863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70" w:type="dxa"/>
            <w:vAlign w:val="bottom"/>
          </w:tcPr>
          <w:p w14:paraId="01866440" w14:textId="77777777" w:rsidR="00C7260F" w:rsidRPr="001619C7" w:rsidRDefault="00C7260F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1BC0A193" w14:textId="1EE4B618" w:rsidR="00C7260F" w:rsidRPr="001619C7" w:rsidRDefault="00015863" w:rsidP="00C72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</w:tr>
      <w:tr w:rsidR="00C7260F" w:rsidRPr="001619C7" w14:paraId="149B11FA" w14:textId="77777777" w:rsidTr="00C7260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E163F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C98377F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95B6FD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899D60F" w14:textId="00985F96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B5E899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A905D5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518475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6A5372AA" w14:textId="04CE7CDA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62CED5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A58A82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CBF81DC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9E58639" w14:textId="6F680681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B2679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DFF435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85FA8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A9807" w14:textId="365ED6ED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57493E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4FA19D60" w14:textId="64BE1997" w:rsidR="00C7260F" w:rsidRPr="001619C7" w:rsidRDefault="00015863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370</w:t>
            </w:r>
          </w:p>
        </w:tc>
        <w:tc>
          <w:tcPr>
            <w:tcW w:w="270" w:type="dxa"/>
            <w:vAlign w:val="bottom"/>
          </w:tcPr>
          <w:p w14:paraId="061F3B27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772D0162" w14:textId="77777777" w:rsidR="00C7260F" w:rsidRPr="001619C7" w:rsidRDefault="00C7260F" w:rsidP="001F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574</w:t>
            </w:r>
          </w:p>
        </w:tc>
      </w:tr>
      <w:tr w:rsidR="00782815" w:rsidRPr="001619C7" w14:paraId="1C86A96E" w14:textId="77777777" w:rsidTr="00C7260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D6E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89B8A8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7DE35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885AEC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4FE6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709A1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575E5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C18BBD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EB0571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23C8DD4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819C653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FDA1C7E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D83EC68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113B6E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521C92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C2E76A4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D8A687E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61D7677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FA8205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0FED4542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782815" w:rsidRPr="001619C7" w14:paraId="06C2EA77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694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28C33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95319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5C65E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7C749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50BC4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14CA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64C4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82C2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F3E75C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F77A2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9D5911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6ECB7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81BDC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5936D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99592E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FEFE59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6705E7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5F085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3491BF8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82815" w:rsidRPr="001619C7" w14:paraId="17973ECA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83E2" w14:textId="1934C26A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มิถุนายน /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57F32" w14:textId="66EA963F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7203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B68D" w14:textId="4BCAD573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2,921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3AC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D24A" w14:textId="20B208AA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11,693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2D3C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3429" w14:textId="77024CFC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12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FC8D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784B8" w14:textId="3F07F086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14,436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B4BD1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485F43" w14:textId="493DD5A9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15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5C7B76B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8696AA" w14:textId="0ABAE363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(4,449)</w:t>
            </w:r>
          </w:p>
        </w:tc>
        <w:tc>
          <w:tcPr>
            <w:tcW w:w="270" w:type="dxa"/>
            <w:shd w:val="clear" w:color="auto" w:fill="auto"/>
          </w:tcPr>
          <w:p w14:paraId="514EAA1C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E0D068" w14:textId="35555616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(4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633)</w:t>
            </w:r>
          </w:p>
        </w:tc>
        <w:tc>
          <w:tcPr>
            <w:tcW w:w="270" w:type="dxa"/>
            <w:shd w:val="clear" w:color="auto" w:fill="auto"/>
          </w:tcPr>
          <w:p w14:paraId="38A816A0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378C0BC" w14:textId="49C6A930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9,987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6A025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49BA9FF4" w14:textId="398BF1ED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10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401</w:t>
            </w:r>
          </w:p>
        </w:tc>
      </w:tr>
      <w:tr w:rsidR="00782815" w:rsidRPr="001619C7" w14:paraId="46A32958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09B7C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99E31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95D8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0F435B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7C344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ACCF1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E6BC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314821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F2A8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A07C01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20AD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273AE5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0B13AB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FE74F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DA0CA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247CA5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CEAA33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4641B5A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A27B4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0C5226B2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82815" w:rsidRPr="001619C7" w14:paraId="37D0E67A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5F506" w14:textId="7D88C57C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มิถุนายน /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5E223" w14:textId="751E9B4E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3567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7E59" w14:textId="1940EA58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CC35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1015" w14:textId="55C98EFC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1,581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BA31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A4FF" w14:textId="5C2D5211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A9126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5DF0F5B" w14:textId="7DD411BF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2,376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95D0AD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76EDAC" w14:textId="02D612BF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760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889F19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64C6417" w14:textId="051A69EA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(483)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A8904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B50B40" w14:textId="4B4EE53E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(652)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7D8D4F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03A301AB" w14:textId="08B25FB3" w:rsidR="00782815" w:rsidRPr="001619C7" w:rsidRDefault="00015863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1,893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F83BB3D" w14:textId="77777777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BB2DCE4" w14:textId="6E288FBB" w:rsidR="00782815" w:rsidRPr="001619C7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108</w:t>
            </w:r>
          </w:p>
        </w:tc>
      </w:tr>
    </w:tbl>
    <w:p w14:paraId="088372D5" w14:textId="77777777" w:rsidR="002E703D" w:rsidRPr="00DE60BD" w:rsidRDefault="002E703D" w:rsidP="002E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8"/>
          <w:szCs w:val="8"/>
          <w:lang w:eastAsia="th-TH"/>
        </w:rPr>
      </w:pPr>
    </w:p>
    <w:p w14:paraId="1AC6ECEE" w14:textId="77777777" w:rsidR="00AA4583" w:rsidRPr="00DE60BD" w:rsidRDefault="00243B59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กลุ่มบริษัทดำเนินธุรกิจเฉพาะในประเทศเท่านั้น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 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1041778E" w14:textId="77777777" w:rsidR="00782815" w:rsidRPr="00DE60BD" w:rsidRDefault="00782815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sectPr w:rsidR="00782815" w:rsidRPr="00DE60BD" w:rsidSect="001717B8"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1F96059" w14:textId="00AE499A" w:rsidR="00782815" w:rsidRDefault="00782815" w:rsidP="002D6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D6009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358F26C" w14:textId="77777777" w:rsidR="00782815" w:rsidRDefault="00782815" w:rsidP="0078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CE3D9CB" w14:textId="620E8D8B" w:rsidR="00782815" w:rsidRDefault="00782815" w:rsidP="0078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C270CF2" w14:textId="77777777" w:rsidR="00782815" w:rsidRPr="00BC25AC" w:rsidRDefault="00782815" w:rsidP="0078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782815" w:rsidRPr="00D32308" w14:paraId="44CD561C" w14:textId="77777777" w:rsidTr="00852805">
        <w:tc>
          <w:tcPr>
            <w:tcW w:w="2520" w:type="dxa"/>
            <w:shd w:val="clear" w:color="auto" w:fill="auto"/>
            <w:vAlign w:val="bottom"/>
          </w:tcPr>
          <w:p w14:paraId="312895B4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03E28B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16EBA1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F5A4027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BE8A4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F8B891" w14:textId="77777777" w:rsidR="00782815" w:rsidRPr="00DD7A82" w:rsidDel="00D43E7A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82815" w:rsidRPr="000307FB" w14:paraId="1B6572F5" w14:textId="77777777" w:rsidTr="00852805">
        <w:tc>
          <w:tcPr>
            <w:tcW w:w="2520" w:type="dxa"/>
            <w:shd w:val="clear" w:color="auto" w:fill="auto"/>
          </w:tcPr>
          <w:p w14:paraId="146D5C4C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27A8735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A1CD8C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577722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2182362F" w14:textId="77777777" w:rsidR="00782815" w:rsidRPr="00DD7A82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2815" w:rsidRPr="00444600" w14:paraId="66691032" w14:textId="77777777" w:rsidTr="00852805">
        <w:tc>
          <w:tcPr>
            <w:tcW w:w="2520" w:type="dxa"/>
            <w:shd w:val="clear" w:color="auto" w:fill="auto"/>
          </w:tcPr>
          <w:p w14:paraId="1DF7D83A" w14:textId="5CB7749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44460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482EFDE4" w14:textId="7777777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DCEDEFB" w14:textId="7777777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4D2425" w14:textId="7777777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6E705490" w14:textId="7777777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815" w:rsidRPr="00444600" w14:paraId="1E965BFE" w14:textId="77777777" w:rsidTr="00852805">
        <w:tc>
          <w:tcPr>
            <w:tcW w:w="2520" w:type="dxa"/>
            <w:shd w:val="clear" w:color="auto" w:fill="auto"/>
          </w:tcPr>
          <w:p w14:paraId="679F3FFA" w14:textId="06CBC233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4460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60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636656A6" w14:textId="79C59845" w:rsidR="00782815" w:rsidRPr="00C17490" w:rsidRDefault="007C1A8A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490">
              <w:rPr>
                <w:rFonts w:ascii="Angsana New" w:eastAsia="Times New Roman" w:hAnsi="Angsana New"/>
                <w:sz w:val="30"/>
                <w:szCs w:val="30"/>
              </w:rPr>
              <w:t>29</w:t>
            </w:r>
            <w:r w:rsidR="00782815" w:rsidRPr="00C1749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="00782815"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="00782815" w:rsidRPr="00C1749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="00782815" w:rsidRPr="00C17490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68170FAB" w14:textId="231247C4" w:rsidR="00782815" w:rsidRPr="00C1749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C1749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C17490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7C10C81" w14:textId="73C9CAF8" w:rsidR="00782815" w:rsidRPr="00C17490" w:rsidRDefault="007C1A8A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90">
              <w:rPr>
                <w:rFonts w:ascii="Angsana New" w:hAnsi="Angsana New"/>
                <w:sz w:val="30"/>
                <w:szCs w:val="30"/>
              </w:rPr>
              <w:t>1.22</w:t>
            </w:r>
          </w:p>
        </w:tc>
        <w:tc>
          <w:tcPr>
            <w:tcW w:w="1512" w:type="dxa"/>
            <w:shd w:val="clear" w:color="auto" w:fill="auto"/>
          </w:tcPr>
          <w:p w14:paraId="24099498" w14:textId="7F7ABCBF" w:rsidR="00782815" w:rsidRPr="00C17490" w:rsidRDefault="007C1A8A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90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782815" w:rsidRPr="00444600" w14:paraId="10E1ADEA" w14:textId="77777777" w:rsidTr="00852805">
        <w:tc>
          <w:tcPr>
            <w:tcW w:w="2520" w:type="dxa"/>
            <w:shd w:val="clear" w:color="auto" w:fill="auto"/>
          </w:tcPr>
          <w:p w14:paraId="0953F1C6" w14:textId="7777777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46EEBE1" w14:textId="7777777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E5C045B" w14:textId="7777777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B200D60" w14:textId="7777777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67ADC815" w14:textId="77777777" w:rsidR="00782815" w:rsidRPr="0044460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815" w:rsidRPr="00444600" w14:paraId="243E7040" w14:textId="77777777" w:rsidTr="00852805">
        <w:tc>
          <w:tcPr>
            <w:tcW w:w="2520" w:type="dxa"/>
            <w:shd w:val="clear" w:color="auto" w:fill="auto"/>
          </w:tcPr>
          <w:p w14:paraId="3CD9AD25" w14:textId="0EC6B384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44460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5D434B2" w14:textId="77777777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8F63262" w14:textId="77777777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F7A966" w14:textId="77777777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32A990D" w14:textId="77777777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815" w:rsidRPr="00444600" w14:paraId="10E58D75" w14:textId="77777777" w:rsidTr="00852805">
        <w:tc>
          <w:tcPr>
            <w:tcW w:w="2520" w:type="dxa"/>
            <w:shd w:val="clear" w:color="auto" w:fill="auto"/>
          </w:tcPr>
          <w:p w14:paraId="0A6509A4" w14:textId="23860E6B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4460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60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612F8981" w14:textId="0748AF2A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eastAsia="Times New Roman" w:hAnsi="Angsana New"/>
                <w:sz w:val="30"/>
                <w:szCs w:val="30"/>
              </w:rPr>
              <w:t>20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44460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77BB0B27" w14:textId="32DFC3CD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44460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DA7C995" w14:textId="1106CD58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hAnsi="Angsana New"/>
                <w:sz w:val="30"/>
                <w:szCs w:val="30"/>
              </w:rPr>
              <w:t>1.12</w:t>
            </w:r>
          </w:p>
        </w:tc>
        <w:tc>
          <w:tcPr>
            <w:tcW w:w="1512" w:type="dxa"/>
            <w:shd w:val="clear" w:color="auto" w:fill="auto"/>
          </w:tcPr>
          <w:p w14:paraId="08ED410F" w14:textId="2362C204" w:rsidR="00782815" w:rsidRPr="00444600" w:rsidRDefault="00782815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</w:tbl>
    <w:p w14:paraId="52B4E17F" w14:textId="77777777" w:rsidR="00782815" w:rsidRDefault="00782815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p w14:paraId="21A0714A" w14:textId="1A626D99" w:rsidR="00782815" w:rsidRDefault="00782815" w:rsidP="0078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782815" w:rsidSect="005D0944"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4733361" w14:textId="71E142B9" w:rsidR="00856DCD" w:rsidRDefault="00782815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336235" w:rsidRPr="00D60095">
        <w:rPr>
          <w:rFonts w:ascii="Angsana New" w:hAnsi="Angsana New"/>
          <w:b/>
          <w:bCs/>
          <w:sz w:val="30"/>
          <w:szCs w:val="30"/>
        </w:rPr>
        <w:tab/>
      </w:r>
      <w:r w:rsidR="003362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43DFA899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653CFCB" w14:textId="77777777" w:rsidR="00BB04F2" w:rsidRDefault="00BB04F2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B04F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3EF43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3A9542E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B35ABDC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B04F2">
        <w:trPr>
          <w:trHeight w:val="261"/>
          <w:tblHeader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6163ED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1F1E5E2E" w:rsidR="001E2D6E" w:rsidRPr="005D44F8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7828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7828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750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F8DB2C5" w14:textId="77777777" w:rsidR="001E2D6E" w:rsidRPr="005D44F8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5D44F8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1E2D6E" w:rsidRPr="005D44F8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1E2D6E" w:rsidRPr="005D44F8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5D44F8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5D44F8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96193E" w:rsidRPr="005D44F8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96193E" w:rsidRPr="005D44F8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0272A5" w:rsidRPr="005D44F8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751D9" w14:paraId="60B92483" w14:textId="77777777" w:rsidTr="00B64865">
        <w:trPr>
          <w:trHeight w:val="261"/>
        </w:trPr>
        <w:tc>
          <w:tcPr>
            <w:tcW w:w="2067" w:type="dxa"/>
          </w:tcPr>
          <w:p w14:paraId="465AC972" w14:textId="57BC55A8" w:rsidR="00F00472" w:rsidRPr="005D44F8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66E099DB" w:rsidR="00F00472" w:rsidRPr="001F16D0" w:rsidRDefault="00C661A1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881,276</w:t>
            </w:r>
          </w:p>
        </w:tc>
        <w:tc>
          <w:tcPr>
            <w:tcW w:w="270" w:type="dxa"/>
            <w:vAlign w:val="bottom"/>
          </w:tcPr>
          <w:p w14:paraId="2908B994" w14:textId="5C03D8E3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4C94E9B7" w:rsidR="00F00472" w:rsidRPr="003F5863" w:rsidRDefault="00AB2DA6" w:rsidP="00CC4F51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F00472" w:rsidRPr="001F16D0" w:rsidRDefault="00F00472" w:rsidP="00F00472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31CE98A0" w:rsidR="00F00472" w:rsidRPr="001F16D0" w:rsidRDefault="00BB18EB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881,276</w:t>
            </w:r>
          </w:p>
        </w:tc>
        <w:tc>
          <w:tcPr>
            <w:tcW w:w="236" w:type="dxa"/>
            <w:vAlign w:val="bottom"/>
          </w:tcPr>
          <w:p w14:paraId="118B9C09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07D6F9EF" w:rsidR="00F00472" w:rsidRPr="001F16D0" w:rsidRDefault="00AB2DA6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25F39352" w:rsidR="00F00472" w:rsidRPr="001F16D0" w:rsidRDefault="00BB18EB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881,276</w:t>
            </w:r>
          </w:p>
        </w:tc>
        <w:tc>
          <w:tcPr>
            <w:tcW w:w="270" w:type="dxa"/>
            <w:vAlign w:val="bottom"/>
          </w:tcPr>
          <w:p w14:paraId="46671767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5DC4FEAC" w:rsidR="00F00472" w:rsidRPr="001F16D0" w:rsidRDefault="00AB2DA6" w:rsidP="00C370D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69ADFFD4" w:rsidR="00F00472" w:rsidRPr="001F16D0" w:rsidRDefault="00BB18EB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881,276</w:t>
            </w:r>
          </w:p>
        </w:tc>
      </w:tr>
      <w:tr w:rsidR="00B751D9" w14:paraId="5D10C039" w14:textId="77777777" w:rsidTr="00B64865">
        <w:trPr>
          <w:trHeight w:val="261"/>
        </w:trPr>
        <w:tc>
          <w:tcPr>
            <w:tcW w:w="2067" w:type="dxa"/>
          </w:tcPr>
          <w:p w14:paraId="0FF25CE6" w14:textId="03381D64" w:rsidR="00414126" w:rsidRPr="005D44F8" w:rsidRDefault="00414126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046BA5"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41C5A9" w14:textId="5D737D45" w:rsidR="00414126" w:rsidRPr="00722025" w:rsidRDefault="00AB2DA6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2DB539" w14:textId="12639D3F" w:rsidR="00BB18EB" w:rsidRPr="003F5863" w:rsidRDefault="00BB18EB" w:rsidP="00BB18EB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93,768</w:t>
            </w:r>
          </w:p>
        </w:tc>
        <w:tc>
          <w:tcPr>
            <w:tcW w:w="236" w:type="dxa"/>
            <w:vAlign w:val="bottom"/>
          </w:tcPr>
          <w:p w14:paraId="008E49E4" w14:textId="66756DE9" w:rsidR="00414126" w:rsidRPr="005D44F8" w:rsidRDefault="00414126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DB56D31" w14:textId="5D651A7E" w:rsidR="00414126" w:rsidRPr="005D44F8" w:rsidRDefault="00BB18EB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93,768</w:t>
            </w:r>
          </w:p>
        </w:tc>
        <w:tc>
          <w:tcPr>
            <w:tcW w:w="236" w:type="dxa"/>
          </w:tcPr>
          <w:p w14:paraId="048EA3FF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F36163F" w14:textId="5D3F013E" w:rsidR="00414126" w:rsidRPr="005D44F8" w:rsidRDefault="00AB2DA6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87FB92" w14:textId="4F3C7799" w:rsidR="00414126" w:rsidRPr="005D44F8" w:rsidRDefault="00AB2DA6" w:rsidP="00C370D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CAFBA4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46FC2" w14:textId="389B5DCB" w:rsidR="00414126" w:rsidRPr="005D44F8" w:rsidRDefault="00BB18EB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93,768</w:t>
            </w:r>
          </w:p>
        </w:tc>
        <w:tc>
          <w:tcPr>
            <w:tcW w:w="270" w:type="dxa"/>
          </w:tcPr>
          <w:p w14:paraId="72E0539E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AE7F0" w14:textId="47F571BE" w:rsidR="00414126" w:rsidRPr="005D44F8" w:rsidRDefault="00AB2DA6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93,768</w:t>
            </w:r>
          </w:p>
        </w:tc>
      </w:tr>
      <w:tr w:rsidR="00B64865" w14:paraId="713D81DE" w14:textId="77777777" w:rsidTr="00B64865">
        <w:trPr>
          <w:trHeight w:val="261"/>
        </w:trPr>
        <w:tc>
          <w:tcPr>
            <w:tcW w:w="2067" w:type="dxa"/>
          </w:tcPr>
          <w:p w14:paraId="4DB5E1EA" w14:textId="3DBAE931" w:rsidR="00B64865" w:rsidRPr="005D44F8" w:rsidRDefault="00B64865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5A8AFCA" w14:textId="77777777" w:rsidR="00B64865" w:rsidRPr="005D44F8" w:rsidRDefault="00B64865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36CB3CC" w14:textId="3299AD2A" w:rsidR="00B64865" w:rsidRPr="00722025" w:rsidRDefault="00AB2DA6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3A63AA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0E4055" w14:textId="2641F04B" w:rsidR="00B64865" w:rsidRPr="003F5863" w:rsidRDefault="00BB18EB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148,922</w:t>
            </w:r>
          </w:p>
        </w:tc>
        <w:tc>
          <w:tcPr>
            <w:tcW w:w="236" w:type="dxa"/>
            <w:vAlign w:val="bottom"/>
          </w:tcPr>
          <w:p w14:paraId="68C6D2F8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9868FC" w14:textId="4636F335" w:rsidR="00B64865" w:rsidRPr="005D44F8" w:rsidRDefault="00BB18EB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148,9</w:t>
            </w:r>
            <w:r w:rsidR="00D57256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28004CD0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E8F830F" w14:textId="551F82EF" w:rsidR="00B64865" w:rsidRPr="005D44F8" w:rsidRDefault="00AB2DA6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39277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6CC06" w14:textId="0699BC6A" w:rsidR="00B64865" w:rsidRPr="005D44F8" w:rsidRDefault="00BB18EB" w:rsidP="00E81D9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148,9</w:t>
            </w:r>
            <w:r w:rsidR="00D57256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193DF87F" w14:textId="77777777" w:rsidR="00B64865" w:rsidRPr="005D44F8" w:rsidRDefault="00B64865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2CC57" w14:textId="696B015F" w:rsidR="00B64865" w:rsidRPr="005D44F8" w:rsidRDefault="00AB2DA6" w:rsidP="00E81D9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162C40" w14:textId="77777777" w:rsidR="00B64865" w:rsidRPr="005D44F8" w:rsidRDefault="00B64865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C7CD3" w14:textId="232DE980" w:rsidR="00B64865" w:rsidRPr="005D44F8" w:rsidRDefault="00223404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148,9</w:t>
            </w:r>
            <w:r w:rsidR="00D57256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B751D9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414126" w:rsidRPr="005D44F8" w:rsidRDefault="00414126" w:rsidP="0041412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2615D149" w:rsidR="00414126" w:rsidRPr="00785982" w:rsidRDefault="00785982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85982">
              <w:rPr>
                <w:rFonts w:ascii="Angsana New" w:hAnsi="Angsana New"/>
                <w:b/>
                <w:bCs/>
                <w:sz w:val="24"/>
                <w:szCs w:val="24"/>
              </w:rPr>
              <w:t>881,276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25BBF335" w:rsidR="00414126" w:rsidRPr="003F5863" w:rsidRDefault="00BB18EB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242,690</w:t>
            </w:r>
          </w:p>
        </w:tc>
        <w:tc>
          <w:tcPr>
            <w:tcW w:w="236" w:type="dxa"/>
          </w:tcPr>
          <w:p w14:paraId="0B681DBB" w14:textId="360D9E72" w:rsidR="00414126" w:rsidRPr="001F16D0" w:rsidRDefault="00414126" w:rsidP="0041412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0DAC4FFA" w:rsidR="00414126" w:rsidRPr="001F16D0" w:rsidRDefault="00BB18EB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1,123,966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34EEFBBE" w:rsidR="00414126" w:rsidRPr="001F16D0" w:rsidRDefault="00AB2DA6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29C6C79C" w:rsidR="00414126" w:rsidRPr="001F16D0" w:rsidRDefault="00223404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1,030,19</w:t>
            </w:r>
            <w:r w:rsidR="000C49B6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414126" w:rsidRPr="001F16D0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7FAE4404" w:rsidR="00414126" w:rsidRPr="001F16D0" w:rsidRDefault="00223404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93,768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14126" w:rsidRPr="001F16D0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49FBA9D0" w:rsidR="00414126" w:rsidRPr="00D36210" w:rsidRDefault="00223404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1,123,966</w:t>
            </w:r>
          </w:p>
        </w:tc>
      </w:tr>
      <w:tr w:rsidR="006163ED" w:rsidRPr="00BB04F2" w14:paraId="47F1373D" w14:textId="77777777" w:rsidTr="00BB04F2">
        <w:trPr>
          <w:trHeight w:val="40"/>
        </w:trPr>
        <w:tc>
          <w:tcPr>
            <w:tcW w:w="2067" w:type="dxa"/>
          </w:tcPr>
          <w:p w14:paraId="30A035CA" w14:textId="77777777" w:rsidR="00F00472" w:rsidRPr="00BB04F2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F00472" w:rsidRPr="00BB04F2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F00472" w:rsidRPr="00BB04F2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F00472" w:rsidRPr="00BB04F2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F00472" w:rsidRPr="00BB04F2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ACC7B" w14:textId="77777777" w:rsidR="00F00472" w:rsidRPr="00BB04F2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F00472" w:rsidRPr="00BB04F2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F00472" w:rsidRPr="00BB04F2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04F2" w:rsidRPr="00BB04F2" w14:paraId="19128944" w14:textId="77777777" w:rsidTr="00BB04F2">
        <w:trPr>
          <w:trHeight w:val="40"/>
        </w:trPr>
        <w:tc>
          <w:tcPr>
            <w:tcW w:w="2067" w:type="dxa"/>
          </w:tcPr>
          <w:p w14:paraId="7FC72FF9" w14:textId="77777777" w:rsidR="00BB04F2" w:rsidRPr="00BB04F2" w:rsidRDefault="00BB04F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884D42" w14:textId="77777777" w:rsidR="00BB04F2" w:rsidRPr="00BB04F2" w:rsidRDefault="00BB04F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308A2BC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E441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DC8947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B1F58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63E2F6F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AAEA590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04F2" w:rsidRPr="00BB04F2" w14:paraId="1C36C16C" w14:textId="77777777" w:rsidTr="00BB04F2">
        <w:trPr>
          <w:trHeight w:val="40"/>
        </w:trPr>
        <w:tc>
          <w:tcPr>
            <w:tcW w:w="2067" w:type="dxa"/>
          </w:tcPr>
          <w:p w14:paraId="0076A1DC" w14:textId="77777777" w:rsidR="00BB04F2" w:rsidRPr="00BB04F2" w:rsidRDefault="00BB04F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2C1AAF" w14:textId="77777777" w:rsidR="00BB04F2" w:rsidRPr="00BB04F2" w:rsidRDefault="00BB04F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1089A65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7EC6F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AD62CB2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DA8B8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0BE5EA7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2421544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03B960A" w14:textId="77777777" w:rsidR="00A5450B" w:rsidRDefault="00A5450B" w:rsidP="00F00472">
      <w:pPr>
        <w:ind w:left="161" w:right="-90" w:hanging="180"/>
        <w:rPr>
          <w:rFonts w:ascii="Angsana New" w:hAnsi="Angsana New"/>
          <w:b/>
          <w:bCs/>
          <w:sz w:val="24"/>
          <w:szCs w:val="24"/>
          <w:lang w:val="en-GB"/>
        </w:rPr>
        <w:sectPr w:rsidR="00A5450B" w:rsidSect="0008252F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135"/>
        <w:gridCol w:w="135"/>
        <w:gridCol w:w="1260"/>
      </w:tblGrid>
      <w:tr w:rsidR="00C5115B" w:rsidRPr="00BB04F2" w14:paraId="12248812" w14:textId="77777777" w:rsidTr="00E86982">
        <w:trPr>
          <w:trHeight w:val="40"/>
        </w:trPr>
        <w:tc>
          <w:tcPr>
            <w:tcW w:w="2067" w:type="dxa"/>
          </w:tcPr>
          <w:p w14:paraId="40C073EA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2BA449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4"/>
          </w:tcPr>
          <w:p w14:paraId="4CEF4485" w14:textId="3BEB80F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5115B" w:rsidRPr="00BB04F2" w14:paraId="779D2188" w14:textId="77777777" w:rsidTr="008657A5">
        <w:trPr>
          <w:trHeight w:val="40"/>
        </w:trPr>
        <w:tc>
          <w:tcPr>
            <w:tcW w:w="2067" w:type="dxa"/>
          </w:tcPr>
          <w:p w14:paraId="3F669508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D702773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5129EB1" w14:textId="03C0652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135FAC" w14:textId="77777777" w:rsidR="00C5115B" w:rsidRPr="00BB04F2" w:rsidRDefault="00C5115B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  <w:vAlign w:val="bottom"/>
          </w:tcPr>
          <w:p w14:paraId="065EA2ED" w14:textId="25263CC9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5115B" w:rsidRPr="00BB04F2" w14:paraId="445D6158" w14:textId="77777777" w:rsidTr="00E935C5">
        <w:trPr>
          <w:trHeight w:val="40"/>
        </w:trPr>
        <w:tc>
          <w:tcPr>
            <w:tcW w:w="2067" w:type="dxa"/>
          </w:tcPr>
          <w:p w14:paraId="14393B6A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A918FD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0160AB1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5049DCB" w14:textId="77777777" w:rsidR="008C18CA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</w:t>
            </w:r>
          </w:p>
          <w:p w14:paraId="5C3086B0" w14:textId="2F9367DF" w:rsidR="00C5115B" w:rsidRPr="00BB04F2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BF39D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BADBA87" w14:textId="1508D7D1" w:rsidR="00C5115B" w:rsidRPr="00BB04F2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9CDD8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08BABA9A" w14:textId="3177169A" w:rsidR="00C5115B" w:rsidRPr="00BB04F2" w:rsidRDefault="00C5115B" w:rsidP="00C5115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F016E4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1F0BD831" w14:textId="259EBE73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71A466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6BC934E" w14:textId="07994145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6BDE4A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623CE454" w14:textId="2CAF3A95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7E956555" w14:textId="640618B4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5115B" w:rsidRPr="00BB04F2" w14:paraId="45ED0A7A" w14:textId="77777777" w:rsidTr="009A632D">
        <w:trPr>
          <w:trHeight w:val="40"/>
        </w:trPr>
        <w:tc>
          <w:tcPr>
            <w:tcW w:w="2067" w:type="dxa"/>
          </w:tcPr>
          <w:p w14:paraId="03D0890B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260AD6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4"/>
          </w:tcPr>
          <w:p w14:paraId="13EEA999" w14:textId="0110F1B1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C5115B" w:rsidRPr="00CD50A9" w14:paraId="3BD3429E" w14:textId="77777777" w:rsidTr="00C5115B">
        <w:trPr>
          <w:trHeight w:val="261"/>
        </w:trPr>
        <w:tc>
          <w:tcPr>
            <w:tcW w:w="2067" w:type="dxa"/>
          </w:tcPr>
          <w:p w14:paraId="0BE0ED8A" w14:textId="0AC36BDE" w:rsidR="00C5115B" w:rsidRPr="005D44F8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F057A75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CFE41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63DD4CAC" w14:textId="096F8863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115B" w:rsidRPr="00007010" w14:paraId="65044021" w14:textId="77777777" w:rsidTr="00C5115B">
        <w:trPr>
          <w:trHeight w:val="261"/>
        </w:trPr>
        <w:tc>
          <w:tcPr>
            <w:tcW w:w="2067" w:type="dxa"/>
          </w:tcPr>
          <w:p w14:paraId="32AF82F6" w14:textId="5FA2A336" w:rsidR="00C5115B" w:rsidRPr="0033264C" w:rsidRDefault="00C5115B" w:rsidP="00C5115B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C5115B" w:rsidRPr="005D44F8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B378A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4D2023A5" w14:textId="38D104D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15B" w:rsidRPr="00CD50A9" w14:paraId="1BC09D3F" w14:textId="77777777" w:rsidTr="00C5115B">
        <w:trPr>
          <w:trHeight w:val="261"/>
        </w:trPr>
        <w:tc>
          <w:tcPr>
            <w:tcW w:w="2067" w:type="dxa"/>
          </w:tcPr>
          <w:p w14:paraId="6F1D22AE" w14:textId="58236D27" w:rsidR="00C5115B" w:rsidRPr="005D44F8" w:rsidRDefault="00C5115B" w:rsidP="00C5115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90E18A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020BDA41" w14:textId="28B46B9B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115B" w:rsidRPr="00CD50A9" w14:paraId="36401A29" w14:textId="77777777" w:rsidTr="005E15F1">
        <w:trPr>
          <w:trHeight w:val="261"/>
        </w:trPr>
        <w:tc>
          <w:tcPr>
            <w:tcW w:w="2067" w:type="dxa"/>
          </w:tcPr>
          <w:p w14:paraId="25DF79BA" w14:textId="0F93A1BA" w:rsidR="00C5115B" w:rsidRPr="005D44F8" w:rsidRDefault="00C5115B" w:rsidP="00C5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77932063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  <w:tc>
          <w:tcPr>
            <w:tcW w:w="270" w:type="dxa"/>
            <w:vAlign w:val="bottom"/>
          </w:tcPr>
          <w:p w14:paraId="238FAC47" w14:textId="759AB70C" w:rsidR="00C5115B" w:rsidRPr="00492E20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73E4E64C" w:rsidR="00C5115B" w:rsidRPr="00492E20" w:rsidRDefault="00C5115B" w:rsidP="00C5115B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C5115B" w:rsidRPr="00492E20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280FAC96" w:rsidR="00C5115B" w:rsidRPr="00492E20" w:rsidRDefault="00C5115B" w:rsidP="00C511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  <w:tc>
          <w:tcPr>
            <w:tcW w:w="236" w:type="dxa"/>
            <w:vAlign w:val="bottom"/>
          </w:tcPr>
          <w:p w14:paraId="0646A0E1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0AF6F500" w:rsidR="00C5115B" w:rsidRPr="00492E20" w:rsidRDefault="00C5115B" w:rsidP="00C511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0C51AFC5" w:rsidR="00C5115B" w:rsidRPr="00492E20" w:rsidRDefault="00C5115B" w:rsidP="00C511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  <w:tc>
          <w:tcPr>
            <w:tcW w:w="270" w:type="dxa"/>
            <w:vAlign w:val="bottom"/>
          </w:tcPr>
          <w:p w14:paraId="05DF4A71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4A2D8849" w:rsidR="00C5115B" w:rsidRPr="00492E20" w:rsidRDefault="00C5115B" w:rsidP="00C511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6503E1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50F661A8" w:rsidR="00C5115B" w:rsidRPr="00492E20" w:rsidRDefault="00C5115B" w:rsidP="00C511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</w:tr>
      <w:tr w:rsidR="00C5115B" w:rsidRPr="00CD50A9" w14:paraId="00CB8EF0" w14:textId="77777777" w:rsidTr="005E15F1">
        <w:trPr>
          <w:trHeight w:val="261"/>
        </w:trPr>
        <w:tc>
          <w:tcPr>
            <w:tcW w:w="2067" w:type="dxa"/>
          </w:tcPr>
          <w:p w14:paraId="61BAF0E4" w14:textId="2DB01272" w:rsidR="00C5115B" w:rsidRPr="00EF5798" w:rsidRDefault="00C5115B" w:rsidP="00C5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BB84C45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852CD0E" w14:textId="170D5927" w:rsidR="00C5115B" w:rsidRPr="00492E20" w:rsidRDefault="00C5115B" w:rsidP="00C5115B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9171B2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5C38AD1" w14:textId="7621EEF4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236" w:type="dxa"/>
            <w:vAlign w:val="bottom"/>
          </w:tcPr>
          <w:p w14:paraId="39B11C8A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AA09ED7" w14:textId="0ED8F2EA" w:rsidR="00C5115B" w:rsidRPr="00492E20" w:rsidRDefault="00C5115B" w:rsidP="00C511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97,989</w:t>
            </w:r>
          </w:p>
        </w:tc>
        <w:tc>
          <w:tcPr>
            <w:tcW w:w="236" w:type="dxa"/>
          </w:tcPr>
          <w:p w14:paraId="5EFA8D99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D170B36" w14:textId="33EBC09E" w:rsidR="00C5115B" w:rsidRPr="00492E20" w:rsidRDefault="00C5115B" w:rsidP="00C511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15EE49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632DED" w14:textId="76493D6B" w:rsidR="00C5115B" w:rsidRPr="00492E20" w:rsidRDefault="00C5115B" w:rsidP="00C5115B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E5BAE9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404001" w14:textId="72C631C5" w:rsidR="00C5115B" w:rsidRPr="00492E20" w:rsidRDefault="00C5115B" w:rsidP="00C5115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  <w:gridSpan w:val="2"/>
          </w:tcPr>
          <w:p w14:paraId="0EE44B85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31E92F" w14:textId="3870552B" w:rsidR="00C5115B" w:rsidRPr="00492E20" w:rsidRDefault="00C5115B" w:rsidP="00C511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97,989</w:t>
            </w:r>
          </w:p>
        </w:tc>
      </w:tr>
      <w:tr w:rsidR="00C5115B" w:rsidRPr="00CD50A9" w14:paraId="62BD1C52" w14:textId="77777777" w:rsidTr="005E15F1">
        <w:trPr>
          <w:trHeight w:val="261"/>
        </w:trPr>
        <w:tc>
          <w:tcPr>
            <w:tcW w:w="2067" w:type="dxa"/>
          </w:tcPr>
          <w:p w14:paraId="67A9C5CD" w14:textId="2EAB3ECC" w:rsidR="00C5115B" w:rsidRPr="005D44F8" w:rsidRDefault="00C5115B" w:rsidP="00C5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71645ED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75EC16EB" w:rsidR="00C5115B" w:rsidRPr="00492E20" w:rsidRDefault="00C5115B" w:rsidP="00C5115B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6FDC609D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49E0FF7C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07ABBF2C" w:rsidR="00C5115B" w:rsidRPr="00492E20" w:rsidRDefault="00C5115B" w:rsidP="00C511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149,351</w:t>
            </w:r>
          </w:p>
        </w:tc>
        <w:tc>
          <w:tcPr>
            <w:tcW w:w="236" w:type="dxa"/>
          </w:tcPr>
          <w:p w14:paraId="01B0426C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22E4E21C" w:rsidR="00C5115B" w:rsidRPr="00492E20" w:rsidRDefault="00C5115B" w:rsidP="00C511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393055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70ED53F0" w:rsidR="00C5115B" w:rsidRPr="00492E20" w:rsidRDefault="00C5115B" w:rsidP="00C511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270" w:type="dxa"/>
          </w:tcPr>
          <w:p w14:paraId="21D9CFDC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0EEA6B8B" w:rsidR="00C5115B" w:rsidRPr="00492E20" w:rsidRDefault="00C5115B" w:rsidP="00C5115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92D3D80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0CED0AD4" w:rsidR="00C5115B" w:rsidRPr="00492E20" w:rsidRDefault="00C5115B" w:rsidP="00C511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149,351</w:t>
            </w:r>
          </w:p>
        </w:tc>
      </w:tr>
      <w:tr w:rsidR="00C5115B" w:rsidRPr="00CD50A9" w14:paraId="198BA58D" w14:textId="77777777" w:rsidTr="00D157EA">
        <w:trPr>
          <w:trHeight w:val="261"/>
        </w:trPr>
        <w:tc>
          <w:tcPr>
            <w:tcW w:w="2067" w:type="dxa"/>
          </w:tcPr>
          <w:p w14:paraId="54386318" w14:textId="7FFE2D58" w:rsidR="00C5115B" w:rsidRPr="005D44F8" w:rsidRDefault="00C5115B" w:rsidP="00C5115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33F19EC7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603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C5115B" w:rsidRPr="00492E20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5AB7BC8F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247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</w:p>
        </w:tc>
        <w:tc>
          <w:tcPr>
            <w:tcW w:w="236" w:type="dxa"/>
          </w:tcPr>
          <w:p w14:paraId="2B7AD228" w14:textId="1D8A741D" w:rsidR="00C5115B" w:rsidRPr="00492E20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31AA78E2" w:rsidR="00C5115B" w:rsidRPr="00492E20" w:rsidRDefault="00C5115B" w:rsidP="00C511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850,504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49FD76A8" w:rsidR="00C5115B" w:rsidRPr="00492E20" w:rsidRDefault="00C5115B" w:rsidP="00C511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5EC89345" w:rsidR="00C5115B" w:rsidRPr="00492E20" w:rsidRDefault="00C5115B" w:rsidP="00C511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752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1187A7E7" w:rsidR="00C5115B" w:rsidRPr="00492E20" w:rsidRDefault="00C5115B" w:rsidP="00C5115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35F44C8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06D16154" w:rsidR="00C5115B" w:rsidRPr="00492E20" w:rsidRDefault="00C5115B" w:rsidP="00C511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850,504</w:t>
            </w:r>
          </w:p>
        </w:tc>
      </w:tr>
    </w:tbl>
    <w:p w14:paraId="49DD6EE1" w14:textId="77777777" w:rsidR="00C5115B" w:rsidRDefault="00C5115B" w:rsidP="00FD4094">
      <w:pPr>
        <w:ind w:left="-19" w:right="-90"/>
        <w:rPr>
          <w:rFonts w:ascii="Angsana New" w:hAnsi="Angsana New"/>
          <w:i/>
          <w:iCs/>
          <w:sz w:val="24"/>
          <w:szCs w:val="24"/>
        </w:rPr>
        <w:sectPr w:rsidR="00C5115B" w:rsidSect="0008252F"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page" w:tblpX="1614" w:tblpY="-121"/>
        <w:tblW w:w="1449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755D9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FD4094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FD4094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FD4094" w:rsidRPr="00CD50A9" w14:paraId="22ACD17E" w14:textId="77777777" w:rsidTr="00FD4094">
        <w:trPr>
          <w:trHeight w:val="261"/>
        </w:trPr>
        <w:tc>
          <w:tcPr>
            <w:tcW w:w="2067" w:type="dxa"/>
          </w:tcPr>
          <w:p w14:paraId="66FB54CA" w14:textId="0D0F3EFE" w:rsidR="00FD4094" w:rsidRPr="005D44F8" w:rsidRDefault="00343249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828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7828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7828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52F0B16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6D1DA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8F6F6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7B72A3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A3FC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CE05B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55BF304D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4094" w:rsidRPr="00CD50A9" w14:paraId="28977E81" w14:textId="77777777" w:rsidTr="00982845">
        <w:trPr>
          <w:trHeight w:val="261"/>
        </w:trPr>
        <w:tc>
          <w:tcPr>
            <w:tcW w:w="2067" w:type="dxa"/>
          </w:tcPr>
          <w:p w14:paraId="5AED883E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590989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73A286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BD713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E6B2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972C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CCD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F83A680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2845" w14:paraId="2CDC440D" w14:textId="77777777" w:rsidTr="00755D99">
        <w:trPr>
          <w:trHeight w:val="261"/>
        </w:trPr>
        <w:tc>
          <w:tcPr>
            <w:tcW w:w="2067" w:type="dxa"/>
          </w:tcPr>
          <w:p w14:paraId="56DCD408" w14:textId="5A5E2084" w:rsidR="00982845" w:rsidRPr="005D44F8" w:rsidRDefault="00982845" w:rsidP="00755D99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BF2772" w14:textId="77777777" w:rsidR="00982845" w:rsidRPr="005D44F8" w:rsidRDefault="00982845" w:rsidP="0098284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05939DF" w14:textId="65331D94" w:rsidR="00982845" w:rsidRPr="005D44F8" w:rsidRDefault="00982845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E0AC9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7C094B6" w14:textId="13DE8341" w:rsidR="00982845" w:rsidRPr="005D44F8" w:rsidRDefault="00982845" w:rsidP="00982845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60633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11F8A494" w14:textId="126EBA4D" w:rsidR="00982845" w:rsidRPr="005D44F8" w:rsidRDefault="00982845" w:rsidP="0098284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B71B5A7" w14:textId="50742C90" w:rsidR="00982845" w:rsidRPr="009F555B" w:rsidRDefault="00982845" w:rsidP="009828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7EACD3E" w14:textId="690DC60F" w:rsidR="00982845" w:rsidRPr="009F555B" w:rsidRDefault="00982845" w:rsidP="00755D9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3DCB2AC2" w14:textId="06E3B7C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ACE7146" w14:textId="18476B1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</w:tr>
      <w:tr w:rsidR="00FD4094" w14:paraId="44F3F1FA" w14:textId="77777777" w:rsidTr="00B64865">
        <w:trPr>
          <w:trHeight w:val="261"/>
        </w:trPr>
        <w:tc>
          <w:tcPr>
            <w:tcW w:w="2067" w:type="dxa"/>
          </w:tcPr>
          <w:p w14:paraId="7343B5A2" w14:textId="4981F5DB" w:rsidR="00FD4094" w:rsidRPr="005D44F8" w:rsidRDefault="00755D99" w:rsidP="00FD4094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079BEFE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4503C7B" w14:textId="5ED6CEF6" w:rsidR="00FD4094" w:rsidRPr="006E1318" w:rsidRDefault="00785982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437,594</w:t>
            </w:r>
          </w:p>
        </w:tc>
        <w:tc>
          <w:tcPr>
            <w:tcW w:w="270" w:type="dxa"/>
            <w:vAlign w:val="bottom"/>
          </w:tcPr>
          <w:p w14:paraId="152CE4F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57DC78" w14:textId="29F9E49F" w:rsidR="00FD4094" w:rsidRPr="005D44F8" w:rsidRDefault="00AB2DA6" w:rsidP="00755D99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B1EF8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3E619B" w14:textId="61093F31" w:rsidR="00FD4094" w:rsidRPr="005D44F8" w:rsidRDefault="00223404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437,594</w:t>
            </w:r>
          </w:p>
        </w:tc>
        <w:tc>
          <w:tcPr>
            <w:tcW w:w="270" w:type="dxa"/>
          </w:tcPr>
          <w:p w14:paraId="0033828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233B66" w14:textId="72C468B9" w:rsidR="00FD4094" w:rsidRPr="005D44F8" w:rsidRDefault="00AB2DA6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AAA76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4D921" w14:textId="06683636" w:rsidR="00FD4094" w:rsidRPr="005D44F8" w:rsidRDefault="00223404" w:rsidP="00755D9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437,594</w:t>
            </w:r>
          </w:p>
        </w:tc>
        <w:tc>
          <w:tcPr>
            <w:tcW w:w="270" w:type="dxa"/>
          </w:tcPr>
          <w:p w14:paraId="506AC8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95247" w14:textId="4D366606" w:rsidR="00FD4094" w:rsidRPr="005D44F8" w:rsidRDefault="00AB2DA6" w:rsidP="00755D9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6277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5BB02" w14:textId="7AF3E39A" w:rsidR="00FD4094" w:rsidRPr="005D44F8" w:rsidRDefault="00AF6E16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437,594</w:t>
            </w:r>
          </w:p>
        </w:tc>
      </w:tr>
      <w:tr w:rsidR="00755D99" w14:paraId="1F83CE0E" w14:textId="77777777" w:rsidTr="00B64865">
        <w:trPr>
          <w:trHeight w:val="261"/>
        </w:trPr>
        <w:tc>
          <w:tcPr>
            <w:tcW w:w="2067" w:type="dxa"/>
          </w:tcPr>
          <w:p w14:paraId="15E4A8CA" w14:textId="056EE1B2" w:rsidR="00755D99" w:rsidRPr="005D44F8" w:rsidRDefault="00755D99" w:rsidP="00755D99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19408B"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755D99" w:rsidRPr="005D44F8" w:rsidRDefault="00755D99" w:rsidP="00755D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2E4CCB3" w14:textId="32AC47D2" w:rsidR="00755D99" w:rsidRPr="00AB2DA6" w:rsidRDefault="00AB2DA6" w:rsidP="00755D9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C8E4021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DE1A96A" w14:textId="0A615D0F" w:rsidR="00755D99" w:rsidRDefault="00223404" w:rsidP="00755D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052D3CA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7B7601" w14:textId="7E4D00CE" w:rsidR="00755D99" w:rsidRDefault="00223404" w:rsidP="00755D9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26AE0D4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3FDE08" w14:textId="73F26D8D" w:rsidR="00755D99" w:rsidRDefault="00AB2DA6" w:rsidP="00755D9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35E1E1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2729B7" w14:textId="171F7893" w:rsidR="00755D99" w:rsidRDefault="00AB2DA6" w:rsidP="00AB2DA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78151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CD00DF" w14:textId="3EFD90A6" w:rsidR="00755D99" w:rsidRDefault="00AF6E16" w:rsidP="00AF6E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11A740BC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6B17FB" w14:textId="327E0B6E" w:rsidR="00755D99" w:rsidRDefault="00AF6E16" w:rsidP="00755D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B64865" w14:paraId="39ABECE1" w14:textId="77777777" w:rsidTr="00B64865">
        <w:trPr>
          <w:trHeight w:val="261"/>
        </w:trPr>
        <w:tc>
          <w:tcPr>
            <w:tcW w:w="2067" w:type="dxa"/>
          </w:tcPr>
          <w:p w14:paraId="0D98F1E3" w14:textId="5870CDE4" w:rsidR="00B64865" w:rsidRPr="005D44F8" w:rsidRDefault="00B64865" w:rsidP="00755D99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F843941" w14:textId="77777777" w:rsidR="00B64865" w:rsidRPr="005D44F8" w:rsidRDefault="00B64865" w:rsidP="00755D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E953766" w14:textId="783F284C" w:rsidR="00B64865" w:rsidRDefault="00AB2DA6" w:rsidP="00755D9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7B1427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C0FCAE" w14:textId="4A4E3E16" w:rsidR="00B64865" w:rsidRDefault="00223404" w:rsidP="00755D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99,069</w:t>
            </w:r>
          </w:p>
        </w:tc>
        <w:tc>
          <w:tcPr>
            <w:tcW w:w="270" w:type="dxa"/>
            <w:vAlign w:val="bottom"/>
          </w:tcPr>
          <w:p w14:paraId="57AA50E3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EDFEB7" w14:textId="3D56BA24" w:rsidR="00B64865" w:rsidRDefault="00223404" w:rsidP="00755D9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99,069</w:t>
            </w:r>
          </w:p>
        </w:tc>
        <w:tc>
          <w:tcPr>
            <w:tcW w:w="270" w:type="dxa"/>
          </w:tcPr>
          <w:p w14:paraId="34517BB0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02D42C" w14:textId="3661AD3D" w:rsidR="00B64865" w:rsidRDefault="00AB2DA6" w:rsidP="00755D9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926F87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D7C30" w14:textId="20699159" w:rsidR="00B64865" w:rsidRDefault="00223404" w:rsidP="00E81D9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99,069</w:t>
            </w:r>
          </w:p>
        </w:tc>
        <w:tc>
          <w:tcPr>
            <w:tcW w:w="270" w:type="dxa"/>
          </w:tcPr>
          <w:p w14:paraId="4A2217BA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50FB1" w14:textId="3AF4D3F0" w:rsidR="00B64865" w:rsidRDefault="00AB2DA6" w:rsidP="00E81D9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67B9F8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0935" w14:textId="46DE5A1D" w:rsidR="00B64865" w:rsidRDefault="00AF6E16" w:rsidP="00755D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99,069</w:t>
            </w:r>
          </w:p>
        </w:tc>
      </w:tr>
      <w:tr w:rsidR="00FD4094" w:rsidRPr="00CD50A9" w14:paraId="170BAA2E" w14:textId="77777777" w:rsidTr="00755D99">
        <w:trPr>
          <w:trHeight w:val="261"/>
        </w:trPr>
        <w:tc>
          <w:tcPr>
            <w:tcW w:w="2067" w:type="dxa"/>
            <w:hideMark/>
          </w:tcPr>
          <w:p w14:paraId="5D96CAC7" w14:textId="77777777" w:rsidR="00FD4094" w:rsidRPr="005D44F8" w:rsidRDefault="00FD4094" w:rsidP="00FD409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2680A574" w:rsidR="00FD4094" w:rsidRPr="005D44F8" w:rsidRDefault="00785982" w:rsidP="00C15A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437,594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5B5149E7" w:rsidR="00FD4094" w:rsidRPr="005D44F8" w:rsidRDefault="00223404" w:rsidP="00FD4094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144,177</w:t>
            </w:r>
          </w:p>
        </w:tc>
        <w:tc>
          <w:tcPr>
            <w:tcW w:w="270" w:type="dxa"/>
          </w:tcPr>
          <w:p w14:paraId="0849D3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2DDF2E62" w:rsidR="00FD4094" w:rsidRPr="005D44F8" w:rsidRDefault="00223404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581,771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5C3FD01B" w:rsidR="00FD4094" w:rsidRPr="005D44F8" w:rsidRDefault="00AB2DA6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6AE91CEE" w:rsidR="00FD4094" w:rsidRPr="005D44F8" w:rsidRDefault="00223404" w:rsidP="00822FD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536,663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63A15DF7" w:rsidR="00FD4094" w:rsidRPr="00AF6E16" w:rsidRDefault="00AF6E16" w:rsidP="00FD409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6E16"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333C1A62" w:rsidR="00FD4094" w:rsidRPr="005D44F8" w:rsidRDefault="00AF6E16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581,771</w:t>
            </w:r>
          </w:p>
        </w:tc>
      </w:tr>
      <w:tr w:rsidR="00FD4094" w:rsidRPr="00183739" w14:paraId="279EB5D2" w14:textId="77777777" w:rsidTr="00FD4094">
        <w:trPr>
          <w:trHeight w:val="40"/>
        </w:trPr>
        <w:tc>
          <w:tcPr>
            <w:tcW w:w="2067" w:type="dxa"/>
          </w:tcPr>
          <w:p w14:paraId="358C5312" w14:textId="77777777" w:rsidR="00FD4094" w:rsidRPr="00183739" w:rsidRDefault="00FD4094" w:rsidP="00FD4094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35BA165" w14:textId="77777777" w:rsidR="00FD4094" w:rsidRPr="00183739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4D4B80F3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9EBB46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88353D5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3DF55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0B8842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B7737A5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663BF005" w14:textId="77777777" w:rsidTr="004C45BC">
        <w:trPr>
          <w:trHeight w:val="261"/>
        </w:trPr>
        <w:tc>
          <w:tcPr>
            <w:tcW w:w="2067" w:type="dxa"/>
          </w:tcPr>
          <w:p w14:paraId="0EB1FCF4" w14:textId="569ECF51" w:rsidR="003F7400" w:rsidRPr="005D44F8" w:rsidRDefault="003F7400" w:rsidP="003F7400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432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D41D0F0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0F97F2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FA73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80F2E6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48A3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E888C0" w14:textId="77777777" w:rsidR="003F7400" w:rsidRPr="00E42153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11D2FC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007010" w14:paraId="095F04E6" w14:textId="77777777" w:rsidTr="004C45BC">
        <w:trPr>
          <w:trHeight w:val="261"/>
        </w:trPr>
        <w:tc>
          <w:tcPr>
            <w:tcW w:w="2067" w:type="dxa"/>
          </w:tcPr>
          <w:p w14:paraId="2473D712" w14:textId="1FB37163" w:rsidR="003F7400" w:rsidRPr="005D44F8" w:rsidRDefault="003F7400" w:rsidP="003F7400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B0E8C8F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832F43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F802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751FE7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5CDC9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C4954E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AA0796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400" w:rsidRPr="00CD50A9" w14:paraId="6C6E74CB" w14:textId="77777777" w:rsidTr="004C45BC">
        <w:trPr>
          <w:trHeight w:val="261"/>
        </w:trPr>
        <w:tc>
          <w:tcPr>
            <w:tcW w:w="2067" w:type="dxa"/>
          </w:tcPr>
          <w:p w14:paraId="1D4B9BD0" w14:textId="3BC7708E" w:rsidR="003F7400" w:rsidRPr="005D44F8" w:rsidRDefault="003F7400" w:rsidP="003F740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8A52D23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3C188D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AC1E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0EEF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A861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F6D3A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5823B1F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92E20" w:rsidRPr="00CD50A9" w14:paraId="19DB3454" w14:textId="77777777" w:rsidTr="0006721B">
        <w:trPr>
          <w:trHeight w:val="261"/>
        </w:trPr>
        <w:tc>
          <w:tcPr>
            <w:tcW w:w="2067" w:type="dxa"/>
          </w:tcPr>
          <w:p w14:paraId="64836E74" w14:textId="0A35F8A1" w:rsidR="00492E20" w:rsidRPr="005D44F8" w:rsidRDefault="00492E20" w:rsidP="00492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13148C3" w14:textId="77777777" w:rsidR="00492E20" w:rsidRPr="005D44F8" w:rsidRDefault="00492E20" w:rsidP="00492E2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AC11489" w14:textId="7FB8FD9A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vAlign w:val="bottom"/>
          </w:tcPr>
          <w:p w14:paraId="5C3DD8B5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6ED19C46" w:rsidR="00492E20" w:rsidRPr="00492E20" w:rsidRDefault="00492E20" w:rsidP="00492E2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CB9AA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3EB6BD3" w14:textId="1240A88A" w:rsidR="00492E20" w:rsidRPr="00492E20" w:rsidRDefault="00492E20" w:rsidP="00492E2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263,832</w:t>
            </w:r>
          </w:p>
        </w:tc>
        <w:tc>
          <w:tcPr>
            <w:tcW w:w="270" w:type="dxa"/>
          </w:tcPr>
          <w:p w14:paraId="099458EB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5284E235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120BA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F154EA" w14:textId="0B00DA9E" w:rsidR="00492E20" w:rsidRPr="00492E20" w:rsidRDefault="00492E20" w:rsidP="00492E2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</w:tcPr>
          <w:p w14:paraId="1E536A94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4A3C5649" w:rsidR="00492E20" w:rsidRPr="00492E20" w:rsidRDefault="00492E20" w:rsidP="00492E2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66367D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51248" w14:textId="7A113DA9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</w:tr>
      <w:tr w:rsidR="00492E20" w:rsidRPr="00CD50A9" w14:paraId="6FC897FB" w14:textId="77777777" w:rsidTr="00755D99">
        <w:trPr>
          <w:trHeight w:val="261"/>
        </w:trPr>
        <w:tc>
          <w:tcPr>
            <w:tcW w:w="2067" w:type="dxa"/>
          </w:tcPr>
          <w:p w14:paraId="09734659" w14:textId="50F51014" w:rsidR="00492E20" w:rsidRPr="005D44F8" w:rsidRDefault="00492E20" w:rsidP="00492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65E70EB" w14:textId="77777777" w:rsidR="00492E20" w:rsidRPr="005D44F8" w:rsidRDefault="00492E20" w:rsidP="00492E2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39F16DFD" w:rsidR="00492E20" w:rsidRPr="00492E20" w:rsidRDefault="00492E20" w:rsidP="00492E2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1457BD25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D3B01BF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687C7386" w:rsidR="00492E20" w:rsidRPr="00492E20" w:rsidRDefault="00492E20" w:rsidP="00492E2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45,108</w:t>
            </w:r>
          </w:p>
        </w:tc>
        <w:tc>
          <w:tcPr>
            <w:tcW w:w="270" w:type="dxa"/>
          </w:tcPr>
          <w:p w14:paraId="2534195D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143E9C01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E1263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5AE94930" w:rsidR="00492E20" w:rsidRPr="00492E20" w:rsidRDefault="00492E20" w:rsidP="00492E2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0A1A1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003E6C61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7AB6B2B4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5A8E4C53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492E20" w:rsidRPr="00CD50A9" w14:paraId="7624281E" w14:textId="77777777" w:rsidTr="00755D99">
        <w:trPr>
          <w:trHeight w:val="261"/>
        </w:trPr>
        <w:tc>
          <w:tcPr>
            <w:tcW w:w="2067" w:type="dxa"/>
          </w:tcPr>
          <w:p w14:paraId="5CE42859" w14:textId="6476A834" w:rsidR="00492E20" w:rsidRPr="00D26778" w:rsidRDefault="00492E20" w:rsidP="00492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7ECCEF3" w14:textId="77777777" w:rsidR="00492E20" w:rsidRPr="005D44F8" w:rsidRDefault="00492E20" w:rsidP="00492E2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CC1A58" w14:textId="2012EDA3" w:rsidR="00492E20" w:rsidRPr="00492E20" w:rsidRDefault="00492E20" w:rsidP="00492E2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1B622F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2721A" w14:textId="113345C2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70" w:type="dxa"/>
            <w:vAlign w:val="bottom"/>
          </w:tcPr>
          <w:p w14:paraId="21301ECC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E1A394C" w14:textId="7707D826" w:rsidR="00492E20" w:rsidRPr="00492E20" w:rsidRDefault="00492E20" w:rsidP="00492E2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99,498</w:t>
            </w:r>
          </w:p>
        </w:tc>
        <w:tc>
          <w:tcPr>
            <w:tcW w:w="270" w:type="dxa"/>
          </w:tcPr>
          <w:p w14:paraId="5F14F37F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CE35A4" w14:textId="02FC1E3F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EC9AA3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F532AF" w14:textId="1D2114DB" w:rsidR="00492E20" w:rsidRPr="00492E20" w:rsidRDefault="00492E20" w:rsidP="00492E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99,498</w:t>
            </w:r>
          </w:p>
        </w:tc>
        <w:tc>
          <w:tcPr>
            <w:tcW w:w="270" w:type="dxa"/>
          </w:tcPr>
          <w:p w14:paraId="5AA64AC0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E863C" w14:textId="1929D15B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C08782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B6CA7" w14:textId="74515896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492E20" w:rsidRPr="00CD50A9" w14:paraId="4A3DB5F6" w14:textId="77777777" w:rsidTr="0006721B">
        <w:trPr>
          <w:trHeight w:val="261"/>
        </w:trPr>
        <w:tc>
          <w:tcPr>
            <w:tcW w:w="2067" w:type="dxa"/>
          </w:tcPr>
          <w:p w14:paraId="7D7B71DD" w14:textId="5FF340AC" w:rsidR="00492E20" w:rsidRPr="005D44F8" w:rsidRDefault="00492E20" w:rsidP="00492E2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492E20" w:rsidRPr="005D44F8" w:rsidRDefault="00492E20" w:rsidP="00492E2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43FFF3CB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0B4E4100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606</w:t>
            </w:r>
          </w:p>
        </w:tc>
        <w:tc>
          <w:tcPr>
            <w:tcW w:w="270" w:type="dxa"/>
          </w:tcPr>
          <w:p w14:paraId="13E8B014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74830399" w:rsidR="00492E20" w:rsidRPr="00492E20" w:rsidRDefault="00492E20" w:rsidP="00492E2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408,438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393615E9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672A3" w14:textId="167AB85E" w:rsidR="00492E20" w:rsidRPr="00492E20" w:rsidRDefault="00492E20" w:rsidP="00492E2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363,330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8B002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4F993" w14:textId="78F065E0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2ECCFA8C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438</w:t>
            </w:r>
          </w:p>
        </w:tc>
      </w:tr>
    </w:tbl>
    <w:p w14:paraId="21D322B6" w14:textId="69C1EC6F" w:rsidR="000072A1" w:rsidRDefault="000072A1" w:rsidP="0000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11ADC6D2" w:rsidR="0008252F" w:rsidRDefault="0008252F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2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AC15F0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63F8B0CF" w14:textId="52397D35" w:rsidR="00A74FAB" w:rsidRPr="00AC15F0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กอง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AC15F0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466A47"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92697" w:rsidRPr="00E25ABB" w14:paraId="5C67B097" w14:textId="77777777" w:rsidTr="00332AC9">
        <w:tc>
          <w:tcPr>
            <w:tcW w:w="5040" w:type="dxa"/>
          </w:tcPr>
          <w:p w14:paraId="56C49768" w14:textId="4A2919AB" w:rsidR="00492697" w:rsidRPr="00AC15F0" w:rsidRDefault="00492697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36" w:type="dxa"/>
          </w:tcPr>
          <w:p w14:paraId="4EF14ED1" w14:textId="77777777" w:rsidR="00492697" w:rsidRPr="007C4D71" w:rsidRDefault="00492697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084" w:type="dxa"/>
          </w:tcPr>
          <w:p w14:paraId="1A698032" w14:textId="082293ED" w:rsidR="00492697" w:rsidRPr="007C4D71" w:rsidRDefault="0086529A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B5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1B5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1B5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1B5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1B5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7AA6CCDF" w:rsidR="00417033" w:rsidRDefault="00782815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7978D299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828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2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7828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52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1F241A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9566C2" w14:paraId="1FD07DFF" w14:textId="77777777" w:rsidTr="001F241A">
        <w:tc>
          <w:tcPr>
            <w:tcW w:w="3382" w:type="pct"/>
          </w:tcPr>
          <w:p w14:paraId="1CCC87E2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6D85AF9B" w14:textId="10248834" w:rsidR="000C730E" w:rsidRPr="00621089" w:rsidRDefault="00D434F7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24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A224A">
              <w:rPr>
                <w:rFonts w:ascii="Angsana New" w:hAnsi="Angsana New"/>
                <w:b/>
                <w:bCs/>
                <w:sz w:val="30"/>
                <w:szCs w:val="30"/>
              </w:rPr>
              <w:t>1,636</w:t>
            </w:r>
          </w:p>
        </w:tc>
        <w:tc>
          <w:tcPr>
            <w:tcW w:w="147" w:type="pct"/>
          </w:tcPr>
          <w:p w14:paraId="3CAECA97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189ED14F" w14:textId="1BF8BFAE" w:rsidR="000C730E" w:rsidRPr="00621089" w:rsidRDefault="00D434F7" w:rsidP="00F4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C730E" w:rsidRPr="009566C2" w14:paraId="12CF1E27" w14:textId="77777777" w:rsidTr="001F241A">
        <w:tc>
          <w:tcPr>
            <w:tcW w:w="3382" w:type="pct"/>
          </w:tcPr>
          <w:p w14:paraId="1C7E5F41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730E" w:rsidRPr="003C6288" w14:paraId="273C86DB" w14:textId="77777777" w:rsidTr="001F241A">
        <w:tc>
          <w:tcPr>
            <w:tcW w:w="3382" w:type="pct"/>
          </w:tcPr>
          <w:p w14:paraId="2EC489B2" w14:textId="370B38A2" w:rsidR="000C730E" w:rsidRPr="003C6288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0E76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7" w:type="pct"/>
          </w:tcPr>
          <w:p w14:paraId="44E34F1A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FBB" w:rsidRPr="003C6288" w14:paraId="78F62ED9" w14:textId="77777777" w:rsidTr="001F241A">
        <w:trPr>
          <w:trHeight w:val="263"/>
        </w:trPr>
        <w:tc>
          <w:tcPr>
            <w:tcW w:w="3382" w:type="pct"/>
          </w:tcPr>
          <w:p w14:paraId="580E3BBA" w14:textId="77777777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351622F1" w14:textId="6C13A3E5" w:rsidR="00FF0FBB" w:rsidRPr="004B7B6D" w:rsidRDefault="00D434F7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7" w:type="pct"/>
          </w:tcPr>
          <w:p w14:paraId="2D473F42" w14:textId="77777777" w:rsidR="00FF0FBB" w:rsidRPr="004B7B6D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1529A4D" w14:textId="30DE3C7F" w:rsidR="00FF0FBB" w:rsidRPr="004B7B6D" w:rsidRDefault="00D434F7" w:rsidP="00853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68B" w:rsidRPr="003C6288" w14:paraId="473DD93F" w14:textId="77777777" w:rsidTr="001E3F3F">
        <w:trPr>
          <w:trHeight w:val="263"/>
        </w:trPr>
        <w:tc>
          <w:tcPr>
            <w:tcW w:w="3382" w:type="pct"/>
          </w:tcPr>
          <w:p w14:paraId="3B25B642" w14:textId="025B12C9" w:rsidR="0039368B" w:rsidRPr="003C6288" w:rsidRDefault="00E819E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7670C50D" w:rsidR="0039368B" w:rsidRPr="004B7B6D" w:rsidRDefault="00D434F7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7,281</w:t>
            </w:r>
          </w:p>
        </w:tc>
        <w:tc>
          <w:tcPr>
            <w:tcW w:w="147" w:type="pct"/>
          </w:tcPr>
          <w:p w14:paraId="65EF41A7" w14:textId="77777777" w:rsidR="0039368B" w:rsidRPr="004B7B6D" w:rsidRDefault="0039368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43896675" w:rsidR="0039368B" w:rsidRPr="004B7B6D" w:rsidRDefault="00D434F7" w:rsidP="00853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</w:tr>
      <w:tr w:rsidR="001E3F3F" w:rsidRPr="003C6288" w14:paraId="61CFD481" w14:textId="77777777" w:rsidTr="001E3F3F">
        <w:tc>
          <w:tcPr>
            <w:tcW w:w="3382" w:type="pct"/>
          </w:tcPr>
          <w:p w14:paraId="626C28E3" w14:textId="7D927E3E" w:rsidR="001E3F3F" w:rsidRPr="003C6288" w:rsidRDefault="001E3F3F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37" w:type="pct"/>
          </w:tcPr>
          <w:p w14:paraId="6A697B82" w14:textId="3E12E9F2" w:rsidR="001E3F3F" w:rsidRPr="004B7B6D" w:rsidRDefault="00D434F7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A224A">
              <w:rPr>
                <w:rFonts w:ascii="Angsana New" w:hAnsi="Angsana New"/>
                <w:sz w:val="30"/>
                <w:szCs w:val="30"/>
              </w:rPr>
              <w:t>26</w:t>
            </w:r>
            <w:r w:rsidR="00BA22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BB40B68" w14:textId="77777777" w:rsidR="001E3F3F" w:rsidRPr="004B7B6D" w:rsidRDefault="001E3F3F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526852C" w14:textId="092C8148" w:rsidR="001E3F3F" w:rsidRPr="004B7B6D" w:rsidRDefault="00D434F7" w:rsidP="00C2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FBB" w:rsidRPr="003C6288" w14:paraId="4CE64CBE" w14:textId="77777777" w:rsidTr="001E3F3F">
        <w:tc>
          <w:tcPr>
            <w:tcW w:w="3382" w:type="pct"/>
          </w:tcPr>
          <w:p w14:paraId="01C8A7DA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55131C52" w:rsidR="00FF0FBB" w:rsidRPr="004B7B6D" w:rsidRDefault="00D434F7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98,618</w:t>
            </w:r>
          </w:p>
        </w:tc>
        <w:tc>
          <w:tcPr>
            <w:tcW w:w="147" w:type="pct"/>
          </w:tcPr>
          <w:p w14:paraId="5B7145E1" w14:textId="77777777" w:rsidR="00FF0FBB" w:rsidRPr="004B7B6D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3C7B3542" w:rsidR="00FF0FBB" w:rsidRPr="004B7B6D" w:rsidRDefault="00D434F7" w:rsidP="00C2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FF0FBB" w:rsidRPr="009566C2" w14:paraId="6B0D0B83" w14:textId="77777777" w:rsidTr="001F241A">
        <w:tc>
          <w:tcPr>
            <w:tcW w:w="3382" w:type="pct"/>
          </w:tcPr>
          <w:p w14:paraId="3A1AF1C9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4E8C6A89" w:rsidR="00FF0FBB" w:rsidRPr="00621089" w:rsidRDefault="00D434F7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106,20</w:t>
            </w:r>
            <w:r w:rsidR="00BA224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BF06321" w14:textId="77777777" w:rsidR="00FF0FBB" w:rsidRPr="00621089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5917353F" w:rsidR="00FF0FBB" w:rsidRPr="00621089" w:rsidRDefault="00D434F7" w:rsidP="00853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3,699</w:t>
            </w:r>
          </w:p>
        </w:tc>
      </w:tr>
    </w:tbl>
    <w:p w14:paraId="1BEFF087" w14:textId="160E1818" w:rsidR="008A64DD" w:rsidRPr="00B93B62" w:rsidRDefault="008A64DD" w:rsidP="00B9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E750EB" w14:textId="3D0F7F94" w:rsidR="00AA4D28" w:rsidRDefault="00782815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7173">
        <w:rPr>
          <w:rFonts w:ascii="Angsana New" w:hAnsi="Angsana New"/>
          <w:b/>
          <w:bCs/>
          <w:sz w:val="30"/>
          <w:szCs w:val="30"/>
        </w:rPr>
        <w:t>10</w:t>
      </w:r>
      <w:r w:rsidR="00AA4D28" w:rsidRPr="00DC7173">
        <w:rPr>
          <w:rFonts w:ascii="Angsana New" w:hAnsi="Angsana New"/>
          <w:b/>
          <w:bCs/>
          <w:sz w:val="30"/>
          <w:szCs w:val="30"/>
        </w:rPr>
        <w:tab/>
      </w:r>
      <w:r w:rsidR="00AA4D28" w:rsidRPr="00DC717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F99A607" w14:textId="34832180" w:rsidR="00AA4D28" w:rsidRPr="00AA4D28" w:rsidRDefault="00AA4D28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8A20545" w14:textId="3C2DD52F" w:rsidR="00B4578F" w:rsidRPr="00B4578F" w:rsidRDefault="00B4578F" w:rsidP="00B457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3E1434">
        <w:rPr>
          <w:rFonts w:ascii="Angsana New" w:eastAsia="Times New Roman" w:hAnsi="Angsana New" w:hint="cs"/>
          <w:sz w:val="30"/>
          <w:szCs w:val="30"/>
          <w:cs/>
        </w:rPr>
        <w:t xml:space="preserve">ในที่ประชุมคณะกรรมการของบริษัทเมื่อวันที่ </w:t>
      </w:r>
      <w:r w:rsidRPr="003E1434">
        <w:rPr>
          <w:rFonts w:ascii="Angsana New" w:eastAsia="Times New Roman" w:hAnsi="Angsana New"/>
          <w:sz w:val="30"/>
          <w:szCs w:val="30"/>
        </w:rPr>
        <w:t>8</w:t>
      </w:r>
      <w:r w:rsidRPr="003E1434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3E1434">
        <w:rPr>
          <w:rFonts w:ascii="Angsana New" w:eastAsia="Times New Roman" w:hAnsi="Angsana New" w:hint="cs"/>
          <w:sz w:val="30"/>
          <w:szCs w:val="30"/>
          <w:cs/>
        </w:rPr>
        <w:t xml:space="preserve">สิงหาคม </w:t>
      </w:r>
      <w:r w:rsidRPr="003E1434">
        <w:rPr>
          <w:rFonts w:ascii="Angsana New" w:eastAsia="Times New Roman" w:hAnsi="Angsana New" w:hint="cs"/>
          <w:sz w:val="30"/>
          <w:szCs w:val="30"/>
        </w:rPr>
        <w:t>256</w:t>
      </w:r>
      <w:r w:rsidRPr="003E1434">
        <w:rPr>
          <w:rFonts w:ascii="Angsana New" w:eastAsia="Times New Roman" w:hAnsi="Angsana New"/>
          <w:sz w:val="30"/>
          <w:szCs w:val="30"/>
        </w:rPr>
        <w:t>7</w:t>
      </w:r>
      <w:r w:rsidRPr="003E1434">
        <w:rPr>
          <w:rFonts w:ascii="Angsana New" w:eastAsia="Times New Roman" w:hAnsi="Angsana New" w:hint="cs"/>
          <w:sz w:val="30"/>
          <w:szCs w:val="30"/>
          <w:cs/>
        </w:rPr>
        <w:t xml:space="preserve"> คณะกรรมการมีมติอนุมัติจ่ายเงินปันผลระหว่างกาลสำหรับผลการดำเนินงานงวดหกเดือนแรกของปี </w:t>
      </w:r>
      <w:r w:rsidRPr="003E1434">
        <w:rPr>
          <w:rFonts w:ascii="Angsana New" w:eastAsia="Times New Roman" w:hAnsi="Angsana New" w:hint="cs"/>
          <w:sz w:val="30"/>
          <w:szCs w:val="30"/>
        </w:rPr>
        <w:t>256</w:t>
      </w:r>
      <w:r w:rsidRPr="003E1434">
        <w:rPr>
          <w:rFonts w:ascii="Angsana New" w:eastAsia="Times New Roman" w:hAnsi="Angsana New"/>
          <w:sz w:val="30"/>
          <w:szCs w:val="30"/>
        </w:rPr>
        <w:t>7</w:t>
      </w:r>
      <w:r w:rsidRPr="003E1434"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 w:rsidR="00C745E1">
        <w:rPr>
          <w:rFonts w:ascii="Angsana New" w:eastAsia="Times New Roman" w:hAnsi="Angsana New"/>
          <w:sz w:val="30"/>
          <w:szCs w:val="30"/>
        </w:rPr>
        <w:t>0.26</w:t>
      </w:r>
      <w:r w:rsidRPr="003E1434">
        <w:rPr>
          <w:rFonts w:ascii="Angsana New" w:eastAsia="Times New Roman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="00C745E1">
        <w:rPr>
          <w:rFonts w:ascii="Angsana New" w:eastAsia="Times New Roman" w:hAnsi="Angsana New"/>
          <w:sz w:val="30"/>
          <w:szCs w:val="30"/>
        </w:rPr>
        <w:t>111</w:t>
      </w:r>
      <w:r w:rsidRPr="003E1434">
        <w:rPr>
          <w:rFonts w:ascii="Angsana New" w:eastAsia="Times New Roman" w:hAnsi="Angsana New" w:hint="cs"/>
          <w:sz w:val="30"/>
          <w:szCs w:val="30"/>
          <w:cs/>
        </w:rPr>
        <w:t xml:space="preserve"> ล้านบาท </w:t>
      </w:r>
      <w:r w:rsidRPr="003E1434">
        <w:rPr>
          <w:rFonts w:ascii="Angsana New" w:eastAsia="Times New Roman" w:hAnsi="Angsana New" w:hint="cs"/>
          <w:spacing w:val="6"/>
          <w:sz w:val="30"/>
          <w:szCs w:val="30"/>
          <w:cs/>
        </w:rPr>
        <w:t>ซึ่งเป็นการจ่ายจากกิจการที่ไม่ได้รับการส่งเสริมการลงทุนทั้งจำนวน เงินปันผลดังกล่าวจะจ่ายให้แก่ผู้ถือหุ้น</w:t>
      </w:r>
      <w:r w:rsidRPr="003E1434">
        <w:rPr>
          <w:rFonts w:ascii="Angsana New" w:eastAsia="Times New Roman" w:hAnsi="Angsana New" w:hint="cs"/>
          <w:sz w:val="30"/>
          <w:szCs w:val="30"/>
          <w:cs/>
        </w:rPr>
        <w:t xml:space="preserve">ในเดือนกันยายน </w:t>
      </w:r>
      <w:r w:rsidRPr="003E1434">
        <w:rPr>
          <w:rFonts w:ascii="Angsana New" w:eastAsia="Times New Roman" w:hAnsi="Angsana New"/>
          <w:sz w:val="30"/>
          <w:szCs w:val="30"/>
        </w:rPr>
        <w:t>2567</w:t>
      </w:r>
    </w:p>
    <w:p w14:paraId="3A689656" w14:textId="3AB0F3F8" w:rsidR="00771F12" w:rsidRPr="00AA4D28" w:rsidRDefault="00771F12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755DCE" w14:textId="77777777" w:rsidR="000F096E" w:rsidRPr="00AA4D28" w:rsidRDefault="000F096E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0F096E" w:rsidRPr="00AA4D28" w:rsidSect="0008252F">
      <w:footerReference w:type="default" r:id="rId2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4149" w14:textId="77777777" w:rsidR="000A533A" w:rsidRDefault="000A533A">
      <w:r>
        <w:separator/>
      </w:r>
    </w:p>
  </w:endnote>
  <w:endnote w:type="continuationSeparator" w:id="0">
    <w:p w14:paraId="737C4983" w14:textId="77777777" w:rsidR="000A533A" w:rsidRDefault="000A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E7D7" w14:textId="62E9309E" w:rsidR="00365C9A" w:rsidRDefault="00782815">
    <w:pPr>
      <w:pStyle w:val="Footer"/>
      <w:jc w:val="center"/>
    </w:pPr>
    <w:r>
      <w:rPr>
        <w:rFonts w:ascii="Angsana New" w:hAnsi="Angsana New"/>
        <w:sz w:val="30"/>
        <w:szCs w:val="30"/>
      </w:rPr>
      <w:t>1</w:t>
    </w:r>
    <w:r w:rsidR="00E330B4">
      <w:rPr>
        <w:rFonts w:ascii="Angsana New" w:hAnsi="Angsana New"/>
        <w:sz w:val="30"/>
        <w:szCs w:val="30"/>
      </w:rPr>
      <w:t>6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4864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81DC3" w14:textId="312EFC27" w:rsidR="0008252F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8054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89A59" w14:textId="70D085D9" w:rsidR="00A5450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245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37A760" w14:textId="6120E8ED" w:rsidR="00C5115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49F6E05E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E80D" w14:textId="0B7C6166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059ACECE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5D2500">
      <w:rPr>
        <w:rFonts w:ascii="Angsana New" w:hAnsi="Angsana New"/>
        <w:noProof/>
        <w:sz w:val="30"/>
        <w:szCs w:val="30"/>
      </w:rPr>
      <w:t>SATt3-Q2'24-set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0201" w14:textId="09FC1682" w:rsidR="0091427E" w:rsidRDefault="0091427E">
    <w:pPr>
      <w:pStyle w:val="Footer"/>
      <w:jc w:val="center"/>
    </w:pPr>
    <w:r>
      <w:rPr>
        <w:rFonts w:ascii="Angsana New" w:hAnsi="Angsana New"/>
        <w:sz w:val="30"/>
        <w:szCs w:val="30"/>
      </w:rPr>
      <w:t>1</w:t>
    </w:r>
    <w:r w:rsidR="00E330B4">
      <w:rPr>
        <w:rFonts w:ascii="Angsana New" w:hAnsi="Angsana New"/>
        <w:sz w:val="30"/>
        <w:szCs w:val="30"/>
      </w:rPr>
      <w:t>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9045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7B5BA7" w14:textId="46BE68D2" w:rsidR="00580B49" w:rsidRDefault="00580B49" w:rsidP="00580B49">
        <w:pPr>
          <w:pStyle w:val="Footer"/>
          <w:jc w:val="center"/>
        </w:pPr>
        <w:r w:rsidRPr="00580B49">
          <w:rPr>
            <w:rFonts w:ascii="Angsana New" w:hAnsi="Angsana New"/>
            <w:sz w:val="30"/>
            <w:szCs w:val="30"/>
          </w:rPr>
          <w:fldChar w:fldCharType="begin"/>
        </w:r>
        <w:r w:rsidRPr="00580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80B49">
          <w:rPr>
            <w:rFonts w:ascii="Angsana New" w:hAnsi="Angsana New"/>
            <w:sz w:val="30"/>
            <w:szCs w:val="30"/>
          </w:rPr>
          <w:fldChar w:fldCharType="separate"/>
        </w:r>
        <w:r w:rsidRPr="00580B49">
          <w:rPr>
            <w:rFonts w:ascii="Angsana New" w:hAnsi="Angsana New"/>
            <w:sz w:val="30"/>
            <w:szCs w:val="30"/>
          </w:rPr>
          <w:t>2</w:t>
        </w:r>
        <w:r w:rsidRPr="00580B4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/>
      </w:rPr>
      <w:id w:val="753324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0284C70" w14:textId="066E4ADE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01601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D368D" w14:textId="06552A3F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5374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4DC9CC" w14:textId="33A29A13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30"/>
        <w:szCs w:val="30"/>
      </w:rPr>
      <w:id w:val="703520442"/>
      <w:docPartObj>
        <w:docPartGallery w:val="Page Numbers (Bottom of Page)"/>
        <w:docPartUnique/>
      </w:docPartObj>
    </w:sdtPr>
    <w:sdtEndPr/>
    <w:sdtContent>
      <w:p w14:paraId="41157665" w14:textId="7B0D3E17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4997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2CB332" w14:textId="4172F572" w:rsidR="0091427E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ED7C0" w14:textId="77777777" w:rsidR="000A533A" w:rsidRDefault="000A533A">
      <w:r>
        <w:separator/>
      </w:r>
    </w:p>
  </w:footnote>
  <w:footnote w:type="continuationSeparator" w:id="0">
    <w:p w14:paraId="6AE6E65A" w14:textId="77777777" w:rsidR="000A533A" w:rsidRDefault="000A5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BBCE" w14:textId="77777777" w:rsidR="00365C9A" w:rsidRDefault="00365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FA31CA" w14:textId="15F275FE" w:rsidR="00102274" w:rsidRPr="009D0D6C" w:rsidRDefault="00102274" w:rsidP="00102274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และหกเดือน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>3</w:t>
    </w:r>
    <w:r w:rsidR="00531D14">
      <w:rPr>
        <w:rFonts w:asciiTheme="majorBidi" w:hAnsiTheme="majorBidi" w:cstheme="majorBidi"/>
        <w:b/>
        <w:bCs/>
        <w:sz w:val="32"/>
        <w:szCs w:val="32"/>
        <w:lang w:eastAsia="x-none"/>
      </w:rPr>
      <w:t>0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="002F7D36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ิถุนายน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</w:t>
    </w:r>
    <w:r w:rsidR="002F7D36">
      <w:rPr>
        <w:rFonts w:asciiTheme="majorBidi" w:hAnsiTheme="majorBidi" w:cstheme="majorBidi"/>
        <w:b/>
        <w:bCs/>
        <w:sz w:val="32"/>
        <w:szCs w:val="32"/>
        <w:lang w:eastAsia="x-none"/>
      </w:rPr>
      <w:t>7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2E86" w14:textId="77777777" w:rsidR="00365C9A" w:rsidRDefault="0036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A16830" w14:textId="287B4663" w:rsidR="00BE7407" w:rsidRPr="007505E7" w:rsidRDefault="00BE7407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และหกเดือน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>3</w:t>
    </w:r>
    <w:r w:rsidR="00531D14">
      <w:rPr>
        <w:rFonts w:asciiTheme="majorBidi" w:hAnsiTheme="majorBidi" w:cstheme="majorBidi"/>
        <w:b/>
        <w:bCs/>
        <w:sz w:val="32"/>
        <w:szCs w:val="32"/>
        <w:lang w:eastAsia="x-none"/>
      </w:rPr>
      <w:t>0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="007505E7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ิถุนายน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</w:t>
    </w:r>
    <w:r w:rsidR="007505E7">
      <w:rPr>
        <w:rFonts w:asciiTheme="majorBidi" w:hAnsiTheme="majorBidi" w:cstheme="majorBidi"/>
        <w:b/>
        <w:bCs/>
        <w:sz w:val="32"/>
        <w:szCs w:val="32"/>
        <w:lang w:eastAsia="x-none"/>
      </w:rPr>
      <w:t>7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82463" w14:textId="77777777" w:rsidR="00A5450B" w:rsidRPr="00774FEB" w:rsidRDefault="00A5450B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E8B99E" w14:textId="77777777" w:rsidR="00A5450B" w:rsidRPr="009D0D6C" w:rsidRDefault="00A5450B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8259918" w14:textId="77777777" w:rsidR="00A5450B" w:rsidRPr="007505E7" w:rsidRDefault="00A5450B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และหกเดือน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มิถุนายน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2567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56F1E7C" w14:textId="77777777" w:rsidR="00A5450B" w:rsidRPr="006E020C" w:rsidRDefault="00A5450B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151C"/>
    <w:rsid w:val="005D23BC"/>
    <w:rsid w:val="005D2464"/>
    <w:rsid w:val="005D2500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4B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26" Type="http://schemas.openxmlformats.org/officeDocument/2006/relationships/footer" Target="footer10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29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8.xml"/><Relationship Id="rId28" Type="http://schemas.openxmlformats.org/officeDocument/2006/relationships/footer" Target="footer12.xml"/><Relationship Id="rId10" Type="http://schemas.openxmlformats.org/officeDocument/2006/relationships/endnotes" Target="endnotes.xml"/><Relationship Id="rId19" Type="http://schemas.openxmlformats.org/officeDocument/2006/relationships/image" Target="media/image1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footer" Target="footer1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EBB15D-98BE-484D-BB0B-B1FBF5D4D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5583</TotalTime>
  <Pages>15</Pages>
  <Words>2205</Words>
  <Characters>9844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Kornsiri, Chongaksorn</cp:lastModifiedBy>
  <cp:revision>1043</cp:revision>
  <cp:lastPrinted>2024-07-30T08:06:00Z</cp:lastPrinted>
  <dcterms:created xsi:type="dcterms:W3CDTF">2022-07-15T08:03:00Z</dcterms:created>
  <dcterms:modified xsi:type="dcterms:W3CDTF">2024-08-08T04:36:00Z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