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75DB" w14:textId="10853A27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03491BB1" w14:textId="5698D230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6B81391" w14:textId="07B98E97" w:rsidR="000519A2" w:rsidRPr="00901513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6CFDF8A" w14:textId="4D6B4563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FBF7505" w14:textId="0F18A2F9" w:rsidR="00BA6D76" w:rsidRPr="00BB3A61" w:rsidRDefault="00BA6D76" w:rsidP="00BA6D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และหกเดือนสิ้นสุดวันที่ 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 w:rsidR="00486079" w:rsidRPr="0048607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4860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C687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Pr="00BB3A6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D0574FB" w14:textId="1972754A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65ABBB" w14:textId="28CFBBD3" w:rsidR="000519A2" w:rsidRPr="00957BD5" w:rsidRDefault="000519A2" w:rsidP="00051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CDF8F79" w14:textId="19ABA610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E94CC09" w14:textId="0D645362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sectPr w:rsidR="000519A2" w:rsidSect="006A08F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64824273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3C13FF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81A78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07C38BF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7E33E" w14:textId="7C65C20A" w:rsidR="00BA6D76" w:rsidRPr="00BB3A61" w:rsidRDefault="00BA6D76" w:rsidP="00BA6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ณ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7A607A" w:rsidRPr="00263818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63818">
        <w:rPr>
          <w:rFonts w:asciiTheme="majorBidi" w:hAnsiTheme="majorBidi" w:cstheme="majorBidi"/>
          <w:sz w:val="30"/>
          <w:szCs w:val="30"/>
        </w:rPr>
        <w:t>256</w:t>
      </w:r>
      <w:r w:rsidR="00370125" w:rsidRPr="00263818">
        <w:rPr>
          <w:rFonts w:asciiTheme="majorBidi" w:hAnsiTheme="majorBidi" w:cstheme="majorBidi"/>
          <w:sz w:val="30"/>
          <w:szCs w:val="30"/>
        </w:rPr>
        <w:t>7</w:t>
      </w:r>
      <w:r w:rsidR="005E164B">
        <w:rPr>
          <w:rFonts w:asciiTheme="majorBidi" w:hAnsiTheme="majorBidi" w:cstheme="majorBidi"/>
          <w:sz w:val="30"/>
          <w:szCs w:val="30"/>
        </w:rPr>
        <w:t xml:space="preserve">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63818">
        <w:rPr>
          <w:rFonts w:asciiTheme="majorBidi" w:hAnsiTheme="majorBidi" w:cstheme="majorBidi"/>
          <w:sz w:val="30"/>
          <w:szCs w:val="30"/>
        </w:rPr>
        <w:t xml:space="preserve"> 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A607A" w:rsidRPr="00263818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A607A" w:rsidRPr="00263818">
        <w:rPr>
          <w:rFonts w:asciiTheme="majorBidi" w:hAnsiTheme="majorBidi" w:cstheme="majorBidi"/>
          <w:sz w:val="30"/>
          <w:szCs w:val="30"/>
        </w:rPr>
        <w:t xml:space="preserve"> 2567 </w:t>
      </w:r>
      <w:r w:rsidRPr="0026381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77596" w:rsidRPr="0026381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6381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A607A" w:rsidRPr="00263818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7A607A" w:rsidRPr="0026381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70125" w:rsidRPr="00263818">
        <w:rPr>
          <w:rFonts w:asciiTheme="majorBidi" w:hAnsiTheme="majorBidi" w:cstheme="majorBidi"/>
          <w:sz w:val="30"/>
          <w:szCs w:val="30"/>
        </w:rPr>
        <w:t xml:space="preserve">2567 </w:t>
      </w:r>
      <w:r w:rsidRPr="00263818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B3A61">
        <w:rPr>
          <w:rFonts w:asciiTheme="majorBidi" w:hAnsiTheme="majorBidi" w:cstheme="majorBidi"/>
          <w:sz w:val="30"/>
          <w:szCs w:val="30"/>
        </w:rPr>
        <w:t>(</w:t>
      </w:r>
      <w:r w:rsidRPr="00BB3A6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BB3A61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โกมุ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B3A61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>34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0D8374" w14:textId="77777777" w:rsidR="000519A2" w:rsidRPr="00957BD5" w:rsidRDefault="000519A2" w:rsidP="000519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78F106" w14:textId="77777777" w:rsidR="000519A2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60C364FE" w14:textId="77777777" w:rsidR="000519A2" w:rsidRPr="0068566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lang w:val="en-US"/>
        </w:rPr>
      </w:pPr>
    </w:p>
    <w:p w14:paraId="4306611B" w14:textId="22F7E80F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</w:t>
      </w:r>
      <w:r w:rsidR="00267E13" w:rsidRPr="00267E1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615D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8F7CF9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55EAA29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435729F" w14:textId="55E4CB78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0519A2" w:rsidSect="00B07A2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44091AA8" w14:textId="6F0EBFD2" w:rsidR="000519A2" w:rsidRPr="00957BD5" w:rsidRDefault="000519A2" w:rsidP="000519A2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2C507041" w14:textId="77777777" w:rsidR="000519A2" w:rsidRPr="00957BD5" w:rsidRDefault="000519A2" w:rsidP="000519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F438F" w14:textId="3DEEC42A" w:rsidR="000519A2" w:rsidRPr="00A60B06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A60B06">
        <w:rPr>
          <w:rFonts w:asciiTheme="majorBidi" w:hAnsiTheme="majorBidi" w:cs="Angsana New" w:hint="cs"/>
          <w:spacing w:val="-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A60B06" w:rsidRPr="00A60B06">
        <w:rPr>
          <w:rFonts w:asciiTheme="majorBidi" w:hAnsiTheme="majorBidi" w:cs="Angsana New"/>
          <w:spacing w:val="-2"/>
          <w:lang w:val="en-US"/>
        </w:rPr>
        <w:t xml:space="preserve"> </w:t>
      </w:r>
      <w:r w:rsidRPr="00A60B06">
        <w:rPr>
          <w:rFonts w:asciiTheme="majorBidi" w:hAnsiTheme="majorBidi" w:cs="Angsana New"/>
          <w:spacing w:val="-2"/>
          <w:lang w:val="en-US"/>
        </w:rPr>
        <w:t xml:space="preserve">34 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เรื่อง การรายงานทางการเงินระหว่างกาล ในสาระสำคัญจากการสอบ</w:t>
      </w:r>
      <w:r w:rsidRPr="00A60B06">
        <w:rPr>
          <w:rFonts w:asciiTheme="majorBidi" w:hAnsiTheme="majorBidi" w:cstheme="majorBidi"/>
          <w:spacing w:val="-2"/>
          <w:cs/>
        </w:rPr>
        <w:t>ทาน</w:t>
      </w:r>
      <w:r w:rsidRPr="00A60B06">
        <w:rPr>
          <w:rFonts w:asciiTheme="majorBidi" w:hAnsiTheme="majorBidi" w:cs="Angsana New" w:hint="cs"/>
          <w:spacing w:val="-2"/>
          <w:cs/>
          <w:lang w:val="en-US"/>
        </w:rPr>
        <w:t>ของข้าพเจ้า</w:t>
      </w:r>
    </w:p>
    <w:p w14:paraId="09FF858B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AB2C8A4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7C7F653" w14:textId="77777777" w:rsidR="000519A2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3D419137" w14:textId="77777777" w:rsidR="000519A2" w:rsidRPr="00957BD5" w:rsidRDefault="000519A2" w:rsidP="000519A2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176CB44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Pr="002F04C6">
        <w:rPr>
          <w:rFonts w:asciiTheme="majorBidi" w:hAnsiTheme="majorBidi" w:cs="Angsana New" w:hint="cs"/>
          <w:cs/>
        </w:rPr>
        <w:t>เนาวรัตน์</w:t>
      </w:r>
      <w:r w:rsidRPr="002F04C6">
        <w:rPr>
          <w:rFonts w:asciiTheme="majorBidi" w:hAnsiTheme="majorBidi" w:cs="Angsana New"/>
          <w:cs/>
        </w:rPr>
        <w:t xml:space="preserve"> </w:t>
      </w:r>
      <w:r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404C3A8B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476EB5EC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>
        <w:rPr>
          <w:rFonts w:asciiTheme="majorBidi" w:hAnsiTheme="majorBidi" w:cstheme="majorBidi"/>
          <w:lang w:val="en-US"/>
        </w:rPr>
        <w:t xml:space="preserve"> </w:t>
      </w:r>
      <w:r w:rsidRPr="002F04C6">
        <w:rPr>
          <w:rFonts w:asciiTheme="majorBidi" w:hAnsiTheme="majorBidi" w:cstheme="majorBidi"/>
          <w:lang w:val="en-US"/>
        </w:rPr>
        <w:t>7789</w:t>
      </w:r>
    </w:p>
    <w:p w14:paraId="7D45E6E3" w14:textId="77777777" w:rsidR="000519A2" w:rsidRPr="00957BD5" w:rsidRDefault="000519A2" w:rsidP="000519A2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7DB78F97" w14:textId="77777777" w:rsidR="000519A2" w:rsidRPr="00957BD5" w:rsidRDefault="000519A2" w:rsidP="0005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4E114" w14:textId="77777777" w:rsidR="00E078AD" w:rsidRDefault="000519A2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731A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A8A441A" w14:textId="2C6116AF" w:rsidR="004F75E7" w:rsidRPr="00957BD5" w:rsidRDefault="00280271" w:rsidP="00E0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ED4FB6">
        <w:rPr>
          <w:rFonts w:asciiTheme="majorBidi" w:hAnsiTheme="majorBidi" w:cstheme="majorBidi"/>
          <w:sz w:val="30"/>
          <w:szCs w:val="30"/>
        </w:rPr>
        <w:t xml:space="preserve"> </w:t>
      </w:r>
      <w:r w:rsidR="00C701C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31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B8D">
        <w:rPr>
          <w:rFonts w:asciiTheme="majorBidi" w:hAnsiTheme="majorBidi" w:cstheme="majorBidi"/>
          <w:sz w:val="30"/>
          <w:szCs w:val="30"/>
        </w:rPr>
        <w:t>256</w:t>
      </w:r>
      <w:r w:rsidR="00861273">
        <w:rPr>
          <w:rFonts w:asciiTheme="majorBidi" w:hAnsiTheme="majorBidi" w:cstheme="majorBidi"/>
          <w:sz w:val="30"/>
          <w:szCs w:val="30"/>
        </w:rPr>
        <w:t>7</w:t>
      </w:r>
    </w:p>
    <w:p w14:paraId="1A12F65E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19C79F" w14:textId="77777777" w:rsidR="000519A2" w:rsidRDefault="000519A2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0519A2" w:rsidSect="00D565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545E" w14:textId="77777777" w:rsidR="00C53FD4" w:rsidRDefault="00C53FD4">
      <w:r>
        <w:separator/>
      </w:r>
    </w:p>
  </w:endnote>
  <w:endnote w:type="continuationSeparator" w:id="0">
    <w:p w14:paraId="18A8E71C" w14:textId="77777777" w:rsidR="00C53FD4" w:rsidRDefault="00C5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EFB" w14:textId="446F1976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65D35" w14:textId="4F331F5C" w:rsidR="000519A2" w:rsidRPr="00BA6D76" w:rsidRDefault="000519A2" w:rsidP="00BA6D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2984" w14:textId="77777777" w:rsidR="00C53FD4" w:rsidRDefault="00C53FD4">
      <w:r>
        <w:separator/>
      </w:r>
    </w:p>
  </w:footnote>
  <w:footnote w:type="continuationSeparator" w:id="0">
    <w:p w14:paraId="3AC1C1FA" w14:textId="77777777" w:rsidR="00C53FD4" w:rsidRDefault="00C53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3518" w14:textId="09D1EB69" w:rsidR="00D75889" w:rsidRPr="004316D7" w:rsidRDefault="00D75889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540DFA1" w14:textId="34CFFE14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2A530FE5" w14:textId="4F959ABC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395DF045" w14:textId="63D755F7" w:rsidR="000519A2" w:rsidRPr="004316D7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5709C8D5" w14:textId="3B22F61C" w:rsidR="000519A2" w:rsidRDefault="000519A2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  <w:p w14:paraId="47486344" w14:textId="77777777" w:rsidR="00A266D1" w:rsidRPr="004316D7" w:rsidRDefault="00A266D1" w:rsidP="004316D7">
    <w:pPr>
      <w:pStyle w:val="acctmainheading"/>
      <w:spacing w:after="0" w:line="240" w:lineRule="auto"/>
      <w:rPr>
        <w:rFonts w:ascii="Angsana New" w:hAnsi="Angsana New" w:cs="Angsana New"/>
        <w:b w:val="0"/>
        <w:bCs/>
        <w:sz w:val="52"/>
        <w:szCs w:val="5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CD6" w14:textId="47DC6EBA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E90B22E" w14:textId="77777777" w:rsidR="008E479C" w:rsidRDefault="008E479C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156F362" w14:textId="7C409353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460E178" w14:textId="23B69E6C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E8694E" w14:textId="021CA789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053F037" w14:textId="77777777" w:rsidR="00BA6D76" w:rsidRDefault="00BA6D76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FC3E80B" w14:textId="1F43075C" w:rsidR="000519A2" w:rsidRDefault="000519A2" w:rsidP="005759AB">
    <w:pPr>
      <w:pStyle w:val="acctmainheading"/>
      <w:tabs>
        <w:tab w:val="left" w:pos="9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516FADE5" w14:textId="6C4DB1F4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B0D84C" w14:textId="77777777" w:rsidR="0043121D" w:rsidRPr="001329D0" w:rsidRDefault="0043121D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6E26" w14:textId="77777777" w:rsidR="000519A2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95DB27C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5F1023E" w14:textId="77777777" w:rsidR="00D56578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D0DE2B0" w14:textId="77777777" w:rsidR="00D56578" w:rsidRPr="001329D0" w:rsidRDefault="00D5657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32DF"/>
    <w:rsid w:val="000135CB"/>
    <w:rsid w:val="00014E23"/>
    <w:rsid w:val="00015364"/>
    <w:rsid w:val="00015C52"/>
    <w:rsid w:val="00016540"/>
    <w:rsid w:val="000202DC"/>
    <w:rsid w:val="0002055E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461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2AD0"/>
    <w:rsid w:val="000D3705"/>
    <w:rsid w:val="000D3B78"/>
    <w:rsid w:val="000D3D86"/>
    <w:rsid w:val="000D3F3E"/>
    <w:rsid w:val="000D4432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18E1"/>
    <w:rsid w:val="000F2500"/>
    <w:rsid w:val="000F2E40"/>
    <w:rsid w:val="000F30BE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57B"/>
    <w:rsid w:val="00136A5F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3D0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70AC6"/>
    <w:rsid w:val="00170CB3"/>
    <w:rsid w:val="00170EB5"/>
    <w:rsid w:val="00170FEF"/>
    <w:rsid w:val="00171105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5C95"/>
    <w:rsid w:val="00196D6C"/>
    <w:rsid w:val="001970E8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6C6E"/>
    <w:rsid w:val="0025705F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5A6"/>
    <w:rsid w:val="002C56BB"/>
    <w:rsid w:val="002C589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2F7E2C"/>
    <w:rsid w:val="002F7EBB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ABB"/>
    <w:rsid w:val="00317513"/>
    <w:rsid w:val="003177CF"/>
    <w:rsid w:val="003200ED"/>
    <w:rsid w:val="00320F0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895"/>
    <w:rsid w:val="003F2B11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01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10C0"/>
    <w:rsid w:val="0052121C"/>
    <w:rsid w:val="0052141E"/>
    <w:rsid w:val="00521933"/>
    <w:rsid w:val="00521B5E"/>
    <w:rsid w:val="00521E77"/>
    <w:rsid w:val="0052221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7D5C"/>
    <w:rsid w:val="00550185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B8D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33C"/>
    <w:rsid w:val="005D66FC"/>
    <w:rsid w:val="005D67C4"/>
    <w:rsid w:val="005E164B"/>
    <w:rsid w:val="005E3254"/>
    <w:rsid w:val="005E3C43"/>
    <w:rsid w:val="005E3D84"/>
    <w:rsid w:val="005E4FDF"/>
    <w:rsid w:val="005E51B1"/>
    <w:rsid w:val="005E548A"/>
    <w:rsid w:val="005E5B12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A0094"/>
    <w:rsid w:val="006A0424"/>
    <w:rsid w:val="006A08F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27DE"/>
    <w:rsid w:val="006F30BF"/>
    <w:rsid w:val="006F3E67"/>
    <w:rsid w:val="006F48EB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896"/>
    <w:rsid w:val="00803A47"/>
    <w:rsid w:val="00804802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3B7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1738"/>
    <w:rsid w:val="00843974"/>
    <w:rsid w:val="00843FB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134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25D6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4DB2"/>
    <w:rsid w:val="00BA4E9E"/>
    <w:rsid w:val="00BA5BC9"/>
    <w:rsid w:val="00BA6550"/>
    <w:rsid w:val="00BA699B"/>
    <w:rsid w:val="00BA6D76"/>
    <w:rsid w:val="00BA78A1"/>
    <w:rsid w:val="00BB0704"/>
    <w:rsid w:val="00BB1382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23EA"/>
    <w:rsid w:val="00BF2463"/>
    <w:rsid w:val="00BF247A"/>
    <w:rsid w:val="00BF285E"/>
    <w:rsid w:val="00BF286B"/>
    <w:rsid w:val="00BF2E15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C43"/>
    <w:rsid w:val="00C7265A"/>
    <w:rsid w:val="00C72A62"/>
    <w:rsid w:val="00C72F9D"/>
    <w:rsid w:val="00C734BD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3EE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AB7"/>
    <w:rsid w:val="00D55D7D"/>
    <w:rsid w:val="00D55FC9"/>
    <w:rsid w:val="00D56578"/>
    <w:rsid w:val="00D575DD"/>
    <w:rsid w:val="00D60F2D"/>
    <w:rsid w:val="00D61151"/>
    <w:rsid w:val="00D615DF"/>
    <w:rsid w:val="00D61724"/>
    <w:rsid w:val="00D62286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235C"/>
    <w:rsid w:val="00ED2C3E"/>
    <w:rsid w:val="00ED44A6"/>
    <w:rsid w:val="00ED49C8"/>
    <w:rsid w:val="00ED4FB6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4406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BF4E43A-7E12-4D6C-BAC6-1605EBC4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1531</TotalTime>
  <Pages>3</Pages>
  <Words>432</Words>
  <Characters>1609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147</cp:revision>
  <cp:lastPrinted>2024-05-03T09:16:00Z</cp:lastPrinted>
  <dcterms:created xsi:type="dcterms:W3CDTF">2023-10-24T08:34:00Z</dcterms:created>
  <dcterms:modified xsi:type="dcterms:W3CDTF">2024-08-06T08:05:00Z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