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2E9F" w14:textId="77777777" w:rsidR="004C264D" w:rsidRPr="00BB3A61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B3A6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BB3A61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BB3A61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BB3A6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BB3A6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BB3A61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BB3A6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BB3A61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B3A6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BB3A61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BB3A6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6218F71" w14:textId="2EC0835E" w:rsidR="008D2F8B" w:rsidRDefault="008F39F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BB3A6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A7C85A4" w14:textId="2C562ED4" w:rsidR="00D638D9" w:rsidRPr="00D638D9" w:rsidRDefault="00D638D9" w:rsidP="00D638D9">
      <w:pPr>
        <w:pStyle w:val="IndexHeading1"/>
        <w:tabs>
          <w:tab w:val="left" w:pos="126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D638D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D638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5ACFA6E2" w14:textId="5A7752BD" w:rsidR="008D2F8B" w:rsidRPr="008D2F8B" w:rsidRDefault="00D638D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7</w:t>
      </w:r>
      <w:r w:rsidR="008D2F8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08B8D982" w14:textId="2B8F51FB" w:rsidR="005731F4" w:rsidRPr="008011DB" w:rsidRDefault="00D638D9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2965EB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B4CF62" w14:textId="04AB184E" w:rsidR="0026104A" w:rsidRPr="0026104A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BB3A61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BB3A61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BB3A61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22"/>
          <w:szCs w:val="22"/>
        </w:rPr>
        <w:br w:type="page"/>
      </w:r>
      <w:r w:rsidR="00982385" w:rsidRPr="00BB3A6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1777B0" w:rsidRPr="00BB3A61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BB3A6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BB3A61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641F9587" w:rsidR="00982385" w:rsidRPr="00BB3A61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BB3A61">
        <w:rPr>
          <w:rFonts w:asciiTheme="majorBidi" w:hAnsiTheme="majorBidi" w:cstheme="majorBidi"/>
          <w:sz w:val="30"/>
          <w:szCs w:val="30"/>
          <w:cs/>
        </w:rPr>
        <w:t>นี้</w:t>
      </w:r>
      <w:r w:rsidRPr="00BB3A61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BB3A61">
        <w:rPr>
          <w:rFonts w:asciiTheme="majorBidi" w:hAnsiTheme="majorBidi" w:cstheme="majorBidi"/>
          <w:sz w:val="30"/>
          <w:szCs w:val="30"/>
          <w:cs/>
        </w:rPr>
        <w:t>คณะ</w:t>
      </w:r>
      <w:r w:rsidRPr="00BB3A6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BB3A6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>
        <w:rPr>
          <w:rFonts w:asciiTheme="majorBidi" w:hAnsiTheme="majorBidi" w:cstheme="majorBidi"/>
          <w:sz w:val="30"/>
          <w:szCs w:val="30"/>
        </w:rPr>
        <w:t xml:space="preserve"> </w:t>
      </w:r>
      <w:r w:rsidR="008011DB">
        <w:rPr>
          <w:rFonts w:asciiTheme="majorBidi" w:hAnsiTheme="majorBidi" w:cstheme="majorBidi"/>
          <w:sz w:val="30"/>
          <w:szCs w:val="30"/>
        </w:rPr>
        <w:t>9</w:t>
      </w:r>
      <w:r w:rsidR="004F75E7">
        <w:rPr>
          <w:rFonts w:asciiTheme="majorBidi" w:hAnsiTheme="majorBidi" w:cstheme="majorBidi"/>
          <w:sz w:val="30"/>
          <w:szCs w:val="30"/>
        </w:rPr>
        <w:t xml:space="preserve"> </w:t>
      </w:r>
      <w:r w:rsidR="00C701C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F75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274E1D">
        <w:rPr>
          <w:rFonts w:asciiTheme="majorBidi" w:hAnsiTheme="majorBidi" w:cstheme="majorBidi"/>
          <w:sz w:val="30"/>
          <w:szCs w:val="30"/>
        </w:rPr>
        <w:t>7</w:t>
      </w:r>
    </w:p>
    <w:p w14:paraId="67CCDF49" w14:textId="77777777" w:rsidR="00C31E08" w:rsidRPr="00BB3A61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BB3A61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BB3A61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612EC4A0" w:rsidR="005F0C7C" w:rsidRPr="00BB3A61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34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BB3A61">
        <w:rPr>
          <w:rFonts w:asciiTheme="majorBidi" w:hAnsiTheme="majorBidi" w:cstheme="majorBidi"/>
          <w:sz w:val="30"/>
          <w:szCs w:val="30"/>
        </w:rPr>
        <w:br/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BB3A61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BB3A61">
        <w:rPr>
          <w:rFonts w:asciiTheme="majorBidi" w:hAnsiTheme="majorBidi" w:cstheme="majorBidi"/>
          <w:sz w:val="30"/>
          <w:szCs w:val="30"/>
        </w:rPr>
        <w:t>256</w:t>
      </w:r>
      <w:r w:rsidR="00274E1D">
        <w:rPr>
          <w:rFonts w:asciiTheme="majorBidi" w:hAnsiTheme="majorBidi" w:cstheme="majorBidi"/>
          <w:sz w:val="30"/>
          <w:szCs w:val="30"/>
        </w:rPr>
        <w:t>6</w:t>
      </w:r>
    </w:p>
    <w:p w14:paraId="1E7C1712" w14:textId="77777777" w:rsidR="00063612" w:rsidRPr="00BB3A61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6A662F50" w:rsidR="005F0C7C" w:rsidRPr="00BB3A61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B3A61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BB3A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BB3A61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B3A61">
        <w:rPr>
          <w:rFonts w:asciiTheme="majorBidi" w:hAnsiTheme="majorBidi" w:cstheme="majorBidi"/>
          <w:bCs/>
          <w:sz w:val="30"/>
          <w:szCs w:val="30"/>
        </w:rPr>
        <w:t>31</w:t>
      </w:r>
      <w:r w:rsidRPr="00BB3A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BB3A61">
        <w:rPr>
          <w:rFonts w:asciiTheme="majorBidi" w:hAnsiTheme="majorBidi" w:cstheme="majorBidi"/>
          <w:bCs/>
          <w:sz w:val="30"/>
          <w:szCs w:val="30"/>
        </w:rPr>
        <w:t>256</w:t>
      </w:r>
      <w:r w:rsidR="00274E1D">
        <w:rPr>
          <w:rFonts w:asciiTheme="majorBidi" w:hAnsiTheme="majorBidi" w:cstheme="majorBidi"/>
          <w:bCs/>
          <w:sz w:val="30"/>
          <w:szCs w:val="30"/>
        </w:rPr>
        <w:t>6</w:t>
      </w:r>
    </w:p>
    <w:p w14:paraId="6C32D346" w14:textId="1B1201B1" w:rsidR="00024D7C" w:rsidRPr="00BB3A61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BB3A61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BB3A61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2"/>
        <w:gridCol w:w="236"/>
        <w:gridCol w:w="1069"/>
        <w:gridCol w:w="11"/>
        <w:gridCol w:w="240"/>
        <w:gridCol w:w="1073"/>
        <w:gridCol w:w="236"/>
        <w:gridCol w:w="1121"/>
      </w:tblGrid>
      <w:tr w:rsidR="00A0782B" w:rsidRPr="00BB3A61" w14:paraId="2A60AB9C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68154C3B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141A640E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37D20C9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025FA59A" w14:textId="77777777" w:rsidR="00A0782B" w:rsidRPr="00BB3A61" w:rsidRDefault="00A0782B" w:rsidP="0088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15F" w:rsidRPr="00BB3A61" w14:paraId="14BDC0DE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59A44F06" w14:textId="38887C5A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6E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75D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701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701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shd w:val="clear" w:color="auto" w:fill="auto"/>
          </w:tcPr>
          <w:p w14:paraId="0F787160" w14:textId="2CA1301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1AA21B5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7FF7334" w14:textId="26B96EF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7DF37E3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3EB6AB" w14:textId="15C780A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shd w:val="clear" w:color="auto" w:fill="auto"/>
          </w:tcPr>
          <w:p w14:paraId="5DF25CC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5DDB035" w14:textId="5027F20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715F" w:rsidRPr="00BB3A61" w14:paraId="4AC8C2AE" w14:textId="77777777" w:rsidTr="00880E93">
        <w:trPr>
          <w:tblHeader/>
        </w:trPr>
        <w:tc>
          <w:tcPr>
            <w:tcW w:w="2274" w:type="pct"/>
          </w:tcPr>
          <w:p w14:paraId="4E9CAF6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6C03044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15F" w:rsidRPr="00BB3A61" w14:paraId="44E71FF4" w14:textId="77777777" w:rsidTr="0054053B">
        <w:tc>
          <w:tcPr>
            <w:tcW w:w="2274" w:type="pct"/>
          </w:tcPr>
          <w:p w14:paraId="12E17CC8" w14:textId="38FE7178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  <w:r w:rsidR="006945D4" w:rsidRPr="006E17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  <w:tc>
          <w:tcPr>
            <w:tcW w:w="582" w:type="pct"/>
          </w:tcPr>
          <w:p w14:paraId="6F7CC9E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5A036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4041B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D26843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AA1CC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1FA58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1D5F8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01CA" w:rsidRPr="00BB3A61" w14:paraId="4DE61BC7" w14:textId="77777777" w:rsidTr="0054053B">
        <w:tc>
          <w:tcPr>
            <w:tcW w:w="2274" w:type="pct"/>
          </w:tcPr>
          <w:p w14:paraId="71C19FEA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C20D0C4" w14:textId="186801B7" w:rsidR="00C701CA" w:rsidRPr="00BB3A61" w:rsidRDefault="004E1E5B" w:rsidP="004E1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  <w:tc>
          <w:tcPr>
            <w:tcW w:w="127" w:type="pct"/>
          </w:tcPr>
          <w:p w14:paraId="01F5B351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9ECE22C" w14:textId="0BEAF589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7,248</w:t>
            </w:r>
          </w:p>
        </w:tc>
        <w:tc>
          <w:tcPr>
            <w:tcW w:w="129" w:type="pct"/>
          </w:tcPr>
          <w:p w14:paraId="1FAD9139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A8FD04" w14:textId="1C96FE33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  <w:tc>
          <w:tcPr>
            <w:tcW w:w="127" w:type="pct"/>
          </w:tcPr>
          <w:p w14:paraId="4DFF5CF7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9E59C1" w14:textId="15A0A3ED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7,248</w:t>
            </w:r>
          </w:p>
        </w:tc>
      </w:tr>
      <w:tr w:rsidR="00C701CA" w:rsidRPr="00BB3A61" w14:paraId="646F4152" w14:textId="77777777" w:rsidTr="0054053B">
        <w:tc>
          <w:tcPr>
            <w:tcW w:w="2274" w:type="pct"/>
          </w:tcPr>
          <w:p w14:paraId="0FC472E5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E78673F" w14:textId="5CC1061F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8,931</w:t>
            </w:r>
          </w:p>
        </w:tc>
        <w:tc>
          <w:tcPr>
            <w:tcW w:w="127" w:type="pct"/>
          </w:tcPr>
          <w:p w14:paraId="6C1DD498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F71BD09" w14:textId="02BBE943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9,574</w:t>
            </w:r>
          </w:p>
        </w:tc>
        <w:tc>
          <w:tcPr>
            <w:tcW w:w="129" w:type="pct"/>
          </w:tcPr>
          <w:p w14:paraId="596DD8CF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237588" w14:textId="0F1A97DB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8,931</w:t>
            </w:r>
          </w:p>
        </w:tc>
        <w:tc>
          <w:tcPr>
            <w:tcW w:w="127" w:type="pct"/>
          </w:tcPr>
          <w:p w14:paraId="7960D7A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3E9F3A" w14:textId="56EE308D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9,574</w:t>
            </w:r>
          </w:p>
        </w:tc>
      </w:tr>
      <w:tr w:rsidR="00A7715F" w:rsidRPr="00BB3A61" w14:paraId="5335C818" w14:textId="77777777" w:rsidTr="0054053B">
        <w:tc>
          <w:tcPr>
            <w:tcW w:w="2274" w:type="pct"/>
          </w:tcPr>
          <w:p w14:paraId="4CE6E13E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05BDDC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F5784A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B894D2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D6140C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6FE34C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3BC27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A0E31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49088378" w14:textId="77777777" w:rsidTr="0054053B">
        <w:tc>
          <w:tcPr>
            <w:tcW w:w="2274" w:type="pct"/>
          </w:tcPr>
          <w:p w14:paraId="514A248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468006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4FD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FE2235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736A8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CA51F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3B6A4C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DB52E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6D05FD48" w14:textId="77777777" w:rsidTr="0054053B">
        <w:tc>
          <w:tcPr>
            <w:tcW w:w="2274" w:type="pct"/>
          </w:tcPr>
          <w:p w14:paraId="66A86FBA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6D32A4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0AD63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C8DAB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47A828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EF5BA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9BD5E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690C3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46E9B15B" w14:textId="77777777" w:rsidTr="0054053B">
        <w:tc>
          <w:tcPr>
            <w:tcW w:w="2274" w:type="pct"/>
          </w:tcPr>
          <w:p w14:paraId="52035B7B" w14:textId="77777777" w:rsidR="00A7715F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D29D8F" w14:textId="187EC2C9" w:rsidR="006E1725" w:rsidRPr="00BB3A61" w:rsidRDefault="006E1725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FF327B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E47EDE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87F716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C2DF08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0634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9D492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0D07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3774B1C2" w14:textId="77777777" w:rsidTr="0054053B">
        <w:tc>
          <w:tcPr>
            <w:tcW w:w="2274" w:type="pct"/>
          </w:tcPr>
          <w:p w14:paraId="0E45C70E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5F21325" w14:textId="25CA84F9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2D5289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683F563" w14:textId="6955DD3C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F69B57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62D87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1819D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A40C3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1CA" w:rsidRPr="00BB3A61" w14:paraId="5FD060B7" w14:textId="77777777" w:rsidTr="0054053B">
        <w:tc>
          <w:tcPr>
            <w:tcW w:w="2274" w:type="pct"/>
          </w:tcPr>
          <w:p w14:paraId="12D41FEB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6ED935F0" w14:textId="7414C440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F7218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CCE6D99" w14:textId="4BCF7B2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4F3E7B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1CBB7E" w14:textId="4F24A2E2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2,383</w:t>
            </w:r>
          </w:p>
        </w:tc>
        <w:tc>
          <w:tcPr>
            <w:tcW w:w="127" w:type="pct"/>
          </w:tcPr>
          <w:p w14:paraId="4E519D33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C0891DC" w14:textId="438DFF4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2,333</w:t>
            </w:r>
          </w:p>
        </w:tc>
      </w:tr>
      <w:tr w:rsidR="00C701CA" w:rsidRPr="00BB3A61" w14:paraId="0685B741" w14:textId="77777777" w:rsidTr="0054053B">
        <w:tc>
          <w:tcPr>
            <w:tcW w:w="2274" w:type="pct"/>
          </w:tcPr>
          <w:p w14:paraId="581B245F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244F2CD3" w14:textId="0D6512FF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776C1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C7AE5EE" w14:textId="2E708D1E" w:rsidR="00C701CA" w:rsidRPr="008F270D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1D3B60C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1FBDB59" w14:textId="6B2FB711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21,650</w:t>
            </w:r>
          </w:p>
        </w:tc>
        <w:tc>
          <w:tcPr>
            <w:tcW w:w="127" w:type="pct"/>
          </w:tcPr>
          <w:p w14:paraId="161AE23E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661022" w14:textId="0E74CA1D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24,118</w:t>
            </w:r>
          </w:p>
        </w:tc>
      </w:tr>
      <w:tr w:rsidR="00C701CA" w:rsidRPr="00BB3A61" w14:paraId="4528C8C3" w14:textId="77777777" w:rsidTr="0054053B">
        <w:tc>
          <w:tcPr>
            <w:tcW w:w="2274" w:type="pct"/>
          </w:tcPr>
          <w:p w14:paraId="52D3F65A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89ECE50" w14:textId="799670F6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5D90F3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8EBBD3" w14:textId="434EA4BB" w:rsidR="00C701CA" w:rsidRPr="008F270D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C8901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4D186D" w14:textId="1EE66859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27" w:type="pct"/>
          </w:tcPr>
          <w:p w14:paraId="3AAEE56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2A3E8D9" w14:textId="444AD330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767</w:t>
            </w:r>
          </w:p>
        </w:tc>
      </w:tr>
      <w:tr w:rsidR="00C701CA" w:rsidRPr="00A87730" w14:paraId="47FA42F9" w14:textId="77777777" w:rsidTr="0054053B">
        <w:tc>
          <w:tcPr>
            <w:tcW w:w="2274" w:type="pct"/>
          </w:tcPr>
          <w:p w14:paraId="48AACB50" w14:textId="77777777" w:rsidR="00C701CA" w:rsidRPr="00A87730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B469A2C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956938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4F25E04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10D7CAB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D749552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C914587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25249C" w14:textId="77777777" w:rsidR="00C701CA" w:rsidRPr="00A87730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01CA" w:rsidRPr="00BB3A61" w14:paraId="640197A5" w14:textId="77777777" w:rsidTr="0054053B">
        <w:tc>
          <w:tcPr>
            <w:tcW w:w="2274" w:type="pct"/>
          </w:tcPr>
          <w:p w14:paraId="66E81D2D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1B43591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77DCEF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6638DF8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4A586E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2F5F30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636525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2BF277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1CA" w:rsidRPr="00BB3A61" w14:paraId="2FC1754E" w14:textId="77777777" w:rsidTr="0054053B">
        <w:tc>
          <w:tcPr>
            <w:tcW w:w="2274" w:type="pct"/>
          </w:tcPr>
          <w:p w14:paraId="2C237BAB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684C2A15" w14:textId="20D44701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58,813</w:t>
            </w:r>
          </w:p>
        </w:tc>
        <w:tc>
          <w:tcPr>
            <w:tcW w:w="127" w:type="pct"/>
          </w:tcPr>
          <w:p w14:paraId="4CF75519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888862" w14:textId="4E85BDE0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69,654</w:t>
            </w:r>
          </w:p>
        </w:tc>
        <w:tc>
          <w:tcPr>
            <w:tcW w:w="129" w:type="pct"/>
          </w:tcPr>
          <w:p w14:paraId="5BE4EB7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295811" w14:textId="7A48699B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58,661</w:t>
            </w:r>
          </w:p>
        </w:tc>
        <w:tc>
          <w:tcPr>
            <w:tcW w:w="127" w:type="pct"/>
          </w:tcPr>
          <w:p w14:paraId="65247457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02AA9" w14:textId="353497B5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69,562</w:t>
            </w:r>
          </w:p>
        </w:tc>
      </w:tr>
      <w:tr w:rsidR="00C701CA" w:rsidRPr="00BB3A61" w14:paraId="42BCF77B" w14:textId="77777777" w:rsidTr="0054053B">
        <w:tc>
          <w:tcPr>
            <w:tcW w:w="2274" w:type="pct"/>
          </w:tcPr>
          <w:p w14:paraId="2BBDF7FF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1DFB021" w14:textId="11411372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27" w:type="pct"/>
          </w:tcPr>
          <w:p w14:paraId="6D74A83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656792" w14:textId="47AE7903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3,367</w:t>
            </w:r>
          </w:p>
        </w:tc>
        <w:tc>
          <w:tcPr>
            <w:tcW w:w="129" w:type="pct"/>
            <w:shd w:val="clear" w:color="auto" w:fill="auto"/>
          </w:tcPr>
          <w:p w14:paraId="60432AF9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D4719F" w14:textId="73704CDC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27" w:type="pct"/>
            <w:shd w:val="clear" w:color="auto" w:fill="auto"/>
          </w:tcPr>
          <w:p w14:paraId="70178819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1CD0EC8" w14:textId="27C3FB28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3,367</w:t>
            </w:r>
          </w:p>
        </w:tc>
      </w:tr>
      <w:tr w:rsidR="00C701CA" w:rsidRPr="00BB3A61" w14:paraId="4728A39C" w14:textId="77777777" w:rsidTr="0054053B">
        <w:tc>
          <w:tcPr>
            <w:tcW w:w="2274" w:type="pct"/>
          </w:tcPr>
          <w:p w14:paraId="168ED552" w14:textId="5158BBFF" w:rsidR="00C701CA" w:rsidRPr="006E1725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7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09A622A" w14:textId="0893C480" w:rsidR="00C701CA" w:rsidRPr="006E1725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B4A1A7" w14:textId="77777777" w:rsidR="00C701CA" w:rsidRPr="006E1725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5AA4694" w14:textId="45D02272" w:rsidR="00C701CA" w:rsidRPr="006E1725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6288F1" w14:textId="77777777" w:rsidR="00C701CA" w:rsidRPr="006E1725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F2C2B9D" w14:textId="6074D6DD" w:rsidR="00C701CA" w:rsidRPr="006E1725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27" w:type="pct"/>
            <w:shd w:val="clear" w:color="auto" w:fill="auto"/>
          </w:tcPr>
          <w:p w14:paraId="3C920A5E" w14:textId="77777777" w:rsidR="00C701CA" w:rsidRPr="006E1725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9A48254" w14:textId="662AD31F" w:rsidR="00C701CA" w:rsidRPr="006E1725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19,500</w:t>
            </w:r>
          </w:p>
        </w:tc>
      </w:tr>
      <w:tr w:rsidR="00C701CA" w:rsidRPr="00BB3A61" w14:paraId="5444FE34" w14:textId="77777777" w:rsidTr="0054053B">
        <w:tc>
          <w:tcPr>
            <w:tcW w:w="2274" w:type="pct"/>
          </w:tcPr>
          <w:p w14:paraId="666F07F1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C9095B9" w14:textId="6CF560A2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3,159</w:t>
            </w:r>
          </w:p>
        </w:tc>
        <w:tc>
          <w:tcPr>
            <w:tcW w:w="127" w:type="pct"/>
          </w:tcPr>
          <w:p w14:paraId="61CCA6A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0321792F" w14:textId="3C5CE6A6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3,676</w:t>
            </w:r>
          </w:p>
        </w:tc>
        <w:tc>
          <w:tcPr>
            <w:tcW w:w="129" w:type="pct"/>
            <w:shd w:val="clear" w:color="auto" w:fill="auto"/>
          </w:tcPr>
          <w:p w14:paraId="3632BBDE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35E0B8A" w14:textId="4BDA6DE1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3,159</w:t>
            </w:r>
          </w:p>
        </w:tc>
        <w:tc>
          <w:tcPr>
            <w:tcW w:w="127" w:type="pct"/>
            <w:shd w:val="clear" w:color="auto" w:fill="auto"/>
          </w:tcPr>
          <w:p w14:paraId="59EDA07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C312429" w14:textId="4C533D9E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3,676</w:t>
            </w:r>
          </w:p>
        </w:tc>
      </w:tr>
      <w:tr w:rsidR="00C701CA" w:rsidRPr="00BB3A61" w14:paraId="2B2C5092" w14:textId="77777777" w:rsidTr="0054053B">
        <w:tc>
          <w:tcPr>
            <w:tcW w:w="2274" w:type="pct"/>
          </w:tcPr>
          <w:p w14:paraId="75D8EB67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DCBB87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6FA1C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49E9AF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3AB2A95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88D428F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3F5D23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1FE4E4D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01CA" w:rsidRPr="00BB3A61" w14:paraId="5EC0E459" w14:textId="77777777" w:rsidTr="0054053B">
        <w:tc>
          <w:tcPr>
            <w:tcW w:w="2274" w:type="pct"/>
          </w:tcPr>
          <w:p w14:paraId="5E1BAE8E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67045C4B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599DD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FC8D59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C775E9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0338AD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A1EDD5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2DEBEE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01CA" w:rsidRPr="00BB3A61" w14:paraId="525737EE" w14:textId="77777777" w:rsidTr="0054053B">
        <w:tc>
          <w:tcPr>
            <w:tcW w:w="2274" w:type="pct"/>
          </w:tcPr>
          <w:p w14:paraId="290510D6" w14:textId="77777777" w:rsidR="00C701CA" w:rsidRPr="00BB3A61" w:rsidRDefault="00C701CA" w:rsidP="00C7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263A7CD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2936F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C2DA2BA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C897FB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7B4CED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430AA5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FC4104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1CA" w:rsidRPr="00BB3A61" w14:paraId="4221D919" w14:textId="77777777" w:rsidTr="0054053B">
        <w:tc>
          <w:tcPr>
            <w:tcW w:w="2274" w:type="pct"/>
          </w:tcPr>
          <w:p w14:paraId="77097A80" w14:textId="77777777" w:rsidR="00C701CA" w:rsidRPr="00BB3A61" w:rsidRDefault="00C701CA" w:rsidP="00C701CA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41AD86EC" w14:textId="467941B6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5,816</w:t>
            </w:r>
          </w:p>
        </w:tc>
        <w:tc>
          <w:tcPr>
            <w:tcW w:w="127" w:type="pct"/>
          </w:tcPr>
          <w:p w14:paraId="391DE07B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A3992DE" w14:textId="2785F514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7,131</w:t>
            </w:r>
          </w:p>
        </w:tc>
        <w:tc>
          <w:tcPr>
            <w:tcW w:w="129" w:type="pct"/>
            <w:shd w:val="clear" w:color="auto" w:fill="auto"/>
          </w:tcPr>
          <w:p w14:paraId="1DC433BB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0141B0" w14:textId="05126452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127" w:type="pct"/>
            <w:shd w:val="clear" w:color="auto" w:fill="auto"/>
          </w:tcPr>
          <w:p w14:paraId="4A41AB9E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61AC75" w14:textId="466475DE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4,052</w:t>
            </w:r>
          </w:p>
        </w:tc>
      </w:tr>
      <w:tr w:rsidR="00C701CA" w:rsidRPr="00BB3A61" w14:paraId="2E5A3C71" w14:textId="77777777" w:rsidTr="0054053B">
        <w:tc>
          <w:tcPr>
            <w:tcW w:w="2274" w:type="pct"/>
          </w:tcPr>
          <w:p w14:paraId="279270B2" w14:textId="77777777" w:rsidR="00C701CA" w:rsidRPr="00BB3A61" w:rsidRDefault="00C701CA" w:rsidP="00C701CA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FA239F" w14:textId="030EE863" w:rsidR="00C701CA" w:rsidRPr="00BB3A61" w:rsidRDefault="00151911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27" w:type="pct"/>
          </w:tcPr>
          <w:p w14:paraId="12356521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558B7" w14:textId="4AF627DF" w:rsidR="00C701CA" w:rsidRPr="00BB3A61" w:rsidRDefault="00A91820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29" w:type="pct"/>
            <w:shd w:val="clear" w:color="auto" w:fill="auto"/>
          </w:tcPr>
          <w:p w14:paraId="21D92106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1D4B408" w14:textId="1F072C59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7" w:type="pct"/>
            <w:shd w:val="clear" w:color="auto" w:fill="auto"/>
          </w:tcPr>
          <w:p w14:paraId="780B4A01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42303EB" w14:textId="0F5B7BA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159</w:t>
            </w:r>
          </w:p>
        </w:tc>
      </w:tr>
      <w:tr w:rsidR="00C701CA" w:rsidRPr="00BB3A61" w14:paraId="12A7AF68" w14:textId="77777777" w:rsidTr="0054053B">
        <w:tc>
          <w:tcPr>
            <w:tcW w:w="2274" w:type="pct"/>
          </w:tcPr>
          <w:p w14:paraId="56CD8E5F" w14:textId="77777777" w:rsidR="00C701CA" w:rsidRPr="00BB3A61" w:rsidRDefault="00C701CA" w:rsidP="00C701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DBABC1" w14:textId="1E83367B" w:rsidR="00C701CA" w:rsidRPr="00BB3A61" w:rsidRDefault="00151911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127" w:type="pct"/>
          </w:tcPr>
          <w:p w14:paraId="5458CB67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00269" w14:textId="2042B9DB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7,</w:t>
            </w:r>
            <w:r w:rsidR="00A91820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29" w:type="pct"/>
            <w:shd w:val="clear" w:color="auto" w:fill="auto"/>
          </w:tcPr>
          <w:p w14:paraId="62E967BC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7F39" w14:textId="79D73985" w:rsidR="00C701CA" w:rsidRPr="00BB3A61" w:rsidRDefault="004E1E5B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2,804</w:t>
            </w:r>
          </w:p>
        </w:tc>
        <w:tc>
          <w:tcPr>
            <w:tcW w:w="127" w:type="pct"/>
            <w:shd w:val="clear" w:color="auto" w:fill="auto"/>
          </w:tcPr>
          <w:p w14:paraId="65468512" w14:textId="77777777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BFBCC" w14:textId="6F1C8113" w:rsidR="00C701CA" w:rsidRPr="00BB3A61" w:rsidRDefault="00C701CA" w:rsidP="00C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4,211</w:t>
            </w:r>
          </w:p>
        </w:tc>
      </w:tr>
      <w:tr w:rsidR="00A7715F" w:rsidRPr="00BB3A61" w14:paraId="769E0D35" w14:textId="77777777" w:rsidTr="0054053B">
        <w:tc>
          <w:tcPr>
            <w:tcW w:w="2274" w:type="pct"/>
          </w:tcPr>
          <w:p w14:paraId="4600EAA5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C3688D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32BA1B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E73FD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14:paraId="7188356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176843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0ABB284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90597D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E3C3524" w14:textId="60D8061A" w:rsidR="00060D87" w:rsidRDefault="00060D87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24"/>
          <w:szCs w:val="24"/>
        </w:rPr>
      </w:pPr>
    </w:p>
    <w:p w14:paraId="7D155CA6" w14:textId="18CEADA3" w:rsidR="00060D87" w:rsidRPr="00060D87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691A62E" w14:textId="5819D858" w:rsidR="00516390" w:rsidRPr="00BB3A61" w:rsidRDefault="0051639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ยอ</w:t>
      </w:r>
      <w:r w:rsidR="00A24B50" w:rsidRPr="00BB3A61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BB3A61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BB3A6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701CA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C701C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A7715F">
        <w:rPr>
          <w:rFonts w:asciiTheme="majorBidi" w:hAnsiTheme="majorBidi" w:cstheme="majorBidi"/>
          <w:sz w:val="30"/>
          <w:szCs w:val="30"/>
        </w:rPr>
        <w:t>7</w:t>
      </w:r>
      <w:r w:rsidR="00096740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096740" w:rsidRPr="00BB3A6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6740" w:rsidRPr="00BB3A61">
        <w:rPr>
          <w:rFonts w:asciiTheme="majorBidi" w:hAnsiTheme="majorBidi" w:cstheme="majorBidi"/>
          <w:sz w:val="30"/>
          <w:szCs w:val="30"/>
        </w:rPr>
        <w:t xml:space="preserve">31 </w:t>
      </w:r>
      <w:r w:rsidR="00096740" w:rsidRPr="00BB3A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6740" w:rsidRPr="00BB3A61">
        <w:rPr>
          <w:rFonts w:asciiTheme="majorBidi" w:hAnsiTheme="majorBidi" w:cstheme="majorBidi"/>
          <w:sz w:val="30"/>
          <w:szCs w:val="30"/>
        </w:rPr>
        <w:t>256</w:t>
      </w:r>
      <w:r w:rsidR="00A7715F">
        <w:rPr>
          <w:rFonts w:asciiTheme="majorBidi" w:hAnsiTheme="majorBidi" w:cstheme="majorBidi"/>
          <w:sz w:val="30"/>
          <w:szCs w:val="30"/>
        </w:rPr>
        <w:t>6</w:t>
      </w:r>
      <w:r w:rsidR="00576C27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CA11D8F" w14:textId="77777777" w:rsidR="00B91469" w:rsidRPr="00BB3A61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24"/>
          <w:szCs w:val="24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2"/>
        <w:gridCol w:w="236"/>
        <w:gridCol w:w="9"/>
        <w:gridCol w:w="1103"/>
        <w:gridCol w:w="272"/>
        <w:gridCol w:w="1078"/>
        <w:gridCol w:w="272"/>
        <w:gridCol w:w="22"/>
        <w:gridCol w:w="1058"/>
      </w:tblGrid>
      <w:tr w:rsidR="00BB3A61" w:rsidRPr="00BB3A61" w14:paraId="7B2F734C" w14:textId="77777777" w:rsidTr="009C2EE2">
        <w:trPr>
          <w:tblHeader/>
        </w:trPr>
        <w:tc>
          <w:tcPr>
            <w:tcW w:w="2170" w:type="pct"/>
            <w:shd w:val="clear" w:color="auto" w:fill="auto"/>
          </w:tcPr>
          <w:p w14:paraId="3BF7D18A" w14:textId="77777777" w:rsidR="003D12BA" w:rsidRPr="00BB3A61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2D2E65C3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6802C061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4"/>
            <w:shd w:val="clear" w:color="auto" w:fill="auto"/>
          </w:tcPr>
          <w:p w14:paraId="4C9B4193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715F" w:rsidRPr="00BB3A61" w14:paraId="03B402EA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6667351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6C0D85" w14:textId="025EDC0E" w:rsidR="00A7715F" w:rsidRPr="00BB3A61" w:rsidRDefault="00DD2354" w:rsidP="00D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6C4F653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CEA7D7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ADB342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66C05A0" w14:textId="128129C3" w:rsidR="00A7715F" w:rsidRPr="00BB3A61" w:rsidRDefault="00DD2354" w:rsidP="00DD2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492075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4CBB2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715F" w:rsidRPr="00BB3A61" w14:paraId="663DB555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2BE06C5A" w14:textId="165A5A3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BA98C04" w14:textId="53209FF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126D4EB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670C2F5" w14:textId="78B5DFB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2EF3DEA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0DE71" w14:textId="1ABA197A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08527CF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915A2F" w14:textId="1A32266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715F" w:rsidRPr="00BB3A61" w14:paraId="092D307F" w14:textId="77777777" w:rsidTr="00BB3A61">
        <w:trPr>
          <w:tblHeader/>
        </w:trPr>
        <w:tc>
          <w:tcPr>
            <w:tcW w:w="2170" w:type="pct"/>
          </w:tcPr>
          <w:p w14:paraId="68626C2C" w14:textId="0F085BA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9"/>
          </w:tcPr>
          <w:p w14:paraId="22DCBC3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15F" w:rsidRPr="00BB3A61" w14:paraId="0956CF10" w14:textId="77777777" w:rsidTr="00580D74">
        <w:tc>
          <w:tcPr>
            <w:tcW w:w="2170" w:type="pct"/>
          </w:tcPr>
          <w:p w14:paraId="5147DD26" w14:textId="2E6BFF9E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CFBE6A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CB709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AA992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C37B9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6814E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F7011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7F0BB8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12F0A090" w14:textId="77777777" w:rsidTr="00580D74">
        <w:tc>
          <w:tcPr>
            <w:tcW w:w="2170" w:type="pct"/>
          </w:tcPr>
          <w:p w14:paraId="25AA398D" w14:textId="07557F12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945D4"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0E6E9FA8" w14:textId="0D85D102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29" w:type="pct"/>
          </w:tcPr>
          <w:p w14:paraId="44EFA3C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86C0362" w14:textId="372C5F48" w:rsidR="00A7715F" w:rsidRPr="00BB3A61" w:rsidRDefault="00A7715F" w:rsidP="0083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149" w:type="pct"/>
          </w:tcPr>
          <w:p w14:paraId="22CA8F8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F03DF3" w14:textId="0BBC8071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49" w:type="pct"/>
          </w:tcPr>
          <w:p w14:paraId="4E85774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13ED7FB" w14:textId="6D51360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</w:tr>
      <w:tr w:rsidR="00A7715F" w:rsidRPr="00BB3A61" w14:paraId="725F4E9D" w14:textId="77777777" w:rsidTr="00580D74">
        <w:trPr>
          <w:trHeight w:hRule="exact" w:val="371"/>
        </w:trPr>
        <w:tc>
          <w:tcPr>
            <w:tcW w:w="2170" w:type="pct"/>
          </w:tcPr>
          <w:p w14:paraId="344C68D7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25EC03E" w14:textId="153357F3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21,513</w:t>
            </w:r>
          </w:p>
        </w:tc>
        <w:tc>
          <w:tcPr>
            <w:tcW w:w="129" w:type="pct"/>
          </w:tcPr>
          <w:p w14:paraId="3801F6F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E6B7576" w14:textId="689BE5D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27,189</w:t>
            </w:r>
          </w:p>
        </w:tc>
        <w:tc>
          <w:tcPr>
            <w:tcW w:w="149" w:type="pct"/>
          </w:tcPr>
          <w:p w14:paraId="3B85F7A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A7599" w14:textId="1D1BB098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21,476</w:t>
            </w:r>
          </w:p>
        </w:tc>
        <w:tc>
          <w:tcPr>
            <w:tcW w:w="149" w:type="pct"/>
          </w:tcPr>
          <w:p w14:paraId="7DFE1D5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8B85345" w14:textId="1466047C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27,548</w:t>
            </w:r>
          </w:p>
        </w:tc>
      </w:tr>
      <w:tr w:rsidR="00A7715F" w:rsidRPr="00BB3A61" w14:paraId="25D8F1CE" w14:textId="77777777" w:rsidTr="00580D74">
        <w:tc>
          <w:tcPr>
            <w:tcW w:w="2170" w:type="pct"/>
          </w:tcPr>
          <w:p w14:paraId="0C2D3669" w14:textId="118DA74C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3A71AD39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22,237</w:t>
            </w:r>
          </w:p>
        </w:tc>
        <w:tc>
          <w:tcPr>
            <w:tcW w:w="129" w:type="pct"/>
          </w:tcPr>
          <w:p w14:paraId="6A8C392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2E9C9E40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49" w:type="pct"/>
          </w:tcPr>
          <w:p w14:paraId="2079F21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68081543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22,200</w:t>
            </w:r>
          </w:p>
        </w:tc>
        <w:tc>
          <w:tcPr>
            <w:tcW w:w="149" w:type="pct"/>
          </w:tcPr>
          <w:p w14:paraId="030F9A4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6CD63FDB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7715F" w:rsidRPr="00BB3A61" w14:paraId="29C5E453" w14:textId="77777777" w:rsidTr="00580D74">
        <w:trPr>
          <w:trHeight w:val="60"/>
        </w:trPr>
        <w:tc>
          <w:tcPr>
            <w:tcW w:w="2170" w:type="pct"/>
          </w:tcPr>
          <w:p w14:paraId="7691F93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9128A3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74C8A7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0E69AD9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0735149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A64523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5B365B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E51235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3816C38A" w14:textId="77777777" w:rsidTr="00580D74">
        <w:trPr>
          <w:trHeight w:val="60"/>
        </w:trPr>
        <w:tc>
          <w:tcPr>
            <w:tcW w:w="2170" w:type="pct"/>
          </w:tcPr>
          <w:p w14:paraId="34D58CF9" w14:textId="3B29AAF0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7F8DE938" w14:textId="71DE136D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39157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F91D1E" w14:textId="7D0174B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DEEC2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4816865C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2D4A5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B8AD4E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5AEF8F1E" w14:textId="77777777" w:rsidTr="00580D74">
        <w:trPr>
          <w:trHeight w:val="60"/>
        </w:trPr>
        <w:tc>
          <w:tcPr>
            <w:tcW w:w="2170" w:type="pct"/>
          </w:tcPr>
          <w:p w14:paraId="68973F06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D59A75E" w14:textId="19249956" w:rsidR="00A7715F" w:rsidRPr="00BB3A61" w:rsidRDefault="004E1E5B" w:rsidP="00163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7680F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43F3A76" w14:textId="110F22A6" w:rsidR="00A7715F" w:rsidRPr="00BB3A61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B27E7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A342E" w14:textId="3CB1566C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  <w:tc>
          <w:tcPr>
            <w:tcW w:w="149" w:type="pct"/>
          </w:tcPr>
          <w:p w14:paraId="06A0B54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E576CA3" w14:textId="46A1ECC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2,048</w:t>
            </w:r>
          </w:p>
        </w:tc>
      </w:tr>
      <w:tr w:rsidR="00A7715F" w:rsidRPr="00BB3A61" w14:paraId="313E5554" w14:textId="77777777" w:rsidTr="00580D74">
        <w:tc>
          <w:tcPr>
            <w:tcW w:w="2170" w:type="pct"/>
          </w:tcPr>
          <w:p w14:paraId="33524CF0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75E6142" w14:textId="6B93853F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2,137</w:t>
            </w:r>
          </w:p>
        </w:tc>
        <w:tc>
          <w:tcPr>
            <w:tcW w:w="129" w:type="pct"/>
          </w:tcPr>
          <w:p w14:paraId="7AC62B84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F80619D" w14:textId="4857EA79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3,464</w:t>
            </w:r>
          </w:p>
        </w:tc>
        <w:tc>
          <w:tcPr>
            <w:tcW w:w="149" w:type="pct"/>
          </w:tcPr>
          <w:p w14:paraId="1B2D84D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4E573E" w14:textId="05B9CFC7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149" w:type="pct"/>
          </w:tcPr>
          <w:p w14:paraId="2475BA4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77AD40" w14:textId="65F374F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3,46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7715F" w:rsidRPr="00BB3A61" w14:paraId="178CF938" w14:textId="77777777" w:rsidTr="00580D74">
        <w:tc>
          <w:tcPr>
            <w:tcW w:w="2170" w:type="pct"/>
          </w:tcPr>
          <w:p w14:paraId="3F5C52A1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3DB21415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2,137</w:t>
            </w:r>
          </w:p>
        </w:tc>
        <w:tc>
          <w:tcPr>
            <w:tcW w:w="129" w:type="pct"/>
          </w:tcPr>
          <w:p w14:paraId="09F2A47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33CA5E66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9" w:type="pct"/>
          </w:tcPr>
          <w:p w14:paraId="50FCA44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44215656" w:rsidR="00A7715F" w:rsidRPr="00BB3A61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3,828</w:t>
            </w:r>
          </w:p>
        </w:tc>
        <w:tc>
          <w:tcPr>
            <w:tcW w:w="149" w:type="pct"/>
          </w:tcPr>
          <w:p w14:paraId="5298ACC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3A32A0C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5,509</w:t>
            </w:r>
          </w:p>
        </w:tc>
      </w:tr>
      <w:tr w:rsidR="00A7715F" w:rsidRPr="00A87730" w14:paraId="0846A6F9" w14:textId="77777777" w:rsidTr="00580D74">
        <w:tc>
          <w:tcPr>
            <w:tcW w:w="2170" w:type="pct"/>
          </w:tcPr>
          <w:p w14:paraId="18F931FB" w14:textId="77777777" w:rsidR="00A7715F" w:rsidRPr="00A87730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2AFF3364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1B634890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4AE38FDB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712B2B5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35E7DAE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B085155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924EA8B" w14:textId="77777777" w:rsidR="00A7715F" w:rsidRPr="00A87730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4C5EE4C7" w14:textId="77777777" w:rsidTr="00580D74">
        <w:tc>
          <w:tcPr>
            <w:tcW w:w="2170" w:type="pct"/>
          </w:tcPr>
          <w:p w14:paraId="4FBF9F5D" w14:textId="626E4141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0" w:type="pct"/>
          </w:tcPr>
          <w:p w14:paraId="055194F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CBB9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96005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98C13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DF4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7A7E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030D4C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62BAB8AF" w14:textId="77777777" w:rsidTr="00580D74">
        <w:tc>
          <w:tcPr>
            <w:tcW w:w="2170" w:type="pct"/>
          </w:tcPr>
          <w:p w14:paraId="449E8664" w14:textId="66C75CE4" w:rsidR="00A7715F" w:rsidRPr="00C17D49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945D4"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10967B07" w14:textId="503EE7C0" w:rsidR="00A7715F" w:rsidRPr="00C17D49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2,980</w:t>
            </w:r>
          </w:p>
        </w:tc>
        <w:tc>
          <w:tcPr>
            <w:tcW w:w="129" w:type="pct"/>
          </w:tcPr>
          <w:p w14:paraId="77FA8711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11C9AF9" w14:textId="5671C1A5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  <w:tc>
          <w:tcPr>
            <w:tcW w:w="149" w:type="pct"/>
          </w:tcPr>
          <w:p w14:paraId="21722FC8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9FBFA8" w14:textId="4F35F478" w:rsidR="00A7715F" w:rsidRPr="00C17D49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149" w:type="pct"/>
          </w:tcPr>
          <w:p w14:paraId="6F886C1E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FA89DCD" w14:textId="674033DE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</w:tr>
      <w:tr w:rsidR="00A7715F" w:rsidRPr="00BB3A61" w14:paraId="1074C52D" w14:textId="77777777" w:rsidTr="00580D74">
        <w:tc>
          <w:tcPr>
            <w:tcW w:w="2170" w:type="pct"/>
          </w:tcPr>
          <w:p w14:paraId="304BEB0A" w14:textId="77777777" w:rsidR="00A7715F" w:rsidRPr="00C17D49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6B84B3D3" w14:textId="63F08379" w:rsidR="00A7715F" w:rsidRPr="00C17D49" w:rsidRDefault="004E1E5B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393A5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77413A9" w14:textId="5A999918" w:rsidR="00A7715F" w:rsidRPr="00C17D49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22F165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936F9B" w14:textId="1A22EA3B" w:rsidR="00A7715F" w:rsidRPr="00C17D49" w:rsidRDefault="004E1E5B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8,300</w:t>
            </w:r>
          </w:p>
        </w:tc>
        <w:tc>
          <w:tcPr>
            <w:tcW w:w="149" w:type="pct"/>
          </w:tcPr>
          <w:p w14:paraId="712D64D2" w14:textId="7777777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81D27C" w14:textId="72F35047" w:rsidR="00A7715F" w:rsidRPr="00C17D49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17D49">
              <w:rPr>
                <w:rFonts w:ascii="Angsana New" w:hAnsi="Angsana New" w:cs="Angsana New" w:hint="cs"/>
                <w:sz w:val="30"/>
                <w:szCs w:val="30"/>
              </w:rPr>
              <w:t>11,192</w:t>
            </w:r>
          </w:p>
        </w:tc>
      </w:tr>
      <w:tr w:rsidR="00A7715F" w:rsidRPr="00BB3A61" w14:paraId="0C17618F" w14:textId="77777777" w:rsidTr="00580D74">
        <w:tc>
          <w:tcPr>
            <w:tcW w:w="2170" w:type="pct"/>
          </w:tcPr>
          <w:p w14:paraId="6ABD1900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5798C727" w:rsidR="00A7715F" w:rsidRPr="00BF3607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2,980</w:t>
            </w:r>
          </w:p>
        </w:tc>
        <w:tc>
          <w:tcPr>
            <w:tcW w:w="129" w:type="pct"/>
          </w:tcPr>
          <w:p w14:paraId="6B28FB2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083A6DA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2,496</w:t>
            </w:r>
          </w:p>
        </w:tc>
        <w:tc>
          <w:tcPr>
            <w:tcW w:w="149" w:type="pct"/>
          </w:tcPr>
          <w:p w14:paraId="06A2672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62CD023F" w:rsidR="00A7715F" w:rsidRPr="00BB3A61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11,280</w:t>
            </w:r>
          </w:p>
        </w:tc>
        <w:tc>
          <w:tcPr>
            <w:tcW w:w="149" w:type="pct"/>
          </w:tcPr>
          <w:p w14:paraId="07C3A6A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676F3491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13,688</w:t>
            </w:r>
          </w:p>
        </w:tc>
      </w:tr>
      <w:tr w:rsidR="00A7715F" w:rsidRPr="00BB3A61" w14:paraId="12272451" w14:textId="77777777" w:rsidTr="00580D74">
        <w:tc>
          <w:tcPr>
            <w:tcW w:w="2170" w:type="pct"/>
          </w:tcPr>
          <w:p w14:paraId="732A4A69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3875887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100133D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05" w:type="pct"/>
          </w:tcPr>
          <w:p w14:paraId="192EAD8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C4CA06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870CD0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037017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54EFE4B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15F" w:rsidRPr="00BB3A61" w14:paraId="4B220DF0" w14:textId="77777777" w:rsidTr="00580D74">
        <w:tc>
          <w:tcPr>
            <w:tcW w:w="2170" w:type="pct"/>
          </w:tcPr>
          <w:p w14:paraId="5F968FE9" w14:textId="44202A21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0" w:type="pct"/>
          </w:tcPr>
          <w:p w14:paraId="2E1BC772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ABF262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22843F3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C36C5D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20F045" w14:textId="6A5C77C3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E61A8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E534A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15F" w:rsidRPr="00BB3A61" w14:paraId="083B4754" w14:textId="77777777" w:rsidTr="00580D74">
        <w:tc>
          <w:tcPr>
            <w:tcW w:w="2170" w:type="pct"/>
          </w:tcPr>
          <w:p w14:paraId="702E7264" w14:textId="0A246E02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  <w:r w:rsidR="006945D4" w:rsidRPr="00C17D4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40E75273" w14:textId="6DDC113C" w:rsidR="00A7715F" w:rsidRPr="00BB3A61" w:rsidRDefault="00E7337E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552E3D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57FA7AD4" w14:textId="2E0D991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49" w:type="pct"/>
          </w:tcPr>
          <w:p w14:paraId="3F46EFCE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6A950B" w14:textId="658E1556" w:rsidR="00A7715F" w:rsidRPr="00BB3A61" w:rsidRDefault="00E7337E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E48D5A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0FA50B" w14:textId="13DE6972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</w:tr>
      <w:tr w:rsidR="00A7715F" w:rsidRPr="00BB3A61" w14:paraId="309D4648" w14:textId="77777777" w:rsidTr="00580D74">
        <w:tc>
          <w:tcPr>
            <w:tcW w:w="2170" w:type="pct"/>
          </w:tcPr>
          <w:p w14:paraId="253EF792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BAC5235" w14:textId="2E8E2FA5" w:rsidR="00A7715F" w:rsidRPr="00D81AE6" w:rsidRDefault="00E7337E" w:rsidP="00730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CDAC7F9" w14:textId="77777777" w:rsidR="00A7715F" w:rsidRPr="00F47373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653BB" w14:textId="0596ACD7" w:rsidR="00A7715F" w:rsidRPr="00BB3A61" w:rsidRDefault="00A7715F" w:rsidP="006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36F039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AA7287" w14:textId="72298021" w:rsidR="00A7715F" w:rsidRPr="00BB3A61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9" w:type="pct"/>
          </w:tcPr>
          <w:p w14:paraId="2AF88B3F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C02C070" w14:textId="02149F91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408</w:t>
            </w:r>
          </w:p>
        </w:tc>
      </w:tr>
      <w:tr w:rsidR="00A7715F" w:rsidRPr="00BB3A61" w14:paraId="0DDB93A5" w14:textId="77777777" w:rsidTr="00580D74">
        <w:tc>
          <w:tcPr>
            <w:tcW w:w="2170" w:type="pct"/>
          </w:tcPr>
          <w:p w14:paraId="1C9DF779" w14:textId="77777777" w:rsidR="00A7715F" w:rsidRPr="00BB3A61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32BA316" w14:textId="27F2CFB9" w:rsidR="00A7715F" w:rsidRPr="00D81AE6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1,551</w:t>
            </w:r>
          </w:p>
        </w:tc>
        <w:tc>
          <w:tcPr>
            <w:tcW w:w="134" w:type="pct"/>
            <w:gridSpan w:val="2"/>
          </w:tcPr>
          <w:p w14:paraId="6C1C83CB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CF8E5E1" w14:textId="0F360A04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397A835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1CA6F6" w14:textId="32C330F3" w:rsidR="00A7715F" w:rsidRPr="00BB3A61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  <w:tc>
          <w:tcPr>
            <w:tcW w:w="149" w:type="pct"/>
          </w:tcPr>
          <w:p w14:paraId="323DFD91" w14:textId="77777777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F35611F" w14:textId="07731F45" w:rsidR="00A7715F" w:rsidRPr="00BB3A61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7715F" w:rsidRPr="00D81AE6" w14:paraId="39134CA6" w14:textId="77777777" w:rsidTr="00580D74">
        <w:tc>
          <w:tcPr>
            <w:tcW w:w="2170" w:type="pct"/>
          </w:tcPr>
          <w:p w14:paraId="3BBBC8F4" w14:textId="77777777" w:rsidR="00A7715F" w:rsidRPr="00D81AE6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A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E191255" w14:textId="22DBCE82" w:rsidR="00A7715F" w:rsidRPr="00D81AE6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1,551</w:t>
            </w:r>
          </w:p>
        </w:tc>
        <w:tc>
          <w:tcPr>
            <w:tcW w:w="134" w:type="pct"/>
            <w:gridSpan w:val="2"/>
          </w:tcPr>
          <w:p w14:paraId="12E10A9E" w14:textId="77777777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E610AAA" w14:textId="580BAA9B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1,999</w:t>
            </w:r>
          </w:p>
        </w:tc>
        <w:tc>
          <w:tcPr>
            <w:tcW w:w="149" w:type="pct"/>
          </w:tcPr>
          <w:p w14:paraId="4BE30F99" w14:textId="77777777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DA3360" w14:textId="5170F6CB" w:rsidR="00A7715F" w:rsidRPr="00D81AE6" w:rsidRDefault="00E7337E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</w:t>
            </w:r>
          </w:p>
        </w:tc>
        <w:tc>
          <w:tcPr>
            <w:tcW w:w="149" w:type="pct"/>
          </w:tcPr>
          <w:p w14:paraId="2DF1DF10" w14:textId="77777777" w:rsidR="00A7715F" w:rsidRPr="00D81AE6" w:rsidRDefault="00A7715F" w:rsidP="00A7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0745F3" w14:textId="427F4DD9" w:rsidR="00A7715F" w:rsidRPr="00D81AE6" w:rsidRDefault="00A7715F" w:rsidP="00A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2,407</w:t>
            </w:r>
          </w:p>
        </w:tc>
      </w:tr>
    </w:tbl>
    <w:p w14:paraId="3A5B9D65" w14:textId="6067D6A7" w:rsidR="00060D87" w:rsidRDefault="00060D87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03542" w14:textId="1E1D3694" w:rsidR="00A87730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BB3A61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BE942" w14:textId="1D34E6EB" w:rsidR="00D05D87" w:rsidRPr="00BB3A61" w:rsidRDefault="00D05D87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5B709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 </w:t>
      </w:r>
      <w:r w:rsidR="00694B6D" w:rsidRPr="005B7094">
        <w:rPr>
          <w:rFonts w:asciiTheme="majorBidi" w:hAnsiTheme="majorBidi" w:cstheme="majorBidi"/>
          <w:sz w:val="30"/>
          <w:szCs w:val="30"/>
        </w:rPr>
        <w:t>295</w:t>
      </w:r>
      <w:r w:rsidR="00202B0E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Pr="005B709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47E74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Pr="005B7094">
        <w:rPr>
          <w:rFonts w:asciiTheme="majorBidi" w:hAnsiTheme="majorBidi" w:cstheme="majorBidi"/>
          <w:sz w:val="30"/>
          <w:szCs w:val="30"/>
          <w:cs/>
        </w:rPr>
        <w:t>และ</w:t>
      </w:r>
      <w:r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BF3607" w:rsidRPr="005B7094">
        <w:rPr>
          <w:rFonts w:asciiTheme="majorBidi" w:hAnsiTheme="majorBidi" w:cstheme="majorBidi"/>
          <w:sz w:val="30"/>
          <w:szCs w:val="30"/>
        </w:rPr>
        <w:t>1.53</w:t>
      </w:r>
      <w:r w:rsidR="00014E23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E14C48">
        <w:rPr>
          <w:rFonts w:asciiTheme="majorBidi" w:hAnsiTheme="majorBidi" w:cstheme="majorBidi" w:hint="cs"/>
          <w:sz w:val="30"/>
          <w:szCs w:val="30"/>
          <w:cs/>
        </w:rPr>
        <w:t>ดอลลาร์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สหรัฐ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A116B0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E14C48">
        <w:rPr>
          <w:rFonts w:asciiTheme="majorBidi" w:hAnsiTheme="majorBidi" w:cstheme="majorBidi"/>
          <w:sz w:val="30"/>
          <w:szCs w:val="30"/>
          <w:cs/>
        </w:rPr>
        <w:br/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7094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ริษัทมีวงเงินสินเชื่อที่</w:t>
      </w:r>
      <w:r w:rsidR="003F2895" w:rsidRPr="005B7094">
        <w:rPr>
          <w:rFonts w:asciiTheme="majorBidi" w:hAnsiTheme="majorBidi" w:cstheme="majorBidi" w:hint="cs"/>
          <w:sz w:val="30"/>
          <w:szCs w:val="30"/>
          <w:cs/>
        </w:rPr>
        <w:t>ยังมิได้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เบิกใช้เป็นจำนวนเงิน </w:t>
      </w:r>
      <w:r w:rsidR="00694B6D" w:rsidRPr="005B7094">
        <w:rPr>
          <w:rFonts w:asciiTheme="majorBidi" w:hAnsiTheme="majorBidi" w:cstheme="majorBidi"/>
          <w:sz w:val="30"/>
          <w:szCs w:val="30"/>
        </w:rPr>
        <w:t>270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94B6D" w:rsidRPr="005B7094">
        <w:rPr>
          <w:rFonts w:asciiTheme="majorBidi" w:hAnsiTheme="majorBidi" w:cstheme="majorBidi"/>
          <w:sz w:val="30"/>
          <w:szCs w:val="30"/>
        </w:rPr>
        <w:t>1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E14C48">
        <w:rPr>
          <w:rFonts w:asciiTheme="majorBidi" w:hAnsiTheme="majorBidi" w:cstheme="majorBidi" w:hint="cs"/>
          <w:sz w:val="30"/>
          <w:szCs w:val="30"/>
          <w:cs/>
        </w:rPr>
        <w:t>ดอลลาร์</w:t>
      </w:r>
      <w:r w:rsidR="00014E23" w:rsidRPr="005B7094">
        <w:rPr>
          <w:rFonts w:asciiTheme="majorBidi" w:hAnsiTheme="majorBidi" w:cstheme="majorBidi" w:hint="cs"/>
          <w:sz w:val="30"/>
          <w:szCs w:val="30"/>
          <w:cs/>
        </w:rPr>
        <w:t>สหรัฐ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A743BB" w:rsidRPr="005B7094">
        <w:rPr>
          <w:rFonts w:asciiTheme="majorBidi" w:hAnsiTheme="majorBidi" w:cstheme="majorBidi"/>
          <w:sz w:val="30"/>
          <w:szCs w:val="30"/>
        </w:rPr>
        <w:t xml:space="preserve"> </w:t>
      </w:r>
      <w:r w:rsidR="00E14C48">
        <w:rPr>
          <w:rFonts w:asciiTheme="majorBidi" w:hAnsiTheme="majorBidi" w:cstheme="majorBidi"/>
          <w:sz w:val="30"/>
          <w:szCs w:val="30"/>
          <w:cs/>
        </w:rPr>
        <w:br/>
      </w:r>
      <w:r w:rsidRPr="005B7094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5B709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B7094">
        <w:rPr>
          <w:rFonts w:asciiTheme="majorBidi" w:hAnsiTheme="majorBidi" w:cstheme="majorBidi"/>
          <w:sz w:val="30"/>
          <w:szCs w:val="30"/>
          <w:cs/>
        </w:rPr>
        <w:t>ที่ดิน รวมทั้งสิ่งปลูกสร้างที่มีอยู่และที่จะมีขึ้นในอนาคต และเครื่องจักรและอุปกรณ์บางส่วน</w:t>
      </w:r>
      <w:r w:rsidR="00E14C48">
        <w:rPr>
          <w:rFonts w:asciiTheme="majorBidi" w:hAnsiTheme="majorBidi" w:cstheme="majorBidi"/>
          <w:sz w:val="30"/>
          <w:szCs w:val="30"/>
          <w:cs/>
        </w:rPr>
        <w:br/>
      </w:r>
      <w:r w:rsidRPr="005B709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BB3A61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BB3A61" w14:paraId="0C6EF7E7" w14:textId="77777777" w:rsidTr="00AA554A">
        <w:tc>
          <w:tcPr>
            <w:tcW w:w="3969" w:type="dxa"/>
          </w:tcPr>
          <w:p w14:paraId="27214FD2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677" w:rsidRPr="00BB3A61" w14:paraId="28599875" w14:textId="77777777" w:rsidTr="00AA554A">
        <w:tc>
          <w:tcPr>
            <w:tcW w:w="3969" w:type="dxa"/>
          </w:tcPr>
          <w:p w14:paraId="18290D72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49A03DF1" w:rsidR="00EC7677" w:rsidRPr="00BB3A61" w:rsidRDefault="00DD2354" w:rsidP="00DD23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</w:tcPr>
          <w:p w14:paraId="5C6AA3A4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4398F082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EC7677" w:rsidRPr="00BB3A61" w:rsidRDefault="00EC7677" w:rsidP="00EC7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42965773" w:rsidR="00EC7677" w:rsidRPr="00BB3A61" w:rsidRDefault="00DD2354" w:rsidP="00DD23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CCF377B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392C169E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7677" w:rsidRPr="00BB3A61" w14:paraId="011694C2" w14:textId="77777777" w:rsidTr="00AA554A">
        <w:tc>
          <w:tcPr>
            <w:tcW w:w="3969" w:type="dxa"/>
          </w:tcPr>
          <w:p w14:paraId="103A770E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7F74B9DC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53E5E177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1190103D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795979BE" w14:textId="77777777" w:rsidR="00EC7677" w:rsidRPr="00BB3A61" w:rsidRDefault="00EC7677" w:rsidP="00EC7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396C12EF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B7E122A" w14:textId="77777777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00068886" w:rsidR="00EC7677" w:rsidRPr="00BB3A61" w:rsidRDefault="00EC7677" w:rsidP="00EC7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0782B" w:rsidRPr="00BB3A61" w14:paraId="38DFC728" w14:textId="77777777" w:rsidTr="00AA554A">
        <w:tc>
          <w:tcPr>
            <w:tcW w:w="3969" w:type="dxa"/>
          </w:tcPr>
          <w:p w14:paraId="5A5577F8" w14:textId="77777777" w:rsidR="00A0782B" w:rsidRPr="00BB3A61" w:rsidRDefault="00A0782B" w:rsidP="00A07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A0782B" w:rsidRPr="00BB3A61" w:rsidRDefault="00A0782B" w:rsidP="00A07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7677" w:rsidRPr="00BB3A61" w14:paraId="10C29837" w14:textId="77777777" w:rsidTr="00AA554A">
        <w:tc>
          <w:tcPr>
            <w:tcW w:w="3969" w:type="dxa"/>
          </w:tcPr>
          <w:p w14:paraId="7BE828E9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0A6215B6" w:rsidR="00EC7677" w:rsidRPr="00BB3A61" w:rsidRDefault="00E7337E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79" w:type="dxa"/>
          </w:tcPr>
          <w:p w14:paraId="20711160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448AEF3D" w:rsidR="00EC7677" w:rsidRPr="00BB3A61" w:rsidRDefault="00EC7677" w:rsidP="00831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6071078C" w:rsidR="00EC7677" w:rsidRPr="00BB3A61" w:rsidRDefault="00E7337E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3507A4B4" w:rsidR="00EC7677" w:rsidRPr="00BB3A61" w:rsidRDefault="00EC7677" w:rsidP="00831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</w:tr>
      <w:tr w:rsidR="00101F8B" w:rsidRPr="00BB3A61" w14:paraId="7CBC3DF5" w14:textId="77777777" w:rsidTr="00AA554A">
        <w:tc>
          <w:tcPr>
            <w:tcW w:w="3969" w:type="dxa"/>
          </w:tcPr>
          <w:p w14:paraId="14561D3F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2CF1A413" w:rsidR="00101F8B" w:rsidRPr="00BB3A61" w:rsidRDefault="00E7337E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63,345</w:t>
            </w:r>
          </w:p>
        </w:tc>
        <w:tc>
          <w:tcPr>
            <w:tcW w:w="279" w:type="dxa"/>
          </w:tcPr>
          <w:p w14:paraId="6A8C0E8F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04D6556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63,345</w:t>
            </w:r>
          </w:p>
        </w:tc>
        <w:tc>
          <w:tcPr>
            <w:tcW w:w="261" w:type="dxa"/>
          </w:tcPr>
          <w:p w14:paraId="0E111913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00AB25E1" w:rsidR="00101F8B" w:rsidRPr="0062258D" w:rsidRDefault="00E7337E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67,979</w:t>
            </w:r>
          </w:p>
        </w:tc>
        <w:tc>
          <w:tcPr>
            <w:tcW w:w="236" w:type="dxa"/>
          </w:tcPr>
          <w:p w14:paraId="117ECB7F" w14:textId="77777777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4AA7F751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67,979</w:t>
            </w:r>
          </w:p>
        </w:tc>
      </w:tr>
      <w:tr w:rsidR="00101F8B" w:rsidRPr="00BB3A61" w14:paraId="2C1F9548" w14:textId="77777777" w:rsidTr="00AA554A">
        <w:tc>
          <w:tcPr>
            <w:tcW w:w="3969" w:type="dxa"/>
          </w:tcPr>
          <w:p w14:paraId="5CA1D950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84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20B58759" w:rsidR="00101F8B" w:rsidRPr="0039484E" w:rsidRDefault="00E7337E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35,245</w:t>
            </w:r>
          </w:p>
        </w:tc>
        <w:tc>
          <w:tcPr>
            <w:tcW w:w="279" w:type="dxa"/>
          </w:tcPr>
          <w:p w14:paraId="42B4896B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13CAA9B0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35,245</w:t>
            </w:r>
          </w:p>
        </w:tc>
        <w:tc>
          <w:tcPr>
            <w:tcW w:w="261" w:type="dxa"/>
          </w:tcPr>
          <w:p w14:paraId="1C50973A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07941E04" w:rsidR="00101F8B" w:rsidRPr="0062258D" w:rsidRDefault="00E7337E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30,611</w:t>
            </w:r>
          </w:p>
        </w:tc>
        <w:tc>
          <w:tcPr>
            <w:tcW w:w="236" w:type="dxa"/>
          </w:tcPr>
          <w:p w14:paraId="0247321F" w14:textId="77777777" w:rsidR="00101F8B" w:rsidRPr="0039484E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19035EC9" w:rsidR="00101F8B" w:rsidRPr="00BB3A61" w:rsidRDefault="00101F8B" w:rsidP="0010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30,611</w:t>
            </w:r>
          </w:p>
        </w:tc>
      </w:tr>
      <w:tr w:rsidR="00EC7677" w:rsidRPr="00BB3A61" w14:paraId="56E5AEB9" w14:textId="77777777" w:rsidTr="00AA554A">
        <w:tc>
          <w:tcPr>
            <w:tcW w:w="3969" w:type="dxa"/>
          </w:tcPr>
          <w:p w14:paraId="52AEC79D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6188DB56" w:rsidR="00EC7677" w:rsidRPr="00BB3A61" w:rsidRDefault="00E7337E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9" w:type="dxa"/>
          </w:tcPr>
          <w:p w14:paraId="492F748A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A23AC70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0CCC7D81" w:rsidR="00EC7677" w:rsidRPr="00BB3A61" w:rsidRDefault="00E7337E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01146906" w:rsidR="00EC7677" w:rsidRPr="00BB3A61" w:rsidRDefault="00EC7677" w:rsidP="00EC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101,170</w:t>
            </w:r>
          </w:p>
        </w:tc>
      </w:tr>
    </w:tbl>
    <w:p w14:paraId="3840AFBE" w14:textId="77777777" w:rsidR="0015135A" w:rsidRPr="00BB3A61" w:rsidRDefault="0015135A" w:rsidP="0015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49A2A7E" w14:textId="2DB5F339" w:rsidR="001D0CA6" w:rsidRPr="00647337" w:rsidRDefault="008F39F9" w:rsidP="0015135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4733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6473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64733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647337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E7A36" w14:textId="6B3BB0D3" w:rsidR="00A07D3D" w:rsidRPr="00774EB7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4E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647337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431EF7" w14:textId="1916B76B" w:rsidR="00A07D3D" w:rsidRPr="00647337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47337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3807D029" w14:textId="601748A5" w:rsidR="00A07D3D" w:rsidRPr="00647337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AC9C6" w14:textId="228B80B1" w:rsidR="00085901" w:rsidRPr="00647337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4733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647337">
        <w:rPr>
          <w:rFonts w:asciiTheme="majorBidi" w:hAnsiTheme="majorBidi" w:cstheme="majorBidi"/>
          <w:sz w:val="30"/>
          <w:szCs w:val="30"/>
        </w:rPr>
        <w:br/>
      </w:r>
      <w:r w:rsidRPr="00647337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6ABC385F" w:rsidR="0015135A" w:rsidRPr="00647337" w:rsidRDefault="0015135A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3D7E8" w14:textId="77777777" w:rsidR="00647337" w:rsidRDefault="0064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AD569A" w14:textId="487E5FF1" w:rsidR="00085901" w:rsidRPr="007764E0" w:rsidRDefault="00085901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4E0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  <w:r w:rsidR="00E56DEB" w:rsidRPr="007764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7F9ED6A" w14:textId="6A2E15D8" w:rsidR="009C2EE2" w:rsidRDefault="00841738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71552" behindDoc="1" locked="0" layoutInCell="1" allowOverlap="1" wp14:anchorId="4D0E27F7" wp14:editId="3A0FFD0F">
            <wp:simplePos x="0" y="0"/>
            <wp:positionH relativeFrom="column">
              <wp:posOffset>-150495</wp:posOffset>
            </wp:positionH>
            <wp:positionV relativeFrom="paragraph">
              <wp:posOffset>187960</wp:posOffset>
            </wp:positionV>
            <wp:extent cx="6470650" cy="3578860"/>
            <wp:effectExtent l="0" t="0" r="0" b="2540"/>
            <wp:wrapTight wrapText="bothSides">
              <wp:wrapPolygon edited="0">
                <wp:start x="7758" y="115"/>
                <wp:lineTo x="7313" y="690"/>
                <wp:lineTo x="7567" y="2185"/>
                <wp:lineTo x="7567" y="2300"/>
                <wp:lineTo x="10683" y="4024"/>
                <wp:lineTo x="3688" y="4024"/>
                <wp:lineTo x="3688" y="4944"/>
                <wp:lineTo x="10811" y="5864"/>
                <wp:lineTo x="4579" y="5864"/>
                <wp:lineTo x="2544" y="6324"/>
                <wp:lineTo x="2544" y="7703"/>
                <wp:lineTo x="2289" y="8163"/>
                <wp:lineTo x="1653" y="9428"/>
                <wp:lineTo x="1272" y="11383"/>
                <wp:lineTo x="1272" y="13222"/>
                <wp:lineTo x="1526" y="15062"/>
                <wp:lineTo x="2289" y="16901"/>
                <wp:lineTo x="2353" y="17821"/>
                <wp:lineTo x="5024" y="18741"/>
                <wp:lineTo x="7440" y="18741"/>
                <wp:lineTo x="7440" y="21500"/>
                <wp:lineTo x="14308" y="21500"/>
                <wp:lineTo x="14308" y="18741"/>
                <wp:lineTo x="16407" y="18741"/>
                <wp:lineTo x="19332" y="17706"/>
                <wp:lineTo x="19332" y="16901"/>
                <wp:lineTo x="20095" y="15062"/>
                <wp:lineTo x="20349" y="13222"/>
                <wp:lineTo x="20349" y="11383"/>
                <wp:lineTo x="20031" y="9543"/>
                <wp:lineTo x="19141" y="7703"/>
                <wp:lineTo x="19205" y="6324"/>
                <wp:lineTo x="17106" y="5864"/>
                <wp:lineTo x="10811" y="5864"/>
                <wp:lineTo x="18314" y="4829"/>
                <wp:lineTo x="18314" y="4024"/>
                <wp:lineTo x="20349" y="3679"/>
                <wp:lineTo x="20413" y="2989"/>
                <wp:lineTo x="14181" y="2185"/>
                <wp:lineTo x="14499" y="460"/>
                <wp:lineTo x="14499" y="115"/>
                <wp:lineTo x="7758" y="115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0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36A078" w14:textId="0169BA76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6F1432" w14:textId="7F7D3254" w:rsidR="0049716C" w:rsidRPr="0049716C" w:rsidRDefault="0049716C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A4ACFA" w14:textId="7BBB64AE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F8264F" w14:textId="053F9454" w:rsidR="006C777A" w:rsidRDefault="00913343" w:rsidP="00E14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73600" behindDoc="1" locked="0" layoutInCell="1" allowOverlap="1" wp14:anchorId="745AF015" wp14:editId="03D097D9">
            <wp:simplePos x="0" y="0"/>
            <wp:positionH relativeFrom="column">
              <wp:posOffset>-150495</wp:posOffset>
            </wp:positionH>
            <wp:positionV relativeFrom="paragraph">
              <wp:posOffset>2906395</wp:posOffset>
            </wp:positionV>
            <wp:extent cx="6607810" cy="3612515"/>
            <wp:effectExtent l="0" t="0" r="0" b="6985"/>
            <wp:wrapTight wrapText="bothSides">
              <wp:wrapPolygon edited="0">
                <wp:start x="7784" y="114"/>
                <wp:lineTo x="7286" y="683"/>
                <wp:lineTo x="7473" y="2164"/>
                <wp:lineTo x="4546" y="3987"/>
                <wp:lineTo x="3736" y="4101"/>
                <wp:lineTo x="3736" y="4442"/>
                <wp:lineTo x="4234" y="5809"/>
                <wp:lineTo x="3363" y="6606"/>
                <wp:lineTo x="2491" y="7632"/>
                <wp:lineTo x="2366" y="7859"/>
                <wp:lineTo x="1619" y="9454"/>
                <wp:lineTo x="1308" y="11276"/>
                <wp:lineTo x="1245" y="13099"/>
                <wp:lineTo x="1557" y="14921"/>
                <wp:lineTo x="2180" y="16744"/>
                <wp:lineTo x="2242" y="17769"/>
                <wp:lineTo x="4359" y="18566"/>
                <wp:lineTo x="7037" y="18566"/>
                <wp:lineTo x="7037" y="21528"/>
                <wp:lineTo x="14509" y="21528"/>
                <wp:lineTo x="14572" y="18566"/>
                <wp:lineTo x="17187" y="18566"/>
                <wp:lineTo x="19367" y="17769"/>
                <wp:lineTo x="19367" y="16744"/>
                <wp:lineTo x="20052" y="14921"/>
                <wp:lineTo x="20301" y="13099"/>
                <wp:lineTo x="20301" y="11276"/>
                <wp:lineTo x="19927" y="9454"/>
                <wp:lineTo x="19180" y="7632"/>
                <wp:lineTo x="18557" y="6948"/>
                <wp:lineTo x="17312" y="5809"/>
                <wp:lineTo x="18370" y="4556"/>
                <wp:lineTo x="18432" y="3987"/>
                <wp:lineTo x="17810" y="3987"/>
                <wp:lineTo x="20487" y="3303"/>
                <wp:lineTo x="20363" y="2620"/>
                <wp:lineTo x="14198" y="2164"/>
                <wp:lineTo x="14260" y="114"/>
                <wp:lineTo x="7784" y="114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7810" cy="361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A05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757F6DA" w14:textId="06B60504" w:rsidR="002965EB" w:rsidRPr="00BB3A61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2965EB" w:rsidRPr="00BB3A61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</w:p>
    <w:p w14:paraId="64A5F889" w14:textId="77777777" w:rsidR="002965EB" w:rsidRPr="00BB3A61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991B" w14:textId="74CCDE3A" w:rsidR="00A0782B" w:rsidRPr="00F47373" w:rsidRDefault="00A0782B" w:rsidP="008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F3D5C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อัตราภาษีเงินได้ที่แท้จริงรวมของกลุ่มบริษัทสำหรับระยะเวลา</w:t>
      </w:r>
      <w:r w:rsidR="0089564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F3D5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D2354" w:rsidRPr="00136A5F">
        <w:rPr>
          <w:rFonts w:ascii="Angsana New" w:hAnsi="Angsana New" w:cs="Angsana New" w:hint="cs"/>
          <w:sz w:val="30"/>
          <w:szCs w:val="30"/>
        </w:rPr>
        <w:t xml:space="preserve">30 </w:t>
      </w:r>
      <w:r w:rsidR="00DD2354" w:rsidRPr="00136A5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71620" w:rsidRPr="00136A5F">
        <w:rPr>
          <w:rFonts w:ascii="Angsana New" w:hAnsi="Angsana New" w:cs="Angsana New"/>
          <w:sz w:val="30"/>
          <w:szCs w:val="30"/>
        </w:rPr>
        <w:t xml:space="preserve"> 2567</w:t>
      </w:r>
      <w:r w:rsidR="00DD23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3D5C">
        <w:rPr>
          <w:rFonts w:asciiTheme="majorBidi" w:hAnsiTheme="majorBidi" w:cstheme="majorBidi"/>
          <w:sz w:val="30"/>
          <w:szCs w:val="30"/>
          <w:cs/>
        </w:rPr>
        <w:t>คือร้อยล</w:t>
      </w:r>
      <w:r w:rsidR="00204FE7" w:rsidRPr="004F3D5C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E7337E">
        <w:rPr>
          <w:rFonts w:asciiTheme="majorBidi" w:hAnsiTheme="majorBidi" w:cstheme="majorBidi"/>
          <w:sz w:val="30"/>
          <w:szCs w:val="30"/>
        </w:rPr>
        <w:t>17.6</w:t>
      </w:r>
      <w:r w:rsidR="00442F1B" w:rsidRPr="004F3D5C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C6E" w:rsidRPr="004F3D5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4F3D5C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1310EA" w:rsidRPr="004F3D5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E054F" w:rsidRPr="004F3D5C">
        <w:rPr>
          <w:rFonts w:ascii="Angsana New" w:hAnsi="Angsana New" w:cstheme="minorBidi"/>
          <w:i/>
          <w:iCs/>
          <w:sz w:val="30"/>
          <w:szCs w:val="30"/>
        </w:rPr>
        <w:t>17.</w:t>
      </w:r>
      <w:r w:rsidR="0089564A">
        <w:rPr>
          <w:rFonts w:ascii="Angsana New" w:hAnsi="Angsana New" w:cstheme="minorBidi"/>
          <w:i/>
          <w:iCs/>
          <w:sz w:val="30"/>
          <w:szCs w:val="30"/>
        </w:rPr>
        <w:t>4</w:t>
      </w:r>
      <w:r w:rsidR="00136A5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56C6E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</w:t>
      </w:r>
      <w:r w:rsidRPr="00256C6E">
        <w:rPr>
          <w:rFonts w:asciiTheme="majorBidi" w:hAnsiTheme="majorBidi" w:cstheme="majorBidi"/>
          <w:sz w:val="30"/>
          <w:szCs w:val="30"/>
          <w:cs/>
        </w:rPr>
        <w:t>มีสาเหตุหลักจากบริษัทย่อยมีการใช้ขาดทุนทางภาษีเดิมที่ไม่ได้บันทึก</w:t>
      </w:r>
      <w:r w:rsidRPr="00F4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89564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971620" w:rsidRPr="00136A5F">
        <w:rPr>
          <w:rFonts w:ascii="Angsana New" w:hAnsi="Angsana New" w:cs="Angsana New" w:hint="cs"/>
          <w:sz w:val="30"/>
          <w:szCs w:val="30"/>
        </w:rPr>
        <w:t xml:space="preserve">30 </w:t>
      </w:r>
      <w:r w:rsidR="00971620" w:rsidRPr="00136A5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71620" w:rsidRPr="00136A5F">
        <w:rPr>
          <w:rFonts w:ascii="Angsana New" w:hAnsi="Angsana New" w:cs="Angsana New"/>
          <w:sz w:val="30"/>
          <w:szCs w:val="30"/>
        </w:rPr>
        <w:t xml:space="preserve"> 2567</w:t>
      </w:r>
      <w:r w:rsidR="009716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 xml:space="preserve">คือร้อยละ </w:t>
      </w:r>
      <w:r w:rsidR="00E7337E">
        <w:rPr>
          <w:rFonts w:asciiTheme="majorBidi" w:hAnsiTheme="majorBidi" w:cstheme="majorBidi"/>
          <w:sz w:val="30"/>
          <w:szCs w:val="30"/>
        </w:rPr>
        <w:t>9.8</w:t>
      </w:r>
      <w:r w:rsidR="003753E1" w:rsidRPr="004F3D5C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256C6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6C6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0EA" w:rsidRPr="00256C6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256C6E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8D1B4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9564A">
        <w:rPr>
          <w:rFonts w:asciiTheme="majorBidi" w:hAnsiTheme="majorBidi" w:cstheme="majorBidi"/>
          <w:i/>
          <w:iCs/>
          <w:sz w:val="30"/>
          <w:szCs w:val="30"/>
        </w:rPr>
        <w:t>10.9</w:t>
      </w:r>
      <w:r w:rsidR="001310EA" w:rsidRPr="00256C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21B5E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310EA" w:rsidRPr="00256C6E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</w:t>
      </w:r>
      <w:r w:rsidR="000D3705" w:rsidRPr="00256C6E">
        <w:rPr>
          <w:rFonts w:asciiTheme="majorBidi" w:hAnsiTheme="majorBidi" w:cstheme="majorBidi" w:hint="cs"/>
          <w:sz w:val="30"/>
          <w:szCs w:val="30"/>
          <w:cs/>
        </w:rPr>
        <w:t>หลักจากเงินปันผลรับซึ่งได้รับยกเว้นในทางภาษี</w:t>
      </w:r>
    </w:p>
    <w:p w14:paraId="53EF443A" w14:textId="77777777" w:rsidR="00A61291" w:rsidRPr="00BB3A61" w:rsidRDefault="00A61291" w:rsidP="00532F0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</w:p>
    <w:p w14:paraId="60B3A3E0" w14:textId="77777777" w:rsidR="007460B3" w:rsidRDefault="004B0450" w:rsidP="007460B3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33411807"/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60D87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7460B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0E4E5A3" w14:textId="77777777" w:rsidR="007460B3" w:rsidRPr="00AF3056" w:rsidRDefault="007460B3" w:rsidP="00AF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5"/>
        <w:gridCol w:w="1693"/>
        <w:gridCol w:w="1696"/>
        <w:gridCol w:w="1350"/>
        <w:gridCol w:w="231"/>
        <w:gridCol w:w="1365"/>
      </w:tblGrid>
      <w:tr w:rsidR="007460B3" w:rsidRPr="00E36DF9" w14:paraId="0E9E93B7" w14:textId="77777777" w:rsidTr="0035618D">
        <w:trPr>
          <w:tblHeader/>
        </w:trPr>
        <w:tc>
          <w:tcPr>
            <w:tcW w:w="2845" w:type="dxa"/>
            <w:vAlign w:val="bottom"/>
          </w:tcPr>
          <w:p w14:paraId="584A714F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3AE9CE66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6" w:type="dxa"/>
            <w:vAlign w:val="bottom"/>
          </w:tcPr>
          <w:p w14:paraId="369FEBB5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302251A0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FA23CEB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7E07DC62" w14:textId="77777777" w:rsidR="007460B3" w:rsidRPr="00E36DF9" w:rsidDel="00D43E7A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460B3" w:rsidRPr="00E36DF9" w14:paraId="41C10280" w14:textId="77777777" w:rsidTr="0035618D">
        <w:trPr>
          <w:tblHeader/>
        </w:trPr>
        <w:tc>
          <w:tcPr>
            <w:tcW w:w="2845" w:type="dxa"/>
          </w:tcPr>
          <w:p w14:paraId="74958D8C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28642B4C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5DDCAC4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B897F8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CAAEBF8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742B71FE" w14:textId="77777777" w:rsidR="007460B3" w:rsidRPr="00E36DF9" w:rsidRDefault="007460B3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48EB" w:rsidRPr="00E36DF9" w14:paraId="7C69DC9F" w14:textId="77777777" w:rsidTr="0035618D">
        <w:trPr>
          <w:tblHeader/>
        </w:trPr>
        <w:tc>
          <w:tcPr>
            <w:tcW w:w="2845" w:type="dxa"/>
          </w:tcPr>
          <w:p w14:paraId="7C244451" w14:textId="6F3BA18F" w:rsidR="006F48EB" w:rsidRPr="006F48E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93" w:type="dxa"/>
          </w:tcPr>
          <w:p w14:paraId="165DDC47" w14:textId="77777777" w:rsidR="006F48EB" w:rsidRPr="00E36DF9" w:rsidRDefault="006F48EB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9D84538" w14:textId="77777777" w:rsidR="006F48EB" w:rsidRPr="00E36DF9" w:rsidRDefault="006F48EB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E43C60" w14:textId="77777777" w:rsidR="006F48EB" w:rsidRPr="00E36DF9" w:rsidRDefault="006F48EB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6ED1036" w14:textId="77777777" w:rsidR="006F48EB" w:rsidRPr="00E36DF9" w:rsidRDefault="006F48EB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F939939" w14:textId="77777777" w:rsidR="006F48EB" w:rsidRPr="00E36DF9" w:rsidRDefault="006F48EB" w:rsidP="003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F48EB" w:rsidRPr="00E36DF9" w14:paraId="545A1B28" w14:textId="77777777" w:rsidTr="0035618D">
        <w:trPr>
          <w:tblHeader/>
        </w:trPr>
        <w:tc>
          <w:tcPr>
            <w:tcW w:w="2845" w:type="dxa"/>
          </w:tcPr>
          <w:p w14:paraId="2891C03E" w14:textId="6F02186E" w:rsidR="006F48EB" w:rsidRPr="0070793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9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0793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93" w:type="dxa"/>
          </w:tcPr>
          <w:p w14:paraId="7A88DA9E" w14:textId="7EB70BD7" w:rsidR="006F48EB" w:rsidRPr="00E36DF9" w:rsidRDefault="006F48EB" w:rsidP="00E7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7337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96" w:type="dxa"/>
          </w:tcPr>
          <w:p w14:paraId="6F37E644" w14:textId="6BD51D86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E89BD1B" w14:textId="2FF0A9D8" w:rsidR="006F48EB" w:rsidRPr="008F6E88" w:rsidRDefault="00E7337E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0.116</w:t>
            </w:r>
          </w:p>
        </w:tc>
        <w:tc>
          <w:tcPr>
            <w:tcW w:w="231" w:type="dxa"/>
          </w:tcPr>
          <w:p w14:paraId="15289F23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526DAB86" w14:textId="1CAAA50F" w:rsidR="006F48EB" w:rsidRPr="008F6E88" w:rsidRDefault="00E7337E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23.08</w:t>
            </w:r>
          </w:p>
        </w:tc>
      </w:tr>
      <w:tr w:rsidR="006F48EB" w:rsidRPr="00E36DF9" w14:paraId="55D1BF26" w14:textId="77777777" w:rsidTr="0035618D">
        <w:trPr>
          <w:tblHeader/>
        </w:trPr>
        <w:tc>
          <w:tcPr>
            <w:tcW w:w="2845" w:type="dxa"/>
          </w:tcPr>
          <w:p w14:paraId="240281DF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0F3D018F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271919C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EBCC29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6042D76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9510FA4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48EB" w:rsidRPr="00E36DF9" w14:paraId="1D452D1E" w14:textId="77777777" w:rsidTr="0035618D">
        <w:trPr>
          <w:tblHeader/>
        </w:trPr>
        <w:tc>
          <w:tcPr>
            <w:tcW w:w="2845" w:type="dxa"/>
          </w:tcPr>
          <w:p w14:paraId="79394FE3" w14:textId="0B5AE4CD" w:rsidR="006F48EB" w:rsidRPr="006F48EB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93" w:type="dxa"/>
          </w:tcPr>
          <w:p w14:paraId="26BAAB9B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625621C3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5A287C" w14:textId="6B0EFA8D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6CFCD14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0CFB3C4E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48EB" w:rsidRPr="00E36DF9" w14:paraId="0AE9D241" w14:textId="77777777" w:rsidTr="0035618D">
        <w:trPr>
          <w:tblHeader/>
        </w:trPr>
        <w:tc>
          <w:tcPr>
            <w:tcW w:w="2845" w:type="dxa"/>
          </w:tcPr>
          <w:p w14:paraId="2489D1A0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6DF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93" w:type="dxa"/>
          </w:tcPr>
          <w:p w14:paraId="563BBAE5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96" w:type="dxa"/>
          </w:tcPr>
          <w:p w14:paraId="4C7DBFE1" w14:textId="77777777" w:rsidR="006F48EB" w:rsidRPr="00E36DF9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F36E8AB" w14:textId="77777777" w:rsidR="006F48EB" w:rsidRPr="008F6E88" w:rsidRDefault="006F48EB" w:rsidP="004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0.089</w:t>
            </w:r>
          </w:p>
        </w:tc>
        <w:tc>
          <w:tcPr>
            <w:tcW w:w="231" w:type="dxa"/>
          </w:tcPr>
          <w:p w14:paraId="48889800" w14:textId="77777777" w:rsidR="006F48EB" w:rsidRPr="008F6E88" w:rsidRDefault="006F48EB" w:rsidP="006F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3B3C1476" w14:textId="77777777" w:rsidR="006F48EB" w:rsidRPr="008F6E88" w:rsidRDefault="006F48EB" w:rsidP="0044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17.71</w:t>
            </w:r>
          </w:p>
        </w:tc>
      </w:tr>
    </w:tbl>
    <w:p w14:paraId="3EC7BA42" w14:textId="4733C3DB" w:rsidR="00F636FA" w:rsidRDefault="00F636FA" w:rsidP="00060D87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360CBAF3" w14:textId="31422308" w:rsidR="00C877FE" w:rsidRDefault="00F636FA" w:rsidP="00F636FA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060D8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F013BF6" w14:textId="77777777" w:rsidR="00F636FA" w:rsidRPr="00F636FA" w:rsidRDefault="00F636FA" w:rsidP="00F636FA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216CC27D" w14:textId="77777777" w:rsidR="00C877FE" w:rsidRPr="00BB3A61" w:rsidRDefault="00C877FE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14:paraId="646DF074" w14:textId="77777777" w:rsidR="00860235" w:rsidRPr="00BB3A61" w:rsidRDefault="00860235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AE7113" w14:textId="4BF30B6B" w:rsidR="00C877FE" w:rsidRPr="00BB3A61" w:rsidRDefault="00C877FE" w:rsidP="001D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</w:t>
      </w:r>
    </w:p>
    <w:bookmarkEnd w:id="0"/>
    <w:p w14:paraId="3F07155C" w14:textId="0497E39A" w:rsidR="000014C9" w:rsidRDefault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0347DC" w14:textId="62E8B69C" w:rsidR="00564A7E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4B269E6" w14:textId="1B954D43" w:rsidR="00564A7E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23A1A9" w14:textId="77777777" w:rsidR="00127B3A" w:rsidRDefault="00127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9889090" w14:textId="77777777" w:rsidR="002A592D" w:rsidRDefault="002A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DC0B0F" w14:textId="77777777" w:rsidR="002A592D" w:rsidRDefault="002A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C1B95D" w14:textId="77777777" w:rsidR="00564A7E" w:rsidRDefault="0056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C5A8B6" w14:textId="22F88640" w:rsidR="008109F7" w:rsidRPr="00BB3A61" w:rsidRDefault="00F636FA" w:rsidP="00E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C7960" w:rsidRPr="00BB3A6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BB3A61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BB3A61" w14:paraId="3EBBDB67" w14:textId="77777777" w:rsidTr="005B2F38">
        <w:tc>
          <w:tcPr>
            <w:tcW w:w="3302" w:type="pct"/>
            <w:vAlign w:val="bottom"/>
          </w:tcPr>
          <w:p w14:paraId="7774589E" w14:textId="26219980" w:rsidR="00AB61FA" w:rsidRPr="00BB3A61" w:rsidRDefault="005F0830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D23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23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BB3A61" w14:paraId="69A49F8B" w14:textId="77777777" w:rsidTr="00AA554A">
        <w:tc>
          <w:tcPr>
            <w:tcW w:w="3302" w:type="pct"/>
          </w:tcPr>
          <w:p w14:paraId="47DCC899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BB3A61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2F38" w:rsidRPr="00BB3A61" w14:paraId="66466A37" w14:textId="77777777" w:rsidTr="005B2F38">
        <w:tc>
          <w:tcPr>
            <w:tcW w:w="3302" w:type="pct"/>
          </w:tcPr>
          <w:p w14:paraId="5E17CDD8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5240C8FC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A6B4C82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2162CC5A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F38" w:rsidRPr="00BB3A61" w14:paraId="10AF8091" w14:textId="77777777" w:rsidTr="005B2F38">
        <w:tc>
          <w:tcPr>
            <w:tcW w:w="3302" w:type="pct"/>
          </w:tcPr>
          <w:p w14:paraId="0EECB932" w14:textId="6C660F50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2A8973D4" w14:textId="606AEBC3" w:rsidR="005B2F38" w:rsidRPr="002C55A6" w:rsidRDefault="00E7337E" w:rsidP="002C55A6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3" w:type="pct"/>
            <w:vAlign w:val="bottom"/>
          </w:tcPr>
          <w:p w14:paraId="762D5C7C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5420465" w14:textId="694111FB" w:rsidR="005B2F38" w:rsidRPr="002C55A6" w:rsidRDefault="00E7337E" w:rsidP="002C55A6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5B2F38" w:rsidRPr="00BB3A61" w14:paraId="067A7719" w14:textId="77777777" w:rsidTr="005B2F38">
        <w:tc>
          <w:tcPr>
            <w:tcW w:w="3302" w:type="pct"/>
          </w:tcPr>
          <w:p w14:paraId="3665B1CC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7662B593" w14:textId="453D996D" w:rsidR="005B2F38" w:rsidRPr="00BB3A61" w:rsidRDefault="00E7337E" w:rsidP="00E7337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14:paraId="43DCB9C5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CF8DAA" w14:textId="35080B61" w:rsidR="005B2F38" w:rsidRPr="00BB3A61" w:rsidRDefault="00E7337E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2,580</w:t>
            </w:r>
          </w:p>
        </w:tc>
      </w:tr>
      <w:tr w:rsidR="005B2F38" w:rsidRPr="00BB3A61" w14:paraId="1AFE5868" w14:textId="77777777" w:rsidTr="005B2F38">
        <w:tc>
          <w:tcPr>
            <w:tcW w:w="3302" w:type="pct"/>
          </w:tcPr>
          <w:p w14:paraId="032ADFF3" w14:textId="152BE439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29E6" w14:textId="0E54D70F" w:rsidR="005B2F38" w:rsidRPr="00BB3A61" w:rsidRDefault="00E7337E" w:rsidP="00E7337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3,680</w:t>
            </w:r>
          </w:p>
        </w:tc>
        <w:tc>
          <w:tcPr>
            <w:tcW w:w="133" w:type="pct"/>
            <w:vAlign w:val="bottom"/>
          </w:tcPr>
          <w:p w14:paraId="4BFA0E02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84F12" w14:textId="35A54FB3" w:rsidR="005B2F38" w:rsidRPr="00BB3A61" w:rsidRDefault="00E7337E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2,724</w:t>
            </w:r>
          </w:p>
        </w:tc>
      </w:tr>
    </w:tbl>
    <w:p w14:paraId="389F2AFB" w14:textId="64C93B1A" w:rsidR="004B0450" w:rsidRDefault="004B0450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E9B3E" w14:textId="46F32F68" w:rsidR="003706A7" w:rsidRPr="00BB3A61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</w:t>
      </w:r>
      <w:r w:rsidR="00DF7D69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DF7D69">
        <w:rPr>
          <w:rFonts w:asciiTheme="majorBidi" w:hAnsiTheme="majorBidi" w:cstheme="majorBidi"/>
          <w:sz w:val="30"/>
          <w:szCs w:val="30"/>
          <w:cs/>
        </w:rPr>
        <w:br/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BB3A6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BB3A61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7A6E8624" w:rsidR="00286EB0" w:rsidRDefault="00286EB0" w:rsidP="00E7337E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DC79EA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BB3A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510EC1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="00183FE7" w:rsidRPr="00510E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39F9" w:rsidRPr="00510EC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4F" w:rsidRPr="00510EC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08763B" w14:textId="57C959B6" w:rsidR="00BE2EF0" w:rsidRPr="004B0450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E2EF0" w:rsidRPr="004B0450" w:rsidSect="00BA3BBB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545E" w14:textId="77777777" w:rsidR="00C53FD4" w:rsidRDefault="00C53FD4">
      <w:r>
        <w:separator/>
      </w:r>
    </w:p>
  </w:endnote>
  <w:endnote w:type="continuationSeparator" w:id="0">
    <w:p w14:paraId="18A8E71C" w14:textId="77777777" w:rsidR="00C53FD4" w:rsidRDefault="00C5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2984" w14:textId="77777777" w:rsidR="00C53FD4" w:rsidRDefault="00C53FD4">
      <w:r>
        <w:separator/>
      </w:r>
    </w:p>
  </w:footnote>
  <w:footnote w:type="continuationSeparator" w:id="0">
    <w:p w14:paraId="3AC1C1FA" w14:textId="77777777" w:rsidR="00C53FD4" w:rsidRDefault="00C53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6126342A" w:rsidR="00685665" w:rsidRDefault="00685665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DD2354">
      <w:rPr>
        <w:rFonts w:ascii="Angsana New" w:hAnsi="Angsana New" w:cs="Angsana New" w:hint="cs"/>
        <w:bCs/>
        <w:sz w:val="32"/>
        <w:szCs w:val="32"/>
        <w:cs/>
      </w:rPr>
      <w:t>และหกเดือนสิ้นสุดวันที่</w:t>
    </w:r>
    <w:r w:rsidR="00DD2354">
      <w:rPr>
        <w:rFonts w:ascii="Angsana New" w:hAnsi="Angsana New" w:cs="Angsana New" w:hint="cs"/>
        <w:sz w:val="32"/>
        <w:szCs w:val="32"/>
        <w:cs/>
      </w:rPr>
      <w:t xml:space="preserve"> </w:t>
    </w:r>
    <w:r w:rsidR="00DD2354">
      <w:rPr>
        <w:rFonts w:ascii="Angsana New" w:hAnsi="Angsana New" w:cs="Angsana New" w:hint="cs"/>
        <w:sz w:val="32"/>
        <w:szCs w:val="32"/>
      </w:rPr>
      <w:t xml:space="preserve">30 </w:t>
    </w:r>
    <w:r w:rsidR="00DD2354">
      <w:rPr>
        <w:rFonts w:ascii="Angsana New" w:hAnsi="Angsana New" w:cs="Angsana New" w:hint="cs"/>
        <w:bCs/>
        <w:sz w:val="32"/>
        <w:szCs w:val="32"/>
        <w:cs/>
      </w:rPr>
      <w:t xml:space="preserve">มิถุนายน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 w:rsidR="00274E1D">
      <w:rPr>
        <w:rFonts w:ascii="Angsana New" w:hAnsi="Angsana New" w:cs="Angsana New"/>
        <w:sz w:val="32"/>
        <w:szCs w:val="32"/>
        <w:lang w:val="en-US" w:bidi="th-TH"/>
      </w:rPr>
      <w:t>7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75DD"/>
    <w:rsid w:val="00D60F2D"/>
    <w:rsid w:val="00D61151"/>
    <w:rsid w:val="00D615DF"/>
    <w:rsid w:val="00D61724"/>
    <w:rsid w:val="00D62286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BF4E43A-7E12-4D6C-BAC6-1605EBC4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1531</TotalTime>
  <Pages>8</Pages>
  <Words>1166</Words>
  <Characters>4989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147</cp:revision>
  <cp:lastPrinted>2024-05-03T09:16:00Z</cp:lastPrinted>
  <dcterms:created xsi:type="dcterms:W3CDTF">2023-10-24T08:34:00Z</dcterms:created>
  <dcterms:modified xsi:type="dcterms:W3CDTF">2024-08-06T08:07:00Z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