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31684" w14:textId="23363D79" w:rsidR="00654E70" w:rsidRPr="00C43471" w:rsidRDefault="00654E70" w:rsidP="00F57E7C">
      <w:pPr>
        <w:pStyle w:val="IndexHeading1"/>
        <w:tabs>
          <w:tab w:val="left" w:pos="3729"/>
        </w:tabs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sz w:val="28"/>
          <w:szCs w:val="28"/>
          <w:lang w:val="en-US"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 xml:space="preserve">หมายเหตุ   </w:t>
      </w:r>
      <w:r w:rsidRPr="00C43471">
        <w:rPr>
          <w:rFonts w:asciiTheme="minorBidi" w:eastAsia="Cordia New" w:hAnsiTheme="minorBidi" w:cstheme="minorBidi"/>
          <w:sz w:val="28"/>
          <w:szCs w:val="28"/>
          <w:lang w:bidi="th-TH"/>
        </w:rPr>
        <w:t xml:space="preserve">   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สารบัญ</w:t>
      </w:r>
      <w:r w:rsidR="00F57E7C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ab/>
      </w:r>
    </w:p>
    <w:p w14:paraId="7563B897" w14:textId="77777777" w:rsidR="00654E70" w:rsidRPr="00C43471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0DAD75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41DECA43" w14:textId="77777777" w:rsidR="00BC5293" w:rsidRPr="00BC5293" w:rsidRDefault="00903604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สินทรัพย์</w:t>
      </w:r>
      <w:r w:rsidR="00E87690"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ต้นทุนของ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สัญญา</w:t>
      </w:r>
    </w:p>
    <w:p w14:paraId="2AF13AF5" w14:textId="0D57AEC0" w:rsidR="00683B23" w:rsidRPr="00BC5293" w:rsidRDefault="00BC5293" w:rsidP="00BC529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BC5293">
        <w:rPr>
          <w:rFonts w:asciiTheme="minorBidi" w:eastAsia="Cordia New" w:hAnsiTheme="minorBidi" w:cs="Cordia New" w:hint="cs"/>
          <w:sz w:val="28"/>
          <w:szCs w:val="28"/>
          <w:cs/>
        </w:rPr>
        <w:t>เงินกู้ยืมระยะสั้นจากสถาบันการเงิน</w:t>
      </w:r>
    </w:p>
    <w:p w14:paraId="0469C42E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2030F9C1" w14:textId="77777777" w:rsidR="00654E70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6F1F9A4" w14:textId="1C05B5BE" w:rsidR="00E16C62" w:rsidRPr="00C43471" w:rsidRDefault="00C30D3E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CD12EC4" w14:textId="77777777" w:rsidR="00654E70" w:rsidRPr="00C43471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3A39E1CE" w:rsidR="009F37AC" w:rsidRPr="00C43471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CD1BEA" w:rsidRPr="00C43471">
        <w:rPr>
          <w:rFonts w:asciiTheme="minorBidi" w:eastAsia="Cordia New" w:hAnsiTheme="minorBidi" w:cstheme="minorBidi"/>
          <w:sz w:val="28"/>
          <w:szCs w:val="28"/>
        </w:rPr>
        <w:t>8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CD1BEA" w:rsidRPr="00C43471">
        <w:rPr>
          <w:rFonts w:asciiTheme="minorBidi" w:eastAsia="Cordia New" w:hAnsiTheme="minorBidi" w:cstheme="minorBidi"/>
          <w:sz w:val="28"/>
          <w:szCs w:val="28"/>
          <w:cs/>
        </w:rPr>
        <w:t>สิงหา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2567 </w:t>
      </w:r>
    </w:p>
    <w:p w14:paraId="5C91658F" w14:textId="380407B4" w:rsidR="009F37AC" w:rsidRPr="00C43471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C43471" w:rsidRDefault="0068400E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61C73AF" w14:textId="4C673DED" w:rsidR="003A2995" w:rsidRPr="00C43471" w:rsidRDefault="003A2995" w:rsidP="26453A08">
      <w:pPr>
        <w:rPr>
          <w:rFonts w:asciiTheme="minorBidi" w:eastAsia="Cordia New" w:hAnsiTheme="minorBidi" w:cstheme="minorBidi"/>
          <w:sz w:val="28"/>
          <w:szCs w:val="28"/>
          <w:lang w:val="th-TH"/>
        </w:rPr>
      </w:pPr>
    </w:p>
    <w:p w14:paraId="00A549BD" w14:textId="610A5512" w:rsidR="003A2995" w:rsidRPr="00C43471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2535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2548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70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C43471">
        <w:rPr>
          <w:rFonts w:asciiTheme="minorBidi" w:eastAsia="Cordia New" w:hAnsiTheme="minorBidi" w:cstheme="minorBidi"/>
          <w:sz w:val="28"/>
          <w:szCs w:val="28"/>
        </w:rPr>
        <w:t>2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C43471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C43471">
        <w:rPr>
          <w:rFonts w:asciiTheme="minorBidi" w:eastAsia="Cordia New" w:hAnsiTheme="minorBidi" w:cstheme="minorBidi"/>
          <w:sz w:val="28"/>
          <w:szCs w:val="28"/>
          <w:cs/>
        </w:rPr>
        <w:t>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7FB6F0F4" w:rsidR="003A2995" w:rsidRPr="00C43471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C43471">
        <w:rPr>
          <w:rFonts w:asciiTheme="minorBidi" w:eastAsia="Cordia New" w:hAnsiTheme="minorBidi" w:cstheme="minorBidi"/>
          <w:sz w:val="28"/>
          <w:szCs w:val="28"/>
          <w:cs/>
        </w:rPr>
        <w:t>โดย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C43471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C43471">
        <w:rPr>
          <w:rFonts w:asciiTheme="minorBidi" w:eastAsia="Cordia New" w:hAnsiTheme="minorBidi" w:cstheme="minorBidi"/>
          <w:sz w:val="28"/>
          <w:szCs w:val="28"/>
          <w:cs/>
        </w:rPr>
        <w:t>ของบริษัท</w:t>
      </w:r>
      <w:r w:rsidR="00F12FE9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ย่อย ณ วันที่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070464" w:rsidRPr="00C43471">
        <w:rPr>
          <w:rFonts w:asciiTheme="minorBidi" w:eastAsia="Cordia New" w:hAnsiTheme="minorBidi" w:cstheme="minorBidi"/>
          <w:sz w:val="28"/>
          <w:szCs w:val="28"/>
        </w:rPr>
        <w:t>0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>ม</w:t>
      </w:r>
      <w:r w:rsidR="00070464" w:rsidRPr="00C43471">
        <w:rPr>
          <w:rFonts w:asciiTheme="minorBidi" w:eastAsia="Cordia New" w:hAnsiTheme="minorBidi" w:cstheme="minorBidi"/>
          <w:sz w:val="28"/>
          <w:szCs w:val="28"/>
          <w:cs/>
        </w:rPr>
        <w:t>ิถุนายน</w:t>
      </w:r>
      <w:r w:rsidR="00AB14FE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AB14FE" w:rsidRPr="00C43471">
        <w:rPr>
          <w:rFonts w:asciiTheme="minorBidi" w:eastAsia="Cordia New" w:hAnsiTheme="minorBidi" w:cstheme="minorBidi"/>
          <w:sz w:val="28"/>
          <w:szCs w:val="28"/>
        </w:rPr>
        <w:t>2567</w:t>
      </w:r>
      <w:r w:rsidR="00335297"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 w:rsidRPr="00C43471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C43471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C43471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Pr="00C43471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  <w:lang w:val="th-TH"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742C93A9" w14:textId="7C119466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0" w:name="_Hlk66464858"/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34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การรายงานทางการเงินระหว่างกาล </w:t>
      </w:r>
      <w:bookmarkEnd w:id="0"/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2566</w:t>
      </w:r>
    </w:p>
    <w:p w14:paraId="1C1EA454" w14:textId="1F2B12CE" w:rsidR="0042452A" w:rsidRPr="00C43471" w:rsidRDefault="00AF3E56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มาตราฐานการรายงานทางการเงินที่มีการปรับปรุง ซึ่งมีผลบังคับ</w:t>
      </w:r>
      <w:r w:rsidR="00C73269" w:rsidRPr="00C43471">
        <w:rPr>
          <w:rFonts w:asciiTheme="minorBidi" w:eastAsia="Cordia New" w:hAnsiTheme="minorBidi" w:cstheme="minorBidi"/>
          <w:sz w:val="28"/>
          <w:szCs w:val="28"/>
          <w:cs/>
        </w:rPr>
        <w:t>ใช้สำหรับงบการเงินสำหรับรอบระยะเวลาบัญชีที่เริ่มใน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หรือหลังวันที่ </w:t>
      </w:r>
      <w:r w:rsidR="00EE7776" w:rsidRPr="00C43471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="00EE7776" w:rsidRPr="00C43471">
        <w:rPr>
          <w:rFonts w:asciiTheme="minorBidi" w:eastAsia="Cordia New" w:hAnsiTheme="minorBidi" w:cstheme="minorBidi"/>
          <w:sz w:val="28"/>
          <w:szCs w:val="28"/>
        </w:rPr>
        <w:t xml:space="preserve">2567 </w:t>
      </w:r>
      <w:r w:rsidR="00EE7776" w:rsidRPr="00C43471">
        <w:rPr>
          <w:rFonts w:asciiTheme="minorBidi" w:eastAsia="Cordia New" w:hAnsiTheme="minorBidi" w:cstheme="minorBidi"/>
          <w:sz w:val="28"/>
          <w:szCs w:val="28"/>
          <w:cs/>
        </w:rPr>
        <w:t>ไม่มีผลกระทบอย่างเป็นสาระสำคัญต่อ</w:t>
      </w:r>
      <w:r w:rsidR="00613BC7" w:rsidRPr="00C43471">
        <w:rPr>
          <w:rFonts w:asciiTheme="minorBidi" w:eastAsia="Cordia New" w:hAnsiTheme="minorBidi" w:cstheme="minorBidi"/>
          <w:sz w:val="28"/>
          <w:szCs w:val="28"/>
          <w:cs/>
        </w:rPr>
        <w:t>งบการเงินของกลุ่มบริษัท</w:t>
      </w:r>
    </w:p>
    <w:p w14:paraId="741C3A6F" w14:textId="492CFEA5" w:rsidR="004E4E0E" w:rsidRPr="00C4347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(ข)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E7F8700" w14:textId="7F9EC3D9" w:rsidR="004E4E0E" w:rsidRPr="00C43471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303EF9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2566</w:t>
      </w:r>
    </w:p>
    <w:p w14:paraId="1B2BCBC3" w14:textId="6A5B73B2" w:rsidR="004E4E0E" w:rsidRPr="00C43471" w:rsidRDefault="00E225E0" w:rsidP="00E2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91E17BF" w14:textId="13CD0698" w:rsidR="00B560F4" w:rsidRPr="00C43471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(ค)</w:t>
      </w:r>
      <w:r w:rsidRPr="00C43471">
        <w:rPr>
          <w:rFonts w:asciiTheme="minorBidi" w:hAnsiTheme="minorBidi" w:cstheme="minorBidi"/>
          <w:sz w:val="28"/>
          <w:szCs w:val="28"/>
        </w:rPr>
        <w:tab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C43471" w:rsidRDefault="00B560F4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7C65C6AD" w:rsidR="00143782" w:rsidRPr="00C43471" w:rsidRDefault="004E4E0E" w:rsidP="00A86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firstLine="2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 w:rsidRPr="00C43471">
        <w:rPr>
          <w:rFonts w:asciiTheme="minorBidi" w:eastAsia="Cordia New" w:hAnsiTheme="minorBidi" w:cstheme="minorBidi"/>
          <w:sz w:val="28"/>
          <w:szCs w:val="28"/>
        </w:rPr>
        <w:t>1</w:t>
      </w:r>
      <w:r w:rsidR="004F41B7">
        <w:rPr>
          <w:rFonts w:asciiTheme="minorBidi" w:eastAsia="Cordia New" w:hAnsiTheme="minorBidi" w:cstheme="minorBidi"/>
          <w:sz w:val="28"/>
          <w:szCs w:val="28"/>
        </w:rPr>
        <w:t>3</w:t>
      </w:r>
    </w:p>
    <w:p w14:paraId="0B427509" w14:textId="123F9E9F" w:rsidR="00991336" w:rsidRPr="00C43471" w:rsidRDefault="00804175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19A4159F" w14:textId="77777777" w:rsidR="00857AEA" w:rsidRPr="00C43471" w:rsidRDefault="00857AEA" w:rsidP="00857AEA">
      <w:pPr>
        <w:rPr>
          <w:rFonts w:asciiTheme="minorBidi" w:eastAsia="Cordia New" w:hAnsiTheme="minorBidi" w:cstheme="minorBidi"/>
          <w:lang w:val="th-TH"/>
        </w:rPr>
      </w:pPr>
    </w:p>
    <w:p w14:paraId="470A3EDA" w14:textId="775B896E" w:rsidR="00FA4822" w:rsidRPr="00C43471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C43471">
        <w:rPr>
          <w:rFonts w:asciiTheme="minorBidi" w:hAnsiTheme="minorBidi" w:cstheme="minorBidi"/>
          <w:b/>
          <w:sz w:val="28"/>
          <w:szCs w:val="28"/>
          <w:cs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C43471">
        <w:rPr>
          <w:rFonts w:asciiTheme="minorBidi" w:eastAsia="Cordia New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C43471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A86FA0" w:rsidRPr="00C43471">
        <w:rPr>
          <w:rFonts w:asciiTheme="minorBidi" w:eastAsia="Cordia New" w:hAnsiTheme="minorBidi" w:cstheme="minorBidi"/>
          <w:sz w:val="28"/>
          <w:szCs w:val="28"/>
        </w:rPr>
        <w:t>6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สำหรับบุคคลหรือกิจการอื่นที่เกี่ยวข้องกันที่ม</w:t>
      </w:r>
      <w:r w:rsidR="0003005B" w:rsidRPr="00C43471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 w:rsidRPr="00C43471">
        <w:rPr>
          <w:rFonts w:asciiTheme="minorBidi" w:eastAsia="Cordia New" w:hAnsiTheme="minorBidi" w:cstheme="minorBidi"/>
          <w:sz w:val="28"/>
          <w:szCs w:val="28"/>
          <w:cs/>
        </w:rPr>
        <w:t>งวด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C43471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C43471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C43471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C43471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C43471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C43471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C43471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C43471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C43471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23544EC6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4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8"/>
        <w:gridCol w:w="1079"/>
        <w:gridCol w:w="238"/>
        <w:gridCol w:w="238"/>
        <w:gridCol w:w="829"/>
        <w:gridCol w:w="229"/>
        <w:gridCol w:w="42"/>
        <w:gridCol w:w="195"/>
        <w:gridCol w:w="238"/>
        <w:gridCol w:w="647"/>
        <w:gridCol w:w="271"/>
        <w:gridCol w:w="28"/>
        <w:gridCol w:w="1113"/>
        <w:gridCol w:w="106"/>
      </w:tblGrid>
      <w:tr w:rsidR="004219E7" w:rsidRPr="00C43471" w14:paraId="304E45AF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29C752B9" w14:textId="1C2758DE" w:rsidR="004219E7" w:rsidRPr="00C43471" w:rsidRDefault="004219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  <w:tcBorders>
              <w:bottom w:val="single" w:sz="4" w:space="0" w:color="auto"/>
            </w:tcBorders>
          </w:tcPr>
          <w:p w14:paraId="1E6553D8" w14:textId="65092990" w:rsidR="004219E7" w:rsidRPr="00C43471" w:rsidRDefault="004219E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37C4BCB6"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2B2F17"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B2F17"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</w:tr>
      <w:tr w:rsidR="008509D2" w:rsidRPr="00C43471" w14:paraId="7250B93D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6E755422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980D5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2140352F" w14:textId="07C81620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4522B1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9D2" w:rsidRPr="00C43471" w14:paraId="746C5C64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1DDF4A4E" w14:textId="5DC246A4" w:rsidR="00DB6C55" w:rsidRPr="00C43471" w:rsidRDefault="00DB6C55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A32509B" w14:textId="19A4B1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174AFB9D" w14:textId="376029E4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37D71" w14:textId="2A4B421B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</w:tcPr>
          <w:p w14:paraId="451035DC" w14:textId="76E901BF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EF22A6" w14:textId="22C3CE8E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610F919" w14:textId="79416347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0EFCD" w14:textId="34DA9C8B" w:rsidR="00DB6C55" w:rsidRPr="00C43471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C43471" w14:paraId="03EB4DFC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7C216F1F" w14:textId="3EEECBCA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</w:tcPr>
          <w:p w14:paraId="29B0EFC6" w14:textId="7777777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66C3" w:rsidRPr="00C43471" w14:paraId="65666090" w14:textId="77777777" w:rsidTr="006566C3">
        <w:trPr>
          <w:gridAfter w:val="1"/>
          <w:wAfter w:w="56" w:type="pct"/>
        </w:trPr>
        <w:tc>
          <w:tcPr>
            <w:tcW w:w="2224" w:type="pct"/>
          </w:tcPr>
          <w:p w14:paraId="751B61DC" w14:textId="77777777" w:rsidR="00104204" w:rsidRPr="00C43471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3686204C" w14:textId="77CBE7D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5291C253" w14:textId="520EE133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CD8C544" w14:textId="7F3FC768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31496BF" w14:textId="3CC12DD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27E7FD72" w14:textId="79EA6DA7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9F2D303" w14:textId="0F6C4A3A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4395D057" w14:textId="4DD673F6" w:rsidR="00104204" w:rsidRPr="00C43471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E470D" w:rsidRPr="00C43471" w14:paraId="2D577BAF" w14:textId="77777777" w:rsidTr="039A9A3F">
        <w:trPr>
          <w:gridAfter w:val="1"/>
          <w:wAfter w:w="56" w:type="pct"/>
        </w:trPr>
        <w:tc>
          <w:tcPr>
            <w:tcW w:w="2224" w:type="pct"/>
          </w:tcPr>
          <w:p w14:paraId="23934EAE" w14:textId="1C680CDC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0" w:type="pct"/>
          </w:tcPr>
          <w:p w14:paraId="653E1EEF" w14:textId="358056AE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3599BB" w14:textId="2CB6F4E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72576BC7" w14:textId="587BE8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1ECEB11F" w14:textId="32CF616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7A6DC79A" w14:textId="00EF315C" w:rsidR="00BE470D" w:rsidRPr="00C43471" w:rsidRDefault="00901167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2,054</w:t>
            </w:r>
          </w:p>
        </w:tc>
        <w:tc>
          <w:tcPr>
            <w:tcW w:w="143" w:type="pct"/>
          </w:tcPr>
          <w:p w14:paraId="608F5AE0" w14:textId="6A3CA42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769E2DFF" w14:textId="41A11AB2" w:rsidR="00BE470D" w:rsidRPr="00C43471" w:rsidRDefault="00BE470D" w:rsidP="00B03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185</w:t>
            </w:r>
          </w:p>
        </w:tc>
      </w:tr>
      <w:tr w:rsidR="00BE470D" w:rsidRPr="00C43471" w14:paraId="4473FF6D" w14:textId="77777777" w:rsidTr="00807BB6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198A6E9" w14:textId="1F8EB668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0" w:type="pct"/>
          </w:tcPr>
          <w:p w14:paraId="3848187B" w14:textId="178A14E0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0DFE65F" w14:textId="54E7A00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895B37C" w14:textId="1ABF4EAF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5213883E" w14:textId="4D5626E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525E9773" w14:textId="61CDF2AD" w:rsidR="00BE470D" w:rsidRPr="00C43471" w:rsidRDefault="00E915F7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842</w:t>
            </w:r>
            <w:r w:rsidR="00807BB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249</w:t>
            </w:r>
          </w:p>
        </w:tc>
        <w:tc>
          <w:tcPr>
            <w:tcW w:w="143" w:type="pct"/>
          </w:tcPr>
          <w:p w14:paraId="11E50A52" w14:textId="20BD155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AC9A2B7" w14:textId="345FBAE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687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782</w:t>
            </w:r>
          </w:p>
        </w:tc>
      </w:tr>
      <w:tr w:rsidR="00BE470D" w:rsidRPr="00C43471" w14:paraId="5D4B38BD" w14:textId="77777777" w:rsidTr="00807BB6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4C6E98E4" w14:textId="5D4B82E5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0" w:type="pct"/>
          </w:tcPr>
          <w:p w14:paraId="49EC3C5E" w14:textId="274F89AD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06D4BE50" w14:textId="1FFE015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2A95C693" w14:textId="2D8410D5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4EEFC221" w14:textId="4A6E61E5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5EF745D3" w14:textId="4A0C4DE0" w:rsidR="00BE470D" w:rsidRPr="00C43471" w:rsidRDefault="00814E65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11</w:t>
            </w:r>
            <w:r w:rsidR="00807BB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="00E915F7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429</w:t>
            </w:r>
          </w:p>
        </w:tc>
        <w:tc>
          <w:tcPr>
            <w:tcW w:w="143" w:type="pct"/>
          </w:tcPr>
          <w:p w14:paraId="4F3EA7B0" w14:textId="0670833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1B3E454" w14:textId="29AFA3C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8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303</w:t>
            </w:r>
          </w:p>
        </w:tc>
      </w:tr>
      <w:tr w:rsidR="00BE470D" w:rsidRPr="00C43471" w14:paraId="70B26979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310F478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17B943E" w14:textId="59042559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" w:type="pct"/>
          </w:tcPr>
          <w:p w14:paraId="0CF2FD92" w14:textId="5B01CEBE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0F684DB" w14:textId="2EA12B1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C53B5F3" w14:textId="54C314CD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27816CC" w14:textId="27B12E8A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40F8320" w14:textId="39D252E6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226357F" w14:textId="0E81CA96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EDF1EEF" w14:textId="121E91F6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E470D" w:rsidRPr="00C43471" w14:paraId="68340BD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E3A927E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70" w:type="pct"/>
          </w:tcPr>
          <w:p w14:paraId="1812B38F" w14:textId="4C5468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07F28E0" w14:textId="541A49C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494FEE7E" w14:textId="17ED894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1A7D3ECD" w14:textId="3CC8D8D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51DF0EF2" w14:textId="09D14BBC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54D36E6" w14:textId="77A82B4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2E3FFF5B" w14:textId="59EC83B2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BE470D" w:rsidRPr="00C43471" w14:paraId="79CA689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FB62EE3" w14:textId="77777777" w:rsidR="00BE470D" w:rsidRPr="00C43471" w:rsidRDefault="00BE470D" w:rsidP="00BE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0" w:type="pct"/>
          </w:tcPr>
          <w:p w14:paraId="7B318BC2" w14:textId="2CBFE45E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36CB94C0" w14:textId="7EB0FBDB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B166C95" w14:textId="606F4E13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6505A02" w14:textId="4A710398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399DC50" w14:textId="62FA11F1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0A5BDE2" w14:textId="57CE6E99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61725241" w14:textId="5CD17EA7" w:rsidR="00BE470D" w:rsidRPr="00C43471" w:rsidRDefault="00BE470D" w:rsidP="00BE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04695868" w14:textId="77777777" w:rsidTr="00683BB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51A8486" w14:textId="3E0291D0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0" w:type="pct"/>
            <w:shd w:val="clear" w:color="auto" w:fill="auto"/>
          </w:tcPr>
          <w:p w14:paraId="455B00A4" w14:textId="49ED74DE" w:rsidR="00910D84" w:rsidRPr="00C43471" w:rsidRDefault="00E90EE9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="00471FC2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9,424</w:t>
            </w:r>
          </w:p>
        </w:tc>
        <w:tc>
          <w:tcPr>
            <w:tcW w:w="126" w:type="pct"/>
            <w:shd w:val="clear" w:color="auto" w:fill="auto"/>
          </w:tcPr>
          <w:p w14:paraId="4F346600" w14:textId="63873B0A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2839E059" w14:textId="288E9839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20,259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F6081B6" w14:textId="0DCF1FA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445CF29E" w14:textId="75B08119" w:rsidR="00910D84" w:rsidRPr="00C43471" w:rsidRDefault="00290EAB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="00F3535B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5</w:t>
            </w:r>
            <w:r w:rsidR="001021D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,299</w:t>
            </w:r>
          </w:p>
        </w:tc>
        <w:tc>
          <w:tcPr>
            <w:tcW w:w="143" w:type="pct"/>
            <w:shd w:val="clear" w:color="auto" w:fill="auto"/>
          </w:tcPr>
          <w:p w14:paraId="3CD46686" w14:textId="52AD05F3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B6DF554" w14:textId="760615E9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16,222</w:t>
            </w:r>
          </w:p>
        </w:tc>
      </w:tr>
      <w:tr w:rsidR="00910D84" w:rsidRPr="00C43471" w14:paraId="7228BBCC" w14:textId="77777777" w:rsidTr="00683BB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58714CCB" w14:textId="44622830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D9BFEBC" w14:textId="01848989" w:rsidR="00910D84" w:rsidRPr="00C43471" w:rsidRDefault="00E90EE9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26" w:type="pct"/>
            <w:shd w:val="clear" w:color="auto" w:fill="auto"/>
          </w:tcPr>
          <w:p w14:paraId="348836DB" w14:textId="60CD157A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AD511D" w14:textId="21999ED0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C0DB268" w14:textId="410092EB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8216B3" w14:textId="3953E8D0" w:rsidR="00910D84" w:rsidRPr="00C43471" w:rsidRDefault="00290EAB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43" w:type="pct"/>
            <w:shd w:val="clear" w:color="auto" w:fill="auto"/>
          </w:tcPr>
          <w:p w14:paraId="5DAD9F7A" w14:textId="4AB864C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68CBEBFA" w14:textId="6B87965A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910D84" w:rsidRPr="00C43471" w14:paraId="3162D737" w14:textId="77777777" w:rsidTr="00683BB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1FB9631E" w14:textId="6C83B1FD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C3FDB" w14:textId="471B50ED" w:rsidR="00910D84" w:rsidRPr="00C43471" w:rsidRDefault="00E90EE9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</w:t>
            </w:r>
            <w:r w:rsidR="00471FC2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</w:t>
            </w:r>
            <w:r w:rsidR="006A7AB5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,50</w:t>
            </w:r>
            <w:r w:rsidR="005A2F57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6" w:type="pct"/>
            <w:shd w:val="clear" w:color="auto" w:fill="auto"/>
          </w:tcPr>
          <w:p w14:paraId="24CA72C0" w14:textId="20BDBD41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10074" w14:textId="2EDEF9D2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20,341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0C9B074F" w14:textId="440A6480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418C6" w14:textId="40F23CEB" w:rsidR="00910D84" w:rsidRPr="00C43471" w:rsidRDefault="00E37B2A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</w:t>
            </w:r>
            <w:r w:rsidR="001021D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5,</w:t>
            </w:r>
            <w:r w:rsidR="00471FC2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384</w:t>
            </w:r>
          </w:p>
        </w:tc>
        <w:tc>
          <w:tcPr>
            <w:tcW w:w="143" w:type="pct"/>
            <w:shd w:val="clear" w:color="auto" w:fill="auto"/>
          </w:tcPr>
          <w:p w14:paraId="2AE72AD0" w14:textId="36F48F25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6240F6" w14:textId="52580783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16,304</w:t>
            </w:r>
          </w:p>
        </w:tc>
      </w:tr>
      <w:tr w:rsidR="00910D84" w:rsidRPr="00C43471" w14:paraId="25B32BAB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3D56B95C" w14:textId="7777777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311D4AA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E185A39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2749F5BB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5B64C32D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double" w:sz="4" w:space="0" w:color="auto"/>
            </w:tcBorders>
          </w:tcPr>
          <w:p w14:paraId="43A070A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D0FD385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63328F5F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68C9462F" w14:textId="77777777" w:rsidTr="00B038DD">
        <w:trPr>
          <w:trHeight w:val="144"/>
          <w:tblHeader/>
        </w:trPr>
        <w:tc>
          <w:tcPr>
            <w:tcW w:w="2224" w:type="pct"/>
            <w:shd w:val="clear" w:color="auto" w:fill="auto"/>
          </w:tcPr>
          <w:p w14:paraId="7A03CF88" w14:textId="77777777" w:rsidR="00910D84" w:rsidRPr="00C43471" w:rsidRDefault="00910D84" w:rsidP="00910D84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572AA" w14:textId="231E10F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CBF10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7"/>
            <w:shd w:val="clear" w:color="auto" w:fill="auto"/>
          </w:tcPr>
          <w:p w14:paraId="4A0CD161" w14:textId="49DB8C8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0D84" w:rsidRPr="00C43471" w14:paraId="7A4ABB5D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19D9DB1F" w14:textId="3FDBF26E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7ED48" w14:textId="0F2F5B51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6C5C4" w14:textId="2788F8DB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6994D" w14:textId="28AE5FC4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08D0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3CC4F" w14:textId="7B5EA11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</w:t>
            </w:r>
            <w:r w:rsidR="00384776"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1A20E" w14:textId="3B6C8201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2D0A3" w14:textId="3FFE2EE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910D84" w:rsidRPr="00C43471" w14:paraId="495F25F8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0C967203" w14:textId="4341FAF0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9703" w14:textId="150570D8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65CE1139" w14:textId="674EEA7A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75EDF" w14:textId="7F69551F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  <w:shd w:val="clear" w:color="auto" w:fill="auto"/>
            <w:vAlign w:val="center"/>
          </w:tcPr>
          <w:p w14:paraId="5A52BBBB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F7E1C" w14:textId="7BD9AA8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A85BDA1" w14:textId="0EA5C0C3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8B1F0" w14:textId="7C656ADD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910D84" w:rsidRPr="00C43471" w14:paraId="5364B860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7A754575" w14:textId="77777777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0" w:type="pct"/>
            <w:gridSpan w:val="12"/>
            <w:shd w:val="clear" w:color="auto" w:fill="auto"/>
            <w:vAlign w:val="center"/>
          </w:tcPr>
          <w:p w14:paraId="6E948950" w14:textId="321D38B6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910D84" w:rsidRPr="00C43471" w14:paraId="3AC9098E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236DB3F2" w14:textId="2B8E1E4F" w:rsidR="00910D84" w:rsidRPr="00C43471" w:rsidRDefault="00910D84" w:rsidP="00910D84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14:paraId="429D0AE7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1DB81E68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4D30A56A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center"/>
          </w:tcPr>
          <w:p w14:paraId="5E46B8F6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5A328CF5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shd w:val="clear" w:color="auto" w:fill="auto"/>
            <w:vAlign w:val="center"/>
          </w:tcPr>
          <w:p w14:paraId="605679CE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08BB5C4" w14:textId="77777777" w:rsidR="00910D84" w:rsidRPr="00C43471" w:rsidRDefault="00910D84" w:rsidP="00910D84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10D84" w:rsidRPr="00C43471" w14:paraId="25DDB1C3" w14:textId="77777777" w:rsidTr="00DB701D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6FFF66D4" w14:textId="77777777" w:rsidR="00910D84" w:rsidRPr="00C43471" w:rsidRDefault="00910D84" w:rsidP="00910D84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  <w:vAlign w:val="center"/>
          </w:tcPr>
          <w:p w14:paraId="3418B566" w14:textId="520200AF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32F3D090" w14:textId="4A7076E6" w:rsidR="00910D84" w:rsidRPr="00C43471" w:rsidRDefault="00910D84" w:rsidP="00DB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  <w:vAlign w:val="center"/>
          </w:tcPr>
          <w:p w14:paraId="4476D4E2" w14:textId="3078BEB6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DEF2733" w14:textId="6A9437CE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1DD1C2C3" w14:textId="5722EF78" w:rsidR="00910D84" w:rsidRPr="00C43471" w:rsidRDefault="007F08BF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317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345</w:t>
            </w:r>
          </w:p>
        </w:tc>
        <w:tc>
          <w:tcPr>
            <w:tcW w:w="143" w:type="pct"/>
            <w:shd w:val="clear" w:color="auto" w:fill="auto"/>
          </w:tcPr>
          <w:p w14:paraId="13297275" w14:textId="1E348BFC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818AE26" w14:textId="6C9A7744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484,932</w:t>
            </w:r>
          </w:p>
        </w:tc>
      </w:tr>
      <w:tr w:rsidR="00910D84" w:rsidRPr="00C43471" w14:paraId="75D25CD2" w14:textId="77777777" w:rsidTr="00DB701D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44F94408" w14:textId="77777777" w:rsidR="00910D84" w:rsidRPr="00C43471" w:rsidRDefault="00910D84" w:rsidP="00910D84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B79B" w14:textId="31E1111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6E9780D5" w14:textId="31FCE528" w:rsidR="00910D84" w:rsidRPr="00C43471" w:rsidRDefault="00910D84" w:rsidP="00DB7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FEAB" w14:textId="7061F4BF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2DF1F7" w14:textId="77777777" w:rsidR="00910D84" w:rsidRPr="00C43471" w:rsidRDefault="00910D84" w:rsidP="00910D84">
            <w:pPr>
              <w:pStyle w:val="BodyText"/>
              <w:tabs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C07C" w14:textId="6891D2E4" w:rsidR="00910D84" w:rsidRPr="00C43471" w:rsidRDefault="00BF5693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68AE3122" w14:textId="562F1B37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FC841" w14:textId="14AA7ABA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10D84" w:rsidRPr="00C43471" w14:paraId="7C6DDD65" w14:textId="77777777" w:rsidTr="00DB701D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223FE432" w14:textId="77777777" w:rsidR="00910D84" w:rsidRPr="00C43471" w:rsidRDefault="00910D84" w:rsidP="00910D84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22080B" w14:textId="22597F31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1C9B321D" w14:textId="1C0168C5" w:rsidR="00910D84" w:rsidRPr="00C43471" w:rsidRDefault="00910D84" w:rsidP="00DB7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F57E4A" w14:textId="5BEC68C8" w:rsidR="00910D84" w:rsidRPr="00C43471" w:rsidRDefault="00910D84" w:rsidP="0091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0784CE8" w14:textId="77777777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4D4DB0EE" w:rsidR="00910D84" w:rsidRPr="00C43471" w:rsidRDefault="007F08BF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317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345</w:t>
            </w:r>
          </w:p>
        </w:tc>
        <w:tc>
          <w:tcPr>
            <w:tcW w:w="143" w:type="pct"/>
            <w:shd w:val="clear" w:color="auto" w:fill="auto"/>
          </w:tcPr>
          <w:p w14:paraId="673FFAD6" w14:textId="6D7B2504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7F1F4DC0" w:rsidR="00910D84" w:rsidRPr="00C43471" w:rsidRDefault="00910D84" w:rsidP="0091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</w:tbl>
    <w:p w14:paraId="7E76F757" w14:textId="4D040127" w:rsidR="00DE39C1" w:rsidRPr="00C4347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7888264" w14:textId="03E8C407" w:rsidR="009B58FE" w:rsidRPr="00C43471" w:rsidRDefault="009B58F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</w:t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190"/>
        <w:gridCol w:w="238"/>
        <w:gridCol w:w="900"/>
        <w:gridCol w:w="236"/>
        <w:gridCol w:w="867"/>
        <w:gridCol w:w="259"/>
        <w:gridCol w:w="864"/>
        <w:gridCol w:w="238"/>
        <w:gridCol w:w="900"/>
        <w:gridCol w:w="236"/>
        <w:gridCol w:w="978"/>
      </w:tblGrid>
      <w:tr w:rsidR="009B58FE" w:rsidRPr="00C43471" w14:paraId="21FF78D1" w14:textId="77777777" w:rsidTr="26453A08">
        <w:tc>
          <w:tcPr>
            <w:tcW w:w="2400" w:type="dxa"/>
          </w:tcPr>
          <w:p w14:paraId="5AD9EE6B" w14:textId="407BB53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59C76FA" w14:textId="0595150A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3AB96B1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  <w:tcBorders>
              <w:bottom w:val="single" w:sz="4" w:space="0" w:color="auto"/>
            </w:tcBorders>
          </w:tcPr>
          <w:p w14:paraId="5FFDADC0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C43471" w14:paraId="45DF7358" w14:textId="77777777" w:rsidTr="00AE070F">
        <w:tc>
          <w:tcPr>
            <w:tcW w:w="2400" w:type="dxa"/>
          </w:tcPr>
          <w:p w14:paraId="60CAAA23" w14:textId="06F8DB8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9EDF41A" w14:textId="2D6FB78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8BA7F29" w14:textId="7BFC3BD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5AD0915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1465001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1BF74" w14:textId="7256BF2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5CAB190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1 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C923B5" w14:textId="59FFBC33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B8AAE" w14:textId="1C6C3C4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4B40A55" w14:textId="31855CD4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9FD1F8C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  <w:vAlign w:val="bottom"/>
          </w:tcPr>
          <w:p w14:paraId="4EAFE7F8" w14:textId="552C437A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2F214" w14:textId="0428A5F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7EDD310" w14:textId="1A289D6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9C6F8F0" w14:textId="722159A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5148C6C9" w14:textId="59F5FD6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EDE50" w14:textId="1D3734F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4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FA3A657" w14:textId="588D29F6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BE6C8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0C3BD594" w14:textId="77777777" w:rsidR="000359D5" w:rsidRPr="00C43471" w:rsidRDefault="009426BB" w:rsidP="00A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0F4EB7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0F4EB7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/</w:t>
            </w:r>
          </w:p>
          <w:p w14:paraId="1431643F" w14:textId="224F5760" w:rsidR="000359D5" w:rsidRPr="00C43471" w:rsidRDefault="00AE070F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9B58FE" w:rsidRPr="00C43471" w14:paraId="23180C52" w14:textId="77777777" w:rsidTr="26453A08">
        <w:tc>
          <w:tcPr>
            <w:tcW w:w="2400" w:type="dxa"/>
          </w:tcPr>
          <w:p w14:paraId="2858C220" w14:textId="57812BAD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01C0037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167184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</w:tcPr>
          <w:p w14:paraId="4B3A9FFA" w14:textId="7777777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C43471" w14:paraId="1BA49B18" w14:textId="77777777" w:rsidTr="00CD592B">
        <w:tc>
          <w:tcPr>
            <w:tcW w:w="2400" w:type="dxa"/>
          </w:tcPr>
          <w:p w14:paraId="6C9D58BD" w14:textId="5F377A8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9426BB"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90" w:type="dxa"/>
          </w:tcPr>
          <w:p w14:paraId="6B623847" w14:textId="4954296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8EF2E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F5C875" w14:textId="0BFAB20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17F165" w14:textId="04B667F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5F946EB4" w14:textId="583650E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5C67E660" w14:textId="60130497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18FDDBCD" w14:textId="6D87EA23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E602AA" w14:textId="3FD8E101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C0120A1" w14:textId="7FA726A6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24D9768" w14:textId="016397FB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65B63F3B" w14:textId="48755F5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C43471" w14:paraId="07729F39" w14:textId="77777777" w:rsidTr="00CD592B">
        <w:tc>
          <w:tcPr>
            <w:tcW w:w="2400" w:type="dxa"/>
          </w:tcPr>
          <w:p w14:paraId="14DEA756" w14:textId="77777777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3CC649E3" w14:textId="0688C67A" w:rsidR="009B58FE" w:rsidRPr="00C43471" w:rsidRDefault="00D6317D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59545E26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46146E" w14:textId="239E60CC" w:rsidR="009B58FE" w:rsidRPr="00C43471" w:rsidRDefault="00771EA7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  <w:tc>
          <w:tcPr>
            <w:tcW w:w="236" w:type="dxa"/>
            <w:shd w:val="clear" w:color="auto" w:fill="auto"/>
          </w:tcPr>
          <w:p w14:paraId="1B8A6A4C" w14:textId="59A2C90A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shd w:val="clear" w:color="auto" w:fill="auto"/>
          </w:tcPr>
          <w:p w14:paraId="281CB124" w14:textId="3A6A4F70" w:rsidR="009B58FE" w:rsidRPr="00C43471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FC47789" w14:textId="13F8477B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shd w:val="clear" w:color="auto" w:fill="auto"/>
          </w:tcPr>
          <w:p w14:paraId="5F2AAB38" w14:textId="5F24DAA6" w:rsidR="009B58FE" w:rsidRPr="00C43471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2F76547" w14:textId="09850F81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7F517C7" w14:textId="4B0B897F" w:rsidR="009B58FE" w:rsidRPr="00C43471" w:rsidRDefault="009D5195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(22,451)</w:t>
            </w:r>
          </w:p>
        </w:tc>
        <w:tc>
          <w:tcPr>
            <w:tcW w:w="236" w:type="dxa"/>
            <w:shd w:val="clear" w:color="auto" w:fill="auto"/>
          </w:tcPr>
          <w:p w14:paraId="409E15F8" w14:textId="57FDC8B9" w:rsidR="009B58FE" w:rsidRPr="00C43471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BBDB26C" w14:textId="7C0638CB" w:rsidR="009B58FE" w:rsidRPr="00C43471" w:rsidRDefault="009D5195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391,94</w:t>
            </w:r>
            <w:r w:rsidR="00CD592B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</w:p>
        </w:tc>
      </w:tr>
      <w:tr w:rsidR="00F13FE0" w:rsidRPr="00C43471" w14:paraId="55D64CBA" w14:textId="77777777" w:rsidTr="00CD592B">
        <w:tc>
          <w:tcPr>
            <w:tcW w:w="2400" w:type="dxa"/>
          </w:tcPr>
          <w:p w14:paraId="2D5ABCEE" w14:textId="77777777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5352F3D8" w14:textId="4BAFF8CF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306190C4" w14:textId="08D2D4CE" w:rsidR="00F13FE0" w:rsidRPr="00C43471" w:rsidRDefault="00F13FE0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338EDA53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F15EF2" w14:textId="77777777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61C6F64" w14:textId="7FD41239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(20,397)</w:t>
            </w:r>
          </w:p>
        </w:tc>
        <w:tc>
          <w:tcPr>
            <w:tcW w:w="236" w:type="dxa"/>
            <w:shd w:val="clear" w:color="auto" w:fill="auto"/>
          </w:tcPr>
          <w:p w14:paraId="5BEA0C2B" w14:textId="6E1F5B60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AF3" w14:textId="7693D85A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7FD62F9" w14:textId="328303FE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28105" w14:textId="2A7CF35A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E1C81AB" w14:textId="4F06CE8D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8CC7" w14:textId="5035A0EF" w:rsidR="00F13FE0" w:rsidRPr="00C43471" w:rsidRDefault="00CD592B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1,10</w:t>
            </w:r>
            <w:r w:rsidR="00534A89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ABBBA90" w14:textId="68239CC9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DE9FC" w14:textId="3D1C58F8" w:rsidR="00F13FE0" w:rsidRPr="00C43471" w:rsidRDefault="00CD592B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(19,29</w:t>
            </w:r>
            <w:r w:rsidR="00D628F8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)</w:t>
            </w:r>
          </w:p>
        </w:tc>
      </w:tr>
      <w:tr w:rsidR="00F13FE0" w:rsidRPr="00C43471" w14:paraId="7B494F64" w14:textId="77777777" w:rsidTr="00CD592B">
        <w:tc>
          <w:tcPr>
            <w:tcW w:w="2400" w:type="dxa"/>
          </w:tcPr>
          <w:p w14:paraId="194A4FCB" w14:textId="77777777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52E3D884" w14:textId="1D18553B" w:rsidR="00F13FE0" w:rsidRPr="00C43471" w:rsidRDefault="00F13FE0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225FAA3B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A6F72" w14:textId="7FB2D2C1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  <w:tc>
          <w:tcPr>
            <w:tcW w:w="236" w:type="dxa"/>
            <w:shd w:val="clear" w:color="auto" w:fill="auto"/>
          </w:tcPr>
          <w:p w14:paraId="76E22FBE" w14:textId="6BAADFCC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5E4E893A" w14:textId="7EE2429F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5F363FE" w14:textId="57B3B029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54FCCA8" w14:textId="1481FB84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6B2A83" w14:textId="320F53E0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4AC97E" w14:textId="61EE85BC" w:rsidR="00F13FE0" w:rsidRPr="00C43471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B20C1D0" w14:textId="5D1C3699" w:rsidR="00F13FE0" w:rsidRPr="00C43471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16A3" w14:textId="2D0D705C" w:rsidR="00F13FE0" w:rsidRPr="00C43471" w:rsidRDefault="00CD592B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372,6</w:t>
            </w:r>
            <w:r w:rsidR="00D628F8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</w:t>
            </w:r>
          </w:p>
        </w:tc>
      </w:tr>
      <w:tr w:rsidR="00B96881" w:rsidRPr="00C43471" w14:paraId="0658F8FD" w14:textId="77777777" w:rsidTr="26453A08">
        <w:tc>
          <w:tcPr>
            <w:tcW w:w="2400" w:type="dxa"/>
          </w:tcPr>
          <w:p w14:paraId="62262920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6D04A5CF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59F9B2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CD197A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721CD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08B8B66E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13B3E4D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48D1ED7C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907BE6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EDF5D5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CA699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6F901A97" w14:textId="77777777" w:rsidR="00B96881" w:rsidRPr="00C43471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C43471" w14:paraId="6E1FB45F" w14:textId="77777777" w:rsidTr="26453A08">
        <w:tc>
          <w:tcPr>
            <w:tcW w:w="2400" w:type="dxa"/>
          </w:tcPr>
          <w:p w14:paraId="0FCE7139" w14:textId="58C69E19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FE7318"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0" w:type="dxa"/>
          </w:tcPr>
          <w:p w14:paraId="7DDA615C" w14:textId="3B94011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43B5ED6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6B790" w14:textId="0B5756B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EC19D2F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1FB17213" w14:textId="76978D20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7572103A" w14:textId="7971830C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3E56C4B" w14:textId="75AA15A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402EEB45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0C952" w14:textId="37902608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2256E50E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74D6C3BA" w14:textId="39D157C2" w:rsidR="009B58FE" w:rsidRPr="00C43471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B1EA5" w:rsidRPr="00C43471" w14:paraId="62DA1A4C" w14:textId="77777777" w:rsidTr="00543CC3">
        <w:tc>
          <w:tcPr>
            <w:tcW w:w="2400" w:type="dxa"/>
          </w:tcPr>
          <w:p w14:paraId="51579FD0" w14:textId="77777777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99ADFC8" w14:textId="6EF191A2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02C8EEF5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F9FEA2" w14:textId="6999336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8AA5CE1" w14:textId="48EE6C48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AB9D6EA" w14:textId="72A39D27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676AB2C" w14:textId="2934D448" w:rsidR="005B1EA5" w:rsidRPr="00C43471" w:rsidRDefault="005B1EA5" w:rsidP="005B1EA5">
            <w:pPr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1917A7F" w14:textId="2E28410F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06A36E52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0C621" w14:textId="0E56A90B" w:rsidR="005B1EA5" w:rsidRPr="00C43471" w:rsidRDefault="005B1EA5" w:rsidP="002F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32,096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23D8B4B" w14:textId="5A6FCF36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3E15BC00" w14:textId="18E1CE37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14,392</w:t>
            </w:r>
          </w:p>
        </w:tc>
      </w:tr>
      <w:tr w:rsidR="005B1EA5" w:rsidRPr="00C43471" w14:paraId="6619CB1D" w14:textId="77777777" w:rsidTr="00543CC3">
        <w:tc>
          <w:tcPr>
            <w:tcW w:w="2400" w:type="dxa"/>
          </w:tcPr>
          <w:p w14:paraId="0FAD09FF" w14:textId="6276D82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642FCEB1" w14:textId="02ABB0DF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19194A86" w14:textId="539B9099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2287A6BA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452566" w14:textId="72D6C0DD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6B8A188" w14:textId="51DF7C60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(21,977)</w:t>
            </w:r>
          </w:p>
        </w:tc>
        <w:tc>
          <w:tcPr>
            <w:tcW w:w="236" w:type="dxa"/>
          </w:tcPr>
          <w:p w14:paraId="0419B268" w14:textId="0F0DD348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BA60A4C" w14:textId="4C47D40A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39975DE" w14:textId="609531A8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14B9D04" w14:textId="0FD0B97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5E25B35" w14:textId="39F37A18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72368A1" w14:textId="75D9587D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581B139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5C7D0" w14:textId="2EC910D9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280F666F" w14:textId="73E08F5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3CF03479" w14:textId="53757A7F" w:rsidR="005B1EA5" w:rsidRPr="00C43471" w:rsidRDefault="005B1EA5" w:rsidP="002F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20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E070F" w:rsidRPr="00C43471">
              <w:rPr>
                <w:rFonts w:asciiTheme="minorBidi" w:hAnsiTheme="minorBidi" w:cstheme="minorBidi"/>
                <w:sz w:val="28"/>
                <w:szCs w:val="28"/>
              </w:rPr>
              <w:t>397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1EA5" w:rsidRPr="00C43471" w14:paraId="11CAC2DD" w14:textId="77777777" w:rsidTr="00543CC3">
        <w:tc>
          <w:tcPr>
            <w:tcW w:w="2400" w:type="dxa"/>
          </w:tcPr>
          <w:p w14:paraId="06920A7B" w14:textId="77777777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2BA8B639" w14:textId="41F9B14D" w:rsidR="005B1EA5" w:rsidRPr="00C43471" w:rsidRDefault="005B1EA5" w:rsidP="005B1EA5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04133915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6566809C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3E11D2B0" w14:textId="30EF4E14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4CCC8F8A" w14:textId="143B0661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5EAB86A9" w14:textId="6C7790DE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59DFF3" w14:textId="778433DB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2FACFB4B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550A2C" w14:textId="01B7B1EA" w:rsidR="005B1EA5" w:rsidRPr="00C43471" w:rsidRDefault="005B1EA5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4C5913F1" w:rsidR="005B1EA5" w:rsidRPr="00C43471" w:rsidRDefault="005B1EA5" w:rsidP="005B1EA5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104DEF4B" w:rsidR="005B1EA5" w:rsidRPr="00C43471" w:rsidRDefault="00AE070F" w:rsidP="005B1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</w:tr>
    </w:tbl>
    <w:p w14:paraId="636FF4D5" w14:textId="77777777" w:rsidR="00B96881" w:rsidRPr="00C43471" w:rsidRDefault="00B96881" w:rsidP="00D0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tbl>
      <w:tblPr>
        <w:tblW w:w="92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6"/>
        <w:gridCol w:w="1110"/>
        <w:gridCol w:w="266"/>
        <w:gridCol w:w="1097"/>
        <w:gridCol w:w="266"/>
        <w:gridCol w:w="1076"/>
        <w:gridCol w:w="253"/>
        <w:gridCol w:w="1102"/>
      </w:tblGrid>
      <w:tr w:rsidR="00A30598" w:rsidRPr="00C43471" w14:paraId="54DCC6B5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7D4D3649" w14:textId="2140D488" w:rsidR="00A30598" w:rsidRPr="00C43471" w:rsidRDefault="00A30598" w:rsidP="00D8237A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88668" w14:textId="77777777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BB90F3C" w14:textId="1A61F884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A4743" w14:textId="77777777" w:rsidR="00A30598" w:rsidRPr="00C43471" w:rsidRDefault="00A30598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619" w:rsidRPr="00C43471" w14:paraId="5F8E716A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56A4D4CA" w14:textId="576FEA25" w:rsidR="00A86619" w:rsidRPr="00C43471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42C4B" w14:textId="42AC846B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3E3BB" w14:textId="3B969E1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45666" w14:textId="784D350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13535C40" w14:textId="07A1ED24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6CAE3" w14:textId="77D702A1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AE37B6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20C75" w14:textId="0D30FD03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9B81" w14:textId="2FE699BA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A86619" w:rsidRPr="00C43471" w14:paraId="6E948FF3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34BFE0DA" w14:textId="06E68517" w:rsidR="00A86619" w:rsidRPr="00C43471" w:rsidRDefault="00A86619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CF88" w14:textId="0869EEA0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C23610E" w14:textId="7A84BA50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F4F52" w14:textId="3C2ECC9C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1A2D2BC" w14:textId="7E232F67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B36E3" w14:textId="1E7464EF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0206C169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EA34" w14:textId="4C7C6171" w:rsidR="00A86619" w:rsidRPr="00C43471" w:rsidRDefault="00A86619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C43471" w14:paraId="66DE175A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54634CEB" w14:textId="52F409D7" w:rsidR="00104204" w:rsidRPr="00C43471" w:rsidRDefault="00104204" w:rsidP="00D8237A">
            <w:pPr>
              <w:ind w:right="-45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008AC617" w14:textId="77777777" w:rsidR="00104204" w:rsidRPr="00C43471" w:rsidRDefault="00104204" w:rsidP="00D8237A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C43471" w14:paraId="499BD9A8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7132BDF9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0" w:type="pct"/>
            <w:shd w:val="clear" w:color="auto" w:fill="auto"/>
          </w:tcPr>
          <w:p w14:paraId="42AEDC70" w14:textId="75AEA0E5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94B8C94" w14:textId="291A8139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25CE613" w14:textId="10E56BB8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0F35EB6" w14:textId="3EF64482" w:rsidR="00104204" w:rsidRPr="00C43471" w:rsidRDefault="00104204" w:rsidP="00D8237A">
            <w:pPr>
              <w:pStyle w:val="BodyText"/>
              <w:spacing w:after="0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385570A" w14:textId="55827139" w:rsidR="00104204" w:rsidRPr="00C43471" w:rsidRDefault="00104204" w:rsidP="00D8237A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F03484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FA28A2D" w14:textId="711D929E" w:rsidR="00104204" w:rsidRPr="00C43471" w:rsidRDefault="00104204" w:rsidP="00D8237A">
            <w:pPr>
              <w:pStyle w:val="BodyText"/>
              <w:tabs>
                <w:tab w:val="decimal" w:pos="86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C43471" w14:paraId="5A284AA1" w14:textId="77777777" w:rsidTr="007A737B">
        <w:trPr>
          <w:trHeight w:val="144"/>
        </w:trPr>
        <w:tc>
          <w:tcPr>
            <w:tcW w:w="2204" w:type="pct"/>
            <w:shd w:val="clear" w:color="auto" w:fill="auto"/>
          </w:tcPr>
          <w:p w14:paraId="7AF9DEDD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6DFFD838" w:rsidR="00104204" w:rsidRPr="00C43471" w:rsidRDefault="00A528E7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B75DBD" w14:textId="11008BAD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1CBF0BDF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6D60373" w14:textId="1C91BE47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7E303C12" w:rsidR="00104204" w:rsidRPr="00C43471" w:rsidRDefault="006E5DA8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517</w:t>
            </w:r>
            <w:r w:rsidR="00C01752"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,747</w:t>
            </w:r>
          </w:p>
        </w:tc>
        <w:tc>
          <w:tcPr>
            <w:tcW w:w="137" w:type="pct"/>
            <w:shd w:val="clear" w:color="auto" w:fill="auto"/>
          </w:tcPr>
          <w:p w14:paraId="44C639B8" w14:textId="6C60ABEB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1EA50E5D" w:rsidR="00104204" w:rsidRPr="00C43471" w:rsidRDefault="002B49E6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529,101</w:t>
            </w:r>
          </w:p>
        </w:tc>
      </w:tr>
      <w:tr w:rsidR="00104204" w:rsidRPr="00C43471" w14:paraId="64D040E9" w14:textId="77777777" w:rsidTr="007A737B">
        <w:trPr>
          <w:trHeight w:val="144"/>
        </w:trPr>
        <w:tc>
          <w:tcPr>
            <w:tcW w:w="2204" w:type="pct"/>
            <w:shd w:val="clear" w:color="auto" w:fill="auto"/>
          </w:tcPr>
          <w:p w14:paraId="56C3EB3D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2ECBA9F1" w:rsidR="00104204" w:rsidRPr="00C43471" w:rsidRDefault="00A528E7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EAEDF11" w14:textId="32E68AA6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30D9BB29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865B4" w14:textId="4DE8C243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68156E29" w:rsidR="00104204" w:rsidRPr="00C43471" w:rsidRDefault="00EC5422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517</w:t>
            </w:r>
            <w:r w:rsidR="007A737B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,747</w:t>
            </w:r>
          </w:p>
        </w:tc>
        <w:tc>
          <w:tcPr>
            <w:tcW w:w="137" w:type="pct"/>
            <w:shd w:val="clear" w:color="auto" w:fill="auto"/>
          </w:tcPr>
          <w:p w14:paraId="5CBD2B42" w14:textId="5AF6B872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35D261FA" w:rsidR="00104204" w:rsidRPr="00C43471" w:rsidRDefault="002B49E6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529,101</w:t>
            </w:r>
          </w:p>
        </w:tc>
      </w:tr>
      <w:tr w:rsidR="00104204" w:rsidRPr="00C43471" w14:paraId="7ED75654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24570C81" w14:textId="0E83EE30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A876CE2" w14:textId="6ECA5A00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868E088" w14:textId="756AC583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A7AB7B7" w14:textId="2E9336ED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0E6E07E" w14:textId="7F586A4B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343F02AA" w14:textId="069DF297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4E70122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2C4F720E" w14:textId="295A9D08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C43471" w14:paraId="33066C1D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2617CD27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</w:tcPr>
          <w:p w14:paraId="7A2615B9" w14:textId="673B8AB9" w:rsidR="00104204" w:rsidRPr="00C43471" w:rsidRDefault="00104204" w:rsidP="00D8237A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21C6221" w14:textId="77A13ADC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5ED52A6" w14:textId="4EC9E592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C8868CB" w14:textId="2B2A47E0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8292051" w14:textId="350A2092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6BFB51E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EC83E30" w14:textId="2FBD91CD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C43471" w14:paraId="754CAA6E" w14:textId="77777777" w:rsidTr="007A737B">
        <w:trPr>
          <w:trHeight w:val="144"/>
        </w:trPr>
        <w:tc>
          <w:tcPr>
            <w:tcW w:w="2204" w:type="pct"/>
            <w:shd w:val="clear" w:color="auto" w:fill="auto"/>
          </w:tcPr>
          <w:p w14:paraId="186E629D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52666A8D" w:rsidR="00104204" w:rsidRPr="00C43471" w:rsidRDefault="00A528E7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477256B" w14:textId="45987A44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395AE88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40F623" w14:textId="264A9104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06567F3C" w:rsidR="00104204" w:rsidRPr="00C43471" w:rsidRDefault="007A737B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101,858</w:t>
            </w:r>
          </w:p>
        </w:tc>
        <w:tc>
          <w:tcPr>
            <w:tcW w:w="137" w:type="pct"/>
            <w:shd w:val="clear" w:color="auto" w:fill="auto"/>
          </w:tcPr>
          <w:p w14:paraId="246FF773" w14:textId="006ECC7A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2D27384F" w:rsidR="00104204" w:rsidRPr="00C43471" w:rsidRDefault="00587168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74,388</w:t>
            </w:r>
          </w:p>
        </w:tc>
      </w:tr>
      <w:tr w:rsidR="00104204" w:rsidRPr="00C43471" w14:paraId="3EC49249" w14:textId="77777777" w:rsidTr="007A737B">
        <w:trPr>
          <w:trHeight w:val="144"/>
        </w:trPr>
        <w:tc>
          <w:tcPr>
            <w:tcW w:w="2204" w:type="pct"/>
            <w:shd w:val="clear" w:color="auto" w:fill="auto"/>
          </w:tcPr>
          <w:p w14:paraId="19332331" w14:textId="77777777" w:rsidR="00104204" w:rsidRPr="00C43471" w:rsidRDefault="00104204" w:rsidP="00D8237A">
            <w:pPr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4C2B5C43" w:rsidR="00104204" w:rsidRPr="00C43471" w:rsidRDefault="00A528E7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495516" w14:textId="54298522" w:rsidR="00104204" w:rsidRPr="00C43471" w:rsidRDefault="00104204" w:rsidP="00D8237A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44ECE6AE" w:rsidR="00104204" w:rsidRPr="00C43471" w:rsidRDefault="0010420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8A685A" w14:textId="14BA834E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4B2C6271" w:rsidR="00104204" w:rsidRPr="00C43471" w:rsidRDefault="007A737B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101,858</w:t>
            </w:r>
          </w:p>
        </w:tc>
        <w:tc>
          <w:tcPr>
            <w:tcW w:w="137" w:type="pct"/>
            <w:shd w:val="clear" w:color="auto" w:fill="auto"/>
          </w:tcPr>
          <w:p w14:paraId="3B6045A6" w14:textId="5DD04FB5" w:rsidR="00104204" w:rsidRPr="00C43471" w:rsidRDefault="00104204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1E1DC355" w:rsidR="00104204" w:rsidRPr="00C43471" w:rsidRDefault="00634DCB" w:rsidP="00D823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74,388</w:t>
            </w:r>
          </w:p>
        </w:tc>
      </w:tr>
    </w:tbl>
    <w:p w14:paraId="33019901" w14:textId="77777777" w:rsidR="00CA39BE" w:rsidRPr="00C43471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2A0F02DA" w14:textId="75E3FA63" w:rsidR="00AF754B" w:rsidRPr="00C43471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C43471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51D20DE2" w14:textId="6B985940" w:rsidR="00AF754B" w:rsidRPr="00C43471" w:rsidRDefault="00AF754B" w:rsidP="00287AAC">
      <w:pPr>
        <w:tabs>
          <w:tab w:val="clear" w:pos="907"/>
          <w:tab w:val="left" w:pos="900"/>
        </w:tabs>
        <w:spacing w:after="240"/>
        <w:ind w:left="880" w:hanging="3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เงินให้กู้ยืมแก่บริษัทย่อย</w:t>
      </w:r>
    </w:p>
    <w:p w14:paraId="087412D9" w14:textId="16BD09AF" w:rsidR="00667036" w:rsidRPr="00C43471" w:rsidRDefault="00AF754B" w:rsidP="00287AAC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3</w:t>
      </w:r>
      <w:r w:rsidR="00656669"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0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 </w:t>
      </w:r>
      <w:r w:rsidR="004623B6"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ม</w:t>
      </w:r>
      <w:r w:rsidR="00656669"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ิถุนายน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256</w:t>
      </w:r>
      <w:r w:rsidR="004623B6"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>7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บริษัทมีสัญญาให้กู้ยืมเงินแบบไม่มีหลักทรัพย์ค้ำประกันแก่บริษัทย่อยแห่งหนึ่ง เป็นจำนวน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เงินรวม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1,735.00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ล้านเยน หรือเทียบเท่ากับ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167761" w:rsidRPr="00C43471">
        <w:rPr>
          <w:rFonts w:asciiTheme="minorBidi" w:eastAsia="Cordia New" w:hAnsiTheme="minorBidi" w:cstheme="minorBidi"/>
          <w:sz w:val="28"/>
          <w:szCs w:val="28"/>
        </w:rPr>
        <w:t>391</w:t>
      </w:r>
      <w:r w:rsidRPr="00C43471">
        <w:rPr>
          <w:rFonts w:asciiTheme="minorBidi" w:eastAsia="Cordia New" w:hAnsiTheme="minorBidi" w:cstheme="minorBidi"/>
          <w:sz w:val="28"/>
          <w:szCs w:val="28"/>
        </w:rPr>
        <w:t>.</w:t>
      </w:r>
      <w:r w:rsidR="00167761" w:rsidRPr="00C43471">
        <w:rPr>
          <w:rFonts w:asciiTheme="minorBidi" w:eastAsia="Cordia New" w:hAnsiTheme="minorBidi" w:cstheme="minorBidi"/>
          <w:sz w:val="28"/>
          <w:szCs w:val="28"/>
        </w:rPr>
        <w:t>94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ล้านบาท โดยมีอัตราดอกเบี้ยร้อยละ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1.00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ต่อปี และมีกำหนดชำระคืน</w:t>
      </w:r>
      <w:r w:rsidRPr="00C43471">
        <w:rPr>
          <w:rFonts w:asciiTheme="minorBidi" w:hAnsiTheme="minorBidi" w:cstheme="minorBidi"/>
          <w:sz w:val="28"/>
          <w:szCs w:val="28"/>
        </w:rPr>
        <w:br/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ตั้งแต่ธันวาคม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2570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ถึงธันวาคม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2581</w:t>
      </w:r>
    </w:p>
    <w:p w14:paraId="65D871C2" w14:textId="15E3F0D4" w:rsidR="00667036" w:rsidRPr="00C43471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2068F4F9" w:rsidR="00667036" w:rsidRPr="00C43471" w:rsidRDefault="00667036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บริษัทได้ทำสัญญา</w:t>
      </w:r>
      <w:r w:rsidR="00677732" w:rsidRPr="00C43471">
        <w:rPr>
          <w:rFonts w:asciiTheme="minorBidi" w:eastAsia="Cordia New" w:hAnsiTheme="minorBidi" w:cstheme="minorBidi"/>
          <w:sz w:val="28"/>
          <w:szCs w:val="28"/>
          <w:cs/>
        </w:rPr>
        <w:t>รับ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บริการกับบริษัท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</w:rPr>
        <w:t>Xiamen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</w:t>
      </w:r>
      <w:r w:rsidR="00643CA7" w:rsidRPr="00C43471">
        <w:rPr>
          <w:rFonts w:asciiTheme="minorBidi" w:eastAsia="Cordia New" w:hAnsiTheme="minorBidi" w:cstheme="minorBidi"/>
          <w:sz w:val="28"/>
          <w:szCs w:val="28"/>
          <w:cs/>
        </w:rPr>
        <w:t>การของโครงการ</w:t>
      </w:r>
      <w:r w:rsidR="00A517A2"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ภายใต้เงื่อนไข</w:t>
      </w:r>
      <w:r w:rsidR="00643CA7" w:rsidRPr="00C43471">
        <w:rPr>
          <w:rFonts w:asciiTheme="minorBidi" w:eastAsia="Cordia New" w:hAnsiTheme="minorBidi" w:cstheme="minorBidi"/>
          <w:sz w:val="28"/>
          <w:szCs w:val="28"/>
          <w:cs/>
        </w:rPr>
        <w:t>ของ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สัญญา บริษัทต้องชำระเงินล่วงหน้าให้กับบริษัท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C43471">
        <w:rPr>
          <w:rFonts w:asciiTheme="minorBidi" w:eastAsia="Cordia New" w:hAnsiTheme="minorBidi" w:cstheme="minorBidi"/>
          <w:sz w:val="28"/>
          <w:szCs w:val="28"/>
        </w:rPr>
        <w:t>Xiamen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ในการจัดหา</w:t>
      </w:r>
      <w:r w:rsidR="00EB2AEC" w:rsidRPr="00C43471">
        <w:rPr>
          <w:rFonts w:asciiTheme="minorBidi" w:eastAsia="Cordia New" w:hAnsiTheme="minorBidi" w:cstheme="minorBidi"/>
          <w:sz w:val="28"/>
          <w:szCs w:val="28"/>
          <w:cs/>
        </w:rPr>
        <w:t>วัตถุดิบ</w:t>
      </w:r>
      <w:r w:rsidR="00D15982" w:rsidRPr="00C43471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517A2" w:rsidRPr="00C43471">
        <w:rPr>
          <w:rFonts w:asciiTheme="minorBidi" w:eastAsia="Cordia New" w:hAnsiTheme="minorBidi" w:cstheme="minorBidi"/>
          <w:sz w:val="28"/>
          <w:szCs w:val="28"/>
          <w:cs/>
        </w:rPr>
        <w:t>หล็กตามที่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ระบุในสัญญา</w:t>
      </w:r>
      <w:r w:rsidR="001B75E2" w:rsidRPr="00C43471">
        <w:rPr>
          <w:rFonts w:asciiTheme="minorBidi" w:eastAsia="Cordia New" w:hAnsiTheme="minorBidi" w:cstheme="minorBidi"/>
          <w:sz w:val="28"/>
          <w:szCs w:val="28"/>
          <w:cs/>
        </w:rPr>
        <w:t>โครงการ</w:t>
      </w:r>
    </w:p>
    <w:p w14:paraId="035878A6" w14:textId="396701AF" w:rsidR="00667036" w:rsidRPr="00C43471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C43471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7FE3B915" w14:textId="5088D275" w:rsidR="00AF754B" w:rsidRPr="00C43471" w:rsidRDefault="00667036" w:rsidP="00C84CA9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C43471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เพื่อรับบริการการฝึกอบรมทางด้านเทคนิคและความชำนาญโดยมีจุดประสงค์ในการ</w:t>
      </w:r>
      <w:r w:rsidR="001B75E2" w:rsidRPr="00C43471">
        <w:rPr>
          <w:rFonts w:asciiTheme="minorBidi" w:eastAsia="Cordia New" w:hAnsiTheme="minorBidi" w:cstheme="minorBidi"/>
          <w:sz w:val="28"/>
          <w:szCs w:val="28"/>
          <w:cs/>
        </w:rPr>
        <w:t>พัฒนา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ประสิทธิภาพ</w:t>
      </w:r>
      <w:r w:rsidR="00A337F2" w:rsidRPr="00C43471">
        <w:rPr>
          <w:rFonts w:asciiTheme="minorBidi" w:eastAsia="Cordia New" w:hAnsiTheme="minorBidi" w:cstheme="minorBidi"/>
          <w:sz w:val="28"/>
          <w:szCs w:val="28"/>
          <w:cs/>
        </w:rPr>
        <w:t>ของกากระบวนการแปรรูปโครงสร้างเหล็ก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บริษัท</w:t>
      </w:r>
      <w:r w:rsidR="00366348" w:rsidRPr="00C43471">
        <w:rPr>
          <w:rFonts w:asciiTheme="minorBidi" w:eastAsia="Cordia New" w:hAnsiTheme="minorBidi" w:cstheme="minorBidi"/>
          <w:sz w:val="28"/>
          <w:szCs w:val="28"/>
          <w:cs/>
        </w:rPr>
        <w:t>ต้อง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จ่ายค่าบริการตาม</w:t>
      </w:r>
      <w:r w:rsidR="00B96622" w:rsidRPr="00C43471">
        <w:rPr>
          <w:rFonts w:asciiTheme="minorBidi" w:eastAsia="Cordia New" w:hAnsiTheme="minorBidi" w:cstheme="minorBidi"/>
          <w:sz w:val="28"/>
          <w:szCs w:val="28"/>
          <w:cs/>
        </w:rPr>
        <w:t>อัตรา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>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06D6C1B9" w14:textId="73840189" w:rsidR="00DE39C1" w:rsidRPr="00C43471" w:rsidRDefault="00FB3E29" w:rsidP="00683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14CAC37D" w14:textId="00E7C072" w:rsidR="00A30598" w:rsidRPr="00C43471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lastRenderedPageBreak/>
        <w:t>ลูกหนี้การค้า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43471" w14:paraId="7C3E1F2D" w14:textId="77777777" w:rsidTr="26453A08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43471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11577AD" w:rsidR="00A30598" w:rsidRPr="00C43471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bottom w:val="single" w:sz="4" w:space="0" w:color="auto"/>
            </w:tcBorders>
          </w:tcPr>
          <w:p w14:paraId="043739CF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14618529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C82282" w:rsidRPr="00C43471" w14:paraId="1A004268" w14:textId="77777777">
        <w:trPr>
          <w:trHeight w:val="385"/>
          <w:tblHeader/>
        </w:trPr>
        <w:tc>
          <w:tcPr>
            <w:tcW w:w="3330" w:type="dxa"/>
          </w:tcPr>
          <w:p w14:paraId="3AD8FDE4" w14:textId="52327D7E" w:rsidR="00C82282" w:rsidRPr="00C43471" w:rsidRDefault="00C82282" w:rsidP="00C82282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C82282" w:rsidRPr="00C43471" w:rsidRDefault="00C82282" w:rsidP="00C82282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9ACFE" w14:textId="631B84A4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6FE5EFF" w14:textId="7A8C14C3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center"/>
          </w:tcPr>
          <w:p w14:paraId="378F247E" w14:textId="7A82634B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11EE7" w14:textId="32FDDD43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58B6B51" w14:textId="40CA8D0F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0A0F5BD" w14:textId="781CFA22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8748A" w:rsidRPr="00C43471" w14:paraId="75519F7B" w14:textId="77777777" w:rsidTr="26453A08">
        <w:trPr>
          <w:trHeight w:val="385"/>
          <w:tblHeader/>
        </w:trPr>
        <w:tc>
          <w:tcPr>
            <w:tcW w:w="3330" w:type="dxa"/>
          </w:tcPr>
          <w:p w14:paraId="763F04C5" w14:textId="789A3927" w:rsidR="0048748A" w:rsidRPr="00C43471" w:rsidRDefault="0048748A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48748A" w:rsidRPr="00C43471" w:rsidRDefault="0048748A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207E66B3" w14:textId="06A9511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C3697BA" w14:textId="70B90262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14:paraId="456784F9" w14:textId="61E8334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2F652C75" w14:textId="40BA06FD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576762D6" w14:textId="0098A49B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center"/>
          </w:tcPr>
          <w:p w14:paraId="34479FE2" w14:textId="131126F8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ACD6968" w14:textId="0AF73E1C" w:rsidR="0048748A" w:rsidRPr="00C43471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C3597" w:rsidRPr="00C43471" w14:paraId="357B03E7" w14:textId="77777777" w:rsidTr="26453A08">
        <w:trPr>
          <w:trHeight w:val="399"/>
          <w:tblHeader/>
        </w:trPr>
        <w:tc>
          <w:tcPr>
            <w:tcW w:w="3330" w:type="dxa"/>
          </w:tcPr>
          <w:p w14:paraId="576036AE" w14:textId="12A35A01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C43471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CC3597" w:rsidRPr="00C43471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CC3597" w:rsidRPr="00C43471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CC3597" w:rsidRPr="00C43471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14C04" w:rsidRPr="00C43471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414C04" w:rsidRPr="00C43471" w:rsidRDefault="00414C04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414C04" w:rsidRPr="00C43471" w:rsidRDefault="00414C04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414C04" w:rsidRPr="00C43471" w:rsidRDefault="00414C04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F02D8B" w:rsidRPr="00C43471" w14:paraId="596ACFD5" w14:textId="77777777" w:rsidTr="00881D0F">
        <w:trPr>
          <w:trHeight w:val="399"/>
        </w:trPr>
        <w:tc>
          <w:tcPr>
            <w:tcW w:w="3330" w:type="dxa"/>
          </w:tcPr>
          <w:p w14:paraId="3A15C04F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6F8CDB16" w:rsidR="00F02D8B" w:rsidRPr="00C43471" w:rsidRDefault="00A02BFE" w:rsidP="00640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645</w:t>
            </w:r>
            <w:r w:rsidR="002C405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0082E">
              <w:rPr>
                <w:rFonts w:asciiTheme="minorBidi" w:hAnsiTheme="minorBidi" w:cstheme="minorBidi"/>
                <w:sz w:val="28"/>
                <w:szCs w:val="28"/>
              </w:rPr>
              <w:t>286</w:t>
            </w:r>
          </w:p>
        </w:tc>
        <w:tc>
          <w:tcPr>
            <w:tcW w:w="236" w:type="dxa"/>
            <w:vAlign w:val="bottom"/>
          </w:tcPr>
          <w:p w14:paraId="6697E972" w14:textId="515D4DA6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7E081104" w:rsidR="00F02D8B" w:rsidRPr="00C43471" w:rsidRDefault="00AF4B48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471,668</w:t>
            </w:r>
          </w:p>
        </w:tc>
        <w:tc>
          <w:tcPr>
            <w:tcW w:w="265" w:type="dxa"/>
            <w:vAlign w:val="bottom"/>
          </w:tcPr>
          <w:p w14:paraId="7710B5DA" w14:textId="4F8A128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5A87C8C6" w:rsidR="00F02D8B" w:rsidRPr="00C43471" w:rsidRDefault="002041BE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600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597</w:t>
            </w:r>
          </w:p>
        </w:tc>
        <w:tc>
          <w:tcPr>
            <w:tcW w:w="279" w:type="dxa"/>
            <w:vAlign w:val="bottom"/>
          </w:tcPr>
          <w:p w14:paraId="1EA09922" w14:textId="01707890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5C6251DA" w:rsidR="00F02D8B" w:rsidRPr="00C43471" w:rsidRDefault="00AF4B48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435,014</w:t>
            </w:r>
          </w:p>
        </w:tc>
      </w:tr>
      <w:tr w:rsidR="00F02D8B" w:rsidRPr="00C43471" w14:paraId="3AC37A9F" w14:textId="77777777" w:rsidTr="00881D0F">
        <w:trPr>
          <w:trHeight w:val="399"/>
        </w:trPr>
        <w:tc>
          <w:tcPr>
            <w:tcW w:w="3330" w:type="dxa"/>
          </w:tcPr>
          <w:p w14:paraId="71B40388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259FB244" w:rsidR="00F02D8B" w:rsidRPr="00C43471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092D3527" w:rsidR="00F02D8B" w:rsidRPr="00C43471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0BCB4DA6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6651CD93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80A94" w:rsidRPr="00C43471" w14:paraId="561C61E0" w14:textId="77777777" w:rsidTr="00881D0F">
        <w:trPr>
          <w:trHeight w:val="399"/>
        </w:trPr>
        <w:tc>
          <w:tcPr>
            <w:tcW w:w="3330" w:type="dxa"/>
          </w:tcPr>
          <w:p w14:paraId="7843F7BB" w14:textId="77777777" w:rsidR="00080A94" w:rsidRPr="00C43471" w:rsidRDefault="00080A94" w:rsidP="00080A94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080A94" w:rsidRPr="00C43471" w:rsidRDefault="00080A94" w:rsidP="00080A94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1F18057" w14:textId="189A21D1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D58430" w14:textId="1CB2E9BF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2864CEA6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  <w:tc>
          <w:tcPr>
            <w:tcW w:w="265" w:type="dxa"/>
            <w:vAlign w:val="bottom"/>
          </w:tcPr>
          <w:p w14:paraId="4A0B8D9A" w14:textId="2C4184FD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130AD4A2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vAlign w:val="bottom"/>
          </w:tcPr>
          <w:p w14:paraId="295D0105" w14:textId="1B133F1F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55AA038C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</w:tr>
      <w:tr w:rsidR="00080A94" w:rsidRPr="00C43471" w14:paraId="4C6CD15F" w14:textId="77777777" w:rsidTr="00881D0F">
        <w:trPr>
          <w:trHeight w:val="399"/>
        </w:trPr>
        <w:tc>
          <w:tcPr>
            <w:tcW w:w="3330" w:type="dxa"/>
          </w:tcPr>
          <w:p w14:paraId="174D7615" w14:textId="3F686B93" w:rsidR="00080A94" w:rsidRPr="00C43471" w:rsidRDefault="00080A94" w:rsidP="00080A94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080A94" w:rsidRPr="00C43471" w:rsidRDefault="00080A94" w:rsidP="00080A94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533FB2B7" w14:textId="6C1020F8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B80825" w14:textId="60942514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81D6256" w14:textId="0E9DF6CA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  <w:tc>
          <w:tcPr>
            <w:tcW w:w="265" w:type="dxa"/>
            <w:vAlign w:val="bottom"/>
          </w:tcPr>
          <w:p w14:paraId="0A52507E" w14:textId="3EAC71D1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2E69DAF" w14:textId="727607AC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E4C52A" w14:textId="58BE561F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</w:tr>
      <w:tr w:rsidR="00080A94" w:rsidRPr="00C43471" w14:paraId="42BD2796" w14:textId="77777777" w:rsidTr="00881D0F">
        <w:trPr>
          <w:trHeight w:val="399"/>
        </w:trPr>
        <w:tc>
          <w:tcPr>
            <w:tcW w:w="3330" w:type="dxa"/>
          </w:tcPr>
          <w:p w14:paraId="7C48A20A" w14:textId="77777777" w:rsidR="00080A94" w:rsidRPr="00C43471" w:rsidRDefault="00080A94" w:rsidP="00080A94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080A94" w:rsidRPr="00C43471" w:rsidRDefault="00080A94" w:rsidP="00080A94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79BE7B2" w14:textId="41CDC653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146E6F" w14:textId="0D8EACC4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1CC1792C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3A5F2A5" w14:textId="0DF149B0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11DB59BF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68D61E2" w14:textId="6179DFE6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5DD10BAC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80A94" w:rsidRPr="00C43471" w14:paraId="2A28F49E" w14:textId="77777777" w:rsidTr="00881D0F">
        <w:trPr>
          <w:trHeight w:val="399"/>
        </w:trPr>
        <w:tc>
          <w:tcPr>
            <w:tcW w:w="3330" w:type="dxa"/>
          </w:tcPr>
          <w:p w14:paraId="6DA47A02" w14:textId="77777777" w:rsidR="00080A94" w:rsidRPr="00C43471" w:rsidRDefault="00080A94" w:rsidP="00080A94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080A94" w:rsidRPr="00C43471" w:rsidRDefault="00080A94" w:rsidP="00080A94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1E1E972" w14:textId="44BC12BA" w:rsidR="00080A94" w:rsidRPr="00C43471" w:rsidRDefault="008F4B4A" w:rsidP="008F4B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107,982</w:t>
            </w:r>
          </w:p>
        </w:tc>
        <w:tc>
          <w:tcPr>
            <w:tcW w:w="236" w:type="dxa"/>
            <w:vAlign w:val="bottom"/>
          </w:tcPr>
          <w:p w14:paraId="02C5C1BD" w14:textId="60A60576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429B8DD8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103,553</w:t>
            </w:r>
          </w:p>
        </w:tc>
        <w:tc>
          <w:tcPr>
            <w:tcW w:w="265" w:type="dxa"/>
            <w:vAlign w:val="bottom"/>
          </w:tcPr>
          <w:p w14:paraId="3BE3C449" w14:textId="68DC554D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0ABD76AB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080A94" w:rsidRPr="00C43471" w:rsidRDefault="00080A94" w:rsidP="0008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51106F0F" w:rsidR="00080A94" w:rsidRPr="00C43471" w:rsidRDefault="00080A94" w:rsidP="00080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2"/>
      <w:bookmarkEnd w:id="3"/>
      <w:tr w:rsidR="00F02D8B" w:rsidRPr="00C43471" w14:paraId="76141F6A" w14:textId="77777777" w:rsidTr="00881D0F">
        <w:trPr>
          <w:trHeight w:val="399"/>
        </w:trPr>
        <w:tc>
          <w:tcPr>
            <w:tcW w:w="3330" w:type="dxa"/>
          </w:tcPr>
          <w:p w14:paraId="003D0806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42029" w14:textId="688D589B" w:rsidR="00F02D8B" w:rsidRPr="00C43471" w:rsidRDefault="00080A94" w:rsidP="00B63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</w:t>
            </w:r>
            <w:r w:rsidR="00C0082E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</w:t>
            </w:r>
            <w:r w:rsidR="002057B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,26</w:t>
            </w:r>
            <w:r w:rsidR="000726F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2528AE1" w14:textId="7351770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6A63E" w14:textId="0676272E" w:rsidR="00F02D8B" w:rsidRPr="00C43471" w:rsidRDefault="00FB7FBF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758,810</w:t>
            </w:r>
          </w:p>
        </w:tc>
        <w:tc>
          <w:tcPr>
            <w:tcW w:w="265" w:type="dxa"/>
            <w:vAlign w:val="bottom"/>
          </w:tcPr>
          <w:p w14:paraId="2B445D76" w14:textId="05F2C269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22F89" w14:textId="242CC543" w:rsidR="00F02D8B" w:rsidRPr="00C43471" w:rsidRDefault="00AF6A2E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600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597</w:t>
            </w:r>
          </w:p>
        </w:tc>
        <w:tc>
          <w:tcPr>
            <w:tcW w:w="279" w:type="dxa"/>
            <w:vAlign w:val="bottom"/>
          </w:tcPr>
          <w:p w14:paraId="4CA69966" w14:textId="79AC002E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7B6FF" w14:textId="0A70833D" w:rsidR="00F02D8B" w:rsidRPr="00C43471" w:rsidRDefault="00AF4B48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618,603</w:t>
            </w:r>
          </w:p>
        </w:tc>
      </w:tr>
      <w:tr w:rsidR="00BB5821" w:rsidRPr="00C43471" w14:paraId="6366DC18" w14:textId="77777777" w:rsidTr="00881D0F">
        <w:trPr>
          <w:trHeight w:val="399"/>
        </w:trPr>
        <w:tc>
          <w:tcPr>
            <w:tcW w:w="3330" w:type="dxa"/>
          </w:tcPr>
          <w:p w14:paraId="5AB9D3CC" w14:textId="6F54A9C6" w:rsidR="00BB5821" w:rsidRPr="00C43471" w:rsidRDefault="00FF12DC" w:rsidP="00BB5821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  <w:r w:rsidR="0002335B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ภายใ</w:t>
            </w:r>
            <w:r w:rsidR="00907B35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844" w:type="dxa"/>
          </w:tcPr>
          <w:p w14:paraId="25FF1AAC" w14:textId="77777777" w:rsidR="00BB5821" w:rsidRPr="00C43471" w:rsidRDefault="00BB5821" w:rsidP="00BB5821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EEFA2" w14:textId="2C9A3E6F" w:rsidR="00BB5821" w:rsidRPr="00C43471" w:rsidRDefault="00390EB8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39,495</w:t>
            </w:r>
          </w:p>
        </w:tc>
        <w:tc>
          <w:tcPr>
            <w:tcW w:w="236" w:type="dxa"/>
            <w:vAlign w:val="bottom"/>
          </w:tcPr>
          <w:p w14:paraId="402BE7B4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F64B3AA" w14:textId="1C9F54D7" w:rsidR="00BB5821" w:rsidRPr="00C43471" w:rsidRDefault="00AF4B48" w:rsidP="00AF4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54,841</w:t>
            </w:r>
          </w:p>
        </w:tc>
        <w:tc>
          <w:tcPr>
            <w:tcW w:w="265" w:type="dxa"/>
            <w:vAlign w:val="bottom"/>
          </w:tcPr>
          <w:p w14:paraId="054D6158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C25B2" w14:textId="4EB8FEA0" w:rsidR="00BB5821" w:rsidRPr="00C43471" w:rsidRDefault="00AF6A2E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39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495</w:t>
            </w:r>
          </w:p>
        </w:tc>
        <w:tc>
          <w:tcPr>
            <w:tcW w:w="279" w:type="dxa"/>
            <w:vAlign w:val="bottom"/>
          </w:tcPr>
          <w:p w14:paraId="755EBE08" w14:textId="77777777" w:rsidR="00BB5821" w:rsidRPr="00C43471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EAD24BA" w14:textId="538D94C3" w:rsidR="00BB5821" w:rsidRPr="00C43471" w:rsidRDefault="00AF4B48" w:rsidP="00AF4B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54,841</w:t>
            </w:r>
          </w:p>
        </w:tc>
      </w:tr>
      <w:tr w:rsidR="00F02D8B" w:rsidRPr="00C43471" w14:paraId="58AB7963" w14:textId="77777777" w:rsidTr="00881D0F">
        <w:trPr>
          <w:trHeight w:val="399"/>
        </w:trPr>
        <w:tc>
          <w:tcPr>
            <w:tcW w:w="3330" w:type="dxa"/>
          </w:tcPr>
          <w:p w14:paraId="0C5008ED" w14:textId="77777777" w:rsidR="00F02D8B" w:rsidRPr="00C43471" w:rsidRDefault="00F02D8B" w:rsidP="26453A0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F02D8B" w:rsidRPr="00C43471" w:rsidRDefault="00F02D8B" w:rsidP="26453A0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5B2C" w14:textId="114F4B73" w:rsidR="00F02D8B" w:rsidRPr="00C43471" w:rsidRDefault="00390EB8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(107,982)</w:t>
            </w:r>
          </w:p>
        </w:tc>
        <w:tc>
          <w:tcPr>
            <w:tcW w:w="236" w:type="dxa"/>
            <w:vAlign w:val="bottom"/>
          </w:tcPr>
          <w:p w14:paraId="5BC186F7" w14:textId="133946B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0249044E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(103,553)</w:t>
            </w:r>
          </w:p>
        </w:tc>
        <w:tc>
          <w:tcPr>
            <w:tcW w:w="265" w:type="dxa"/>
            <w:vAlign w:val="bottom"/>
          </w:tcPr>
          <w:p w14:paraId="4BD96493" w14:textId="2BE6C6E1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4858" w14:textId="3CBDB479" w:rsidR="00F02D8B" w:rsidRPr="00C43471" w:rsidRDefault="009A315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70382509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02D8B" w:rsidRPr="00C43471" w14:paraId="031309CA" w14:textId="77777777" w:rsidTr="00881D0F">
        <w:trPr>
          <w:trHeight w:val="399"/>
        </w:trPr>
        <w:tc>
          <w:tcPr>
            <w:tcW w:w="3330" w:type="dxa"/>
          </w:tcPr>
          <w:p w14:paraId="455CA94D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6368B10D" w:rsidR="00F02D8B" w:rsidRPr="00C43471" w:rsidRDefault="00E53BFD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684,781</w:t>
            </w:r>
          </w:p>
        </w:tc>
        <w:tc>
          <w:tcPr>
            <w:tcW w:w="236" w:type="dxa"/>
            <w:vAlign w:val="bottom"/>
          </w:tcPr>
          <w:p w14:paraId="556A2FCA" w14:textId="488E4EC2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052EAB19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67237E1A" w14:textId="3CBE5B07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632B3D26" w:rsidR="00F02D8B" w:rsidRPr="00C43471" w:rsidRDefault="00AF6A2E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640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092</w:t>
            </w:r>
          </w:p>
        </w:tc>
        <w:tc>
          <w:tcPr>
            <w:tcW w:w="279" w:type="dxa"/>
            <w:vAlign w:val="bottom"/>
          </w:tcPr>
          <w:p w14:paraId="1E11CBB1" w14:textId="4F30B2AD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1AF3D18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F02D8B" w:rsidRPr="00C43471" w14:paraId="50622ED5" w14:textId="77777777" w:rsidTr="00881D0F">
        <w:trPr>
          <w:trHeight w:val="399"/>
        </w:trPr>
        <w:tc>
          <w:tcPr>
            <w:tcW w:w="3330" w:type="dxa"/>
          </w:tcPr>
          <w:p w14:paraId="0C6B49B3" w14:textId="77777777" w:rsidR="00F02D8B" w:rsidRPr="00C43471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F02D8B" w:rsidRPr="00C43471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FC54" w14:textId="1E59EBE2" w:rsidR="00F02D8B" w:rsidRPr="00C43471" w:rsidRDefault="00881D0F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DF00C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84,</w:t>
            </w:r>
            <w:r w:rsidR="002D7E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36" w:type="dxa"/>
            <w:vAlign w:val="bottom"/>
          </w:tcPr>
          <w:p w14:paraId="3578ED40" w14:textId="1C90C93A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5E220641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58D2151A" w14:textId="4BBBE08F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126020E3" w:rsidR="00F02D8B" w:rsidRPr="00C43471" w:rsidRDefault="00AF6A2E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640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092</w:t>
            </w:r>
          </w:p>
        </w:tc>
        <w:tc>
          <w:tcPr>
            <w:tcW w:w="279" w:type="dxa"/>
            <w:vAlign w:val="bottom"/>
          </w:tcPr>
          <w:p w14:paraId="6E849BFB" w14:textId="718EC6AE" w:rsidR="00F02D8B" w:rsidRPr="00C43471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0BBE911F" w:rsidR="00F02D8B" w:rsidRPr="00C43471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</w:tbl>
    <w:p w14:paraId="6F224766" w14:textId="0B10DFB8" w:rsidR="00A30598" w:rsidRPr="00C43471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843"/>
        <w:gridCol w:w="1089"/>
        <w:gridCol w:w="239"/>
        <w:gridCol w:w="1058"/>
        <w:gridCol w:w="265"/>
        <w:gridCol w:w="1056"/>
        <w:gridCol w:w="279"/>
        <w:gridCol w:w="1077"/>
      </w:tblGrid>
      <w:tr w:rsidR="00FA0577" w:rsidRPr="00C43471" w14:paraId="4F3B972F" w14:textId="77777777">
        <w:trPr>
          <w:trHeight w:val="399"/>
        </w:trPr>
        <w:tc>
          <w:tcPr>
            <w:tcW w:w="4174" w:type="dxa"/>
            <w:gridSpan w:val="2"/>
          </w:tcPr>
          <w:p w14:paraId="58FEB5EE" w14:textId="48C52B35" w:rsidR="00FA0577" w:rsidRPr="00C43471" w:rsidRDefault="00FA0577" w:rsidP="00EF71AE">
            <w:pPr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E9647D9" w14:textId="2438FD86" w:rsidR="00FA0577" w:rsidRPr="00C43471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F2840" w14:textId="6D69FBC1" w:rsidR="00FA0577" w:rsidRPr="00C43471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5C7DF9D" w14:textId="671FDD28" w:rsidR="00FA0577" w:rsidRPr="00C43471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DA6500" w14:textId="445ED42E" w:rsidR="00FA0577" w:rsidRPr="00C43471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61781C" w14:textId="46C86C74" w:rsidR="00FA0577" w:rsidRPr="00C43471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498C1B" w14:textId="65F86D41" w:rsidR="00FA0577" w:rsidRPr="00C43471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90E205" w14:textId="4E7587F1" w:rsidR="00FA0577" w:rsidRPr="00C43471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4C04" w:rsidRPr="00C43471" w14:paraId="16AD3DD8" w14:textId="77777777">
        <w:trPr>
          <w:trHeight w:val="399"/>
        </w:trPr>
        <w:tc>
          <w:tcPr>
            <w:tcW w:w="4174" w:type="dxa"/>
            <w:gridSpan w:val="2"/>
          </w:tcPr>
          <w:p w14:paraId="35E0FD73" w14:textId="0F2A4271" w:rsidR="00414C04" w:rsidRPr="00C43471" w:rsidRDefault="00414C04" w:rsidP="00EF71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67E631" w14:textId="77777777" w:rsidR="00414C04" w:rsidRPr="00C43471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F6AF3C" w14:textId="77777777" w:rsidR="00414C04" w:rsidRPr="00C43471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9AD4492" w14:textId="77777777" w:rsidR="00414C04" w:rsidRPr="00C43471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72C8297" w14:textId="77777777" w:rsidR="00414C04" w:rsidRPr="00C43471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9A7D8C" w14:textId="77777777" w:rsidR="00414C04" w:rsidRPr="00C43471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ECF4185" w14:textId="77777777" w:rsidR="00414C04" w:rsidRPr="00C43471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11671A" w14:textId="77777777" w:rsidR="00414C04" w:rsidRPr="00C43471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27717" w:rsidRPr="00C43471" w14:paraId="26C097C3" w14:textId="77777777" w:rsidTr="001575F0">
        <w:trPr>
          <w:trHeight w:val="399"/>
        </w:trPr>
        <w:tc>
          <w:tcPr>
            <w:tcW w:w="3330" w:type="dxa"/>
          </w:tcPr>
          <w:p w14:paraId="28230E26" w14:textId="77777777" w:rsidR="00127717" w:rsidRPr="00C43471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63E27EA6" w14:textId="7ADA80B0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21A503" w14:textId="53E6B302" w:rsidR="00127717" w:rsidRPr="00C43471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41D7C" w14:textId="02EDAF17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AABFD22" w14:textId="6AF12061" w:rsidR="00127717" w:rsidRPr="00C43471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31ADF16" w14:textId="07D7C49B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8ED31BF" w14:textId="0F230346" w:rsidR="00127717" w:rsidRPr="00C43471" w:rsidRDefault="0074224F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296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142</w:t>
            </w:r>
          </w:p>
        </w:tc>
        <w:tc>
          <w:tcPr>
            <w:tcW w:w="279" w:type="dxa"/>
            <w:vAlign w:val="bottom"/>
          </w:tcPr>
          <w:p w14:paraId="3E9A55A9" w14:textId="69A22EE7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D5162D" w14:textId="642E1E5A" w:rsidR="00127717" w:rsidRPr="00C43471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474,117</w:t>
            </w:r>
          </w:p>
        </w:tc>
      </w:tr>
      <w:tr w:rsidR="00127717" w:rsidRPr="00C43471" w14:paraId="3EFB81CF" w14:textId="77777777" w:rsidTr="001575F0">
        <w:trPr>
          <w:trHeight w:val="399"/>
        </w:trPr>
        <w:tc>
          <w:tcPr>
            <w:tcW w:w="3330" w:type="dxa"/>
          </w:tcPr>
          <w:p w14:paraId="458ADE65" w14:textId="3BC9132D" w:rsidR="00127717" w:rsidRPr="00C43471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7B829843" w14:textId="77E9817E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3ECB" w14:textId="546E3CB4" w:rsidR="00127717" w:rsidRPr="00C43471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DE6B6" w14:textId="78B7C3D1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89C59" w14:textId="6D7C9213" w:rsidR="00127717" w:rsidRPr="00C43471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C92E011" w14:textId="7518D360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CEEE" w14:textId="285D0D96" w:rsidR="00127717" w:rsidRPr="00C43471" w:rsidRDefault="009407DD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  <w:r w:rsidR="00327EB6" w:rsidRPr="00C4347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27EB6" w:rsidRPr="00C43471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B67D66" w:rsidRPr="00C4347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9" w:type="dxa"/>
            <w:vAlign w:val="bottom"/>
          </w:tcPr>
          <w:p w14:paraId="58D169BC" w14:textId="72B3D2AF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D23300" w14:textId="04134E6F" w:rsidR="00127717" w:rsidRPr="00C43471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10,815</w:t>
            </w:r>
          </w:p>
        </w:tc>
      </w:tr>
      <w:tr w:rsidR="00127717" w:rsidRPr="00C43471" w14:paraId="036EDF34" w14:textId="77777777" w:rsidTr="001575F0">
        <w:trPr>
          <w:trHeight w:val="399"/>
        </w:trPr>
        <w:tc>
          <w:tcPr>
            <w:tcW w:w="3330" w:type="dxa"/>
          </w:tcPr>
          <w:p w14:paraId="51AFB0F3" w14:textId="77777777" w:rsidR="00127717" w:rsidRPr="00C43471" w:rsidRDefault="00127717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C243072" w14:textId="4851B961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5AE8" w14:textId="0C27601E" w:rsidR="00127717" w:rsidRPr="00C43471" w:rsidRDefault="008A48A0" w:rsidP="008A4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359C9" w14:textId="6B708F58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85641" w14:textId="13C87A00" w:rsidR="00127717" w:rsidRPr="00C43471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8D1B41D" w14:textId="237F2D3A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76E5C" w14:textId="4C48C4F7" w:rsidR="00127717" w:rsidRPr="00C43471" w:rsidRDefault="009407DD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31</w:t>
            </w:r>
            <w:r w:rsidR="00327EB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</w:t>
            </w:r>
            <w:r w:rsidR="00327EB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  <w:r w:rsidR="00B67D6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0251B79C" w14:textId="353D80FC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D9CA3" w14:textId="590B7C12" w:rsidR="00127717" w:rsidRPr="00C43471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127717" w:rsidRPr="00C43471" w14:paraId="4AC3D936" w14:textId="77777777" w:rsidTr="001575F0">
        <w:trPr>
          <w:trHeight w:val="399"/>
        </w:trPr>
        <w:tc>
          <w:tcPr>
            <w:tcW w:w="3330" w:type="dxa"/>
          </w:tcPr>
          <w:p w14:paraId="201ECE4F" w14:textId="77777777" w:rsidR="00127717" w:rsidRPr="00C43471" w:rsidRDefault="00127717" w:rsidP="26453A0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4F758B08" w14:textId="58DD7348" w:rsidR="00127717" w:rsidRPr="00C43471" w:rsidRDefault="00127717" w:rsidP="26453A0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639423" w14:textId="32EF30D5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6E192" w14:textId="2C13B7AC" w:rsidR="00127717" w:rsidRPr="00C43471" w:rsidRDefault="0041250E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789CBE" w14:textId="1EE304A6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204C8" w14:textId="537A3A26" w:rsidR="00127717" w:rsidRPr="00C43471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5C1E4BBD" w14:textId="29CB4732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7EC2" w14:textId="0937271E" w:rsidR="00127717" w:rsidRPr="00C43471" w:rsidRDefault="004E4C8F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EA79DEF" w14:textId="2D4E719E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2C246" w14:textId="4E50E592" w:rsidR="00127717" w:rsidRPr="00C43471" w:rsidRDefault="00127717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27717" w:rsidRPr="00C43471" w14:paraId="35D379CA" w14:textId="77777777" w:rsidTr="001575F0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5670C807" w14:textId="77777777" w:rsidR="00127717" w:rsidRPr="00C43471" w:rsidRDefault="00127717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3FB6A576" w14:textId="61311653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6F71" w14:textId="241B96B1" w:rsidR="00127717" w:rsidRPr="00C43471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51E1824" w14:textId="3E8B23F8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111F8" w14:textId="011B2F14" w:rsidR="00127717" w:rsidRPr="00C43471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3E6B185B" w14:textId="5D71805F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3CEB" w14:textId="3BF82A51" w:rsidR="00127717" w:rsidRPr="00C43471" w:rsidRDefault="009407DD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31</w:t>
            </w:r>
            <w:r w:rsidR="00327EB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3</w:t>
            </w:r>
            <w:r w:rsidR="006E3B59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  <w:r w:rsidR="00B67D66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E37BF63" w14:textId="6447576B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25C3" w14:textId="1AA37012" w:rsidR="00127717" w:rsidRPr="00C43471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127717" w:rsidRPr="00C43471" w14:paraId="11389265" w14:textId="77777777" w:rsidTr="004943C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6C115FC4" w14:textId="77777777" w:rsidR="00127717" w:rsidRPr="00C43471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1B7BDA6" w14:textId="77777777" w:rsidR="0014772E" w:rsidRPr="00C43471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849FB42" w14:textId="77777777" w:rsidR="00E87659" w:rsidRPr="00C43471" w:rsidRDefault="00E87659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E21EE0C" w14:textId="77777777" w:rsidR="0014772E" w:rsidRPr="00C43471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CF40CF5" w14:textId="295E86BA" w:rsidR="0014772E" w:rsidRPr="00C43471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9A1CCED" w14:textId="76C10A23" w:rsidR="00127717" w:rsidRPr="00C43471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4306D3" w14:textId="77777777" w:rsidR="00127717" w:rsidRPr="00C43471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  <w:p w14:paraId="4135E9B9" w14:textId="77777777" w:rsidR="00E87659" w:rsidRPr="00C43471" w:rsidRDefault="00E8765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  <w:p w14:paraId="1F3F633C" w14:textId="31AB0104" w:rsidR="00E87659" w:rsidRPr="00C43471" w:rsidRDefault="00E8765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CEC50B" w14:textId="4E6FF530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606A2570" w14:textId="306F18A6" w:rsidR="00127717" w:rsidRPr="00C43471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32B2FD9" w14:textId="3FB40062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782D5" w14:textId="517B8CEA" w:rsidR="00127717" w:rsidRPr="00C43471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8C2E78B" w14:textId="1F1F5E46" w:rsidR="00127717" w:rsidRPr="00C43471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383981E2" w14:textId="037964CE" w:rsidR="00127717" w:rsidRPr="00C43471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943C7" w:rsidRPr="00C43471" w14:paraId="41D91674" w14:textId="77777777" w:rsidTr="004C36C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7B63A71D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90F022A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7535D1" w14:textId="0E08862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B31FD6" w14:textId="780F8DDC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2282" w:rsidRPr="00C43471" w14:paraId="23A58713" w14:textId="7777777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1824D84C" w14:textId="77777777" w:rsidR="00C82282" w:rsidRPr="00C43471" w:rsidRDefault="00C82282" w:rsidP="00C82282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88A98C0" w14:textId="77777777" w:rsidR="00C82282" w:rsidRPr="00C43471" w:rsidRDefault="00C82282" w:rsidP="00C82282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2DFFB" w14:textId="1A013F9D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67277F0A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7141A12F" w14:textId="3F9B8DAE" w:rsidR="00C82282" w:rsidRPr="00C43471" w:rsidRDefault="00C82282" w:rsidP="00C82282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4B4D" w14:textId="53D91B0C" w:rsidR="00C82282" w:rsidRPr="00C43471" w:rsidRDefault="00C82282" w:rsidP="00C82282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bottom"/>
          </w:tcPr>
          <w:p w14:paraId="497FB565" w14:textId="77777777" w:rsidR="00C82282" w:rsidRPr="00C43471" w:rsidRDefault="00C82282" w:rsidP="00C82282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435EB729" w14:textId="3AD22FF0" w:rsidR="00C82282" w:rsidRPr="00C43471" w:rsidRDefault="00C82282" w:rsidP="00C8228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943C7" w:rsidRPr="00C43471" w14:paraId="66EA457E" w14:textId="77777777" w:rsidTr="004C36C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0B7A9B42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9A2F9C8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556071" w14:textId="2C85E201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61D9BE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2EEB3041" w14:textId="273C15B5" w:rsidR="004943C7" w:rsidRPr="00C43471" w:rsidRDefault="004943C7" w:rsidP="004943C7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93605" w14:textId="47199652" w:rsidR="004943C7" w:rsidRPr="00C43471" w:rsidRDefault="004943C7" w:rsidP="004943C7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4943C7" w:rsidRPr="00C43471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17244EA8" w14:textId="3BA8B243" w:rsidR="004943C7" w:rsidRPr="00C43471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943C7" w:rsidRPr="00C43471" w14:paraId="700795B8" w14:textId="7777777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2B270B63" w14:textId="77777777" w:rsidR="004943C7" w:rsidRPr="00C43471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3ECA30B" w14:textId="77777777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F0960" w14:textId="3D47AA4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43C7" w:rsidRPr="00C43471" w14:paraId="6BE59561" w14:textId="77777777" w:rsidTr="002E3BA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4254F79F" w14:textId="77777777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0AC5AD0" w14:textId="7B1A087D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C569" w14:textId="07756093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40B643E8" w14:textId="193FC3F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bottom w:val="nil"/>
            </w:tcBorders>
            <w:vAlign w:val="bottom"/>
          </w:tcPr>
          <w:p w14:paraId="2B57F160" w14:textId="2AA98936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C36AE" w14:textId="429415D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0F398F" w:rsidRPr="00C43471" w14:paraId="06F3F0AE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  <w:vAlign w:val="bottom"/>
          </w:tcPr>
          <w:p w14:paraId="61A0A08C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  <w:tcBorders>
              <w:bottom w:val="nil"/>
            </w:tcBorders>
          </w:tcPr>
          <w:p w14:paraId="6A3C13DE" w14:textId="38EDE61C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DD312E7" w14:textId="33A15658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257,220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588E6EF" w14:textId="54517DB2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30102F73" w14:textId="23043050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77F91355" w14:textId="66D8C0DC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967ABCD" w14:textId="4C027AB5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257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220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9369E22" w14:textId="5F000287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0F5D3CD8" w14:textId="0C2372BF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</w:tr>
      <w:tr w:rsidR="000F398F" w:rsidRPr="00C43471" w14:paraId="719CCD80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460C66CC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  <w:tcBorders>
              <w:bottom w:val="nil"/>
            </w:tcBorders>
          </w:tcPr>
          <w:p w14:paraId="64D08CC1" w14:textId="65DAFDB4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2FB4B07D" w14:textId="2575578E" w:rsidR="000F398F" w:rsidRPr="00C43471" w:rsidRDefault="00830C92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80,332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41E38639" w14:textId="1289B29D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50A1183D" w14:textId="726F1D58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63,708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4F2BCCB4" w14:textId="245FB2CF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5E58E87C" w14:textId="56C18390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52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894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3DBC7BF" w14:textId="7537F6F4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718AB709" w14:textId="25A3F437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36,791</w:t>
            </w:r>
          </w:p>
        </w:tc>
      </w:tr>
      <w:tr w:rsidR="000F398F" w:rsidRPr="00C43471" w14:paraId="1CEA74A5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2784A3CF" w14:textId="77777777" w:rsidR="000F398F" w:rsidRPr="00C43471" w:rsidRDefault="000F398F" w:rsidP="000F398F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  <w:tcBorders>
              <w:bottom w:val="nil"/>
            </w:tcBorders>
          </w:tcPr>
          <w:p w14:paraId="268CFCDD" w14:textId="3F047ACB" w:rsidR="000F398F" w:rsidRPr="00C43471" w:rsidRDefault="000F398F" w:rsidP="000F398F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09CD7AC3" w14:textId="205B25E2" w:rsidR="000F398F" w:rsidRPr="00C43471" w:rsidRDefault="00830C92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115,</w:t>
            </w:r>
            <w:r w:rsidR="008F6A16">
              <w:rPr>
                <w:rFonts w:asciiTheme="minorBidi" w:hAnsiTheme="minorBidi" w:cstheme="minorBidi"/>
                <w:sz w:val="28"/>
                <w:szCs w:val="28"/>
              </w:rPr>
              <w:t>381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2AEB4177" w14:textId="7B586306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nil"/>
            </w:tcBorders>
            <w:vAlign w:val="bottom"/>
          </w:tcPr>
          <w:p w14:paraId="1E3B35AB" w14:textId="748A7783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72,282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086A6E1" w14:textId="52581958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8BCE3B3" w14:textId="69B9C946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82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914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1781B52" w14:textId="46BA6B4E" w:rsidR="000F398F" w:rsidRPr="00C43471" w:rsidRDefault="000F398F" w:rsidP="000F3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27BD1C11" w14:textId="02D67079" w:rsidR="000F398F" w:rsidRPr="00C43471" w:rsidRDefault="000F398F" w:rsidP="000F39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53,968</w:t>
            </w:r>
          </w:p>
        </w:tc>
      </w:tr>
      <w:tr w:rsidR="004943C7" w:rsidRPr="00C43471" w14:paraId="6932B038" w14:textId="77777777" w:rsidTr="002E3BA7">
        <w:trPr>
          <w:trHeight w:val="399"/>
        </w:trPr>
        <w:tc>
          <w:tcPr>
            <w:tcW w:w="3330" w:type="dxa"/>
          </w:tcPr>
          <w:p w14:paraId="6989A7D2" w14:textId="46E403D0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60F800DF" w14:textId="235D9718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30F3C8BF" w:rsidR="004943C7" w:rsidRPr="00C43471" w:rsidRDefault="008F6A16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sz w:val="28"/>
                <w:szCs w:val="28"/>
              </w:rPr>
              <w:t>34,755</w:t>
            </w:r>
          </w:p>
        </w:tc>
        <w:tc>
          <w:tcPr>
            <w:tcW w:w="239" w:type="dxa"/>
            <w:vAlign w:val="bottom"/>
          </w:tcPr>
          <w:p w14:paraId="18CB5752" w14:textId="26C35A1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BE19F62" w14:textId="55C9535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57,617</w:t>
            </w:r>
          </w:p>
        </w:tc>
        <w:tc>
          <w:tcPr>
            <w:tcW w:w="265" w:type="dxa"/>
            <w:vAlign w:val="bottom"/>
          </w:tcPr>
          <w:p w14:paraId="29AC4E17" w14:textId="23355D29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163F1B48" w:rsidR="004943C7" w:rsidRPr="00C43471" w:rsidRDefault="00B35A84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16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459</w:t>
            </w:r>
          </w:p>
        </w:tc>
        <w:tc>
          <w:tcPr>
            <w:tcW w:w="279" w:type="dxa"/>
            <w:vAlign w:val="bottom"/>
          </w:tcPr>
          <w:p w14:paraId="79E81830" w14:textId="302F2EAD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2DD76E1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38,029</w:t>
            </w:r>
          </w:p>
        </w:tc>
      </w:tr>
      <w:tr w:rsidR="004943C7" w:rsidRPr="00C43471" w14:paraId="45E82D4F" w14:textId="77777777" w:rsidTr="002E3BA7">
        <w:trPr>
          <w:trHeight w:val="399"/>
        </w:trPr>
        <w:tc>
          <w:tcPr>
            <w:tcW w:w="3330" w:type="dxa"/>
          </w:tcPr>
          <w:p w14:paraId="589F354D" w14:textId="77777777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6ECCA675" w14:textId="67E804BA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CE64" w14:textId="43D0687C" w:rsidR="004943C7" w:rsidRPr="00C43471" w:rsidRDefault="00B90F8C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487,688</w:t>
            </w:r>
          </w:p>
        </w:tc>
        <w:tc>
          <w:tcPr>
            <w:tcW w:w="239" w:type="dxa"/>
            <w:vAlign w:val="bottom"/>
          </w:tcPr>
          <w:p w14:paraId="6B6C9DC7" w14:textId="576464E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D820" w14:textId="752769D0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372,222</w:t>
            </w:r>
          </w:p>
        </w:tc>
        <w:tc>
          <w:tcPr>
            <w:tcW w:w="265" w:type="dxa"/>
            <w:vAlign w:val="bottom"/>
          </w:tcPr>
          <w:p w14:paraId="7F890EC6" w14:textId="635DB1B2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C940" w14:textId="6B92BD41" w:rsidR="004943C7" w:rsidRPr="00C43471" w:rsidRDefault="00B35A84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409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487</w:t>
            </w:r>
          </w:p>
        </w:tc>
        <w:tc>
          <w:tcPr>
            <w:tcW w:w="279" w:type="dxa"/>
            <w:vAlign w:val="bottom"/>
          </w:tcPr>
          <w:p w14:paraId="141D77E4" w14:textId="497416CE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1EEC" w14:textId="757C5F03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4943C7" w:rsidRPr="00C43471" w14:paraId="712EA1A5" w14:textId="77777777" w:rsidTr="002E3BA7">
        <w:trPr>
          <w:trHeight w:val="399"/>
        </w:trPr>
        <w:tc>
          <w:tcPr>
            <w:tcW w:w="3330" w:type="dxa"/>
          </w:tcPr>
          <w:p w14:paraId="11723A7C" w14:textId="77777777" w:rsidR="004943C7" w:rsidRPr="00C43471" w:rsidRDefault="004943C7" w:rsidP="004943C7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4943C7" w:rsidRPr="00C43471" w:rsidRDefault="004943C7" w:rsidP="004943C7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4" w:type="dxa"/>
          </w:tcPr>
          <w:p w14:paraId="7C592954" w14:textId="09D3930C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37222" w14:textId="4EB3ADFE" w:rsidR="004943C7" w:rsidRPr="00C43471" w:rsidRDefault="003F19D5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(49,160)</w:t>
            </w:r>
          </w:p>
        </w:tc>
        <w:tc>
          <w:tcPr>
            <w:tcW w:w="239" w:type="dxa"/>
            <w:vAlign w:val="bottom"/>
          </w:tcPr>
          <w:p w14:paraId="4A8E2425" w14:textId="5B253A37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7635" w14:textId="03645E20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(48,629)</w:t>
            </w:r>
          </w:p>
        </w:tc>
        <w:tc>
          <w:tcPr>
            <w:tcW w:w="265" w:type="dxa"/>
            <w:vAlign w:val="bottom"/>
          </w:tcPr>
          <w:p w14:paraId="017CB622" w14:textId="6433A590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3F8E4" w14:textId="3E67A451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E5001B2" w14:textId="575C438B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D7D9" w14:textId="14DE6D75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43C7" w:rsidRPr="00C43471" w14:paraId="1689CEF7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24FC1846" w14:textId="77777777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763C0D78" w14:textId="2C68C748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7FDFE1A7" w:rsidR="004943C7" w:rsidRPr="00C43471" w:rsidRDefault="003F19D5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  <w:r w:rsidR="00815293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38</w:t>
            </w:r>
            <w:r w:rsidR="00E5573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,528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69238DD2" w14:textId="0FAA8B1E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3BECF599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314AEE24" w:rsidR="004943C7" w:rsidRPr="00C43471" w:rsidRDefault="00B35A84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409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487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27886845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4943C7" w:rsidRPr="00C43471" w14:paraId="524FB431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3FD58FD4" w14:textId="77777777" w:rsidR="004943C7" w:rsidRPr="00C43471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7EFB9765" w14:textId="5043B2D6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46D30A4F" w:rsidR="004943C7" w:rsidRPr="00C43471" w:rsidRDefault="003F19D5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</w:t>
            </w:r>
            <w:r w:rsidR="00E5573B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38,528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3DC85CBC" w14:textId="5AA511E1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6CABA63A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25591DDB" w:rsidR="004943C7" w:rsidRPr="00C43471" w:rsidRDefault="00B32C09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72</w:t>
            </w:r>
            <w:r w:rsidR="00C75583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6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="00A644D7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83</w:t>
            </w:r>
            <w:r w:rsidR="007F08BF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4C4FE5D7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792,335</w:t>
            </w:r>
          </w:p>
        </w:tc>
      </w:tr>
      <w:tr w:rsidR="004943C7" w:rsidRPr="00C43471" w14:paraId="6736B5EB" w14:textId="77777777" w:rsidTr="002E3BA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56C0AFCA" w14:textId="77777777" w:rsidR="004943C7" w:rsidRPr="00C43471" w:rsidRDefault="004943C7" w:rsidP="004943C7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C43471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3924B91E" w14:textId="16E25084" w:rsidR="004943C7" w:rsidRPr="00C43471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2FFC8DEC" w:rsidR="004943C7" w:rsidRPr="00C43471" w:rsidRDefault="003F19D5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</w:t>
            </w:r>
            <w:r w:rsidR="00815CD8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123</w:t>
            </w:r>
            <w:r w:rsidR="00815CD8"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,309</w:t>
            </w:r>
          </w:p>
        </w:tc>
        <w:tc>
          <w:tcPr>
            <w:tcW w:w="239" w:type="dxa"/>
            <w:tcBorders>
              <w:bottom w:val="nil"/>
            </w:tcBorders>
            <w:vAlign w:val="bottom"/>
          </w:tcPr>
          <w:p w14:paraId="020D9E93" w14:textId="6117B669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1E492B31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1,033,691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7AB25E44" w:rsidR="004943C7" w:rsidRPr="00C43471" w:rsidRDefault="00B32C09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36</w:t>
            </w:r>
            <w:r w:rsidR="00A644D7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644D7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924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4943C7" w:rsidRPr="00C43471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0ACD871F" w:rsidR="004943C7" w:rsidRPr="00C43471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1,465,779</w:t>
            </w:r>
          </w:p>
        </w:tc>
      </w:tr>
    </w:tbl>
    <w:p w14:paraId="4B38A2B9" w14:textId="211722B2" w:rsidR="00A30598" w:rsidRPr="00C43471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C43471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eastAsia="Cordia New" w:hAnsiTheme="minorBidi" w:cstheme="minorBidi"/>
          <w:sz w:val="28"/>
          <w:szCs w:val="28"/>
          <w:u w:val="none"/>
          <w:cs/>
        </w:rPr>
        <w:t>สินค้าคงเหลือ</w:t>
      </w:r>
    </w:p>
    <w:p w14:paraId="7BE04783" w14:textId="14D2FCD8" w:rsidR="00A30598" w:rsidRPr="00C43471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6"/>
        <w:gridCol w:w="1136"/>
        <w:gridCol w:w="282"/>
        <w:gridCol w:w="1124"/>
        <w:gridCol w:w="262"/>
        <w:gridCol w:w="1079"/>
        <w:gridCol w:w="279"/>
        <w:gridCol w:w="1056"/>
        <w:gridCol w:w="7"/>
      </w:tblGrid>
      <w:tr w:rsidR="00A30598" w:rsidRPr="00C43471" w14:paraId="6A51B23B" w14:textId="77777777" w:rsidTr="00AE1B2C">
        <w:trPr>
          <w:tblHeader/>
        </w:trPr>
        <w:tc>
          <w:tcPr>
            <w:tcW w:w="2151" w:type="pct"/>
          </w:tcPr>
          <w:p w14:paraId="6624715C" w14:textId="5F507243" w:rsidR="00A30598" w:rsidRPr="00C43471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tcBorders>
              <w:bottom w:val="single" w:sz="4" w:space="0" w:color="auto"/>
            </w:tcBorders>
            <w:hideMark/>
          </w:tcPr>
          <w:p w14:paraId="55FC1297" w14:textId="77777777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C43471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0" w:type="pct"/>
            <w:gridSpan w:val="4"/>
            <w:tcBorders>
              <w:bottom w:val="single" w:sz="4" w:space="0" w:color="auto"/>
            </w:tcBorders>
            <w:hideMark/>
          </w:tcPr>
          <w:p w14:paraId="470A1EF0" w14:textId="77777777" w:rsidR="00A30598" w:rsidRPr="00C43471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1B2C" w:rsidRPr="00C43471" w14:paraId="1E4A5F53" w14:textId="77777777">
        <w:trPr>
          <w:tblHeader/>
        </w:trPr>
        <w:tc>
          <w:tcPr>
            <w:tcW w:w="2151" w:type="pct"/>
          </w:tcPr>
          <w:p w14:paraId="52839014" w14:textId="24DAFD20" w:rsidR="00AE1B2C" w:rsidRPr="00C43471" w:rsidRDefault="00AE1B2C" w:rsidP="00AE1B2C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DDE79" w14:textId="42EB3F72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" w:type="pct"/>
            <w:tcBorders>
              <w:top w:val="single" w:sz="4" w:space="0" w:color="auto"/>
            </w:tcBorders>
            <w:vAlign w:val="center"/>
          </w:tcPr>
          <w:p w14:paraId="3A4C94AF" w14:textId="67CA2180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26F0D76A" w14:textId="7ECDA6C2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CF11B" w14:textId="4D257D8A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center"/>
          </w:tcPr>
          <w:p w14:paraId="458A40AC" w14:textId="15BF231D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</w:tcBorders>
            <w:vAlign w:val="center"/>
          </w:tcPr>
          <w:p w14:paraId="63DFDDBC" w14:textId="648DE74D" w:rsidR="00AE1B2C" w:rsidRPr="00C43471" w:rsidRDefault="00AE1B2C" w:rsidP="00AE1B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F42979" w:rsidRPr="00C43471" w14:paraId="6934C150" w14:textId="77777777" w:rsidTr="00AE1B2C">
        <w:trPr>
          <w:tblHeader/>
        </w:trPr>
        <w:tc>
          <w:tcPr>
            <w:tcW w:w="2151" w:type="pct"/>
          </w:tcPr>
          <w:p w14:paraId="5B2F617E" w14:textId="6AD96290" w:rsidR="00F42979" w:rsidRPr="00C43471" w:rsidRDefault="00F42979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  <w:hideMark/>
          </w:tcPr>
          <w:p w14:paraId="1C7439C3" w14:textId="012EF12C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4" w:type="pct"/>
            <w:vAlign w:val="center"/>
          </w:tcPr>
          <w:p w14:paraId="31D8B4CC" w14:textId="3D7E3BCD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  <w:hideMark/>
          </w:tcPr>
          <w:p w14:paraId="619CD079" w14:textId="7FD157DE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57F68E0B" w14:textId="2F1F99EA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  <w:hideMark/>
          </w:tcPr>
          <w:p w14:paraId="28B41EE7" w14:textId="2D8E0294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2" w:type="pct"/>
            <w:vAlign w:val="center"/>
          </w:tcPr>
          <w:p w14:paraId="211254C5" w14:textId="71F71A93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4ABCAB" w14:textId="65A24E50" w:rsidR="00F42979" w:rsidRPr="00C43471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E6143" w:rsidRPr="00C43471" w14:paraId="6EDBBDA7" w14:textId="77777777" w:rsidTr="007F6E92">
        <w:trPr>
          <w:gridAfter w:val="1"/>
          <w:wAfter w:w="4" w:type="pct"/>
          <w:tblHeader/>
        </w:trPr>
        <w:tc>
          <w:tcPr>
            <w:tcW w:w="2151" w:type="pct"/>
          </w:tcPr>
          <w:p w14:paraId="27E9080F" w14:textId="650024D9" w:rsidR="00EE6143" w:rsidRPr="00C43471" w:rsidRDefault="00EE6143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45" w:type="pct"/>
            <w:gridSpan w:val="7"/>
            <w:hideMark/>
          </w:tcPr>
          <w:p w14:paraId="0423DCD6" w14:textId="77777777" w:rsidR="00EE6143" w:rsidRPr="00C43471" w:rsidRDefault="00EE6143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143" w:rsidRPr="00C43471" w14:paraId="665F0C8F" w14:textId="77777777" w:rsidTr="00524FD9">
        <w:tc>
          <w:tcPr>
            <w:tcW w:w="2151" w:type="pct"/>
            <w:hideMark/>
          </w:tcPr>
          <w:p w14:paraId="7F07AD8B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78F736D" w14:textId="48846840" w:rsidR="00EE6143" w:rsidRPr="00C43471" w:rsidRDefault="00524FD9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1,041,876</w:t>
            </w:r>
          </w:p>
        </w:tc>
        <w:tc>
          <w:tcPr>
            <w:tcW w:w="154" w:type="pct"/>
            <w:vAlign w:val="bottom"/>
          </w:tcPr>
          <w:p w14:paraId="554C0C8A" w14:textId="41584F1E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6189F25B" w14:textId="700FD71D" w:rsidR="00EE6143" w:rsidRPr="00C43471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1,021,109</w:t>
            </w:r>
          </w:p>
        </w:tc>
        <w:tc>
          <w:tcPr>
            <w:tcW w:w="143" w:type="pct"/>
            <w:vAlign w:val="bottom"/>
          </w:tcPr>
          <w:p w14:paraId="0423804D" w14:textId="454F115B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60FDCB62" w14:textId="2D2B9EAA" w:rsidR="00EE6143" w:rsidRPr="00C43471" w:rsidRDefault="004939F9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838,938</w:t>
            </w:r>
          </w:p>
        </w:tc>
        <w:tc>
          <w:tcPr>
            <w:tcW w:w="152" w:type="pct"/>
            <w:vAlign w:val="bottom"/>
          </w:tcPr>
          <w:p w14:paraId="03705E66" w14:textId="1990E1FB" w:rsidR="00EE6143" w:rsidRPr="00C43471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8E222D5" w14:textId="1D394205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725,923</w:t>
            </w:r>
          </w:p>
        </w:tc>
      </w:tr>
      <w:tr w:rsidR="00EE6143" w:rsidRPr="00C43471" w14:paraId="5308AAB6" w14:textId="77777777" w:rsidTr="00524FD9">
        <w:tc>
          <w:tcPr>
            <w:tcW w:w="2151" w:type="pct"/>
            <w:hideMark/>
          </w:tcPr>
          <w:p w14:paraId="6771B937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4C5A9534" w14:textId="32BC1173" w:rsidR="00EE6143" w:rsidRPr="00C43471" w:rsidRDefault="00524FD9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1,310,935</w:t>
            </w:r>
          </w:p>
        </w:tc>
        <w:tc>
          <w:tcPr>
            <w:tcW w:w="154" w:type="pct"/>
            <w:vAlign w:val="bottom"/>
          </w:tcPr>
          <w:p w14:paraId="4A1AD889" w14:textId="026A5121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02F1E826" w14:textId="1E9877A9" w:rsidR="00EE6143" w:rsidRPr="00C43471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997,325</w:t>
            </w:r>
          </w:p>
        </w:tc>
        <w:tc>
          <w:tcPr>
            <w:tcW w:w="143" w:type="pct"/>
            <w:vAlign w:val="bottom"/>
          </w:tcPr>
          <w:p w14:paraId="1563AE42" w14:textId="2363096E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2C20D327" w14:textId="30C3683E" w:rsidR="00EE6143" w:rsidRPr="00C43471" w:rsidRDefault="004939F9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1,197,989</w:t>
            </w:r>
          </w:p>
        </w:tc>
        <w:tc>
          <w:tcPr>
            <w:tcW w:w="152" w:type="pct"/>
            <w:vAlign w:val="bottom"/>
          </w:tcPr>
          <w:p w14:paraId="025139FE" w14:textId="078BF2A4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012A68F2" w14:textId="1A98CCB6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932,121</w:t>
            </w:r>
          </w:p>
        </w:tc>
      </w:tr>
      <w:tr w:rsidR="00EE6143" w:rsidRPr="00C43471" w14:paraId="172B782D" w14:textId="77777777" w:rsidTr="00524FD9">
        <w:tc>
          <w:tcPr>
            <w:tcW w:w="2151" w:type="pct"/>
          </w:tcPr>
          <w:p w14:paraId="0E89EBB2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61D8E037" w14:textId="425C87FF" w:rsidR="00EE6143" w:rsidRPr="00C43471" w:rsidRDefault="00524FD9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167,488</w:t>
            </w:r>
          </w:p>
        </w:tc>
        <w:tc>
          <w:tcPr>
            <w:tcW w:w="154" w:type="pct"/>
            <w:vAlign w:val="bottom"/>
          </w:tcPr>
          <w:p w14:paraId="581E859B" w14:textId="7E0B475E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25F86D2B" w14:textId="68130970" w:rsidR="00EE6143" w:rsidRPr="00C43471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260,933</w:t>
            </w:r>
          </w:p>
        </w:tc>
        <w:tc>
          <w:tcPr>
            <w:tcW w:w="143" w:type="pct"/>
            <w:vAlign w:val="bottom"/>
          </w:tcPr>
          <w:p w14:paraId="4680C6A3" w14:textId="3ECC1AED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5514802" w14:textId="61AF7213" w:rsidR="00EE6143" w:rsidRPr="00C43471" w:rsidRDefault="004939F9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130,829</w:t>
            </w:r>
          </w:p>
        </w:tc>
        <w:tc>
          <w:tcPr>
            <w:tcW w:w="152" w:type="pct"/>
            <w:vAlign w:val="bottom"/>
          </w:tcPr>
          <w:p w14:paraId="2A446B0A" w14:textId="79745CF8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vAlign w:val="bottom"/>
          </w:tcPr>
          <w:p w14:paraId="1DCB3135" w14:textId="04BD9705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159,142</w:t>
            </w:r>
          </w:p>
        </w:tc>
      </w:tr>
      <w:tr w:rsidR="00EE6143" w:rsidRPr="00C43471" w14:paraId="44C104FD" w14:textId="77777777" w:rsidTr="00524FD9">
        <w:tc>
          <w:tcPr>
            <w:tcW w:w="2151" w:type="pct"/>
            <w:hideMark/>
          </w:tcPr>
          <w:p w14:paraId="79AE197B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47DC4" w14:textId="5DC2D46D" w:rsidR="00EE6143" w:rsidRPr="00C43471" w:rsidRDefault="00524FD9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132,263</w:t>
            </w:r>
          </w:p>
        </w:tc>
        <w:tc>
          <w:tcPr>
            <w:tcW w:w="154" w:type="pct"/>
            <w:vAlign w:val="bottom"/>
          </w:tcPr>
          <w:p w14:paraId="5C799EF8" w14:textId="15EA6FBB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76F8" w14:textId="2D9E8832" w:rsidR="00EE6143" w:rsidRPr="00C43471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107,516</w:t>
            </w:r>
          </w:p>
        </w:tc>
        <w:tc>
          <w:tcPr>
            <w:tcW w:w="143" w:type="pct"/>
            <w:vAlign w:val="bottom"/>
          </w:tcPr>
          <w:p w14:paraId="31E4F0FF" w14:textId="58B61A46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E2581" w14:textId="0F471343" w:rsidR="00EE6143" w:rsidRPr="00C43471" w:rsidRDefault="004939F9" w:rsidP="004939F9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132,263</w:t>
            </w:r>
          </w:p>
        </w:tc>
        <w:tc>
          <w:tcPr>
            <w:tcW w:w="152" w:type="pct"/>
            <w:vAlign w:val="bottom"/>
          </w:tcPr>
          <w:p w14:paraId="4EF1888D" w14:textId="5DAB6D67" w:rsidR="00EE6143" w:rsidRPr="00C43471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5607" w14:textId="5688E84C" w:rsidR="00EE6143" w:rsidRPr="00C43471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107,515</w:t>
            </w:r>
          </w:p>
        </w:tc>
      </w:tr>
      <w:tr w:rsidR="00EE6143" w:rsidRPr="00C43471" w14:paraId="62EA9FD0" w14:textId="77777777" w:rsidTr="00524FD9">
        <w:trPr>
          <w:trHeight w:val="445"/>
        </w:trPr>
        <w:tc>
          <w:tcPr>
            <w:tcW w:w="2151" w:type="pct"/>
            <w:hideMark/>
          </w:tcPr>
          <w:p w14:paraId="3BE92B76" w14:textId="77777777" w:rsidR="00EE6143" w:rsidRPr="00C43471" w:rsidRDefault="00EE6143" w:rsidP="26453A0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3E3C8E" w14:textId="7F683EFA" w:rsidR="00EE6143" w:rsidRPr="00C43471" w:rsidRDefault="00524FD9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2,652,562</w:t>
            </w:r>
          </w:p>
        </w:tc>
        <w:tc>
          <w:tcPr>
            <w:tcW w:w="154" w:type="pct"/>
            <w:vAlign w:val="bottom"/>
          </w:tcPr>
          <w:p w14:paraId="0BA5F12D" w14:textId="24A0516F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4C14C6D9" w:rsidR="00EE6143" w:rsidRPr="00C43471" w:rsidRDefault="0066040A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2,386,883</w:t>
            </w:r>
          </w:p>
        </w:tc>
        <w:tc>
          <w:tcPr>
            <w:tcW w:w="143" w:type="pct"/>
            <w:vAlign w:val="bottom"/>
          </w:tcPr>
          <w:p w14:paraId="4A791EFD" w14:textId="270FFDCD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A6B0F2" w14:textId="7A8212DE" w:rsidR="00EE6143" w:rsidRPr="00C43471" w:rsidRDefault="004939F9" w:rsidP="002733B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C43471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2,300,019</w:t>
            </w:r>
          </w:p>
        </w:tc>
        <w:tc>
          <w:tcPr>
            <w:tcW w:w="152" w:type="pct"/>
            <w:vAlign w:val="bottom"/>
          </w:tcPr>
          <w:p w14:paraId="4CDEF002" w14:textId="388F9C33" w:rsidR="00EE6143" w:rsidRPr="00C43471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4667E68F" w:rsidR="00EE6143" w:rsidRPr="00C43471" w:rsidRDefault="0066040A" w:rsidP="007F6E9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1,924,701</w:t>
            </w:r>
          </w:p>
        </w:tc>
      </w:tr>
    </w:tbl>
    <w:p w14:paraId="740CD801" w14:textId="5B0964FE" w:rsidR="00A30598" w:rsidRPr="00C43471" w:rsidRDefault="00A30598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1E31AB6" w14:textId="77777777" w:rsidR="00C84CA9" w:rsidRPr="00C43471" w:rsidRDefault="00C84CA9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376A867D" w14:textId="77777777" w:rsidR="00C84CA9" w:rsidRPr="00C43471" w:rsidRDefault="00C84CA9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F5B757A" w14:textId="77777777" w:rsidR="00A061B0" w:rsidRPr="00C43471" w:rsidRDefault="00A061B0" w:rsidP="00831E6B">
      <w:pPr>
        <w:ind w:left="540" w:hanging="180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D6B6EF8" w14:textId="36C7B2D7" w:rsidR="00A061B0" w:rsidRPr="00C43471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C43471" w:rsidSect="00A1097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6635FB12" w14:textId="77777777" w:rsidR="006045B8" w:rsidRPr="00C43471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555827C5" w14:textId="77777777" w:rsidR="00F10FBE" w:rsidRPr="00C43471" w:rsidRDefault="00F10FBE" w:rsidP="00F10FBE">
      <w:pPr>
        <w:rPr>
          <w:rFonts w:asciiTheme="minorBidi" w:hAnsiTheme="minorBidi" w:cstheme="minorBidi"/>
        </w:rPr>
      </w:pPr>
    </w:p>
    <w:p w14:paraId="35191EF8" w14:textId="3FFA1917" w:rsidR="00F268DA" w:rsidRPr="00C43471" w:rsidRDefault="00F268DA" w:rsidP="00F268DA">
      <w:pPr>
        <w:ind w:left="540" w:hanging="180"/>
        <w:jc w:val="thaiDistribute"/>
        <w:rPr>
          <w:rFonts w:asciiTheme="minorBidi" w:hAnsiTheme="minorBidi" w:cstheme="minorBidi"/>
        </w:rPr>
      </w:pP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Pr="00C43471">
        <w:rPr>
          <w:rFonts w:asciiTheme="minorBidi" w:eastAsia="Cordia New" w:hAnsiTheme="minorBidi" w:cstheme="minorBidi"/>
          <w:sz w:val="28"/>
          <w:szCs w:val="28"/>
        </w:rPr>
        <w:t>3</w:t>
      </w:r>
      <w:r w:rsidR="00F51FBB" w:rsidRPr="00C43471">
        <w:rPr>
          <w:rFonts w:asciiTheme="minorBidi" w:eastAsia="Cordia New" w:hAnsiTheme="minorBidi" w:cstheme="minorBidi"/>
          <w:sz w:val="28"/>
          <w:szCs w:val="28"/>
        </w:rPr>
        <w:t>0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F51FBB" w:rsidRPr="00C43471">
        <w:rPr>
          <w:rFonts w:asciiTheme="minorBidi" w:eastAsia="Cordia New" w:hAnsiTheme="minorBidi" w:cstheme="minorBidi"/>
          <w:sz w:val="28"/>
          <w:szCs w:val="28"/>
          <w:cs/>
        </w:rPr>
        <w:t>มิถุนายน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2567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Pr="00C43471">
        <w:rPr>
          <w:rFonts w:asciiTheme="minorBidi" w:eastAsia="Cordia New" w:hAnsiTheme="minorBidi" w:cstheme="minorBidi"/>
          <w:sz w:val="28"/>
          <w:szCs w:val="28"/>
        </w:rPr>
        <w:t>31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Pr="00C43471">
        <w:rPr>
          <w:rFonts w:asciiTheme="minorBidi" w:eastAsia="Cordia New" w:hAnsiTheme="minorBidi" w:cstheme="minorBidi"/>
          <w:sz w:val="28"/>
          <w:szCs w:val="28"/>
        </w:rPr>
        <w:t>2566</w:t>
      </w:r>
      <w:r w:rsidRPr="00C43471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Pr="00C43471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67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2"/>
        <w:gridCol w:w="669"/>
        <w:gridCol w:w="182"/>
        <w:gridCol w:w="671"/>
        <w:gridCol w:w="179"/>
        <w:gridCol w:w="1276"/>
        <w:gridCol w:w="178"/>
        <w:gridCol w:w="1239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720"/>
        <w:gridCol w:w="270"/>
        <w:gridCol w:w="720"/>
      </w:tblGrid>
      <w:tr w:rsidR="00141B1E" w:rsidRPr="00C43471" w14:paraId="3CF60C57" w14:textId="77777777" w:rsidTr="00C076EC">
        <w:trPr>
          <w:cantSplit/>
          <w:trHeight w:val="288"/>
          <w:tblHeader/>
        </w:trPr>
        <w:tc>
          <w:tcPr>
            <w:tcW w:w="2552" w:type="dxa"/>
            <w:vAlign w:val="bottom"/>
          </w:tcPr>
          <w:p w14:paraId="5E7AD831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bottom w:val="nil"/>
            </w:tcBorders>
            <w:vAlign w:val="bottom"/>
          </w:tcPr>
          <w:p w14:paraId="32B685C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1F35D7B7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nil"/>
            </w:tcBorders>
            <w:vAlign w:val="bottom"/>
          </w:tcPr>
          <w:p w14:paraId="6FA14D7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A259ABC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546" w:type="dxa"/>
            <w:gridSpan w:val="15"/>
            <w:tcBorders>
              <w:bottom w:val="single" w:sz="4" w:space="0" w:color="auto"/>
            </w:tcBorders>
            <w:vAlign w:val="bottom"/>
          </w:tcPr>
          <w:p w14:paraId="2FADE34F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D18FC" w:rsidRPr="00C43471" w14:paraId="501A1028" w14:textId="77777777" w:rsidTr="00C076EC">
        <w:trPr>
          <w:cantSplit/>
          <w:trHeight w:val="549"/>
          <w:tblHeader/>
        </w:trPr>
        <w:tc>
          <w:tcPr>
            <w:tcW w:w="2552" w:type="dxa"/>
            <w:vAlign w:val="bottom"/>
          </w:tcPr>
          <w:p w14:paraId="464439C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F61B96B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31308B9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tcBorders>
              <w:top w:val="nil"/>
            </w:tcBorders>
            <w:vAlign w:val="bottom"/>
          </w:tcPr>
          <w:p w14:paraId="1C428CA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1ACEA4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5F76399A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558CA27C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4B3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D4C1A20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B9330B6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B653" w14:textId="77777777" w:rsidR="00141B1E" w:rsidRPr="00C43471" w:rsidRDefault="00141B1E" w:rsidP="00D8237A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41F3989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CEF1D21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D451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59075D8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205CE4A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B93B" w14:textId="77F455F8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="004046C8" w:rsidRPr="00C43471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77204A" w:rsidRPr="00C43471" w14:paraId="5C8549ED" w14:textId="77777777" w:rsidTr="00C076EC">
        <w:trPr>
          <w:cantSplit/>
          <w:trHeight w:val="180"/>
          <w:tblHeader/>
        </w:trPr>
        <w:tc>
          <w:tcPr>
            <w:tcW w:w="2552" w:type="dxa"/>
          </w:tcPr>
          <w:p w14:paraId="12EAB4F6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14:paraId="6CAE5F85" w14:textId="79622A0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893533F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46ED8150" w14:textId="2E9D3FC9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2086A36B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AAAEC2" w14:textId="21B38C0D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</w:p>
          <w:p w14:paraId="0725D08B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</w:p>
          <w:p w14:paraId="6838130A" w14:textId="2EFEFC6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A3F584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AD786E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7EF540F9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7B2B4A80" w14:textId="30F0E55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6D60A1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8820A68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FD60508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</w:p>
          <w:p w14:paraId="1C4EA685" w14:textId="008BE82A" w:rsidR="0077204A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05707B3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6BD692F1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75CF0729" w14:textId="72E239F6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252A562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579F733F" w14:textId="0C7DD92F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B151F24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4586719" w14:textId="201DD093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E77D458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65364250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30</w:t>
            </w:r>
          </w:p>
          <w:p w14:paraId="6D9AEBA6" w14:textId="77777777" w:rsidR="00390E5F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</w:p>
          <w:p w14:paraId="7619F886" w14:textId="6B4F316B" w:rsidR="0077204A" w:rsidRPr="00C43471" w:rsidRDefault="00390E5F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5D603499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05CB2F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31 </w:t>
            </w:r>
          </w:p>
          <w:p w14:paraId="4ECEBE9A" w14:textId="2FE0E033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C72FECC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2A5C4AF" w14:textId="7C97F023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="00390E5F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7728B0" w14:textId="77777777" w:rsidR="0077204A" w:rsidRPr="00C43471" w:rsidRDefault="0077204A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260F435" w14:textId="5A2C1C83" w:rsidR="0077204A" w:rsidRPr="00C43471" w:rsidRDefault="008F7689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มิถุนายน </w:t>
            </w:r>
            <w:r w:rsidR="0077204A"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</w:tr>
      <w:tr w:rsidR="00141B1E" w:rsidRPr="00C43471" w14:paraId="20B44BBA" w14:textId="77777777" w:rsidTr="00C076EC">
        <w:trPr>
          <w:cantSplit/>
          <w:trHeight w:val="314"/>
          <w:tblHeader/>
        </w:trPr>
        <w:tc>
          <w:tcPr>
            <w:tcW w:w="2552" w:type="dxa"/>
          </w:tcPr>
          <w:p w14:paraId="0071FD8B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22" w:type="dxa"/>
            <w:gridSpan w:val="3"/>
          </w:tcPr>
          <w:p w14:paraId="6EC66A34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4CE53707" w14:textId="7777777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17" w:type="dxa"/>
            <w:gridSpan w:val="19"/>
          </w:tcPr>
          <w:p w14:paraId="107CD998" w14:textId="636E820A" w:rsidR="00141B1E" w:rsidRPr="00C43471" w:rsidRDefault="003818F6" w:rsidP="00D8237A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tLeast"/>
              <w:ind w:left="-79" w:right="-72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ab/>
            </w:r>
            <w:r w:rsidR="00141B1E"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ab/>
            </w:r>
          </w:p>
        </w:tc>
      </w:tr>
      <w:tr w:rsidR="00AD218E" w:rsidRPr="00C43471" w14:paraId="3FB13811" w14:textId="77777777" w:rsidTr="00C076EC">
        <w:trPr>
          <w:cantSplit/>
          <w:trHeight w:val="288"/>
        </w:trPr>
        <w:tc>
          <w:tcPr>
            <w:tcW w:w="14670" w:type="dxa"/>
            <w:gridSpan w:val="24"/>
          </w:tcPr>
          <w:p w14:paraId="004A5BD2" w14:textId="02278AE0" w:rsidR="00AD218E" w:rsidRPr="00C43471" w:rsidRDefault="00AD218E" w:rsidP="00D8237A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  <w:r w:rsidR="00414C04"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ย่อยทางตรง</w:t>
            </w:r>
          </w:p>
        </w:tc>
      </w:tr>
      <w:tr w:rsidR="009D18FC" w:rsidRPr="00C43471" w14:paraId="13CF4060" w14:textId="77777777" w:rsidTr="00303EF9">
        <w:trPr>
          <w:cantSplit/>
          <w:trHeight w:val="746"/>
        </w:trPr>
        <w:tc>
          <w:tcPr>
            <w:tcW w:w="2552" w:type="dxa"/>
          </w:tcPr>
          <w:p w14:paraId="6DDA625A" w14:textId="77777777" w:rsidR="003D0C71" w:rsidRPr="00C43471" w:rsidRDefault="00141B1E" w:rsidP="00D8237A">
            <w:pPr>
              <w:ind w:left="11" w:firstLine="8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บริษัท ทานากะ เวลดิ้ง </w:t>
            </w:r>
          </w:p>
          <w:p w14:paraId="3585214D" w14:textId="462A4815" w:rsidR="00141B1E" w:rsidRPr="00C43471" w:rsidRDefault="003D0C71" w:rsidP="00D8237A">
            <w:pPr>
              <w:ind w:left="11" w:firstLine="8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</w:t>
            </w:r>
            <w:r w:rsidR="00141B1E"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</w:p>
        </w:tc>
        <w:tc>
          <w:tcPr>
            <w:tcW w:w="669" w:type="dxa"/>
            <w:shd w:val="clear" w:color="auto" w:fill="auto"/>
            <w:vAlign w:val="bottom"/>
          </w:tcPr>
          <w:p w14:paraId="456B86AC" w14:textId="545B4AFF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91A585D" w14:textId="4E705CEB" w:rsidR="00141B1E" w:rsidRPr="00C43471" w:rsidRDefault="00141B1E" w:rsidP="00D823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2BCC67F" w14:textId="646F3CCD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F17C063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C9663" w14:textId="59024236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2610F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1323121" w14:textId="434B026E" w:rsidR="00141B1E" w:rsidRPr="00C43471" w:rsidRDefault="00141B1E" w:rsidP="00D8237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9366B3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AD7C535" w14:textId="76399E43" w:rsidR="00141B1E" w:rsidRPr="00C43471" w:rsidRDefault="00444C5D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9,30</w:t>
            </w:r>
            <w:r w:rsidR="005A29D4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2B55679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1C34016" w14:textId="01ECA253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9,842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7E8DEA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14174904" w14:textId="77977824" w:rsidR="00141B1E" w:rsidRPr="00C43471" w:rsidRDefault="00BE7DE8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(1,615)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58CD5B" w14:textId="4F4ECCEC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5CB1105" w14:textId="34F5CEF8" w:rsidR="00141B1E" w:rsidRPr="00C43471" w:rsidRDefault="00141B1E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(2,340)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58DB69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DE628E1" w14:textId="1C555C74" w:rsidR="00141B1E" w:rsidRPr="00C43471" w:rsidRDefault="00C076EC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1BB227F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72532" w14:textId="29886259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ADECF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2778D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13995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4AEF68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9D18FC" w:rsidRPr="00C43471" w14:paraId="3AA45901" w14:textId="77777777" w:rsidTr="00297AB3">
        <w:trPr>
          <w:cantSplit/>
          <w:trHeight w:val="460"/>
        </w:trPr>
        <w:tc>
          <w:tcPr>
            <w:tcW w:w="2552" w:type="dxa"/>
          </w:tcPr>
          <w:p w14:paraId="10E56351" w14:textId="3C612A7E" w:rsidR="00141B1E" w:rsidRPr="00C43471" w:rsidRDefault="00141B1E" w:rsidP="00D8237A">
            <w:pPr>
              <w:ind w:left="11" w:firstLine="94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M.C.S. - JAPAN Co., Ltd</w:t>
            </w:r>
          </w:p>
        </w:tc>
        <w:tc>
          <w:tcPr>
            <w:tcW w:w="669" w:type="dxa"/>
            <w:shd w:val="clear" w:color="auto" w:fill="auto"/>
            <w:vAlign w:val="center"/>
          </w:tcPr>
          <w:p w14:paraId="74DE6E6F" w14:textId="4D58F46C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143F8F03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5E3523" w14:textId="3473C41C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6A2971C1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FDE47C" w14:textId="2986DAFD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1334E0C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8461CDE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14CE49E4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14:paraId="48F5701E" w14:textId="3D9EDD4E" w:rsidR="00141B1E" w:rsidRPr="00C43471" w:rsidRDefault="00444C5D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11,069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0ADB02E6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F0AD66C" w14:textId="6E1C0B1D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11,703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DD0AECC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9CE9F7A" w14:textId="4BC04AFF" w:rsidR="00141B1E" w:rsidRPr="00C43471" w:rsidRDefault="00BE7DE8" w:rsidP="00D8237A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6C8DD38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  <w:vAlign w:val="center"/>
          </w:tcPr>
          <w:p w14:paraId="22DB7547" w14:textId="5511BF08" w:rsidR="00141B1E" w:rsidRPr="00C43471" w:rsidRDefault="00141B1E" w:rsidP="00D8237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82EE6A7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  <w:vAlign w:val="center"/>
          </w:tcPr>
          <w:p w14:paraId="1A5387E9" w14:textId="0631DEB9" w:rsidR="00141B1E" w:rsidRPr="00C43471" w:rsidRDefault="00C076EC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11,069</w:t>
            </w:r>
          </w:p>
        </w:tc>
        <w:tc>
          <w:tcPr>
            <w:tcW w:w="185" w:type="dxa"/>
            <w:shd w:val="clear" w:color="auto" w:fill="auto"/>
            <w:vAlign w:val="center"/>
          </w:tcPr>
          <w:p w14:paraId="1191B70F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E2883E2" w14:textId="7031B44A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11,703</w:t>
            </w:r>
          </w:p>
        </w:tc>
        <w:tc>
          <w:tcPr>
            <w:tcW w:w="180" w:type="dxa"/>
            <w:shd w:val="clear" w:color="auto" w:fill="auto"/>
          </w:tcPr>
          <w:p w14:paraId="135828E1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2506EC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754A3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5C6E74E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E90EE9" w:rsidRPr="00C43471" w14:paraId="3B30EE95" w14:textId="77777777" w:rsidTr="00297AB3">
        <w:trPr>
          <w:cantSplit/>
          <w:trHeight w:val="409"/>
        </w:trPr>
        <w:tc>
          <w:tcPr>
            <w:tcW w:w="2552" w:type="dxa"/>
            <w:tcBorders>
              <w:bottom w:val="nil"/>
            </w:tcBorders>
          </w:tcPr>
          <w:p w14:paraId="4DF741A5" w14:textId="262DCDD4" w:rsidR="00141B1E" w:rsidRPr="00C43471" w:rsidRDefault="00141B1E" w:rsidP="00D8237A">
            <w:pPr>
              <w:ind w:left="105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="00D76C6C"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Co., Ltd. 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vAlign w:val="center"/>
          </w:tcPr>
          <w:p w14:paraId="63A0C0B1" w14:textId="68A5C0A1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  <w:vAlign w:val="center"/>
          </w:tcPr>
          <w:p w14:paraId="290D36D8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  <w:vAlign w:val="center"/>
          </w:tcPr>
          <w:p w14:paraId="7AFDCF90" w14:textId="584F5F67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7610B202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14:paraId="7989E9BD" w14:textId="70A3A593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3AD8F0F8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  <w:vAlign w:val="center"/>
          </w:tcPr>
          <w:p w14:paraId="2FA136EE" w14:textId="5113E62C" w:rsidR="00141B1E" w:rsidRPr="00C43471" w:rsidRDefault="00141B1E" w:rsidP="00D8237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56C52452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F5227" w14:textId="318D8FB8" w:rsidR="00141B1E" w:rsidRPr="00C43471" w:rsidRDefault="002105C1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142,958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3ACF7F61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68494" w14:textId="44E343E2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151,147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23290187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50C3" w14:textId="59B1188B" w:rsidR="00141B1E" w:rsidRPr="00C43471" w:rsidRDefault="00BE7DE8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(11,508)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center"/>
          </w:tcPr>
          <w:p w14:paraId="7A2335EF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8FDA6" w14:textId="3909652C" w:rsidR="00141B1E" w:rsidRPr="00C43471" w:rsidRDefault="00141B1E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(12,168)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center"/>
          </w:tcPr>
          <w:p w14:paraId="26878B78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3CFB" w14:textId="12B5B73F" w:rsidR="00141B1E" w:rsidRPr="00C43471" w:rsidRDefault="00C076EC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131,4</w:t>
            </w:r>
            <w:r w:rsidR="004B3F6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50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center"/>
          </w:tcPr>
          <w:p w14:paraId="0C76407B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45340" w14:textId="3DDE716B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138,979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84A8A4D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A893D4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3BD60C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68F86BE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E90EE9" w:rsidRPr="00C43471" w14:paraId="674A3A0B" w14:textId="77777777" w:rsidTr="00303EF9">
        <w:trPr>
          <w:cantSplit/>
          <w:trHeight w:val="187"/>
        </w:trPr>
        <w:tc>
          <w:tcPr>
            <w:tcW w:w="2552" w:type="dxa"/>
            <w:tcBorders>
              <w:bottom w:val="nil"/>
            </w:tcBorders>
          </w:tcPr>
          <w:p w14:paraId="5F3D8F83" w14:textId="77777777" w:rsidR="00141B1E" w:rsidRPr="00C43471" w:rsidRDefault="00141B1E" w:rsidP="00D8237A">
            <w:pPr>
              <w:ind w:left="123" w:hanging="18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</w:tcPr>
          <w:p w14:paraId="1B81A817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581A486E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03598825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1CC8A14D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7E0C0BE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644F1495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48D596FB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450E08E1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777695" w14:textId="37DAC732" w:rsidR="00141B1E" w:rsidRPr="00C43471" w:rsidRDefault="002105C1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163,33</w:t>
            </w:r>
            <w:r w:rsidR="007355A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  <w:vAlign w:val="center"/>
          </w:tcPr>
          <w:p w14:paraId="700CF99C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D0BA73" w14:textId="2E1E27B0" w:rsidR="00141B1E" w:rsidRPr="00C43471" w:rsidRDefault="00141B1E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172,692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center"/>
          </w:tcPr>
          <w:p w14:paraId="2E8DB375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A55A4" w14:textId="1B541274" w:rsidR="00141B1E" w:rsidRPr="00C43471" w:rsidRDefault="00BE7DE8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(13,123)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  <w:vAlign w:val="center"/>
          </w:tcPr>
          <w:p w14:paraId="2C2428A8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3871BA" w14:textId="73EEADFC" w:rsidR="00141B1E" w:rsidRPr="00C43471" w:rsidRDefault="00141B1E" w:rsidP="00D8237A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(14,508)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center"/>
          </w:tcPr>
          <w:p w14:paraId="4A6FA4FE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197580" w14:textId="66E4AC71" w:rsidR="00141B1E" w:rsidRPr="00C43471" w:rsidRDefault="00C076EC" w:rsidP="00D8237A">
            <w:pPr>
              <w:pStyle w:val="acctfourfigures"/>
              <w:tabs>
                <w:tab w:val="clear" w:pos="765"/>
              </w:tabs>
              <w:spacing w:line="240" w:lineRule="atLeast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150,21</w:t>
            </w:r>
            <w:r w:rsidR="001D2E4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  <w:vAlign w:val="center"/>
          </w:tcPr>
          <w:p w14:paraId="43BD7615" w14:textId="77777777" w:rsidR="00141B1E" w:rsidRPr="00C43471" w:rsidRDefault="00141B1E" w:rsidP="00D8237A">
            <w:pPr>
              <w:pStyle w:val="acctfourfigures"/>
              <w:tabs>
                <w:tab w:val="decimal" w:pos="380"/>
              </w:tabs>
              <w:spacing w:line="240" w:lineRule="atLeast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67E183" w14:textId="120237AA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158,184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A434F48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55E31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3B39E6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8D399" w14:textId="77777777" w:rsidR="00141B1E" w:rsidRPr="00C43471" w:rsidRDefault="00141B1E" w:rsidP="00D8237A">
            <w:pPr>
              <w:pStyle w:val="acctfourfigures"/>
              <w:tabs>
                <w:tab w:val="clear" w:pos="765"/>
                <w:tab w:val="decimal" w:pos="404"/>
              </w:tabs>
              <w:spacing w:line="240" w:lineRule="atLeast"/>
              <w:ind w:left="-79" w:right="-78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2EFD8A0" w14:textId="47D1C7A5" w:rsidR="005742C9" w:rsidRPr="00C43471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C43471" w:rsidSect="002B297B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19304311" w14:textId="76ADC2BA" w:rsidR="00C43471" w:rsidRDefault="0039116F" w:rsidP="00C4347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สินทรัพย์ต้นทุนของสัญญา</w:t>
      </w:r>
    </w:p>
    <w:p w14:paraId="4B4CC6AD" w14:textId="77777777" w:rsidR="00CD5B01" w:rsidRPr="00CD5B01" w:rsidRDefault="00CD5B01" w:rsidP="00CD5B01">
      <w:pPr>
        <w:rPr>
          <w:rFonts w:asciiTheme="minorBidi" w:hAnsiTheme="minorBidi" w:cstheme="minorBidi"/>
          <w:sz w:val="28"/>
          <w:szCs w:val="28"/>
        </w:rPr>
      </w:pPr>
    </w:p>
    <w:p w14:paraId="7C05080A" w14:textId="764F01B0" w:rsidR="009530D6" w:rsidRPr="009D5891" w:rsidRDefault="00E5000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เรี</w:t>
      </w:r>
      <w:r w:rsidR="009D5891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ยก</w:t>
      </w:r>
      <w:r w:rsidR="00D9098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เก็บต้นทุนดังกล่าวได้</w:t>
      </w:r>
    </w:p>
    <w:p w14:paraId="3CB00E3A" w14:textId="2D6487C1" w:rsidR="00D90986" w:rsidRPr="009D5891" w:rsidRDefault="00D90986" w:rsidP="009D5891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pacing w:val="-4"/>
          <w:sz w:val="28"/>
          <w:szCs w:val="28"/>
        </w:rPr>
      </w:pPr>
      <w:r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สินทรัพย์ต้นทุนของสัญญาวัดมูลค่าด้วยราคาทุนหักค่า</w:t>
      </w:r>
      <w:r w:rsidR="00A823A6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ตัดจำหน่ายสะสมและขาดทุนจากการด้อยค่า ค่าตัดจำหน่ายบันทึกเป็นค่าใช้จ่ายในกำไร</w:t>
      </w:r>
      <w:r w:rsidR="0067328C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หรือขาดทุน คำนวณตามเกณฑ์อย่างเป็นระบบตลอดอายุของสัญญาที่เกี่ยวข้องซึ่ง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สอดคล้องกับการรับร</w:t>
      </w:r>
      <w:r w:rsidR="00AB42DF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ู้</w:t>
      </w:r>
      <w:r w:rsidR="00867E4D" w:rsidRPr="009D5891">
        <w:rPr>
          <w:rFonts w:asciiTheme="minorBidi" w:eastAsia="Cordia New" w:hAnsiTheme="minorBidi" w:cstheme="minorBidi" w:hint="cs"/>
          <w:spacing w:val="-4"/>
          <w:sz w:val="28"/>
          <w:szCs w:val="28"/>
          <w:cs/>
        </w:rPr>
        <w:t>รายได้ของสัญญานั้น</w:t>
      </w: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4"/>
        <w:gridCol w:w="785"/>
        <w:gridCol w:w="1712"/>
        <w:gridCol w:w="269"/>
        <w:gridCol w:w="1675"/>
      </w:tblGrid>
      <w:tr w:rsidR="00363059" w:rsidRPr="00C43471" w14:paraId="00F600F5" w14:textId="77777777" w:rsidTr="00232B4C">
        <w:trPr>
          <w:trHeight w:val="659"/>
        </w:trPr>
        <w:tc>
          <w:tcPr>
            <w:tcW w:w="2572" w:type="pct"/>
          </w:tcPr>
          <w:p w14:paraId="2E7A4F8B" w14:textId="77777777" w:rsidR="00363059" w:rsidRPr="00C43471" w:rsidRDefault="00363059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29" w:type="pct"/>
          </w:tcPr>
          <w:p w14:paraId="254A44B7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99" w:type="pct"/>
            <w:gridSpan w:val="3"/>
            <w:tcBorders>
              <w:bottom w:val="single" w:sz="4" w:space="0" w:color="auto"/>
            </w:tcBorders>
          </w:tcPr>
          <w:p w14:paraId="472F752A" w14:textId="317E1EEC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2AEA4D4" w14:textId="77777777" w:rsidR="00363059" w:rsidRPr="00C43471" w:rsidRDefault="00363059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45F66" w:rsidRPr="00C43471" w14:paraId="37983ED2" w14:textId="77777777" w:rsidTr="00232B4C">
        <w:trPr>
          <w:trHeight w:val="87"/>
        </w:trPr>
        <w:tc>
          <w:tcPr>
            <w:tcW w:w="2572" w:type="pct"/>
          </w:tcPr>
          <w:p w14:paraId="16049F93" w14:textId="63CF60C9" w:rsidR="001D2F9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9" w:type="pct"/>
          </w:tcPr>
          <w:p w14:paraId="4A6A97A7" w14:textId="77777777" w:rsidR="001D2F97" w:rsidRPr="00C43471" w:rsidRDefault="001D2F9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</w:tcPr>
          <w:p w14:paraId="7648C5EB" w14:textId="407B229A" w:rsidR="001D2F97" w:rsidRPr="00745F66" w:rsidRDefault="0054295F" w:rsidP="00E15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="00745F66" w:rsidRPr="00745F6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มิถุนายน </w:t>
            </w:r>
            <w:r w:rsidR="00745F66" w:rsidRPr="00745F66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348B1AB6" w14:textId="77777777" w:rsidR="001D2F97" w:rsidRPr="00745F66" w:rsidRDefault="001D2F9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</w:tcPr>
          <w:p w14:paraId="60DDC9EC" w14:textId="4769522D" w:rsidR="001D2F97" w:rsidRPr="00745F66" w:rsidRDefault="00745F66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45F66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E15838" w:rsidRPr="00745F66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C2C07" w:rsidRPr="00C43471" w14:paraId="636865A5" w14:textId="77777777" w:rsidTr="001C2C07">
        <w:trPr>
          <w:trHeight w:val="87"/>
        </w:trPr>
        <w:tc>
          <w:tcPr>
            <w:tcW w:w="2572" w:type="pct"/>
          </w:tcPr>
          <w:p w14:paraId="476C8E4E" w14:textId="77777777" w:rsidR="001C2C07" w:rsidRPr="00C43471" w:rsidRDefault="001C2C0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9" w:type="pct"/>
          </w:tcPr>
          <w:p w14:paraId="2A9C26EC" w14:textId="77777777" w:rsidR="001C2C07" w:rsidRPr="00C43471" w:rsidRDefault="001C2C0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9" w:type="pct"/>
            <w:gridSpan w:val="3"/>
          </w:tcPr>
          <w:p w14:paraId="6E4836BA" w14:textId="0D899153" w:rsidR="001C2C07" w:rsidRPr="00745F66" w:rsidRDefault="001C2C07" w:rsidP="00E158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C0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1C2C0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1C2C0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6BA" w:rsidRPr="00C43471" w14:paraId="2E5AEB02" w14:textId="77777777" w:rsidTr="00232B4C">
        <w:tc>
          <w:tcPr>
            <w:tcW w:w="2572" w:type="pct"/>
          </w:tcPr>
          <w:p w14:paraId="0E3B2D9F" w14:textId="1DC7948F" w:rsidR="004536BA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429" w:type="pct"/>
          </w:tcPr>
          <w:p w14:paraId="0F51D6CD" w14:textId="77777777" w:rsidR="004536BA" w:rsidRPr="00C43471" w:rsidRDefault="004536BA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51AA2620" w14:textId="279BCDDF" w:rsidR="004536BA" w:rsidRPr="00C43471" w:rsidRDefault="00745F6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theme="minorBidi"/>
                <w:sz w:val="28"/>
                <w:szCs w:val="28"/>
              </w:rPr>
              <w:t>198,039</w:t>
            </w:r>
          </w:p>
        </w:tc>
        <w:tc>
          <w:tcPr>
            <w:tcW w:w="147" w:type="pct"/>
          </w:tcPr>
          <w:p w14:paraId="0785878C" w14:textId="77777777" w:rsidR="004536BA" w:rsidRPr="00C43471" w:rsidRDefault="004536BA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28ADCB3F" w14:textId="6F663606" w:rsidR="004536BA" w:rsidRPr="00C43471" w:rsidRDefault="00745F6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45F66">
              <w:rPr>
                <w:rFonts w:asciiTheme="minorBidi" w:hAnsiTheme="minorBidi" w:cs="Cordia New"/>
                <w:sz w:val="28"/>
                <w:szCs w:val="28"/>
                <w:cs/>
              </w:rPr>
              <w:t>235</w:t>
            </w:r>
            <w:r w:rsidRPr="00745F66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745F66">
              <w:rPr>
                <w:rFonts w:asciiTheme="minorBidi" w:hAnsiTheme="minorBidi" w:cs="Cordia New"/>
                <w:sz w:val="28"/>
                <w:szCs w:val="28"/>
                <w:cs/>
              </w:rPr>
              <w:t>042</w:t>
            </w:r>
          </w:p>
        </w:tc>
      </w:tr>
      <w:tr w:rsidR="009B2DF8" w:rsidRPr="00C43471" w14:paraId="3E7B97A6" w14:textId="77777777" w:rsidTr="00232B4C">
        <w:tc>
          <w:tcPr>
            <w:tcW w:w="2572" w:type="pct"/>
          </w:tcPr>
          <w:p w14:paraId="18AFC42A" w14:textId="48207897" w:rsidR="001D2F97" w:rsidRPr="00C43471" w:rsidRDefault="0054295F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9" w:type="pct"/>
          </w:tcPr>
          <w:p w14:paraId="2A053223" w14:textId="77777777" w:rsidR="001D2F97" w:rsidRPr="00C43471" w:rsidRDefault="001D2F97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24612901" w14:textId="7F660B84" w:rsidR="001D2F97" w:rsidRPr="00C43471" w:rsidRDefault="00580D24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198,</w:t>
            </w:r>
            <w:r w:rsidR="00F151FD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039</w:t>
            </w:r>
          </w:p>
        </w:tc>
        <w:tc>
          <w:tcPr>
            <w:tcW w:w="147" w:type="pct"/>
          </w:tcPr>
          <w:p w14:paraId="1BF4F108" w14:textId="77777777" w:rsidR="001D2F97" w:rsidRPr="00C43471" w:rsidRDefault="001D2F97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</w:tcPr>
          <w:p w14:paraId="3E6EDF5C" w14:textId="3869C98B" w:rsidR="001D2F97" w:rsidRPr="00C43471" w:rsidRDefault="00745F6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45F6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235</w:t>
            </w:r>
            <w:r w:rsidRPr="00745F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745F66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042</w:t>
            </w:r>
          </w:p>
        </w:tc>
      </w:tr>
    </w:tbl>
    <w:p w14:paraId="7E947397" w14:textId="77777777" w:rsidR="00E87690" w:rsidRDefault="00E87690" w:rsidP="0039116F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05"/>
        <w:gridCol w:w="960"/>
        <w:gridCol w:w="1620"/>
        <w:gridCol w:w="271"/>
        <w:gridCol w:w="1589"/>
      </w:tblGrid>
      <w:tr w:rsidR="00A07A1D" w:rsidRPr="00C43471" w14:paraId="12CCF253" w14:textId="77777777" w:rsidTr="00232B4C">
        <w:trPr>
          <w:trHeight w:val="659"/>
        </w:trPr>
        <w:tc>
          <w:tcPr>
            <w:tcW w:w="2572" w:type="pct"/>
          </w:tcPr>
          <w:p w14:paraId="48F460D4" w14:textId="72ADCA78" w:rsidR="00A07A1D" w:rsidRPr="00C43471" w:rsidRDefault="00DB054B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DB054B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</w:t>
            </w:r>
            <w:r w:rsidR="001C2C0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1C2C07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1C2C07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5" w:type="pct"/>
          </w:tcPr>
          <w:p w14:paraId="62337A95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903" w:type="pct"/>
            <w:gridSpan w:val="3"/>
            <w:tcBorders>
              <w:bottom w:val="single" w:sz="4" w:space="0" w:color="auto"/>
            </w:tcBorders>
          </w:tcPr>
          <w:p w14:paraId="6BF2909A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53A2420E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07A1D" w:rsidRPr="00C43471" w14:paraId="35BE777D" w14:textId="77777777" w:rsidTr="00232B4C">
        <w:trPr>
          <w:trHeight w:val="87"/>
        </w:trPr>
        <w:tc>
          <w:tcPr>
            <w:tcW w:w="2572" w:type="pct"/>
          </w:tcPr>
          <w:p w14:paraId="55EA29AD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134DC684" w14:textId="77777777" w:rsidR="00A07A1D" w:rsidRPr="00C43471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</w:tcPr>
          <w:p w14:paraId="29C56250" w14:textId="77777777" w:rsidR="00A07A1D" w:rsidRPr="00EB6697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14595EEC" w14:textId="77777777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</w:tcPr>
          <w:p w14:paraId="439B3EA1" w14:textId="77777777" w:rsidR="00A07A1D" w:rsidRPr="00EB6697" w:rsidRDefault="00A07A1D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B6697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B857E7" w:rsidRPr="00C43471" w14:paraId="5DD99428" w14:textId="77777777" w:rsidTr="00B857E7">
        <w:trPr>
          <w:trHeight w:val="87"/>
        </w:trPr>
        <w:tc>
          <w:tcPr>
            <w:tcW w:w="2572" w:type="pct"/>
          </w:tcPr>
          <w:p w14:paraId="168D5C80" w14:textId="77777777" w:rsidR="00B857E7" w:rsidRPr="00C43471" w:rsidRDefault="00B857E7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</w:tcPr>
          <w:p w14:paraId="48225C37" w14:textId="77777777" w:rsidR="00B857E7" w:rsidRPr="00C43471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03" w:type="pct"/>
            <w:gridSpan w:val="3"/>
          </w:tcPr>
          <w:p w14:paraId="39E69471" w14:textId="4717155E" w:rsidR="00B857E7" w:rsidRPr="00EB6697" w:rsidRDefault="00B857E7" w:rsidP="00C741C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857E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857E7">
              <w:rPr>
                <w:rFonts w:asciiTheme="minorBidi" w:hAnsiTheme="minorBidi" w:cs="Cordia New" w:hint="cs"/>
                <w:sz w:val="28"/>
                <w:szCs w:val="28"/>
                <w:cs/>
                <w:lang w:bidi="th-TH"/>
              </w:rPr>
              <w:t>พันบาท</w:t>
            </w:r>
            <w:r w:rsidRPr="00B857E7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A07A1D" w:rsidRPr="00C43471" w14:paraId="13C53E3A" w14:textId="77777777" w:rsidTr="00232B4C">
        <w:tc>
          <w:tcPr>
            <w:tcW w:w="2572" w:type="pct"/>
          </w:tcPr>
          <w:p w14:paraId="66FAB772" w14:textId="77777777" w:rsidR="00A07A1D" w:rsidRPr="00C43471" w:rsidRDefault="00A07A1D" w:rsidP="00C741CA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525" w:type="pct"/>
          </w:tcPr>
          <w:p w14:paraId="3B5C83BB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</w:tcPr>
          <w:p w14:paraId="67366550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235,042</w:t>
            </w:r>
          </w:p>
        </w:tc>
        <w:tc>
          <w:tcPr>
            <w:tcW w:w="148" w:type="pct"/>
          </w:tcPr>
          <w:p w14:paraId="2CD999BC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</w:tcPr>
          <w:p w14:paraId="32EB9BD0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216,282</w:t>
            </w:r>
          </w:p>
        </w:tc>
      </w:tr>
      <w:tr w:rsidR="00A07A1D" w:rsidRPr="00C43471" w14:paraId="0C33A876" w14:textId="77777777" w:rsidTr="00232B4C">
        <w:tc>
          <w:tcPr>
            <w:tcW w:w="2572" w:type="pct"/>
          </w:tcPr>
          <w:p w14:paraId="10F0EB60" w14:textId="4B858C45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25" w:type="pct"/>
          </w:tcPr>
          <w:p w14:paraId="05826D1D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</w:tcPr>
          <w:p w14:paraId="77A09D97" w14:textId="22046AAA" w:rsidR="00A07A1D" w:rsidRPr="00C43471" w:rsidRDefault="00160585" w:rsidP="0016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7CAA290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</w:tcPr>
          <w:p w14:paraId="63CB6020" w14:textId="1B891B78" w:rsidR="00A07A1D" w:rsidRPr="00C43471" w:rsidRDefault="00871482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112,150</w:t>
            </w:r>
          </w:p>
        </w:tc>
      </w:tr>
      <w:tr w:rsidR="00232B4C" w:rsidRPr="00C43471" w14:paraId="119D9DE6" w14:textId="77777777" w:rsidTr="00232B4C">
        <w:tc>
          <w:tcPr>
            <w:tcW w:w="2572" w:type="pct"/>
          </w:tcPr>
          <w:p w14:paraId="770E5307" w14:textId="284D1ADF" w:rsidR="00232B4C" w:rsidRPr="00C43471" w:rsidRDefault="00160585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25" w:type="pct"/>
          </w:tcPr>
          <w:p w14:paraId="7B941D43" w14:textId="77777777" w:rsidR="00232B4C" w:rsidRPr="00C43471" w:rsidRDefault="00232B4C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</w:tcPr>
          <w:p w14:paraId="7C339EEE" w14:textId="1D85EDB8" w:rsidR="00232B4C" w:rsidRPr="00C43471" w:rsidRDefault="00160585" w:rsidP="0000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25,548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6364F995" w14:textId="77777777" w:rsidR="00232B4C" w:rsidRPr="00C43471" w:rsidRDefault="00232B4C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</w:tcPr>
          <w:p w14:paraId="33C7C357" w14:textId="30436F9C" w:rsidR="00232B4C" w:rsidRDefault="00871482" w:rsidP="00871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(36,409)</w:t>
            </w:r>
          </w:p>
        </w:tc>
      </w:tr>
      <w:tr w:rsidR="00A07A1D" w:rsidRPr="00C43471" w14:paraId="6AFF08D0" w14:textId="77777777" w:rsidTr="00232B4C">
        <w:tc>
          <w:tcPr>
            <w:tcW w:w="2572" w:type="pct"/>
          </w:tcPr>
          <w:p w14:paraId="613667EE" w14:textId="77777777" w:rsidR="00D84C0F" w:rsidRPr="00D84C0F" w:rsidRDefault="00A07A1D" w:rsidP="00D84C0F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D84C0F">
              <w:rPr>
                <w:rFonts w:asciiTheme="minorBidi" w:hAnsiTheme="minorBidi" w:cstheme="minorBidi"/>
                <w:sz w:val="28"/>
                <w:szCs w:val="28"/>
                <w:cs/>
              </w:rPr>
              <w:t>ผล</w:t>
            </w:r>
            <w:r w:rsidR="00DC28DB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ต่างจากการเปลี่ยนแปลง</w:t>
            </w:r>
            <w:r w:rsidR="00D84C0F"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อัตราแลกเปลี่ยนเงินตรา</w:t>
            </w:r>
          </w:p>
          <w:p w14:paraId="34D25B82" w14:textId="5F372863" w:rsidR="00A07A1D" w:rsidRPr="00C43471" w:rsidRDefault="00D84C0F" w:rsidP="00D84C0F">
            <w:pPr>
              <w:ind w:left="-20" w:right="-108" w:firstLine="27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84C0F">
              <w:rPr>
                <w:rFonts w:asciiTheme="minorBidi" w:hAnsiTheme="minorBidi" w:cstheme="min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525" w:type="pct"/>
          </w:tcPr>
          <w:p w14:paraId="050D5D40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14:paraId="2BC5F0C5" w14:textId="77777777" w:rsidR="00626E0E" w:rsidRDefault="00626E0E" w:rsidP="0000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BF1D9D" w14:textId="4F5C8778" w:rsidR="00A07A1D" w:rsidRPr="00C43471" w:rsidRDefault="00A07A1D" w:rsidP="0000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21E8B">
              <w:rPr>
                <w:rFonts w:asciiTheme="minorBidi" w:hAnsiTheme="minorBidi" w:cstheme="minorBidi"/>
                <w:sz w:val="28"/>
                <w:szCs w:val="28"/>
              </w:rPr>
              <w:t>11,455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" w:type="pct"/>
          </w:tcPr>
          <w:p w14:paraId="7AE0072B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9" w:type="pct"/>
            <w:tcBorders>
              <w:bottom w:val="single" w:sz="4" w:space="0" w:color="auto"/>
            </w:tcBorders>
          </w:tcPr>
          <w:p w14:paraId="50AAE331" w14:textId="77777777" w:rsidR="00626E0E" w:rsidRDefault="00626E0E" w:rsidP="0000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F7FF5A0" w14:textId="63B277CD" w:rsidR="00A07A1D" w:rsidRPr="00C43471" w:rsidRDefault="003C29EA" w:rsidP="0000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0027AA">
              <w:rPr>
                <w:rFonts w:asciiTheme="minorBidi" w:hAnsiTheme="minorBidi" w:cstheme="minorBidi"/>
                <w:sz w:val="28"/>
                <w:szCs w:val="28"/>
              </w:rPr>
              <w:t>0,62</w:t>
            </w:r>
            <w:r w:rsidR="00800C0F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07A1D" w:rsidRPr="00C43471" w14:paraId="2732E966" w14:textId="77777777" w:rsidTr="00232B4C">
        <w:tc>
          <w:tcPr>
            <w:tcW w:w="2572" w:type="pct"/>
          </w:tcPr>
          <w:p w14:paraId="5501FFFC" w14:textId="77777777" w:rsidR="00A07A1D" w:rsidRPr="00C43471" w:rsidRDefault="00A07A1D" w:rsidP="00C74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5" w:type="pct"/>
          </w:tcPr>
          <w:p w14:paraId="48C63A17" w14:textId="77777777" w:rsidR="00A07A1D" w:rsidRPr="00C43471" w:rsidRDefault="00A07A1D" w:rsidP="00C741C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6" w:type="pct"/>
            <w:tcBorders>
              <w:top w:val="single" w:sz="4" w:space="0" w:color="auto"/>
              <w:bottom w:val="double" w:sz="4" w:space="0" w:color="auto"/>
            </w:tcBorders>
          </w:tcPr>
          <w:p w14:paraId="77AF727F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198,039</w:t>
            </w:r>
          </w:p>
        </w:tc>
        <w:tc>
          <w:tcPr>
            <w:tcW w:w="148" w:type="pct"/>
          </w:tcPr>
          <w:p w14:paraId="20C872CA" w14:textId="77777777" w:rsidR="00A07A1D" w:rsidRPr="00C43471" w:rsidRDefault="00A07A1D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69" w:type="pct"/>
            <w:tcBorders>
              <w:top w:val="single" w:sz="4" w:space="0" w:color="auto"/>
              <w:bottom w:val="double" w:sz="4" w:space="0" w:color="auto"/>
            </w:tcBorders>
          </w:tcPr>
          <w:p w14:paraId="44E88494" w14:textId="62BE061B" w:rsidR="00A07A1D" w:rsidRPr="00C43471" w:rsidRDefault="002652F6" w:rsidP="00C74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281,398</w:t>
            </w:r>
          </w:p>
        </w:tc>
      </w:tr>
    </w:tbl>
    <w:p w14:paraId="1DFE89AD" w14:textId="77777777" w:rsidR="00A07A1D" w:rsidRPr="00A07A1D" w:rsidRDefault="00A07A1D" w:rsidP="0039116F">
      <w:pPr>
        <w:rPr>
          <w:rFonts w:asciiTheme="minorBidi" w:hAnsiTheme="minorBidi" w:cstheme="minorBidi"/>
          <w:sz w:val="28"/>
          <w:szCs w:val="28"/>
        </w:rPr>
      </w:pPr>
    </w:p>
    <w:p w14:paraId="40742402" w14:textId="214E50DF" w:rsidR="009E3CFD" w:rsidRPr="00C43471" w:rsidRDefault="009E3CFD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C43471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ระยะสั้นจากสถาบันการเงิน</w:t>
      </w:r>
    </w:p>
    <w:p w14:paraId="4F317B84" w14:textId="77777777" w:rsidR="009E3CFD" w:rsidRPr="00C43471" w:rsidRDefault="009E3CFD" w:rsidP="009E3CFD">
      <w:pPr>
        <w:rPr>
          <w:rFonts w:asciiTheme="minorBidi" w:hAnsiTheme="minorBidi" w:cstheme="minorBidi"/>
          <w:sz w:val="28"/>
          <w:szCs w:val="28"/>
          <w:lang w:val="th-TH"/>
        </w:rPr>
      </w:pPr>
    </w:p>
    <w:p w14:paraId="304158B8" w14:textId="7C028143" w:rsidR="009E3CFD" w:rsidRPr="00C43471" w:rsidRDefault="009E3CFD" w:rsidP="009E3CFD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C43471">
        <w:rPr>
          <w:rFonts w:asciiTheme="minorBidi" w:hAnsiTheme="minorBidi" w:cstheme="minorBidi"/>
          <w:sz w:val="28"/>
          <w:szCs w:val="28"/>
        </w:rPr>
        <w:t>3</w:t>
      </w:r>
      <w:r w:rsidR="00621B42" w:rsidRPr="00C43471">
        <w:rPr>
          <w:rFonts w:asciiTheme="minorBidi" w:hAnsiTheme="minorBidi" w:cstheme="minorBidi"/>
          <w:sz w:val="28"/>
          <w:szCs w:val="28"/>
        </w:rPr>
        <w:t>0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E80E24" w:rsidRPr="00C43471">
        <w:rPr>
          <w:rFonts w:asciiTheme="minorBidi" w:hAnsiTheme="minorBidi" w:cstheme="minorBidi"/>
          <w:sz w:val="28"/>
          <w:szCs w:val="28"/>
          <w:cs/>
        </w:rPr>
        <w:t>มิถุนายน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</w:rPr>
        <w:t>2567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บริษัทย่อยแห่งหนึ่งมียอดคงเหลือเงินกู้ยืมระยะสั้นจากสถาบันการเงินแห่งหนึ่งจำนวน </w:t>
      </w:r>
      <w:r w:rsidRPr="00C43471">
        <w:rPr>
          <w:rFonts w:asciiTheme="minorBidi" w:hAnsiTheme="minorBidi" w:cstheme="minorBidi"/>
          <w:sz w:val="28"/>
          <w:szCs w:val="28"/>
          <w:cs/>
        </w:rPr>
        <w:br/>
      </w:r>
      <w:r w:rsidRPr="00C43471">
        <w:rPr>
          <w:rFonts w:asciiTheme="minorBidi" w:hAnsiTheme="minorBidi" w:cstheme="minorBidi"/>
          <w:sz w:val="28"/>
          <w:szCs w:val="28"/>
        </w:rPr>
        <w:t>2</w:t>
      </w:r>
      <w:r w:rsidR="008B7E93" w:rsidRPr="00C43471">
        <w:rPr>
          <w:rFonts w:asciiTheme="minorBidi" w:hAnsiTheme="minorBidi" w:cstheme="minorBidi"/>
          <w:sz w:val="28"/>
          <w:szCs w:val="28"/>
        </w:rPr>
        <w:t>9</w:t>
      </w:r>
      <w:r w:rsidR="00257B65" w:rsidRPr="00C43471">
        <w:rPr>
          <w:rFonts w:asciiTheme="minorBidi" w:hAnsiTheme="minorBidi" w:cstheme="minorBidi"/>
          <w:sz w:val="28"/>
          <w:szCs w:val="28"/>
        </w:rPr>
        <w:t>.82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="00CD0517" w:rsidRPr="00C43471">
        <w:rPr>
          <w:rFonts w:asciiTheme="minorBidi" w:hAnsiTheme="minorBidi" w:cstheme="minorBidi"/>
          <w:sz w:val="28"/>
          <w:szCs w:val="28"/>
        </w:rPr>
        <w:t>152</w:t>
      </w:r>
      <w:r w:rsidR="008A5500" w:rsidRPr="00C43471">
        <w:rPr>
          <w:rFonts w:asciiTheme="minorBidi" w:hAnsiTheme="minorBidi" w:cstheme="minorBidi"/>
          <w:sz w:val="28"/>
          <w:szCs w:val="28"/>
        </w:rPr>
        <w:t>.</w:t>
      </w:r>
      <w:r w:rsidR="00CD0517" w:rsidRPr="00C43471">
        <w:rPr>
          <w:rFonts w:asciiTheme="minorBidi" w:hAnsiTheme="minorBidi" w:cstheme="minorBidi"/>
          <w:sz w:val="28"/>
          <w:szCs w:val="28"/>
        </w:rPr>
        <w:t>65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โดยมีอัตราดอกเบี้ยระหว่างร้อยละ </w:t>
      </w:r>
      <w:r w:rsidRPr="00C43471">
        <w:rPr>
          <w:rFonts w:asciiTheme="minorBidi" w:hAnsiTheme="minorBidi" w:cstheme="minorBidi"/>
          <w:sz w:val="28"/>
          <w:szCs w:val="28"/>
        </w:rPr>
        <w:t xml:space="preserve">3.90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C43471">
        <w:rPr>
          <w:rFonts w:asciiTheme="minorBidi" w:hAnsiTheme="minorBidi" w:cstheme="minorBidi"/>
          <w:sz w:val="28"/>
          <w:szCs w:val="28"/>
        </w:rPr>
        <w:t xml:space="preserve">4.20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ต่อปีและจะถึงกำหนดชำระภายในเดือนสิงหาคม </w:t>
      </w:r>
      <w:r w:rsidRPr="00C43471">
        <w:rPr>
          <w:rFonts w:asciiTheme="minorBidi" w:hAnsiTheme="minorBidi" w:cstheme="minorBidi"/>
          <w:sz w:val="28"/>
          <w:szCs w:val="28"/>
        </w:rPr>
        <w:t>2567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51D02" w:rsidRPr="00C43471">
        <w:rPr>
          <w:rFonts w:asciiTheme="minorBidi" w:hAnsiTheme="minorBidi" w:cstheme="minorBidi"/>
          <w:sz w:val="28"/>
          <w:szCs w:val="28"/>
          <w:cs/>
        </w:rPr>
        <w:t>และ</w:t>
      </w:r>
      <w:r w:rsidR="00F0100C" w:rsidRPr="00C43471">
        <w:rPr>
          <w:rFonts w:asciiTheme="minorBidi" w:hAnsiTheme="minorBidi" w:cstheme="minorBidi"/>
          <w:sz w:val="28"/>
          <w:szCs w:val="28"/>
          <w:cs/>
        </w:rPr>
        <w:t>ภายใน</w:t>
      </w:r>
      <w:r w:rsidR="00AD5FA6" w:rsidRPr="00C43471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="00AD5FA6" w:rsidRPr="00C43471">
        <w:rPr>
          <w:rFonts w:asciiTheme="minorBidi" w:hAnsiTheme="minorBidi" w:cstheme="minorBidi"/>
          <w:sz w:val="28"/>
          <w:szCs w:val="28"/>
        </w:rPr>
        <w:t>25</w:t>
      </w:r>
      <w:r w:rsidR="00E847BB" w:rsidRPr="00C43471">
        <w:rPr>
          <w:rFonts w:asciiTheme="minorBidi" w:hAnsiTheme="minorBidi" w:cstheme="minorBidi"/>
          <w:sz w:val="28"/>
          <w:szCs w:val="28"/>
        </w:rPr>
        <w:t xml:space="preserve">68 </w:t>
      </w:r>
      <w:r w:rsidRPr="00C43471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439E7027" w14:textId="77777777" w:rsidR="009E3CFD" w:rsidRDefault="009E3CFD" w:rsidP="009E3CFD">
      <w:pPr>
        <w:rPr>
          <w:rFonts w:asciiTheme="minorBidi" w:hAnsiTheme="minorBidi" w:cstheme="minorBidi"/>
          <w:sz w:val="28"/>
          <w:szCs w:val="28"/>
        </w:rPr>
      </w:pPr>
    </w:p>
    <w:p w14:paraId="6944BFCF" w14:textId="77777777" w:rsidR="00F564EB" w:rsidRPr="00F564EB" w:rsidRDefault="00F564EB" w:rsidP="009E3CFD">
      <w:pPr>
        <w:rPr>
          <w:rFonts w:asciiTheme="minorBidi" w:hAnsiTheme="minorBidi" w:cstheme="minorBidi"/>
          <w:sz w:val="28"/>
          <w:szCs w:val="28"/>
        </w:rPr>
      </w:pPr>
    </w:p>
    <w:p w14:paraId="426B5688" w14:textId="0F440B5A" w:rsidR="00297667" w:rsidRPr="00C43471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ส่วนงานดำเนินง</w:t>
      </w:r>
      <w:r w:rsidR="00A92D47" w:rsidRPr="00C43471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C43471" w:rsidRDefault="00297667" w:rsidP="0029766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C43471" w:rsidRDefault="007C72F0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C43471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C43471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C43471" w:rsidRDefault="00C42F7E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1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C43471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2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C43471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C43471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77777777" w:rsidR="007C72F0" w:rsidRPr="00C43471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4" w:name="_Hlk69322219"/>
      <w:r w:rsidRPr="00C43471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C43471">
        <w:rPr>
          <w:rFonts w:asciiTheme="minorBidi" w:hAnsiTheme="minorBidi" w:cstheme="minorBidi"/>
          <w:sz w:val="28"/>
          <w:szCs w:val="28"/>
        </w:rPr>
        <w:br/>
      </w:r>
      <w:r w:rsidRPr="00C43471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C43471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C43471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C43471">
        <w:rPr>
          <w:rFonts w:asciiTheme="minorBidi" w:hAnsiTheme="minorBidi" w:cstheme="minorBidi"/>
          <w:sz w:val="28"/>
          <w:szCs w:val="28"/>
        </w:rPr>
        <w:br/>
      </w:r>
      <w:r w:rsidRPr="00C43471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4"/>
    <w:p w14:paraId="35AA2D34" w14:textId="0420F57A" w:rsidR="000035AF" w:rsidRPr="00C43471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C43471" w:rsidSect="002B297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C43471" w14:paraId="71D36349" w14:textId="77777777" w:rsidTr="00775A04">
        <w:trPr>
          <w:trHeight w:val="144"/>
          <w:tblHeader/>
        </w:trPr>
        <w:tc>
          <w:tcPr>
            <w:tcW w:w="3492" w:type="dxa"/>
            <w:vMerge w:val="restart"/>
            <w:shd w:val="clear" w:color="auto" w:fill="auto"/>
            <w:vAlign w:val="bottom"/>
          </w:tcPr>
          <w:p w14:paraId="0EB5A81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DF8F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58B" w:rsidRPr="00C43471" w14:paraId="274E2BED" w14:textId="77777777" w:rsidTr="00026CD3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A9CC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6D3B8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5272B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50B3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9FB9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34A1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BD5B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7D10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8F66" w14:textId="77777777" w:rsidR="000A6E80" w:rsidRPr="00C43471" w:rsidRDefault="000A6E80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D967C5" w:rsidRPr="00C43471" w14:paraId="35D4E04E" w14:textId="77777777" w:rsidTr="00026CD3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3550F93E" w:rsidR="00B250DC" w:rsidRPr="00C43471" w:rsidRDefault="00386C3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6A87" w14:textId="50C8F199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D31ACC3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D8802" w14:textId="5C642FE6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317A665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3939" w14:textId="2A9DDDE1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63B12F5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ECEA" w14:textId="4A0E0D2B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F57916B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897E" w14:textId="7715CADF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E117586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66BDA" w14:textId="2AAA0D62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52F43953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808A7" w14:textId="47D32AB5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C80F744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AA446" w14:textId="0A97CEEF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99CF097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69E8F" w14:textId="4FDB6146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2BD9549" w14:textId="77777777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4FA57" w14:textId="72D6670C" w:rsidR="00B250DC" w:rsidRPr="00C43471" w:rsidRDefault="00B250DC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B6FEE" w:rsidRPr="00C43471" w14:paraId="42D574B3" w14:textId="77777777" w:rsidTr="00813A83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08836F49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C43471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C43471" w:rsidRDefault="00CD540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967C5" w:rsidRPr="00C43471" w14:paraId="6DBD9975" w14:textId="77777777" w:rsidTr="00C97C47">
        <w:trPr>
          <w:trHeight w:val="144"/>
        </w:trPr>
        <w:tc>
          <w:tcPr>
            <w:tcW w:w="3492" w:type="dxa"/>
          </w:tcPr>
          <w:p w14:paraId="4B31C64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905FF1" w14:textId="1A353D2F" w:rsidR="0079224A" w:rsidRPr="00C43471" w:rsidRDefault="003E6E06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70BD8BB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070A85A1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2,686,587</w:t>
            </w:r>
          </w:p>
        </w:tc>
        <w:tc>
          <w:tcPr>
            <w:tcW w:w="283" w:type="dxa"/>
          </w:tcPr>
          <w:p w14:paraId="041B063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BC9FE44" w14:textId="0438A4B8" w:rsidR="0079224A" w:rsidRPr="00C43471" w:rsidRDefault="00FA2444" w:rsidP="00CE1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C876D9" w:rsidRPr="00C876D9">
              <w:rPr>
                <w:rFonts w:asciiTheme="minorBidi" w:hAnsiTheme="minorBidi" w:cstheme="minorBidi"/>
                <w:sz w:val="24"/>
                <w:szCs w:val="24"/>
              </w:rPr>
              <w:t>765</w:t>
            </w:r>
          </w:p>
        </w:tc>
        <w:tc>
          <w:tcPr>
            <w:tcW w:w="283" w:type="dxa"/>
            <w:shd w:val="clear" w:color="auto" w:fill="auto"/>
          </w:tcPr>
          <w:p w14:paraId="2F2C367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32632C" w14:textId="62CD1892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10,271</w:t>
            </w:r>
          </w:p>
        </w:tc>
        <w:tc>
          <w:tcPr>
            <w:tcW w:w="283" w:type="dxa"/>
            <w:shd w:val="clear" w:color="auto" w:fill="auto"/>
          </w:tcPr>
          <w:p w14:paraId="7E13770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CB5FC0" w14:textId="3B198A4A" w:rsidR="0079224A" w:rsidRPr="00C43471" w:rsidRDefault="00510636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15,597</w:t>
            </w:r>
          </w:p>
        </w:tc>
        <w:tc>
          <w:tcPr>
            <w:tcW w:w="283" w:type="dxa"/>
            <w:shd w:val="clear" w:color="auto" w:fill="auto"/>
          </w:tcPr>
          <w:p w14:paraId="542538C4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FFA63F" w14:textId="747B62B2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16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43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1499A01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49E9C91" w14:textId="595C783D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E95233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033B1B" w14:textId="2231363E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F46B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B488E07" w14:textId="4341CD04" w:rsidR="0079224A" w:rsidRPr="00C43471" w:rsidRDefault="00576B12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2,535,</w:t>
            </w:r>
            <w:r w:rsidR="00105195" w:rsidRPr="00105195">
              <w:rPr>
                <w:rFonts w:asciiTheme="minorBidi" w:hAnsiTheme="minorBidi" w:cstheme="minorBidi"/>
                <w:sz w:val="24"/>
                <w:szCs w:val="24"/>
              </w:rPr>
              <w:t>48</w:t>
            </w:r>
            <w:r w:rsidR="00681712">
              <w:rPr>
                <w:rFonts w:asciiTheme="minorBidi" w:hAnsiTheme="minorBidi" w:cstheme="minorBidi"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97DA18C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3AB4D34" w14:textId="542731D3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2,713,296</w:t>
            </w:r>
          </w:p>
        </w:tc>
      </w:tr>
      <w:tr w:rsidR="005D53E7" w:rsidRPr="00C43471" w14:paraId="66C2B06C" w14:textId="77777777" w:rsidTr="00C97C47">
        <w:trPr>
          <w:trHeight w:val="144"/>
        </w:trPr>
        <w:tc>
          <w:tcPr>
            <w:tcW w:w="3492" w:type="dxa"/>
          </w:tcPr>
          <w:p w14:paraId="1DB507F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FE001" w14:textId="2A513D90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77E197AC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A86E13" w14:textId="4BDCF0B1" w:rsidR="0079224A" w:rsidRPr="00C43471" w:rsidRDefault="00737CFD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669,106</w:t>
            </w:r>
          </w:p>
        </w:tc>
        <w:tc>
          <w:tcPr>
            <w:tcW w:w="283" w:type="dxa"/>
            <w:shd w:val="clear" w:color="auto" w:fill="auto"/>
          </w:tcPr>
          <w:p w14:paraId="4093950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C954B4" w14:textId="07D6C8FF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398,532</w:t>
            </w:r>
          </w:p>
        </w:tc>
        <w:tc>
          <w:tcPr>
            <w:tcW w:w="283" w:type="dxa"/>
            <w:shd w:val="clear" w:color="auto" w:fill="auto"/>
          </w:tcPr>
          <w:p w14:paraId="5EC386CF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179223" w14:textId="69FCACCA" w:rsidR="0079224A" w:rsidRPr="00C43471" w:rsidRDefault="00120641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178,157</w:t>
            </w:r>
          </w:p>
        </w:tc>
        <w:tc>
          <w:tcPr>
            <w:tcW w:w="283" w:type="dxa"/>
            <w:shd w:val="clear" w:color="auto" w:fill="auto"/>
          </w:tcPr>
          <w:p w14:paraId="394E0183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9CCC4B" w14:textId="031509F5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280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161</w:t>
            </w:r>
          </w:p>
        </w:tc>
        <w:tc>
          <w:tcPr>
            <w:tcW w:w="283" w:type="dxa"/>
            <w:shd w:val="clear" w:color="auto" w:fill="auto"/>
          </w:tcPr>
          <w:p w14:paraId="1A561A9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446AEF4" w14:textId="022C31DB" w:rsidR="0079224A" w:rsidRPr="00C43471" w:rsidRDefault="00724D58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56B2B06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2634EA" w14:textId="2E872EEE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74C8B225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673E09" w14:textId="786A99C4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C3BE34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964B00D" w14:textId="2640367B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0D1937" w:rsidRPr="00C43471" w14:paraId="38549545" w14:textId="77777777" w:rsidTr="00C97C47">
        <w:trPr>
          <w:trHeight w:val="144"/>
        </w:trPr>
        <w:tc>
          <w:tcPr>
            <w:tcW w:w="3492" w:type="dxa"/>
          </w:tcPr>
          <w:p w14:paraId="55F706EF" w14:textId="1A8C4F2E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D1E7A7" w14:textId="04ADD86C" w:rsidR="0079224A" w:rsidRPr="00C43471" w:rsidRDefault="003E6E06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0FB0A99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0FC2C8AF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83" w:type="dxa"/>
          </w:tcPr>
          <w:p w14:paraId="6B47FAF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4156F" w14:textId="7C2C07DA" w:rsidR="0079224A" w:rsidRPr="00C43471" w:rsidRDefault="00967F4D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="00F46815" w:rsidRPr="00F468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</w:t>
            </w:r>
            <w:r w:rsidR="00D0342E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767260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9D6AC" w14:textId="7B32C43D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7F1D43F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49559" w14:textId="3022C088" w:rsidR="0079224A" w:rsidRPr="00C43471" w:rsidRDefault="001353C9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  <w:shd w:val="clear" w:color="auto" w:fill="auto"/>
          </w:tcPr>
          <w:p w14:paraId="30A249A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16396" w14:textId="7D64E2EE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296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59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" w:type="dxa"/>
            <w:shd w:val="clear" w:color="auto" w:fill="auto"/>
          </w:tcPr>
          <w:p w14:paraId="3386675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7DD2F" w14:textId="089CCA27" w:rsidR="0079224A" w:rsidRPr="00C43471" w:rsidRDefault="004D6A69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682D26B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34819" w14:textId="54EDFEB7" w:rsidR="0079224A" w:rsidRPr="00C43471" w:rsidRDefault="0079224A" w:rsidP="0010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7561A61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DDDB5" w14:textId="4520DEA2" w:rsidR="0079224A" w:rsidRPr="00C43471" w:rsidRDefault="00CE1074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="00105195" w:rsidRPr="0010519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</w:t>
            </w:r>
            <w:r w:rsidR="0068171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09F2D5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379E" w14:textId="50F59CB3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2,713,296</w:t>
            </w:r>
          </w:p>
        </w:tc>
      </w:tr>
      <w:tr w:rsidR="007C058B" w:rsidRPr="00C43471" w14:paraId="638A96A4" w14:textId="77777777" w:rsidTr="00C97C47">
        <w:trPr>
          <w:trHeight w:val="177"/>
        </w:trPr>
        <w:tc>
          <w:tcPr>
            <w:tcW w:w="3492" w:type="dxa"/>
          </w:tcPr>
          <w:p w14:paraId="1FEF5A9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373F4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01779F0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FAD99F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71F8984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8F5FBCF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FCA1A54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760D21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68CAC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738B30D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7539C360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40928E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E73A0B4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4E8F15C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80135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72BDEF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77ED3EA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9224A" w:rsidRPr="00C43471" w14:paraId="659F5885" w14:textId="77777777" w:rsidTr="00C97C47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D8B4E3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E0E3B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58BFB4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32D37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6E84B4F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9DFAE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FB03F2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773619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074581D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A65447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9FFC98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E3A43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C1F160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F9D4B7C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065A35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6376160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9224A" w:rsidRPr="00C43471" w14:paraId="223281DB" w14:textId="77777777" w:rsidTr="00C97C47">
        <w:trPr>
          <w:trHeight w:val="144"/>
        </w:trPr>
        <w:tc>
          <w:tcPr>
            <w:tcW w:w="3492" w:type="dxa"/>
          </w:tcPr>
          <w:p w14:paraId="2D13CC72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highlight w:val="yellow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96FAF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BB809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40B5C3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D89C75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69B04138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C2F689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7789C8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1A51DF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C39586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4C3AC0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276C85E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19849" w14:textId="00CAC273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C6C1611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29975315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D5B1C5B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5B8CBA" w14:textId="77777777" w:rsidR="0079224A" w:rsidRPr="00C43471" w:rsidRDefault="0079224A" w:rsidP="00D82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5CD6531A" w14:textId="77777777" w:rsidTr="00C97C47">
        <w:trPr>
          <w:trHeight w:val="144"/>
        </w:trPr>
        <w:tc>
          <w:tcPr>
            <w:tcW w:w="3492" w:type="dxa"/>
          </w:tcPr>
          <w:p w14:paraId="06AC709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676BDB" w14:textId="2A1AE46D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  <w:tc>
          <w:tcPr>
            <w:tcW w:w="283" w:type="dxa"/>
          </w:tcPr>
          <w:p w14:paraId="3AA169B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1FAD302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150,540</w:t>
            </w:r>
          </w:p>
        </w:tc>
        <w:tc>
          <w:tcPr>
            <w:tcW w:w="283" w:type="dxa"/>
          </w:tcPr>
          <w:p w14:paraId="12052CA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E072F" w14:textId="7CF4AE3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2B6891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B60A4C" w14:textId="04F9C27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B608B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79E958" w14:textId="77DDB3BF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F98EA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E2E459" w14:textId="6D9DC98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5F2D4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B59F6A9" w14:textId="23EFD8A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558656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36AFC8" w14:textId="757DBE10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C02483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E989D61" w14:textId="5F5E225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122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688</w:t>
            </w:r>
          </w:p>
        </w:tc>
        <w:tc>
          <w:tcPr>
            <w:tcW w:w="284" w:type="dxa"/>
            <w:shd w:val="clear" w:color="auto" w:fill="auto"/>
          </w:tcPr>
          <w:p w14:paraId="0FDA455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A2EFCD" w14:textId="5B522E4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150,540</w:t>
            </w:r>
          </w:p>
        </w:tc>
      </w:tr>
      <w:tr w:rsidR="00E8719B" w:rsidRPr="00C43471" w14:paraId="0307EEEF" w14:textId="77777777" w:rsidTr="00C97C47">
        <w:trPr>
          <w:trHeight w:val="144"/>
        </w:trPr>
        <w:tc>
          <w:tcPr>
            <w:tcW w:w="3492" w:type="dxa"/>
          </w:tcPr>
          <w:p w14:paraId="1D288A56" w14:textId="5A38C6C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4FC0BC" w14:textId="3B70BD5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9A1CEA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82AFA5" w14:textId="521D08F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3991CE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3F62966" w14:textId="25D9345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DB6CD0" w:rsidRPr="00E93A62">
              <w:rPr>
                <w:rFonts w:asciiTheme="minorBidi" w:hAnsiTheme="minorBidi" w:cstheme="minorBidi"/>
                <w:sz w:val="24"/>
                <w:szCs w:val="24"/>
              </w:rPr>
              <w:t>76</w:t>
            </w:r>
            <w:r w:rsidR="00681712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259F0E7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FBA27B" w14:textId="07B6057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10,271</w:t>
            </w:r>
          </w:p>
        </w:tc>
        <w:tc>
          <w:tcPr>
            <w:tcW w:w="283" w:type="dxa"/>
            <w:shd w:val="clear" w:color="auto" w:fill="auto"/>
          </w:tcPr>
          <w:p w14:paraId="0D95370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06DDCEB" w14:textId="6F678A00" w:rsidR="00E8719B" w:rsidRPr="00C43471" w:rsidRDefault="00FA22D4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67399">
              <w:rPr>
                <w:rFonts w:asciiTheme="minorBidi" w:hAnsiTheme="minorBidi" w:cs="Cordia New"/>
                <w:sz w:val="24"/>
                <w:szCs w:val="24"/>
                <w:cs/>
              </w:rPr>
              <w:t>1</w:t>
            </w:r>
            <w:r w:rsidRPr="00567399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67399">
              <w:rPr>
                <w:rFonts w:asciiTheme="minorBidi" w:hAnsiTheme="minorBidi" w:cs="Cordia New"/>
                <w:sz w:val="24"/>
                <w:szCs w:val="24"/>
                <w:cs/>
              </w:rPr>
              <w:t>619</w:t>
            </w:r>
          </w:p>
        </w:tc>
        <w:tc>
          <w:tcPr>
            <w:tcW w:w="283" w:type="dxa"/>
            <w:shd w:val="clear" w:color="auto" w:fill="auto"/>
          </w:tcPr>
          <w:p w14:paraId="01C0EC2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12F6FC6" w14:textId="662B92E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3DFEB3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04F066D" w14:textId="4385533C" w:rsidR="00E8719B" w:rsidRPr="00C43471" w:rsidRDefault="00763160" w:rsidP="009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(1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619)</w:t>
            </w:r>
          </w:p>
        </w:tc>
        <w:tc>
          <w:tcPr>
            <w:tcW w:w="283" w:type="dxa"/>
            <w:shd w:val="clear" w:color="auto" w:fill="auto"/>
          </w:tcPr>
          <w:p w14:paraId="22B66A0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0E4DB5" w14:textId="3DA008B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EC7F74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8679ABE" w14:textId="4E104ECE" w:rsidR="00E8719B" w:rsidRPr="00C43471" w:rsidRDefault="000C1687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1712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6817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="00681712" w:rsidRPr="00681712">
              <w:rPr>
                <w:rFonts w:asciiTheme="minorBidi" w:hAnsiTheme="minorBidi" w:cs="Cordia New"/>
                <w:sz w:val="24"/>
                <w:szCs w:val="24"/>
                <w:cs/>
              </w:rPr>
              <w:t>765</w:t>
            </w:r>
          </w:p>
        </w:tc>
        <w:tc>
          <w:tcPr>
            <w:tcW w:w="284" w:type="dxa"/>
            <w:shd w:val="clear" w:color="auto" w:fill="auto"/>
          </w:tcPr>
          <w:p w14:paraId="19A84D6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8AE5536" w14:textId="7AC5C12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10,271</w:t>
            </w:r>
          </w:p>
        </w:tc>
      </w:tr>
      <w:tr w:rsidR="00E8719B" w:rsidRPr="00C43471" w14:paraId="226993F7" w14:textId="77777777" w:rsidTr="00C97C47">
        <w:trPr>
          <w:trHeight w:val="144"/>
        </w:trPr>
        <w:tc>
          <w:tcPr>
            <w:tcW w:w="3492" w:type="dxa"/>
          </w:tcPr>
          <w:p w14:paraId="7452C46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44C2B0" w14:textId="4B543D3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2,391,431</w:t>
            </w:r>
          </w:p>
        </w:tc>
        <w:tc>
          <w:tcPr>
            <w:tcW w:w="283" w:type="dxa"/>
          </w:tcPr>
          <w:p w14:paraId="36EDA0B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3C8BD0" w14:textId="5A6F92F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2,536,047</w:t>
            </w:r>
          </w:p>
        </w:tc>
        <w:tc>
          <w:tcPr>
            <w:tcW w:w="283" w:type="dxa"/>
          </w:tcPr>
          <w:p w14:paraId="0ECC8EE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92A2FC" w14:textId="6F3AD3B4" w:rsidR="00E8719B" w:rsidRPr="00C43471" w:rsidRDefault="00E8719B" w:rsidP="009E5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669,106</w:t>
            </w:r>
          </w:p>
        </w:tc>
        <w:tc>
          <w:tcPr>
            <w:tcW w:w="283" w:type="dxa"/>
            <w:shd w:val="clear" w:color="auto" w:fill="auto"/>
          </w:tcPr>
          <w:p w14:paraId="0C83757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A3D2600" w14:textId="41A2047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398,532</w:t>
            </w:r>
          </w:p>
        </w:tc>
        <w:tc>
          <w:tcPr>
            <w:tcW w:w="283" w:type="dxa"/>
            <w:shd w:val="clear" w:color="auto" w:fill="auto"/>
          </w:tcPr>
          <w:p w14:paraId="06E79F7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EDCC342" w14:textId="0AFD2E09" w:rsidR="00E8719B" w:rsidRPr="00C43471" w:rsidRDefault="003719D3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67399">
              <w:rPr>
                <w:rFonts w:asciiTheme="minorBidi" w:hAnsiTheme="minorBidi" w:cs="Cordia New"/>
                <w:sz w:val="24"/>
                <w:szCs w:val="24"/>
                <w:cs/>
              </w:rPr>
              <w:t>192</w:t>
            </w:r>
            <w:r w:rsidRPr="00567399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567399">
              <w:rPr>
                <w:rFonts w:asciiTheme="minorBidi" w:hAnsiTheme="minorBidi" w:cs="Cordia New"/>
                <w:sz w:val="24"/>
                <w:szCs w:val="24"/>
                <w:cs/>
              </w:rPr>
              <w:t>135</w:t>
            </w:r>
          </w:p>
        </w:tc>
        <w:tc>
          <w:tcPr>
            <w:tcW w:w="283" w:type="dxa"/>
            <w:shd w:val="clear" w:color="auto" w:fill="auto"/>
          </w:tcPr>
          <w:p w14:paraId="763BBBE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A56429" w14:textId="523A4F7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20007CD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DC23F5D" w14:textId="333BB082" w:rsidR="00E8719B" w:rsidRPr="00C43471" w:rsidRDefault="00692865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="Cordia New"/>
                <w:sz w:val="24"/>
                <w:szCs w:val="24"/>
                <w:cs/>
              </w:rPr>
              <w:t>(</w:t>
            </w:r>
            <w:r w:rsidRPr="00DD6E63">
              <w:rPr>
                <w:rFonts w:asciiTheme="minorBidi" w:hAnsiTheme="minorBidi" w:cs="Cordia New"/>
                <w:sz w:val="24"/>
                <w:szCs w:val="24"/>
                <w:cs/>
              </w:rPr>
              <w:t>845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DD6E63">
              <w:rPr>
                <w:rFonts w:asciiTheme="minorBidi" w:hAnsiTheme="minorBidi" w:cs="Cordia New"/>
                <w:sz w:val="24"/>
                <w:szCs w:val="24"/>
                <w:cs/>
              </w:rPr>
              <w:t>644</w:t>
            </w:r>
            <w:r>
              <w:rPr>
                <w:rFonts w:asciiTheme="minorBidi" w:hAnsiTheme="minorBidi" w:cs="Cordia New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005A4E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94351E" w14:textId="1F089A4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47C69BC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5255D8" w14:textId="688F5BFB" w:rsidR="00E8719B" w:rsidRPr="00C43471" w:rsidRDefault="00635556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81712">
              <w:rPr>
                <w:rFonts w:asciiTheme="minorBidi" w:hAnsiTheme="minorBidi" w:cs="Cordia New"/>
                <w:sz w:val="24"/>
                <w:szCs w:val="24"/>
                <w:cs/>
              </w:rPr>
              <w:t>2</w:t>
            </w:r>
            <w:r w:rsidRPr="006817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681712">
              <w:rPr>
                <w:rFonts w:asciiTheme="minorBidi" w:hAnsiTheme="minorBidi" w:cs="Cordia New"/>
                <w:sz w:val="24"/>
                <w:szCs w:val="24"/>
                <w:cs/>
              </w:rPr>
              <w:t>407</w:t>
            </w:r>
            <w:r w:rsidRPr="00681712">
              <w:rPr>
                <w:rFonts w:asciiTheme="minorBidi" w:hAnsiTheme="minorBidi" w:cs="Cordia New"/>
                <w:sz w:val="24"/>
                <w:szCs w:val="24"/>
              </w:rPr>
              <w:t>,</w:t>
            </w:r>
            <w:r w:rsidRPr="00681712">
              <w:rPr>
                <w:rFonts w:asciiTheme="minorBidi" w:hAnsiTheme="minorBidi" w:cs="Cordia New"/>
                <w:sz w:val="24"/>
                <w:szCs w:val="24"/>
                <w:cs/>
              </w:rPr>
              <w:t>028</w:t>
            </w:r>
          </w:p>
        </w:tc>
        <w:tc>
          <w:tcPr>
            <w:tcW w:w="284" w:type="dxa"/>
            <w:shd w:val="clear" w:color="auto" w:fill="auto"/>
          </w:tcPr>
          <w:p w14:paraId="56B3F65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FD59C4" w14:textId="0B27A84A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2,552,485</w:t>
            </w:r>
          </w:p>
        </w:tc>
      </w:tr>
      <w:tr w:rsidR="000D1937" w:rsidRPr="00C43471" w14:paraId="449F6EEA" w14:textId="77777777" w:rsidTr="00C97C47">
        <w:trPr>
          <w:trHeight w:val="144"/>
        </w:trPr>
        <w:tc>
          <w:tcPr>
            <w:tcW w:w="3492" w:type="dxa"/>
          </w:tcPr>
          <w:p w14:paraId="475E2373" w14:textId="7C12295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2DFE1" w14:textId="0EF8113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14D359D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2E32E31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83" w:type="dxa"/>
          </w:tcPr>
          <w:p w14:paraId="6B6D3A4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25FAB" w14:textId="18649E8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="00F46815" w:rsidRPr="00F4681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</w:t>
            </w:r>
            <w:r w:rsidR="0068171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0FD147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7D26F" w14:textId="3D38105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7F20A9B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ABC13" w14:textId="1505B03E" w:rsidR="00E8719B" w:rsidRPr="00C43471" w:rsidRDefault="00936C1A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193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754</w:t>
            </w:r>
          </w:p>
        </w:tc>
        <w:tc>
          <w:tcPr>
            <w:tcW w:w="283" w:type="dxa"/>
            <w:shd w:val="clear" w:color="auto" w:fill="auto"/>
          </w:tcPr>
          <w:p w14:paraId="53ADF78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FE9D1C" w14:textId="640230E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69DE208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91D9" w14:textId="5936D5B4" w:rsidR="00E8719B" w:rsidRPr="00C43471" w:rsidRDefault="00883B8F" w:rsidP="0093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(847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263)</w:t>
            </w:r>
          </w:p>
        </w:tc>
        <w:tc>
          <w:tcPr>
            <w:tcW w:w="283" w:type="dxa"/>
            <w:shd w:val="clear" w:color="auto" w:fill="auto"/>
          </w:tcPr>
          <w:p w14:paraId="7D4EF66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F3BE2" w14:textId="09B06FA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4FB93A1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79C1E" w14:textId="247E54AB" w:rsidR="00E8719B" w:rsidRPr="00C43471" w:rsidRDefault="000610E4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2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535</w:t>
            </w: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="00C7593A" w:rsidRPr="00C7593A">
              <w:rPr>
                <w:rFonts w:asciiTheme="minorBidi" w:hAnsiTheme="minorBidi" w:cs="Cordia New"/>
                <w:b/>
                <w:bCs/>
                <w:sz w:val="24"/>
                <w:szCs w:val="24"/>
                <w:cs/>
              </w:rPr>
              <w:t>48</w:t>
            </w:r>
            <w:r w:rsidR="00C33184">
              <w:rPr>
                <w:rFonts w:asciiTheme="minorBidi" w:hAnsiTheme="minorBidi" w:cs="Cordi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292CF11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A7A37" w14:textId="5CB1FBE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2,713,296</w:t>
            </w:r>
          </w:p>
        </w:tc>
      </w:tr>
      <w:tr w:rsidR="00E8719B" w:rsidRPr="00C43471" w14:paraId="4F5AD3C5" w14:textId="77777777" w:rsidTr="00C97C47">
        <w:trPr>
          <w:trHeight w:val="144"/>
        </w:trPr>
        <w:tc>
          <w:tcPr>
            <w:tcW w:w="3492" w:type="dxa"/>
          </w:tcPr>
          <w:p w14:paraId="336EE62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0CD5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68FC084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D5987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48476B9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6F86A6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3317FC9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A4205C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14:paraId="11E52DE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01E41F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</w:tcPr>
          <w:p w14:paraId="43D4AAA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0A34B9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2397BCE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F374DC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57AF8CE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BE64C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72DB3E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7DF5FF6F" w14:textId="77777777" w:rsidTr="00C97C47">
        <w:trPr>
          <w:trHeight w:val="144"/>
        </w:trPr>
        <w:tc>
          <w:tcPr>
            <w:tcW w:w="3492" w:type="dxa"/>
          </w:tcPr>
          <w:p w14:paraId="6A7B114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5262B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9128B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1D3FEC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E2BDC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5197B49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F7E65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184C572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B8017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051D99C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BA08BA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91A804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B6F76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E3D462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FB991B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D193A1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BD60E7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7FC66AE9" w14:textId="77777777" w:rsidTr="00C97C47">
        <w:trPr>
          <w:trHeight w:val="144"/>
        </w:trPr>
        <w:tc>
          <w:tcPr>
            <w:tcW w:w="3492" w:type="dxa"/>
          </w:tcPr>
          <w:p w14:paraId="6155507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FCCAE9" w14:textId="4888A59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2,215,602</w:t>
            </w:r>
          </w:p>
        </w:tc>
        <w:tc>
          <w:tcPr>
            <w:tcW w:w="283" w:type="dxa"/>
          </w:tcPr>
          <w:p w14:paraId="1D0112C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3737AC7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2,365,510</w:t>
            </w:r>
          </w:p>
        </w:tc>
        <w:tc>
          <w:tcPr>
            <w:tcW w:w="283" w:type="dxa"/>
          </w:tcPr>
          <w:p w14:paraId="4D5286F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21176B1" w14:textId="2407700F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674,</w:t>
            </w:r>
            <w:r w:rsidR="003A19FF" w:rsidRPr="003A19FF">
              <w:rPr>
                <w:rFonts w:asciiTheme="minorBidi" w:hAnsiTheme="minorBidi" w:cstheme="minorBidi"/>
                <w:sz w:val="24"/>
                <w:szCs w:val="24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23035BE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2E8E968" w14:textId="344DDA1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4C4F21B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CDF2CE" w14:textId="2785BA9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193,754</w:t>
            </w:r>
          </w:p>
        </w:tc>
        <w:tc>
          <w:tcPr>
            <w:tcW w:w="283" w:type="dxa"/>
            <w:shd w:val="clear" w:color="auto" w:fill="auto"/>
          </w:tcPr>
          <w:p w14:paraId="01E8839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0CAE30" w14:textId="774629E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1183571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6B0A3D5" w14:textId="3B7E972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718A0F1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722180" w14:textId="316CDA3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2D7C093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A7B258E" w14:textId="659869B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2,236,</w:t>
            </w:r>
            <w:r w:rsidR="00E8453A" w:rsidRPr="00E8453A">
              <w:rPr>
                <w:rFonts w:asciiTheme="minorBidi" w:hAnsiTheme="minorBidi" w:cstheme="minorBidi"/>
                <w:sz w:val="24"/>
                <w:szCs w:val="24"/>
              </w:rPr>
              <w:t>964</w:t>
            </w:r>
          </w:p>
        </w:tc>
        <w:tc>
          <w:tcPr>
            <w:tcW w:w="284" w:type="dxa"/>
            <w:shd w:val="clear" w:color="auto" w:fill="auto"/>
          </w:tcPr>
          <w:p w14:paraId="315C7B8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3FA98D8" w14:textId="6D07DA90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2,392,219</w:t>
            </w:r>
          </w:p>
        </w:tc>
      </w:tr>
      <w:tr w:rsidR="00E8719B" w:rsidRPr="00C43471" w14:paraId="70E9B2B9" w14:textId="77777777" w:rsidTr="00C97C47">
        <w:trPr>
          <w:trHeight w:val="144"/>
        </w:trPr>
        <w:tc>
          <w:tcPr>
            <w:tcW w:w="3492" w:type="dxa"/>
          </w:tcPr>
          <w:p w14:paraId="7A0061A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B045EC" w14:textId="45F12CE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  <w:tc>
          <w:tcPr>
            <w:tcW w:w="283" w:type="dxa"/>
          </w:tcPr>
          <w:p w14:paraId="3477565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68665AB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150,540</w:t>
            </w:r>
          </w:p>
        </w:tc>
        <w:tc>
          <w:tcPr>
            <w:tcW w:w="283" w:type="dxa"/>
          </w:tcPr>
          <w:p w14:paraId="5F5D0B0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7D8DAD" w14:textId="103AB84F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B0CFC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210740" w14:textId="14559ED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1FEDE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9F78878" w14:textId="33BC0470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83B489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55CE9BA" w14:textId="4F02FE1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7F5DB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93BD4FA" w14:textId="40DAF4E0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66794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4849D3" w14:textId="2AF10F8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D450F1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60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611E34" w14:textId="2827758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122,688</w:t>
            </w:r>
          </w:p>
        </w:tc>
        <w:tc>
          <w:tcPr>
            <w:tcW w:w="284" w:type="dxa"/>
            <w:shd w:val="clear" w:color="auto" w:fill="auto"/>
          </w:tcPr>
          <w:p w14:paraId="71D08EE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6907F25C" w14:textId="25CA477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150,540</w:t>
            </w:r>
          </w:p>
        </w:tc>
      </w:tr>
      <w:tr w:rsidR="00E8719B" w:rsidRPr="00C43471" w14:paraId="3033B2C4" w14:textId="77777777" w:rsidTr="00C97C47">
        <w:trPr>
          <w:trHeight w:val="144"/>
        </w:trPr>
        <w:tc>
          <w:tcPr>
            <w:tcW w:w="3492" w:type="dxa"/>
          </w:tcPr>
          <w:p w14:paraId="507A545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2BEF7" w14:textId="4B6BF4F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175,829</w:t>
            </w:r>
          </w:p>
        </w:tc>
        <w:tc>
          <w:tcPr>
            <w:tcW w:w="283" w:type="dxa"/>
          </w:tcPr>
          <w:p w14:paraId="0464BB0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2E3BA5B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170,537</w:t>
            </w:r>
          </w:p>
        </w:tc>
        <w:tc>
          <w:tcPr>
            <w:tcW w:w="283" w:type="dxa"/>
          </w:tcPr>
          <w:p w14:paraId="5E2E4B7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12F3DF" w14:textId="4FDF6198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F22765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2300FC" w14:textId="056AC11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E9966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3C5CAA" w14:textId="43D7D53D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BBBEC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C9283AD" w14:textId="5970AD50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D2644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15DEF4D" w14:textId="3C8F5F0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B2524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0C8BC6" w14:textId="2612113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35AF42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54A7F3" w14:textId="36B1D54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175,8</w:t>
            </w:r>
            <w:r w:rsidR="00F61981" w:rsidRPr="00C43471">
              <w:rPr>
                <w:rFonts w:asciiTheme="minorBidi" w:hAnsiTheme="minorBidi" w:cstheme="minorBidi"/>
                <w:sz w:val="24"/>
                <w:szCs w:val="24"/>
              </w:rPr>
              <w:t>29</w:t>
            </w:r>
          </w:p>
        </w:tc>
        <w:tc>
          <w:tcPr>
            <w:tcW w:w="284" w:type="dxa"/>
            <w:shd w:val="clear" w:color="auto" w:fill="auto"/>
          </w:tcPr>
          <w:p w14:paraId="71BBE8D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DFAE6F" w14:textId="5BAB467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170,537</w:t>
            </w:r>
          </w:p>
        </w:tc>
      </w:tr>
      <w:tr w:rsidR="000D1937" w:rsidRPr="00C43471" w14:paraId="3C2C8F2D" w14:textId="77777777" w:rsidTr="00C97C47">
        <w:trPr>
          <w:trHeight w:val="144"/>
        </w:trPr>
        <w:tc>
          <w:tcPr>
            <w:tcW w:w="3492" w:type="dxa"/>
          </w:tcPr>
          <w:p w14:paraId="4A5DC5E5" w14:textId="319416C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7DC0FB" w14:textId="7543323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1561080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6AF9836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83" w:type="dxa"/>
          </w:tcPr>
          <w:p w14:paraId="79CCD52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8F95" w14:textId="4DDED1D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="00CB681A" w:rsidRPr="00CB681A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69A6284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54F18" w14:textId="48434BB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179810E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C5451" w14:textId="50908F1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  <w:shd w:val="clear" w:color="auto" w:fill="auto"/>
          </w:tcPr>
          <w:p w14:paraId="1CCB735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4376E" w14:textId="2348F32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569F4F9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9C37" w14:textId="0B5012A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5D1EB89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BF45B" w14:textId="698C3DD2" w:rsidR="00E8719B" w:rsidRPr="00C43471" w:rsidRDefault="00E8719B" w:rsidP="00E9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28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3FFA4B2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2205E" w14:textId="5315735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="00930130" w:rsidRPr="00930130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84" w:type="dxa"/>
            <w:shd w:val="clear" w:color="auto" w:fill="auto"/>
          </w:tcPr>
          <w:p w14:paraId="384059A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CAC59" w14:textId="377A0A6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2,713,296</w:t>
            </w:r>
          </w:p>
        </w:tc>
      </w:tr>
      <w:tr w:rsidR="00E8719B" w:rsidRPr="00C43471" w14:paraId="1DEFCA09" w14:textId="77777777" w:rsidTr="00C9503D">
        <w:trPr>
          <w:trHeight w:val="144"/>
        </w:trPr>
        <w:tc>
          <w:tcPr>
            <w:tcW w:w="3492" w:type="dxa"/>
          </w:tcPr>
          <w:p w14:paraId="568FDE1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623B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453D8726" w14:textId="77777777" w:rsidTr="00C9503D">
        <w:trPr>
          <w:trHeight w:val="144"/>
        </w:trPr>
        <w:tc>
          <w:tcPr>
            <w:tcW w:w="3492" w:type="dxa"/>
          </w:tcPr>
          <w:p w14:paraId="7F93864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92BC2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374D7546" w14:textId="77777777" w:rsidTr="00C97C47">
        <w:trPr>
          <w:trHeight w:val="144"/>
        </w:trPr>
        <w:tc>
          <w:tcPr>
            <w:tcW w:w="3492" w:type="dxa"/>
          </w:tcPr>
          <w:p w14:paraId="647688E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auto"/>
          </w:tcPr>
          <w:p w14:paraId="32700148" w14:textId="2AA3CD5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2,215,602</w:t>
            </w:r>
          </w:p>
        </w:tc>
        <w:tc>
          <w:tcPr>
            <w:tcW w:w="283" w:type="dxa"/>
          </w:tcPr>
          <w:p w14:paraId="0DEDF37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A0BFB7" w14:textId="50A759B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2,365,510</w:t>
            </w:r>
          </w:p>
        </w:tc>
        <w:tc>
          <w:tcPr>
            <w:tcW w:w="283" w:type="dxa"/>
          </w:tcPr>
          <w:p w14:paraId="3DE7B9E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D2C3E0" w14:textId="7798262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674,</w:t>
            </w:r>
            <w:r w:rsidR="00C91F02" w:rsidRPr="00C91F02">
              <w:rPr>
                <w:rFonts w:asciiTheme="minorBidi" w:hAnsiTheme="minorBidi" w:cstheme="minorBidi"/>
                <w:sz w:val="24"/>
                <w:szCs w:val="24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19B1721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772D72A" w14:textId="41CA9B53" w:rsidR="00E8719B" w:rsidRPr="00C43471" w:rsidRDefault="00E8719B" w:rsidP="00320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1BB534E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C8407" w14:textId="64F60AA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193,754</w:t>
            </w:r>
          </w:p>
        </w:tc>
        <w:tc>
          <w:tcPr>
            <w:tcW w:w="283" w:type="dxa"/>
            <w:shd w:val="clear" w:color="auto" w:fill="auto"/>
          </w:tcPr>
          <w:p w14:paraId="0821B3C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FFB55E1" w14:textId="70869616" w:rsidR="00E8719B" w:rsidRPr="00C43471" w:rsidRDefault="00E8719B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381A582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B3B716" w14:textId="1BC2220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3A83C3A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F680E9" w14:textId="707C240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6ABC6C4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927632" w14:textId="17B8C703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2,236,</w:t>
            </w:r>
            <w:r w:rsidR="00DA02EF" w:rsidRPr="00DA02EF">
              <w:rPr>
                <w:rFonts w:asciiTheme="minorBidi" w:hAnsiTheme="minorBidi" w:cstheme="minorBidi"/>
                <w:sz w:val="24"/>
                <w:szCs w:val="24"/>
              </w:rPr>
              <w:t>964</w:t>
            </w:r>
          </w:p>
        </w:tc>
        <w:tc>
          <w:tcPr>
            <w:tcW w:w="284" w:type="dxa"/>
          </w:tcPr>
          <w:p w14:paraId="62CD41E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1FB4E8CB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2,392,219</w:t>
            </w:r>
          </w:p>
        </w:tc>
      </w:tr>
      <w:tr w:rsidR="00E8719B" w:rsidRPr="00C43471" w14:paraId="7E5B1769" w14:textId="77777777" w:rsidTr="00C97C47">
        <w:trPr>
          <w:trHeight w:val="144"/>
        </w:trPr>
        <w:tc>
          <w:tcPr>
            <w:tcW w:w="3492" w:type="dxa"/>
          </w:tcPr>
          <w:p w14:paraId="3198E1D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1D902F" w14:textId="2B96679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298,517</w:t>
            </w:r>
          </w:p>
        </w:tc>
        <w:tc>
          <w:tcPr>
            <w:tcW w:w="283" w:type="dxa"/>
          </w:tcPr>
          <w:p w14:paraId="76313E0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2676E7" w14:textId="274A048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321,077</w:t>
            </w:r>
          </w:p>
        </w:tc>
        <w:tc>
          <w:tcPr>
            <w:tcW w:w="283" w:type="dxa"/>
          </w:tcPr>
          <w:p w14:paraId="10AC514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DB64CE9" w14:textId="29A417A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5B14AC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8DAC39" w14:textId="172B096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F14E5F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C62338" w14:textId="4BBD5F5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F41FEE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DD8D02" w14:textId="793F0E1A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B77676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EC7E1C4" w14:textId="082BDEAA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52D115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CFE2699" w14:textId="50B4D1AA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1B6AB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D9AB9E" w14:textId="4D5F90DD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298,517</w:t>
            </w:r>
          </w:p>
        </w:tc>
        <w:tc>
          <w:tcPr>
            <w:tcW w:w="284" w:type="dxa"/>
          </w:tcPr>
          <w:p w14:paraId="5C99D4FE" w14:textId="6EBBD33E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6FF6017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321,077</w:t>
            </w:r>
          </w:p>
        </w:tc>
      </w:tr>
      <w:tr w:rsidR="000D1937" w:rsidRPr="00C43471" w14:paraId="710D3DB8" w14:textId="77777777" w:rsidTr="00C97C47">
        <w:trPr>
          <w:trHeight w:val="144"/>
        </w:trPr>
        <w:tc>
          <w:tcPr>
            <w:tcW w:w="3492" w:type="dxa"/>
          </w:tcPr>
          <w:p w14:paraId="079E0B36" w14:textId="2B1296E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0D807" w14:textId="06BD52E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2,514,119</w:t>
            </w:r>
          </w:p>
        </w:tc>
        <w:tc>
          <w:tcPr>
            <w:tcW w:w="283" w:type="dxa"/>
          </w:tcPr>
          <w:p w14:paraId="680C745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37531E5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2,686,587</w:t>
            </w:r>
          </w:p>
        </w:tc>
        <w:tc>
          <w:tcPr>
            <w:tcW w:w="283" w:type="dxa"/>
          </w:tcPr>
          <w:p w14:paraId="34EE33C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6EED" w14:textId="446EF9B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674,</w:t>
            </w:r>
            <w:r w:rsidR="00C91F02" w:rsidRPr="00C91F02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871</w:t>
            </w:r>
          </w:p>
        </w:tc>
        <w:tc>
          <w:tcPr>
            <w:tcW w:w="283" w:type="dxa"/>
            <w:shd w:val="clear" w:color="auto" w:fill="auto"/>
          </w:tcPr>
          <w:p w14:paraId="4FBD49D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5E152" w14:textId="44C1C28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408,803</w:t>
            </w:r>
          </w:p>
        </w:tc>
        <w:tc>
          <w:tcPr>
            <w:tcW w:w="283" w:type="dxa"/>
            <w:shd w:val="clear" w:color="auto" w:fill="auto"/>
          </w:tcPr>
          <w:p w14:paraId="6161CD1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513EB" w14:textId="6D15EAC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193,754</w:t>
            </w:r>
          </w:p>
        </w:tc>
        <w:tc>
          <w:tcPr>
            <w:tcW w:w="283" w:type="dxa"/>
            <w:shd w:val="clear" w:color="auto" w:fill="auto"/>
          </w:tcPr>
          <w:p w14:paraId="5DD9D2D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9A1D4" w14:textId="21C33C3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296,599</w:t>
            </w:r>
          </w:p>
        </w:tc>
        <w:tc>
          <w:tcPr>
            <w:tcW w:w="283" w:type="dxa"/>
            <w:shd w:val="clear" w:color="auto" w:fill="auto"/>
          </w:tcPr>
          <w:p w14:paraId="3D41F3B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2EB78D" w14:textId="1E17FD4F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(847,263)</w:t>
            </w:r>
          </w:p>
        </w:tc>
        <w:tc>
          <w:tcPr>
            <w:tcW w:w="283" w:type="dxa"/>
            <w:shd w:val="clear" w:color="auto" w:fill="auto"/>
          </w:tcPr>
          <w:p w14:paraId="6944656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F3F231" w14:textId="74FD0FD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(678,693)</w:t>
            </w:r>
          </w:p>
        </w:tc>
        <w:tc>
          <w:tcPr>
            <w:tcW w:w="284" w:type="dxa"/>
            <w:shd w:val="clear" w:color="auto" w:fill="auto"/>
          </w:tcPr>
          <w:p w14:paraId="4C9F3BB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27CFA" w14:textId="1BDD432A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2,535,</w:t>
            </w:r>
            <w:r w:rsidR="001F4DB6" w:rsidRPr="001F4DB6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84" w:type="dxa"/>
          </w:tcPr>
          <w:p w14:paraId="27413DB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68C87311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2,713,296</w:t>
            </w:r>
          </w:p>
        </w:tc>
      </w:tr>
      <w:tr w:rsidR="00E8719B" w:rsidRPr="00C43471" w14:paraId="2E89C3B4" w14:textId="77777777" w:rsidTr="00C97C47">
        <w:trPr>
          <w:trHeight w:val="144"/>
        </w:trPr>
        <w:tc>
          <w:tcPr>
            <w:tcW w:w="3492" w:type="dxa"/>
          </w:tcPr>
          <w:p w14:paraId="2405AF2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1D805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7BF9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DD4DC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FCDFC6" w14:textId="7337A55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216FA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5CA8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F8CF2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0DBA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6825A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9858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03A02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3961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40CFD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301E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7E714EBB" w14:textId="77777777" w:rsidTr="00C97C47">
        <w:trPr>
          <w:trHeight w:val="144"/>
        </w:trPr>
        <w:tc>
          <w:tcPr>
            <w:tcW w:w="3492" w:type="dxa"/>
            <w:shd w:val="clear" w:color="auto" w:fill="auto"/>
          </w:tcPr>
          <w:p w14:paraId="7625AEDF" w14:textId="01D620BD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B2A317" w14:textId="34065E46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color w:val="FF0000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140,880</w:t>
            </w:r>
          </w:p>
        </w:tc>
        <w:tc>
          <w:tcPr>
            <w:tcW w:w="283" w:type="dxa"/>
            <w:vAlign w:val="bottom"/>
          </w:tcPr>
          <w:p w14:paraId="4627696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710CC31C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83,415</w:t>
            </w:r>
          </w:p>
        </w:tc>
        <w:tc>
          <w:tcPr>
            <w:tcW w:w="283" w:type="dxa"/>
            <w:vAlign w:val="bottom"/>
          </w:tcPr>
          <w:p w14:paraId="44662EB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1C15E7" w14:textId="539B7238" w:rsidR="00E8719B" w:rsidRPr="00C43471" w:rsidRDefault="00C86E5E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42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81017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721A45E" w14:textId="69CB314B" w:rsidR="00E8719B" w:rsidRPr="00C43471" w:rsidRDefault="00E8719B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(102,029)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AB933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3AD855" w14:textId="7901718B" w:rsidR="00E8719B" w:rsidRPr="00C43471" w:rsidRDefault="000E0FB1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13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399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89EF5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BAF10B4" w14:textId="453C4315" w:rsidR="00E8719B" w:rsidRPr="00C43471" w:rsidRDefault="00E8719B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(17,785)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20A32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20003D" w14:textId="0DC9923E" w:rsidR="00E8719B" w:rsidRPr="00C43471" w:rsidRDefault="000E0FB1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745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B5DB4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AB338D" w14:textId="221368A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7,960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E5778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62623B9" w14:textId="2740453A" w:rsidR="00E8719B" w:rsidRPr="00C43471" w:rsidRDefault="00B13AE6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201</w:t>
            </w:r>
            <w:r w:rsidR="00CB314C"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632</w:t>
            </w:r>
          </w:p>
        </w:tc>
        <w:tc>
          <w:tcPr>
            <w:tcW w:w="284" w:type="dxa"/>
            <w:vAlign w:val="bottom"/>
          </w:tcPr>
          <w:p w14:paraId="003528D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366E21F6" w:rsidR="00E8719B" w:rsidRPr="00C43471" w:rsidRDefault="00E8719B" w:rsidP="002D3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(28,439)</w:t>
            </w:r>
          </w:p>
        </w:tc>
      </w:tr>
      <w:tr w:rsidR="00E8719B" w:rsidRPr="00C43471" w14:paraId="2CB7024F" w14:textId="77777777" w:rsidTr="00C97C47">
        <w:trPr>
          <w:trHeight w:val="144"/>
        </w:trPr>
        <w:tc>
          <w:tcPr>
            <w:tcW w:w="3492" w:type="dxa"/>
          </w:tcPr>
          <w:p w14:paraId="5BE6526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F3154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B3A0D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E040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5CD1D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EBDEE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D3390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93FBE1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D6BB46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F46A3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69AE26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EC1B8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2E9C86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DBA5C5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174E9D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33940BE4" w14:textId="77777777" w:rsidTr="00C97C47">
        <w:trPr>
          <w:trHeight w:val="144"/>
        </w:trPr>
        <w:tc>
          <w:tcPr>
            <w:tcW w:w="3492" w:type="dxa"/>
          </w:tcPr>
          <w:p w14:paraId="03E06EAA" w14:textId="52AAF6F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2567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021AB1" w14:textId="46FAE9B4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5,369,956</w:t>
            </w:r>
          </w:p>
        </w:tc>
        <w:tc>
          <w:tcPr>
            <w:tcW w:w="283" w:type="dxa"/>
            <w:vAlign w:val="bottom"/>
          </w:tcPr>
          <w:p w14:paraId="6FC6D53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2BEE760F" w:rsidR="00E8719B" w:rsidRPr="00C43471" w:rsidRDefault="00C16D65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16D65">
              <w:rPr>
                <w:rFonts w:asciiTheme="minorBidi" w:hAnsiTheme="minorBidi" w:cstheme="minorBidi"/>
                <w:sz w:val="24"/>
                <w:szCs w:val="24"/>
              </w:rPr>
              <w:t>5,171,900</w:t>
            </w:r>
          </w:p>
        </w:tc>
        <w:tc>
          <w:tcPr>
            <w:tcW w:w="283" w:type="dxa"/>
            <w:vAlign w:val="bottom"/>
          </w:tcPr>
          <w:p w14:paraId="083714B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BC92DD" w14:textId="77777777" w:rsidR="00863C11" w:rsidRPr="00C43471" w:rsidRDefault="00863C11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232E7D" w14:textId="0755DAEE" w:rsidR="00E8719B" w:rsidRPr="00C43471" w:rsidRDefault="00863C11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879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913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B421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8F8A3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EE3F7B2" w14:textId="623CAD9B" w:rsidR="00E8719B" w:rsidRPr="00C43471" w:rsidRDefault="00C90199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90199">
              <w:rPr>
                <w:rFonts w:asciiTheme="minorBidi" w:hAnsiTheme="minorBidi" w:cstheme="minorBidi"/>
                <w:sz w:val="24"/>
                <w:szCs w:val="24"/>
              </w:rPr>
              <w:t>728,585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A26B7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017B31" w14:textId="37A8DD9B" w:rsidR="00E8719B" w:rsidRPr="00C43471" w:rsidRDefault="003556F0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666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466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DFBAC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D0E268F" w14:textId="78E3292A" w:rsidR="00E8719B" w:rsidRPr="00C43471" w:rsidRDefault="001E4F93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1E4F93">
              <w:rPr>
                <w:rFonts w:asciiTheme="minorBidi" w:hAnsiTheme="minorBidi" w:cstheme="minorBidi"/>
                <w:sz w:val="24"/>
                <w:szCs w:val="24"/>
              </w:rPr>
              <w:t>865,353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EA1ED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AE8867" w14:textId="1B817C6E" w:rsidR="00E8719B" w:rsidRPr="00C43471" w:rsidRDefault="00540F1B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(1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338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256)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B3D74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55613B" w14:textId="4CE39BBB" w:rsidR="00E8719B" w:rsidRPr="00C43471" w:rsidRDefault="007C2684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C2684">
              <w:rPr>
                <w:rFonts w:asciiTheme="minorBidi" w:hAnsiTheme="minorBidi" w:cstheme="minorBidi"/>
                <w:sz w:val="24"/>
                <w:szCs w:val="24"/>
              </w:rPr>
              <w:t>(1,494,054)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7FEA01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40EC79" w14:textId="501269C0" w:rsidR="00E8719B" w:rsidRPr="00C43471" w:rsidRDefault="0072099F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5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578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079</w:t>
            </w:r>
          </w:p>
        </w:tc>
        <w:tc>
          <w:tcPr>
            <w:tcW w:w="284" w:type="dxa"/>
            <w:vAlign w:val="bottom"/>
          </w:tcPr>
          <w:p w14:paraId="73BCBC1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5761E6E4" w:rsidR="00E8719B" w:rsidRPr="00C43471" w:rsidRDefault="007A2AEC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A2AEC">
              <w:rPr>
                <w:rFonts w:asciiTheme="minorBidi" w:hAnsiTheme="minorBidi" w:cstheme="minorBidi"/>
                <w:sz w:val="24"/>
                <w:szCs w:val="24"/>
              </w:rPr>
              <w:t>5,271,784</w:t>
            </w:r>
          </w:p>
        </w:tc>
      </w:tr>
      <w:tr w:rsidR="00E8719B" w:rsidRPr="00C43471" w14:paraId="1E29BE17" w14:textId="77777777" w:rsidTr="00C97C47">
        <w:trPr>
          <w:trHeight w:val="144"/>
        </w:trPr>
        <w:tc>
          <w:tcPr>
            <w:tcW w:w="3492" w:type="dxa"/>
          </w:tcPr>
          <w:p w14:paraId="5198EE0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EFCE2A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481463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E6FD13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B958E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95A6A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267E94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D2B28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18D3AB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7D180C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1103E6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37D309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A7C84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BB149F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1306E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8719B" w:rsidRPr="00C43471" w14:paraId="78A1D0ED" w14:textId="77777777" w:rsidTr="00C97C47">
        <w:trPr>
          <w:trHeight w:val="144"/>
        </w:trPr>
        <w:tc>
          <w:tcPr>
            <w:tcW w:w="3492" w:type="dxa"/>
          </w:tcPr>
          <w:p w14:paraId="426E38B8" w14:textId="054199C9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มิถุนายน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 xml:space="preserve"> 2567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และ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31 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82C5CF" w14:textId="2CE70355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</w:rPr>
              <w:t>2,164,183</w:t>
            </w:r>
          </w:p>
        </w:tc>
        <w:tc>
          <w:tcPr>
            <w:tcW w:w="283" w:type="dxa"/>
            <w:vAlign w:val="bottom"/>
          </w:tcPr>
          <w:p w14:paraId="48EB5D4E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60F5272B" w:rsidR="00E8719B" w:rsidRPr="00C43471" w:rsidRDefault="00537C93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37C93">
              <w:rPr>
                <w:rFonts w:asciiTheme="minorBidi" w:hAnsiTheme="minorBidi" w:cstheme="minorBidi"/>
                <w:sz w:val="24"/>
                <w:szCs w:val="24"/>
              </w:rPr>
              <w:t>1,762,455</w:t>
            </w:r>
          </w:p>
        </w:tc>
        <w:tc>
          <w:tcPr>
            <w:tcW w:w="283" w:type="dxa"/>
            <w:vAlign w:val="bottom"/>
          </w:tcPr>
          <w:p w14:paraId="01197E10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9088FE2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05E91B" w14:textId="7EB470D5" w:rsidR="00C140EF" w:rsidRPr="00C43471" w:rsidRDefault="00C140EF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367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83</w:t>
            </w:r>
            <w:r w:rsidR="006B44BA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CC7A9D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A51185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288BB1E" w14:textId="79E4361A" w:rsidR="00E8719B" w:rsidRPr="00C43471" w:rsidRDefault="006367CA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7CA">
              <w:rPr>
                <w:rFonts w:asciiTheme="minorBidi" w:hAnsiTheme="minorBidi" w:cstheme="minorBidi"/>
                <w:sz w:val="24"/>
                <w:szCs w:val="24"/>
              </w:rPr>
              <w:t>271,317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7F3ED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99DEB9" w14:textId="01095881" w:rsidR="00E8719B" w:rsidRPr="00C43471" w:rsidRDefault="003556F0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654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519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023047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03022A" w14:textId="11759D0A" w:rsidR="00E8719B" w:rsidRPr="00C43471" w:rsidRDefault="002B5DD8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2B5DD8">
              <w:rPr>
                <w:rFonts w:asciiTheme="minorBidi" w:hAnsiTheme="minorBidi" w:cstheme="minorBidi"/>
                <w:sz w:val="24"/>
                <w:szCs w:val="24"/>
              </w:rPr>
              <w:t>866,746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76CE16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CD111D" w14:textId="657A0221" w:rsidR="00E8719B" w:rsidRPr="00C43471" w:rsidRDefault="00540F1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(1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236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895)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6475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BB010F" w14:textId="40F74976" w:rsidR="00E8719B" w:rsidRPr="00C43471" w:rsidRDefault="00F008DA" w:rsidP="00CB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F008DA">
              <w:rPr>
                <w:rFonts w:asciiTheme="minorBidi" w:hAnsiTheme="minorBidi" w:cstheme="minorBidi"/>
                <w:sz w:val="24"/>
                <w:szCs w:val="24"/>
              </w:rPr>
              <w:t>(1,391,395)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48858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8F8764" w14:textId="66C99F6D" w:rsidR="00E8719B" w:rsidRPr="00C43471" w:rsidRDefault="0072099F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1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949</w:t>
            </w:r>
            <w:r w:rsidRPr="00C43471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C43471">
              <w:rPr>
                <w:rFonts w:asciiTheme="minorBidi" w:hAnsiTheme="minorBidi" w:cstheme="minorBidi"/>
                <w:sz w:val="24"/>
                <w:szCs w:val="24"/>
                <w:cs/>
              </w:rPr>
              <w:t>64</w:t>
            </w:r>
            <w:r w:rsidR="006B44BA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bottom"/>
          </w:tcPr>
          <w:p w14:paraId="3E49BEB3" w14:textId="77777777" w:rsidR="00E8719B" w:rsidRPr="00C43471" w:rsidRDefault="00E8719B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4FFDCA74" w:rsidR="00E8719B" w:rsidRPr="00C43471" w:rsidRDefault="001E5FEE" w:rsidP="00E87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1E5FEE">
              <w:rPr>
                <w:rFonts w:asciiTheme="minorBidi" w:hAnsiTheme="minorBidi" w:cstheme="minorBidi"/>
                <w:sz w:val="24"/>
                <w:szCs w:val="24"/>
              </w:rPr>
              <w:t>1,509,123</w:t>
            </w:r>
          </w:p>
        </w:tc>
      </w:tr>
    </w:tbl>
    <w:p w14:paraId="0EB9B783" w14:textId="77777777" w:rsidR="00BB0ECF" w:rsidRPr="00C43471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C43471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C43471" w:rsidSect="002B297B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0D1F72C7" w:rsidR="00804175" w:rsidRPr="00C43471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เงินปันผล</w:t>
      </w:r>
      <w:r w:rsidR="00580C31"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647B378C" w14:textId="61426198" w:rsidR="003C1CC6" w:rsidRPr="00C43471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43471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C43471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C43471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43471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2153AF" w:rsidRPr="00C43471" w14:paraId="5C433074" w14:textId="77777777" w:rsidTr="006B5DA1">
        <w:trPr>
          <w:trHeight w:val="344"/>
          <w:tblHeader/>
        </w:trPr>
        <w:tc>
          <w:tcPr>
            <w:tcW w:w="2520" w:type="dxa"/>
            <w:vAlign w:val="bottom"/>
          </w:tcPr>
          <w:p w14:paraId="7C70F889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4FB9F86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3A5FC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6A360E8" w14:textId="6AA9C40D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4C96C23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E465BF9" w14:textId="0DD30AFB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153AF" w:rsidRPr="00C43471" w14:paraId="1548E897" w14:textId="77777777" w:rsidTr="00F82B11">
        <w:trPr>
          <w:trHeight w:val="317"/>
          <w:tblHeader/>
        </w:trPr>
        <w:tc>
          <w:tcPr>
            <w:tcW w:w="2520" w:type="dxa"/>
          </w:tcPr>
          <w:p w14:paraId="1D9A58DE" w14:textId="580DABDF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  <w:vAlign w:val="bottom"/>
          </w:tcPr>
          <w:p w14:paraId="454FEC27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6237427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92BC9CB" w14:textId="18050E79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E9517A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E7A245" w14:textId="7EDDA4B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2153AF" w:rsidRPr="00C43471" w14:paraId="0E1D7818" w14:textId="77777777" w:rsidTr="00297AB3">
        <w:trPr>
          <w:tblHeader/>
        </w:trPr>
        <w:tc>
          <w:tcPr>
            <w:tcW w:w="2520" w:type="dxa"/>
          </w:tcPr>
          <w:p w14:paraId="481CEE08" w14:textId="2805D442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E492C9" w14:textId="1297AA1F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="007C1F55"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DFE664" w14:textId="685F5EC2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9634BE" w14:textId="5A635BF9" w:rsidR="002153AF" w:rsidRPr="00C43471" w:rsidRDefault="005146B0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10720929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61CDA" w14:textId="751BD366" w:rsidR="002153AF" w:rsidRPr="00C43471" w:rsidRDefault="008F1B74" w:rsidP="008F1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2153AF" w:rsidRPr="00C43471" w14:paraId="621B0D61" w14:textId="77777777" w:rsidTr="006B5DA1">
        <w:trPr>
          <w:trHeight w:val="432"/>
          <w:tblHeader/>
        </w:trPr>
        <w:tc>
          <w:tcPr>
            <w:tcW w:w="2520" w:type="dxa"/>
            <w:vAlign w:val="bottom"/>
          </w:tcPr>
          <w:p w14:paraId="06C779A8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D92C865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31EA487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9AC713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D423CE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E7214" w14:textId="6E1085F1" w:rsidR="002153AF" w:rsidRPr="00C43471" w:rsidRDefault="008F1B74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152,630</w:t>
            </w:r>
          </w:p>
        </w:tc>
      </w:tr>
      <w:tr w:rsidR="002153AF" w:rsidRPr="00C43471" w14:paraId="1D91CDC1" w14:textId="77777777" w:rsidTr="00F82B11">
        <w:trPr>
          <w:trHeight w:val="317"/>
          <w:tblHeader/>
        </w:trPr>
        <w:tc>
          <w:tcPr>
            <w:tcW w:w="2520" w:type="dxa"/>
          </w:tcPr>
          <w:p w14:paraId="2B0C10CF" w14:textId="2C9ED21E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2566</w:t>
            </w:r>
          </w:p>
        </w:tc>
        <w:tc>
          <w:tcPr>
            <w:tcW w:w="1800" w:type="dxa"/>
          </w:tcPr>
          <w:p w14:paraId="08EDAB72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D6FB234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806D10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4DA27" w14:textId="2A6846C5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2153AF" w:rsidRPr="00C43471" w14:paraId="54A6FFA2" w14:textId="77777777" w:rsidTr="00082966">
        <w:trPr>
          <w:tblHeader/>
        </w:trPr>
        <w:tc>
          <w:tcPr>
            <w:tcW w:w="2520" w:type="dxa"/>
          </w:tcPr>
          <w:p w14:paraId="4145EAE1" w14:textId="3855DD01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</w:tcPr>
          <w:p w14:paraId="325083C5" w14:textId="5FF0DB18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5DBE1B9" w14:textId="6F5EF3C0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F6F6925" w14:textId="04CEFB8C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021A2B6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4FDF6AB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95,399</w:t>
            </w:r>
          </w:p>
        </w:tc>
      </w:tr>
      <w:tr w:rsidR="002153AF" w:rsidRPr="00C43471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5E718338" w:rsidR="002153AF" w:rsidRPr="00C43471" w:rsidRDefault="002153AF" w:rsidP="0021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95,399</w:t>
            </w:r>
          </w:p>
        </w:tc>
      </w:tr>
    </w:tbl>
    <w:p w14:paraId="7AE2B311" w14:textId="77777777" w:rsidR="00280176" w:rsidRPr="00191699" w:rsidRDefault="00280176" w:rsidP="00191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p w14:paraId="64F7F450" w14:textId="6B7B542F" w:rsidR="00EA73F0" w:rsidRPr="00EA73F0" w:rsidRDefault="00804175" w:rsidP="00EA73F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  <w:cs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AC3D0CC" w14:textId="77777777" w:rsidR="00195AD7" w:rsidRPr="00C43471" w:rsidRDefault="00195AD7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12"/>
        <w:gridCol w:w="242"/>
        <w:gridCol w:w="928"/>
        <w:gridCol w:w="2128"/>
      </w:tblGrid>
      <w:tr w:rsidR="00A75C8E" w:rsidRPr="00C43471" w14:paraId="1884D884" w14:textId="77777777" w:rsidTr="00092061">
        <w:trPr>
          <w:trHeight w:val="659"/>
          <w:tblHeader/>
        </w:trPr>
        <w:tc>
          <w:tcPr>
            <w:tcW w:w="3149" w:type="pct"/>
            <w:vAlign w:val="bottom"/>
          </w:tcPr>
          <w:p w14:paraId="4F0EC937" w14:textId="73E4B3C1" w:rsidR="00A75C8E" w:rsidRPr="00C43471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3CE041CF" w14:textId="45249FDC" w:rsidR="00A75C8E" w:rsidRPr="00C4347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24979B8" w14:textId="77777777" w:rsidR="00A75C8E" w:rsidRPr="00C43471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vAlign w:val="bottom"/>
          </w:tcPr>
          <w:p w14:paraId="40A14563" w14:textId="4F97B90A" w:rsidR="00BA4922" w:rsidRPr="00C43471" w:rsidRDefault="00BA4922" w:rsidP="00B87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75C8E" w:rsidRPr="00C43471" w:rsidRDefault="00A75C8E" w:rsidP="00332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A4922" w:rsidRPr="00C43471" w14:paraId="27A01039" w14:textId="77777777" w:rsidTr="00092061">
        <w:tc>
          <w:tcPr>
            <w:tcW w:w="3149" w:type="pct"/>
          </w:tcPr>
          <w:p w14:paraId="39D6808A" w14:textId="77777777" w:rsidR="00BA4922" w:rsidRPr="00C43471" w:rsidRDefault="00BA4922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50E0FB0" w14:textId="77777777" w:rsidR="00BA4922" w:rsidRPr="00C43471" w:rsidRDefault="00BA4922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377CBFCF" w14:textId="77777777" w:rsidR="00BA4922" w:rsidRPr="00C43471" w:rsidRDefault="00BA4922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</w:tcPr>
          <w:p w14:paraId="47D73F31" w14:textId="59DF24B2" w:rsidR="00BA4922" w:rsidRPr="00C43471" w:rsidRDefault="00BA4922" w:rsidP="00BA49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225F4" w:rsidRPr="00C43471" w14:paraId="1328B773" w14:textId="77777777" w:rsidTr="00092061">
        <w:tc>
          <w:tcPr>
            <w:tcW w:w="3149" w:type="pct"/>
            <w:vAlign w:val="bottom"/>
          </w:tcPr>
          <w:p w14:paraId="522802B1" w14:textId="5B56A5C3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C43471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36" w:type="pct"/>
            <w:vAlign w:val="bottom"/>
          </w:tcPr>
          <w:p w14:paraId="63FC236E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5AE818B6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5" w:type="pct"/>
          </w:tcPr>
          <w:p w14:paraId="1508F196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D225F4" w:rsidRPr="00C43471" w14:paraId="510201CA" w14:textId="77777777" w:rsidTr="00C177F0">
        <w:trPr>
          <w:trHeight w:val="87"/>
        </w:trPr>
        <w:tc>
          <w:tcPr>
            <w:tcW w:w="3149" w:type="pct"/>
            <w:vAlign w:val="bottom"/>
          </w:tcPr>
          <w:p w14:paraId="61DDA8A6" w14:textId="26220661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36" w:type="pct"/>
          </w:tcPr>
          <w:p w14:paraId="0F9BC957" w14:textId="4D4300C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6687CAB2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</w:tcPr>
          <w:p w14:paraId="0278026F" w14:textId="06362B98" w:rsidR="00D225F4" w:rsidRPr="00C43471" w:rsidRDefault="00BA139C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2E6B96"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317</w:t>
            </w:r>
          </w:p>
        </w:tc>
      </w:tr>
      <w:tr w:rsidR="00D225F4" w:rsidRPr="00C43471" w14:paraId="08E5A0C8" w14:textId="77777777" w:rsidTr="004E426E">
        <w:trPr>
          <w:trHeight w:val="87"/>
        </w:trPr>
        <w:tc>
          <w:tcPr>
            <w:tcW w:w="3149" w:type="pct"/>
            <w:vAlign w:val="bottom"/>
          </w:tcPr>
          <w:p w14:paraId="04AD0CDC" w14:textId="025B773B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</w:tcPr>
          <w:p w14:paraId="7DD3018D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22EF6FD1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double" w:sz="4" w:space="0" w:color="auto"/>
            </w:tcBorders>
          </w:tcPr>
          <w:p w14:paraId="56A1667D" w14:textId="24959620" w:rsidR="00D225F4" w:rsidRPr="00C43471" w:rsidRDefault="00195935" w:rsidP="004E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2E6B96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317</w:t>
            </w:r>
          </w:p>
        </w:tc>
      </w:tr>
      <w:tr w:rsidR="00D225F4" w:rsidRPr="00C43471" w14:paraId="7EEDD6C5" w14:textId="77777777" w:rsidTr="00297AB3">
        <w:trPr>
          <w:trHeight w:val="87"/>
        </w:trPr>
        <w:tc>
          <w:tcPr>
            <w:tcW w:w="3149" w:type="pct"/>
          </w:tcPr>
          <w:p w14:paraId="6CBDE80C" w14:textId="77777777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14:paraId="4C7C00C8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4C36CC33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double" w:sz="4" w:space="0" w:color="auto"/>
            </w:tcBorders>
            <w:shd w:val="clear" w:color="auto" w:fill="auto"/>
          </w:tcPr>
          <w:p w14:paraId="6D44AEAB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225F4" w:rsidRPr="00C43471" w14:paraId="5E8CAB69" w14:textId="77777777" w:rsidTr="00297AB3">
        <w:trPr>
          <w:trHeight w:val="87"/>
        </w:trPr>
        <w:tc>
          <w:tcPr>
            <w:tcW w:w="3149" w:type="pct"/>
          </w:tcPr>
          <w:p w14:paraId="7E7034A9" w14:textId="75C192C5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36" w:type="pct"/>
          </w:tcPr>
          <w:p w14:paraId="31A13846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10F89918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shd w:val="clear" w:color="auto" w:fill="auto"/>
          </w:tcPr>
          <w:p w14:paraId="2C15E205" w14:textId="77777777" w:rsidR="00D225F4" w:rsidRPr="00C43471" w:rsidRDefault="00D225F4" w:rsidP="00D225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225F4" w:rsidRPr="00C43471" w14:paraId="0AB1B42E" w14:textId="77777777" w:rsidTr="00297AB3">
        <w:tc>
          <w:tcPr>
            <w:tcW w:w="3149" w:type="pct"/>
          </w:tcPr>
          <w:p w14:paraId="65E9A4AA" w14:textId="77777777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D225F4" w:rsidRPr="00C43471" w:rsidRDefault="00D225F4" w:rsidP="00D225F4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36" w:type="pct"/>
          </w:tcPr>
          <w:p w14:paraId="2603E692" w14:textId="4382D926" w:rsidR="00D225F4" w:rsidRPr="00C43471" w:rsidRDefault="00D225F4" w:rsidP="00D225F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7EB13CE3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  <w:shd w:val="clear" w:color="auto" w:fill="auto"/>
          </w:tcPr>
          <w:p w14:paraId="61EFEAE3" w14:textId="77777777" w:rsidR="002F339B" w:rsidRPr="00C43471" w:rsidRDefault="002F339B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79C61A" w14:textId="4A4F5EAD" w:rsidR="00D225F4" w:rsidRPr="00C43471" w:rsidRDefault="000C0FF3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</w:tr>
      <w:tr w:rsidR="00D225F4" w:rsidRPr="00C43471" w14:paraId="55928E8D" w14:textId="77777777" w:rsidTr="00297AB3">
        <w:tc>
          <w:tcPr>
            <w:tcW w:w="3149" w:type="pct"/>
          </w:tcPr>
          <w:p w14:paraId="5D0D712C" w14:textId="3D004F64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6" w:type="pct"/>
          </w:tcPr>
          <w:p w14:paraId="67BB850A" w14:textId="0DD1588E" w:rsidR="00D225F4" w:rsidRPr="00C43471" w:rsidRDefault="00D225F4" w:rsidP="00D225F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1FEBCB98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  <w:shd w:val="clear" w:color="auto" w:fill="auto"/>
          </w:tcPr>
          <w:p w14:paraId="33EE3C78" w14:textId="61C8F6FB" w:rsidR="00D225F4" w:rsidRPr="00C43471" w:rsidRDefault="000C0FF3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5,649</w:t>
            </w:r>
          </w:p>
        </w:tc>
      </w:tr>
      <w:tr w:rsidR="00D225F4" w:rsidRPr="00C43471" w14:paraId="33A771D2" w14:textId="77777777" w:rsidTr="00297AB3">
        <w:tc>
          <w:tcPr>
            <w:tcW w:w="3149" w:type="pct"/>
          </w:tcPr>
          <w:p w14:paraId="4AC0957E" w14:textId="474E2724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6" w:type="pct"/>
          </w:tcPr>
          <w:p w14:paraId="5933D079" w14:textId="333EF995" w:rsidR="00D225F4" w:rsidRPr="00C43471" w:rsidRDefault="00D225F4" w:rsidP="00D225F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33D199A9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  <w:shd w:val="clear" w:color="auto" w:fill="auto"/>
          </w:tcPr>
          <w:p w14:paraId="0B00AADC" w14:textId="676787C5" w:rsidR="00D225F4" w:rsidRPr="00C43471" w:rsidRDefault="00535066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</w:tr>
      <w:tr w:rsidR="00D225F4" w:rsidRPr="00C43471" w14:paraId="3A59B2EE" w14:textId="77777777" w:rsidTr="00297AB3">
        <w:tc>
          <w:tcPr>
            <w:tcW w:w="3149" w:type="pct"/>
          </w:tcPr>
          <w:p w14:paraId="1B60CC28" w14:textId="7E41DDFA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136" w:type="pct"/>
          </w:tcPr>
          <w:p w14:paraId="6B84E622" w14:textId="11F9933C" w:rsidR="00D225F4" w:rsidRPr="00C43471" w:rsidRDefault="00D225F4" w:rsidP="00D225F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647D8AC1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  <w:shd w:val="clear" w:color="auto" w:fill="auto"/>
          </w:tcPr>
          <w:p w14:paraId="3F40F73D" w14:textId="30159844" w:rsidR="00D225F4" w:rsidRPr="00C43471" w:rsidRDefault="002E6B96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C0FF3" w:rsidRPr="00C4347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>025</w:t>
            </w:r>
          </w:p>
        </w:tc>
      </w:tr>
      <w:tr w:rsidR="00D225F4" w:rsidRPr="00C43471" w14:paraId="608C7F08" w14:textId="77777777" w:rsidTr="00297AB3">
        <w:tc>
          <w:tcPr>
            <w:tcW w:w="3149" w:type="pct"/>
          </w:tcPr>
          <w:p w14:paraId="3BD5E052" w14:textId="08F252D1" w:rsidR="00D225F4" w:rsidRPr="00C43471" w:rsidRDefault="00D225F4" w:rsidP="00D22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170B7B3D" w14:textId="2E9230ED" w:rsidR="00D225F4" w:rsidRPr="00C43471" w:rsidRDefault="00D225F4" w:rsidP="00D225F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1" w:type="pct"/>
            <w:vAlign w:val="bottom"/>
          </w:tcPr>
          <w:p w14:paraId="2E8397A5" w14:textId="77777777" w:rsidR="00D225F4" w:rsidRPr="00C43471" w:rsidRDefault="00D225F4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D6F89" w14:textId="7EFFBD21" w:rsidR="00D225F4" w:rsidRPr="00C43471" w:rsidRDefault="004E426E" w:rsidP="00D22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9,</w:t>
            </w:r>
            <w:r w:rsidR="002E6B96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329</w:t>
            </w:r>
          </w:p>
        </w:tc>
      </w:tr>
    </w:tbl>
    <w:p w14:paraId="6D72F3EC" w14:textId="77777777" w:rsidR="003045C1" w:rsidRDefault="003045C1" w:rsidP="005F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5F5E2DF" w14:textId="77777777" w:rsidR="003045C1" w:rsidRDefault="00304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i/>
          <w:iCs/>
          <w:sz w:val="28"/>
          <w:szCs w:val="28"/>
        </w:rPr>
      </w:pPr>
      <w:r>
        <w:rPr>
          <w:rFonts w:asciiTheme="minorBidi" w:hAnsiTheme="minorBidi" w:cstheme="minorBidi"/>
          <w:i/>
          <w:iCs/>
          <w:sz w:val="28"/>
          <w:szCs w:val="28"/>
        </w:rPr>
        <w:br w:type="page"/>
      </w:r>
    </w:p>
    <w:p w14:paraId="1B33EC2A" w14:textId="2E57B635" w:rsidR="00AC32F2" w:rsidRPr="00C43471" w:rsidRDefault="00AC32F2" w:rsidP="005F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284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C43471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ab/>
        <w:t>สัญญาว่าจ้างตัวแทนหางาน</w:t>
      </w:r>
    </w:p>
    <w:p w14:paraId="0B6FFA6F" w14:textId="5582856E" w:rsidR="00AC32F2" w:rsidRPr="00C43471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4A28CCFD" w14:textId="251C128F" w:rsidR="00516B36" w:rsidRDefault="00AC32F2" w:rsidP="0029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6039"/>
      <w:r w:rsidRPr="00C43471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C43471">
        <w:rPr>
          <w:rFonts w:asciiTheme="minorBidi" w:hAnsiTheme="minorBidi" w:cstheme="minorBidi"/>
          <w:sz w:val="28"/>
          <w:szCs w:val="28"/>
        </w:rPr>
        <w:t>1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2561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C43471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C43471">
        <w:rPr>
          <w:rFonts w:asciiTheme="minorBidi" w:hAnsiTheme="minorBidi" w:cstheme="minorBidi"/>
          <w:sz w:val="28"/>
          <w:szCs w:val="28"/>
        </w:rPr>
        <w:t>2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C43471">
        <w:rPr>
          <w:rFonts w:asciiTheme="minorBidi" w:hAnsiTheme="minorBidi" w:cstheme="minorBidi"/>
          <w:sz w:val="28"/>
          <w:szCs w:val="28"/>
        </w:rPr>
        <w:t>3</w:t>
      </w:r>
      <w:r w:rsidR="009652EF" w:rsidRPr="00C43471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  <w:bookmarkEnd w:id="5"/>
    </w:p>
    <w:p w14:paraId="26360F90" w14:textId="77777777" w:rsidR="00056CA4" w:rsidRPr="00C43471" w:rsidRDefault="00056CA4" w:rsidP="00297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</w:p>
    <w:p w14:paraId="0A6DCFFC" w14:textId="77777777" w:rsidR="00191699" w:rsidRDefault="00191699" w:rsidP="001916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788"/>
          <w:tab w:val="left" w:pos="540"/>
          <w:tab w:val="num" w:pos="2458"/>
        </w:tabs>
        <w:spacing w:line="240" w:lineRule="auto"/>
        <w:ind w:left="540" w:right="-45" w:hanging="540"/>
        <w:jc w:val="thaiDistribute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6C354A">
        <w:rPr>
          <w:rFonts w:asciiTheme="minorBidi" w:hAnsiTheme="minorBidi" w:cstheme="min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31D0BC75" w14:textId="77777777" w:rsidR="00191699" w:rsidRPr="00280176" w:rsidRDefault="00191699" w:rsidP="00191699">
      <w:pPr>
        <w:rPr>
          <w:rFonts w:cstheme="minorBidi"/>
          <w:lang w:val="th-TH"/>
        </w:rPr>
      </w:pPr>
    </w:p>
    <w:p w14:paraId="243923C5" w14:textId="4D3D67F3" w:rsidR="00191699" w:rsidRDefault="00191699" w:rsidP="001916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inorBidi" w:hAnsiTheme="minorBidi" w:cs="Cordia New"/>
          <w:sz w:val="28"/>
          <w:szCs w:val="28"/>
        </w:rPr>
      </w:pPr>
      <w:r w:rsidRPr="00280176">
        <w:rPr>
          <w:rFonts w:asciiTheme="minorBidi" w:hAnsiTheme="minorBidi" w:cs="Cordia New" w:hint="cs"/>
          <w:sz w:val="28"/>
          <w:szCs w:val="28"/>
          <w:cs/>
        </w:rPr>
        <w:t>ในการ</w:t>
      </w:r>
      <w:r w:rsidRPr="00816AAC">
        <w:rPr>
          <w:rFonts w:asciiTheme="minorBidi" w:hAnsiTheme="minorBidi" w:cs="Cordia New" w:hint="cs"/>
          <w:sz w:val="28"/>
          <w:szCs w:val="28"/>
          <w:cs/>
        </w:rPr>
        <w:t>ประชุมคณะกรรมการบริษัท</w:t>
      </w:r>
      <w:r w:rsidR="00102817">
        <w:rPr>
          <w:rFonts w:asciiTheme="minorBidi" w:hAnsiTheme="minorBidi" w:cs="Cordia New"/>
          <w:sz w:val="28"/>
          <w:szCs w:val="28"/>
        </w:rPr>
        <w:t xml:space="preserve"> </w:t>
      </w:r>
      <w:r w:rsidRPr="00280176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28017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8 </w:t>
      </w:r>
      <w:r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28017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2567</w:t>
      </w:r>
      <w:r w:rsidRPr="0028017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05B4" w:rsidRPr="00B305B4">
        <w:rPr>
          <w:rFonts w:asciiTheme="minorBidi" w:hAnsiTheme="minorBidi" w:cs="Cordia New" w:hint="cs"/>
          <w:sz w:val="28"/>
          <w:szCs w:val="28"/>
          <w:cs/>
        </w:rPr>
        <w:t>คณะกรรมการได้มีมติอนุมัติการจ่ายเงินปันผล</w:t>
      </w:r>
      <w:r w:rsidR="00FF3B4C">
        <w:rPr>
          <w:rFonts w:asciiTheme="minorBidi" w:hAnsiTheme="minorBidi" w:cs="Cordia New"/>
          <w:sz w:val="28"/>
          <w:szCs w:val="28"/>
        </w:rPr>
        <w:br/>
      </w:r>
      <w:r w:rsidR="00B305B4" w:rsidRPr="00B305B4">
        <w:rPr>
          <w:rFonts w:asciiTheme="minorBidi" w:hAnsiTheme="minorBidi" w:cs="Cordia New" w:hint="cs"/>
          <w:sz w:val="28"/>
          <w:szCs w:val="28"/>
          <w:cs/>
        </w:rPr>
        <w:t>ระหว่างกาลเป็นเงินสดสำหรับผลการดำเนินงานสำหรับรอบระยะเวลา</w:t>
      </w:r>
      <w:r w:rsidR="00B305B4">
        <w:rPr>
          <w:rFonts w:asciiTheme="minorBidi" w:hAnsiTheme="minorBidi" w:cs="Cordia New" w:hint="cs"/>
          <w:sz w:val="28"/>
          <w:szCs w:val="28"/>
          <w:cs/>
        </w:rPr>
        <w:t>หก</w:t>
      </w:r>
      <w:r w:rsidR="00B305B4" w:rsidRPr="00B305B4">
        <w:rPr>
          <w:rFonts w:asciiTheme="minorBidi" w:hAnsiTheme="minorBidi" w:cs="Cordia New" w:hint="cs"/>
          <w:sz w:val="28"/>
          <w:szCs w:val="28"/>
          <w:cs/>
        </w:rPr>
        <w:t>เดือนปี</w:t>
      </w:r>
      <w:r w:rsidR="00B305B4" w:rsidRPr="00B305B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F577F">
        <w:rPr>
          <w:rFonts w:asciiTheme="minorBidi" w:hAnsiTheme="minorBidi" w:cs="Cordia New"/>
          <w:sz w:val="28"/>
          <w:szCs w:val="28"/>
        </w:rPr>
        <w:t>2567</w:t>
      </w:r>
      <w:r w:rsidR="00B305B4" w:rsidRPr="00B305B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05B4" w:rsidRPr="00B305B4">
        <w:rPr>
          <w:rFonts w:asciiTheme="minorBidi" w:hAnsiTheme="minorBidi" w:cs="Cordia New" w:hint="cs"/>
          <w:sz w:val="28"/>
          <w:szCs w:val="28"/>
          <w:cs/>
        </w:rPr>
        <w:t>ในอัตราหุ้นละ</w:t>
      </w:r>
      <w:r w:rsidR="00EF34D2">
        <w:rPr>
          <w:rFonts w:asciiTheme="minorBidi" w:hAnsiTheme="minorBidi" w:cs="Cordia New"/>
          <w:sz w:val="28"/>
          <w:szCs w:val="28"/>
        </w:rPr>
        <w:t xml:space="preserve"> </w:t>
      </w:r>
      <w:r w:rsidR="00B64232">
        <w:rPr>
          <w:rFonts w:asciiTheme="minorBidi" w:hAnsiTheme="minorBidi" w:cs="Cordia New"/>
          <w:sz w:val="28"/>
          <w:szCs w:val="28"/>
        </w:rPr>
        <w:t>0.20</w:t>
      </w:r>
      <w:r w:rsidR="00B305B4" w:rsidRPr="00B305B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305B4" w:rsidRPr="00B305B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280176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280176">
        <w:rPr>
          <w:rFonts w:asciiTheme="minorBidi" w:hAnsiTheme="minorBidi" w:cs="Cordia New" w:hint="cs"/>
          <w:sz w:val="28"/>
          <w:szCs w:val="28"/>
          <w:cs/>
        </w:rPr>
        <w:t>รวมเป็นเงินทั้งสิ้น</w:t>
      </w:r>
      <w:r w:rsidRPr="00280176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 xml:space="preserve">95.40 </w:t>
      </w:r>
      <w:r w:rsidRPr="00280176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>
        <w:rPr>
          <w:rFonts w:asciiTheme="minorBidi" w:hAnsiTheme="minorBidi" w:cs="Cordia New"/>
          <w:sz w:val="28"/>
          <w:szCs w:val="28"/>
        </w:rPr>
        <w:t xml:space="preserve"> </w:t>
      </w:r>
    </w:p>
    <w:p w14:paraId="06BE8F73" w14:textId="06675D79" w:rsidR="003045C1" w:rsidRPr="003045C1" w:rsidRDefault="003045C1" w:rsidP="00304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2BC71DF" w14:textId="4DA09320" w:rsidR="00385DB3" w:rsidRPr="00C43471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C4347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งบการเงินในสกุลเงินที่ใช้ในการดำเนินงาน</w:t>
      </w:r>
    </w:p>
    <w:p w14:paraId="4FAFFEB2" w14:textId="59655446" w:rsidR="000D542A" w:rsidRPr="00C43471" w:rsidRDefault="000D542A" w:rsidP="00824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43471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725D9A" w:rsidRPr="00C43471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990878" w:rsidRPr="00C43471">
        <w:rPr>
          <w:rFonts w:asciiTheme="minorBidi" w:hAnsiTheme="minorBidi" w:cstheme="minorBidi"/>
          <w:sz w:val="28"/>
          <w:szCs w:val="28"/>
          <w:cs/>
        </w:rPr>
        <w:t>ม</w:t>
      </w:r>
      <w:r w:rsidR="00725D9A" w:rsidRPr="00C43471">
        <w:rPr>
          <w:rFonts w:asciiTheme="minorBidi" w:hAnsiTheme="minorBidi" w:cstheme="minorBidi"/>
          <w:sz w:val="28"/>
          <w:szCs w:val="28"/>
          <w:cs/>
        </w:rPr>
        <w:t>ิถุนายน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31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6</w:t>
      </w:r>
      <w:r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Pr="00C43471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3426F8" w:rsidRPr="00C43471">
        <w:rPr>
          <w:rFonts w:asciiTheme="minorBidi" w:hAnsiTheme="minorBidi" w:cstheme="minorBidi"/>
          <w:sz w:val="28"/>
          <w:szCs w:val="28"/>
          <w:cs/>
        </w:rPr>
        <w:t>สามเดือนและ</w:t>
      </w:r>
      <w:r w:rsidR="00F61023" w:rsidRPr="00C43471">
        <w:rPr>
          <w:rFonts w:asciiTheme="minorBidi" w:hAnsiTheme="minorBidi" w:cstheme="minorBidi"/>
          <w:sz w:val="28"/>
          <w:szCs w:val="28"/>
          <w:cs/>
        </w:rPr>
        <w:t>หก</w:t>
      </w:r>
      <w:r w:rsidR="00B65F82" w:rsidRPr="00C43471">
        <w:rPr>
          <w:rFonts w:asciiTheme="minorBidi" w:hAnsiTheme="minorBidi" w:cstheme="minorBidi"/>
          <w:sz w:val="28"/>
          <w:szCs w:val="28"/>
          <w:cs/>
        </w:rPr>
        <w:t>เดือน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25E48" w:rsidRPr="00C43471">
        <w:rPr>
          <w:rFonts w:asciiTheme="minorBidi" w:hAnsiTheme="minorBidi" w:cstheme="minorBidi"/>
          <w:sz w:val="28"/>
          <w:szCs w:val="28"/>
        </w:rPr>
        <w:t>3</w:t>
      </w:r>
      <w:r w:rsidR="009F20E5" w:rsidRPr="00C43471">
        <w:rPr>
          <w:rFonts w:asciiTheme="minorBidi" w:hAnsiTheme="minorBidi" w:cstheme="minorBidi"/>
          <w:sz w:val="28"/>
          <w:szCs w:val="28"/>
        </w:rPr>
        <w:t>0</w:t>
      </w:r>
      <w:r w:rsidR="00025E48" w:rsidRPr="00C43471">
        <w:rPr>
          <w:rFonts w:asciiTheme="minorBidi" w:hAnsiTheme="minorBidi" w:cstheme="minorBidi"/>
          <w:sz w:val="28"/>
          <w:szCs w:val="28"/>
        </w:rPr>
        <w:t xml:space="preserve"> </w:t>
      </w:r>
      <w:r w:rsidR="00990878" w:rsidRPr="00C43471">
        <w:rPr>
          <w:rFonts w:asciiTheme="minorBidi" w:hAnsiTheme="minorBidi" w:cstheme="minorBidi"/>
          <w:sz w:val="28"/>
          <w:szCs w:val="28"/>
          <w:cs/>
        </w:rPr>
        <w:t>ม</w:t>
      </w:r>
      <w:r w:rsidR="009F20E5" w:rsidRPr="00C43471">
        <w:rPr>
          <w:rFonts w:asciiTheme="minorBidi" w:hAnsiTheme="minorBidi" w:cstheme="minorBidi"/>
          <w:sz w:val="28"/>
          <w:szCs w:val="28"/>
          <w:cs/>
        </w:rPr>
        <w:t>ิถุนายน</w:t>
      </w:r>
      <w:r w:rsidR="00990878" w:rsidRPr="00C4347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7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C43471">
        <w:rPr>
          <w:rFonts w:asciiTheme="minorBidi" w:hAnsiTheme="minorBidi" w:cstheme="minorBidi"/>
          <w:sz w:val="28"/>
          <w:szCs w:val="28"/>
        </w:rPr>
        <w:t>256</w:t>
      </w:r>
      <w:r w:rsidR="00990878" w:rsidRPr="00C43471">
        <w:rPr>
          <w:rFonts w:asciiTheme="minorBidi" w:hAnsiTheme="minorBidi" w:cstheme="minorBidi"/>
          <w:sz w:val="28"/>
          <w:szCs w:val="28"/>
        </w:rPr>
        <w:t>6</w:t>
      </w:r>
      <w:r w:rsidRPr="00C43471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C43471">
        <w:rPr>
          <w:rFonts w:asciiTheme="minorBidi" w:hAnsiTheme="minorBidi" w:cstheme="minorBidi"/>
          <w:sz w:val="28"/>
          <w:szCs w:val="28"/>
          <w:cs/>
        </w:rPr>
        <w:t>เ</w:t>
      </w:r>
      <w:r w:rsidRPr="00C43471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3C5676CD" w14:textId="77777777" w:rsidR="00385DB3" w:rsidRPr="00C43471" w:rsidRDefault="00385DB3" w:rsidP="00824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7"/>
        <w:gridCol w:w="37"/>
        <w:gridCol w:w="1232"/>
        <w:gridCol w:w="178"/>
        <w:gridCol w:w="58"/>
        <w:gridCol w:w="1209"/>
        <w:gridCol w:w="236"/>
        <w:gridCol w:w="1107"/>
        <w:gridCol w:w="52"/>
        <w:gridCol w:w="129"/>
        <w:gridCol w:w="114"/>
        <w:gridCol w:w="1099"/>
      </w:tblGrid>
      <w:tr w:rsidR="00BB0ECF" w:rsidRPr="00C43471" w14:paraId="4F464CF5" w14:textId="77777777" w:rsidTr="005971F5">
        <w:trPr>
          <w:cantSplit/>
          <w:trHeight w:val="39"/>
        </w:trPr>
        <w:tc>
          <w:tcPr>
            <w:tcW w:w="3634" w:type="dxa"/>
            <w:gridSpan w:val="2"/>
          </w:tcPr>
          <w:p w14:paraId="18D6A90B" w14:textId="40C53328" w:rsidR="00BB0ECF" w:rsidRPr="00C43471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tcBorders>
              <w:bottom w:val="single" w:sz="4" w:space="0" w:color="auto"/>
            </w:tcBorders>
          </w:tcPr>
          <w:p w14:paraId="7E1FB8EC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654CD2F7" w14:textId="77777777" w:rsidR="00BB0ECF" w:rsidRPr="00C43471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7B5AF0" w:rsidRPr="00C43471" w14:paraId="3A580CCA" w14:textId="77777777">
        <w:trPr>
          <w:cantSplit/>
          <w:tblHeader/>
        </w:trPr>
        <w:tc>
          <w:tcPr>
            <w:tcW w:w="3634" w:type="dxa"/>
            <w:gridSpan w:val="2"/>
          </w:tcPr>
          <w:p w14:paraId="7346746B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</w:tcPr>
          <w:p w14:paraId="70ED19AA" w14:textId="2ADB1414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FE8512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943D630" w14:textId="6F6F2658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C854587" w14:textId="79D47869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4FC94307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771D4E76" w14:textId="62A23530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7B5AF0" w:rsidRPr="00C43471" w14:paraId="5313E858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57033D2D" w14:textId="7822FC0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4ECFF3" w14:textId="66AB22E1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148C66A3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94A2805" w14:textId="3CD69BB5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CEE397B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201294" w14:textId="1AB9436D" w:rsidR="007B5AF0" w:rsidRPr="00C43471" w:rsidRDefault="007B5AF0" w:rsidP="007B5AF0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7B758B02" w14:textId="77777777" w:rsidR="007B5AF0" w:rsidRPr="00C43471" w:rsidRDefault="007B5AF0" w:rsidP="007B5AF0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762C45C" w14:textId="070562C7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B5AF0" w:rsidRPr="00C43471" w14:paraId="75ED3623" w14:textId="77777777" w:rsidTr="005971F5">
        <w:trPr>
          <w:cantSplit/>
          <w:trHeight w:val="60"/>
          <w:tblHeader/>
        </w:trPr>
        <w:tc>
          <w:tcPr>
            <w:tcW w:w="3634" w:type="dxa"/>
            <w:gridSpan w:val="2"/>
          </w:tcPr>
          <w:p w14:paraId="3DC55987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10"/>
          </w:tcPr>
          <w:p w14:paraId="5708568D" w14:textId="77777777" w:rsidR="007B5AF0" w:rsidRPr="00C43471" w:rsidRDefault="007B5AF0" w:rsidP="007B5AF0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7B5AF0" w:rsidRPr="00C43471" w14:paraId="411837D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DEB3B53" w14:textId="77777777" w:rsidR="00A003EA" w:rsidRDefault="00A003EA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842D188" w14:textId="42310720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66D08C7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F680E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BAEF42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79A7AC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1A222C28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C04B6A0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BDEE587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47AB1B0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92438F5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DA9EBC3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AC69318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05F835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FBFB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E3B1E6F" w14:textId="77777777" w:rsidR="007B5AF0" w:rsidRPr="00C43471" w:rsidRDefault="007B5AF0" w:rsidP="00EB201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D0B5679" w14:textId="77777777" w:rsidR="007B5AF0" w:rsidRPr="00C43471" w:rsidRDefault="007B5AF0" w:rsidP="00EB201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7014B1B" w14:textId="77777777" w:rsidR="007B5AF0" w:rsidRPr="00C43471" w:rsidRDefault="007B5AF0" w:rsidP="00EB201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622D987D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A39D689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7E7EF34" w14:textId="75CDF64A" w:rsidR="007B5AF0" w:rsidRPr="00C43471" w:rsidRDefault="00297E6F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769,618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D088E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62054FE" w14:textId="34CEF042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641,395</w:t>
            </w:r>
          </w:p>
        </w:tc>
        <w:tc>
          <w:tcPr>
            <w:tcW w:w="236" w:type="dxa"/>
            <w:vAlign w:val="bottom"/>
          </w:tcPr>
          <w:p w14:paraId="416956A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12E68B1" w14:textId="2EF916B3" w:rsidR="007B5AF0" w:rsidRPr="00C43471" w:rsidRDefault="006F3FD9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</w:t>
            </w:r>
            <w:r w:rsidR="004C4F30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C645CC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181" w:type="dxa"/>
            <w:gridSpan w:val="2"/>
            <w:vAlign w:val="bottom"/>
          </w:tcPr>
          <w:p w14:paraId="6C72F2D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0DBFAB4" w14:textId="4410F385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468,949</w:t>
            </w:r>
          </w:p>
        </w:tc>
      </w:tr>
      <w:tr w:rsidR="007B5AF0" w:rsidRPr="00C43471" w14:paraId="7F9F8B6C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A3FF018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EA85C9" w14:textId="18D27AEF" w:rsidR="007B5AF0" w:rsidRPr="00C43471" w:rsidRDefault="000E73BD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4,830,247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1B4B4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B23EC24" w14:textId="01E3E07C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4,327,911</w:t>
            </w:r>
          </w:p>
        </w:tc>
        <w:tc>
          <w:tcPr>
            <w:tcW w:w="236" w:type="dxa"/>
            <w:vAlign w:val="bottom"/>
          </w:tcPr>
          <w:p w14:paraId="7C26D287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86780BF" w14:textId="0BCB582C" w:rsidR="007B5AF0" w:rsidRPr="00C43471" w:rsidRDefault="00217A34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6,05</w:t>
            </w:r>
            <w:r w:rsidR="00C645CC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C645CC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933</w:t>
            </w:r>
          </w:p>
        </w:tc>
        <w:tc>
          <w:tcPr>
            <w:tcW w:w="181" w:type="dxa"/>
            <w:gridSpan w:val="2"/>
            <w:vAlign w:val="bottom"/>
          </w:tcPr>
          <w:p w14:paraId="35C31B65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8FEBCD9" w14:textId="595B1B98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6,136,999</w:t>
            </w:r>
          </w:p>
        </w:tc>
      </w:tr>
      <w:tr w:rsidR="007B5AF0" w:rsidRPr="00C43471" w14:paraId="527948E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7F96FAD" w14:textId="4349F759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3E0754" w14:textId="4B3F451B" w:rsidR="007B5AF0" w:rsidRPr="00C43471" w:rsidRDefault="000E73BD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34,724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1AC064C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7A50D9" w14:textId="5845A4A0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27,100</w:t>
            </w:r>
          </w:p>
        </w:tc>
        <w:tc>
          <w:tcPr>
            <w:tcW w:w="236" w:type="dxa"/>
            <w:vAlign w:val="bottom"/>
          </w:tcPr>
          <w:p w14:paraId="527C7A5D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C6F10FD" w14:textId="3FD54F58" w:rsidR="007B5AF0" w:rsidRPr="00C43471" w:rsidRDefault="009D69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34,724</w:t>
            </w:r>
          </w:p>
        </w:tc>
        <w:tc>
          <w:tcPr>
            <w:tcW w:w="181" w:type="dxa"/>
            <w:gridSpan w:val="2"/>
            <w:vAlign w:val="bottom"/>
          </w:tcPr>
          <w:p w14:paraId="1BEB6D2A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1C7A107" w14:textId="470BC05A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27,099</w:t>
            </w:r>
          </w:p>
        </w:tc>
      </w:tr>
      <w:tr w:rsidR="007B5AF0" w:rsidRPr="00C43471" w14:paraId="2699D1C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1EFC5EE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EB6A" w14:textId="06D05B26" w:rsidR="007B5AF0" w:rsidRPr="00C43471" w:rsidRDefault="000E73BD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11,742,040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BC24F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E672" w14:textId="02C96C9D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9,993,525</w:t>
            </w:r>
          </w:p>
        </w:tc>
        <w:tc>
          <w:tcPr>
            <w:tcW w:w="236" w:type="dxa"/>
            <w:vAlign w:val="bottom"/>
          </w:tcPr>
          <w:p w14:paraId="7652ACC1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A665E" w14:textId="590C6316" w:rsidR="007B5AF0" w:rsidRPr="00C43471" w:rsidRDefault="00A66F35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10,181,445</w:t>
            </w:r>
          </w:p>
        </w:tc>
        <w:tc>
          <w:tcPr>
            <w:tcW w:w="181" w:type="dxa"/>
            <w:gridSpan w:val="2"/>
            <w:vAlign w:val="bottom"/>
          </w:tcPr>
          <w:p w14:paraId="75F6008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797F602F" w14:textId="77DCF294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8,058,437</w:t>
            </w:r>
          </w:p>
        </w:tc>
      </w:tr>
      <w:tr w:rsidR="007B5AF0" w:rsidRPr="00C43471" w14:paraId="3D2C8304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6128082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8EFAA" w14:textId="405D3544" w:rsidR="007B5AF0" w:rsidRPr="00C43471" w:rsidRDefault="000379B5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17,376,6</w:t>
            </w:r>
            <w:r w:rsidR="00AA4007"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6F3117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AFB25" w14:textId="045883DA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14,989,931</w:t>
            </w:r>
          </w:p>
        </w:tc>
        <w:tc>
          <w:tcPr>
            <w:tcW w:w="236" w:type="dxa"/>
            <w:vAlign w:val="bottom"/>
          </w:tcPr>
          <w:p w14:paraId="4F41B8B2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7610D" w14:textId="44035803" w:rsidR="007B5AF0" w:rsidRPr="00C43471" w:rsidRDefault="006A3153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16,808,215</w:t>
            </w:r>
          </w:p>
        </w:tc>
        <w:tc>
          <w:tcPr>
            <w:tcW w:w="181" w:type="dxa"/>
            <w:gridSpan w:val="2"/>
            <w:vAlign w:val="bottom"/>
          </w:tcPr>
          <w:p w14:paraId="5E330823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4D13AF13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14,691,484</w:t>
            </w:r>
          </w:p>
        </w:tc>
      </w:tr>
      <w:tr w:rsidR="007B5AF0" w:rsidRPr="00C43471" w14:paraId="555C9B2A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CA7BEF8" w14:textId="77777777" w:rsidR="00BB00BD" w:rsidRPr="00C43471" w:rsidRDefault="00BB00BD" w:rsidP="003045C1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5F1A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249165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C7F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905A3A6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3E022" w14:textId="77777777" w:rsidR="007B5AF0" w:rsidRPr="00C43471" w:rsidRDefault="007B5A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A9A6779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00804ED3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69C52FE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135EBB0" w14:textId="1DF37346" w:rsidR="007B5AF0" w:rsidRPr="00C43471" w:rsidRDefault="007B5AF0" w:rsidP="00FA2C69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C9F75DD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79583A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63AAB12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C1B113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8B2F015" w14:textId="77777777" w:rsidR="007B5AF0" w:rsidRPr="00C43471" w:rsidRDefault="007B5A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3B128B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742BE8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27300124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CCCB6B2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89A074" w14:textId="67BACE22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D8186" w14:textId="77777777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2BE9D10" w14:textId="347A240D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9C4F2C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8961517" w14:textId="31A985A6" w:rsidR="007B5AF0" w:rsidRPr="00C43471" w:rsidRDefault="00556242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664,940</w:t>
            </w:r>
          </w:p>
        </w:tc>
        <w:tc>
          <w:tcPr>
            <w:tcW w:w="181" w:type="dxa"/>
            <w:gridSpan w:val="2"/>
            <w:vAlign w:val="bottom"/>
          </w:tcPr>
          <w:p w14:paraId="50B3DF7B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F916081" w14:textId="39E1CD9F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662,294</w:t>
            </w:r>
          </w:p>
        </w:tc>
      </w:tr>
      <w:tr w:rsidR="007B5AF0" w:rsidRPr="00C43471" w14:paraId="3BA4D08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7A89878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9EE1DFF" w14:textId="0482EB69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01706A" w14:textId="77777777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54275DD" w14:textId="4CC5DA6B" w:rsidR="007B5AF0" w:rsidRPr="00C43471" w:rsidRDefault="007B5AF0" w:rsidP="007B5AF0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1B0739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4EDBDF" w14:textId="7028E9A8" w:rsidR="007B5AF0" w:rsidRPr="00C43471" w:rsidRDefault="00B025EC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1,649,600</w:t>
            </w:r>
          </w:p>
        </w:tc>
        <w:tc>
          <w:tcPr>
            <w:tcW w:w="181" w:type="dxa"/>
            <w:gridSpan w:val="2"/>
            <w:vAlign w:val="bottom"/>
          </w:tcPr>
          <w:p w14:paraId="0155AB1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916A38" w14:textId="269A0FD3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1,649,600</w:t>
            </w:r>
          </w:p>
        </w:tc>
      </w:tr>
      <w:tr w:rsidR="007B5AF0" w:rsidRPr="00C43471" w14:paraId="14A28A56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CE04C04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3D11D28" w14:textId="5DFF16B8" w:rsidR="007B5AF0" w:rsidRPr="00C43471" w:rsidRDefault="000E73BD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244,344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5849F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E1B7389" w14:textId="5D591096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239,149</w:t>
            </w:r>
          </w:p>
        </w:tc>
        <w:tc>
          <w:tcPr>
            <w:tcW w:w="236" w:type="dxa"/>
            <w:vAlign w:val="bottom"/>
          </w:tcPr>
          <w:p w14:paraId="3E2C1594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C449B31" w14:textId="0B47FB82" w:rsidR="007B5AF0" w:rsidRPr="00C43471" w:rsidRDefault="0085714F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244,344</w:t>
            </w:r>
          </w:p>
        </w:tc>
        <w:tc>
          <w:tcPr>
            <w:tcW w:w="181" w:type="dxa"/>
            <w:gridSpan w:val="2"/>
            <w:vAlign w:val="bottom"/>
          </w:tcPr>
          <w:p w14:paraId="2F028B22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FA05326" w14:textId="7F5DDAEE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239,149</w:t>
            </w:r>
          </w:p>
        </w:tc>
      </w:tr>
      <w:tr w:rsidR="007B5AF0" w:rsidRPr="00C43471" w14:paraId="658CE679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AA1BB31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997183F" w14:textId="2BDEA83F" w:rsidR="007B5AF0" w:rsidRPr="00C43471" w:rsidRDefault="001F096A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5,342,962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8A13BC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023EDE3" w14:textId="3CDE42E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5,204,292</w:t>
            </w:r>
          </w:p>
        </w:tc>
        <w:tc>
          <w:tcPr>
            <w:tcW w:w="236" w:type="dxa"/>
            <w:vAlign w:val="bottom"/>
          </w:tcPr>
          <w:p w14:paraId="1D69E81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2F9B744" w14:textId="3E96CB22" w:rsidR="007B5AF0" w:rsidRPr="00C43471" w:rsidRDefault="00252A29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3,410,392</w:t>
            </w:r>
          </w:p>
        </w:tc>
        <w:tc>
          <w:tcPr>
            <w:tcW w:w="181" w:type="dxa"/>
            <w:gridSpan w:val="2"/>
            <w:vAlign w:val="bottom"/>
          </w:tcPr>
          <w:p w14:paraId="40F8575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23A66F8" w14:textId="4EA4CF0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3,325,546</w:t>
            </w:r>
          </w:p>
        </w:tc>
      </w:tr>
      <w:tr w:rsidR="007B5AF0" w:rsidRPr="00C43471" w14:paraId="382FBAA3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9729A81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C9E2BF0" w14:textId="472B42E9" w:rsidR="007B5AF0" w:rsidRPr="00C43471" w:rsidRDefault="001F096A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571,050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0897AB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3AF29CD" w14:textId="35B96DC9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520,196</w:t>
            </w:r>
          </w:p>
        </w:tc>
        <w:tc>
          <w:tcPr>
            <w:tcW w:w="236" w:type="dxa"/>
            <w:vAlign w:val="bottom"/>
          </w:tcPr>
          <w:p w14:paraId="51E37D8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F539F01" w14:textId="7C4C982E" w:rsidR="007B5AF0" w:rsidRPr="00C43471" w:rsidRDefault="000C521E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14,619</w:t>
            </w:r>
          </w:p>
        </w:tc>
        <w:tc>
          <w:tcPr>
            <w:tcW w:w="181" w:type="dxa"/>
            <w:gridSpan w:val="2"/>
            <w:vAlign w:val="bottom"/>
          </w:tcPr>
          <w:p w14:paraId="66079F9C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D8310FE" w14:textId="23A70F0B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14,148</w:t>
            </w:r>
          </w:p>
        </w:tc>
      </w:tr>
      <w:tr w:rsidR="007B5AF0" w:rsidRPr="00C43471" w14:paraId="7C3B5470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A17DB4E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44FBE1" w14:textId="00C40302" w:rsidR="007B5AF0" w:rsidRPr="00C43471" w:rsidRDefault="00601D5F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74,523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7FB797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BB2CEF4" w14:textId="25B59801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74,523</w:t>
            </w:r>
          </w:p>
        </w:tc>
        <w:tc>
          <w:tcPr>
            <w:tcW w:w="236" w:type="dxa"/>
            <w:vAlign w:val="bottom"/>
          </w:tcPr>
          <w:p w14:paraId="45BA623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A56063D" w14:textId="3E19120E" w:rsidR="007B5AF0" w:rsidRPr="00C43471" w:rsidRDefault="00983F2D" w:rsidP="00432D2D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139FF1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8FCFB23" w14:textId="5AF8E81E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B5AF0" w:rsidRPr="00C43471" w14:paraId="19942800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B234E04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74B6B5" w14:textId="52317B76" w:rsidR="007B5AF0" w:rsidRPr="00C43471" w:rsidRDefault="007B3F58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61,824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9233F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E162E0" w14:textId="42952BFD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57,623</w:t>
            </w:r>
          </w:p>
        </w:tc>
        <w:tc>
          <w:tcPr>
            <w:tcW w:w="236" w:type="dxa"/>
            <w:vAlign w:val="bottom"/>
          </w:tcPr>
          <w:p w14:paraId="449B0FDB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BBC0E4B" w14:textId="43C7E0BA" w:rsidR="007B5AF0" w:rsidRPr="00C43471" w:rsidRDefault="0047468C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35,837</w:t>
            </w:r>
          </w:p>
        </w:tc>
        <w:tc>
          <w:tcPr>
            <w:tcW w:w="181" w:type="dxa"/>
            <w:gridSpan w:val="2"/>
            <w:vAlign w:val="bottom"/>
          </w:tcPr>
          <w:p w14:paraId="487CFC8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DF0CA77" w14:textId="19EDBFE9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30,767</w:t>
            </w:r>
          </w:p>
        </w:tc>
      </w:tr>
      <w:tr w:rsidR="007B5AF0" w:rsidRPr="00C43471" w14:paraId="15EAA9B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3CF49B6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24BB06C" w14:textId="710DC9BE" w:rsidR="007B5AF0" w:rsidRPr="00C43471" w:rsidRDefault="007B3F58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BE8E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FE23B82" w14:textId="6FC569A4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511CB6A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B5452D" w14:textId="67BB6CE9" w:rsidR="007B5AF0" w:rsidRPr="00C43471" w:rsidRDefault="00D9520C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26,830</w:t>
            </w:r>
          </w:p>
        </w:tc>
        <w:tc>
          <w:tcPr>
            <w:tcW w:w="181" w:type="dxa"/>
            <w:gridSpan w:val="2"/>
            <w:vAlign w:val="bottom"/>
          </w:tcPr>
          <w:p w14:paraId="432B9482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9ED0BCD" w14:textId="50E80E88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18,825</w:t>
            </w:r>
          </w:p>
        </w:tc>
      </w:tr>
      <w:tr w:rsidR="007B5AF0" w:rsidRPr="00C43471" w14:paraId="74A21184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67E91A6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0A66CEA" w14:textId="56F78748" w:rsidR="007B5AF0" w:rsidRPr="00C43471" w:rsidRDefault="007B3F58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876,654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AD1E2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6AB382" w14:textId="0372A58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984,085</w:t>
            </w:r>
          </w:p>
        </w:tc>
        <w:tc>
          <w:tcPr>
            <w:tcW w:w="236" w:type="dxa"/>
            <w:vAlign w:val="bottom"/>
          </w:tcPr>
          <w:p w14:paraId="377546F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2F2E52" w14:textId="7B035DF6" w:rsidR="007B5AF0" w:rsidRPr="00C43471" w:rsidRDefault="00EA6594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876,655</w:t>
            </w:r>
          </w:p>
        </w:tc>
        <w:tc>
          <w:tcPr>
            <w:tcW w:w="181" w:type="dxa"/>
            <w:gridSpan w:val="2"/>
            <w:vAlign w:val="bottom"/>
          </w:tcPr>
          <w:p w14:paraId="1210BE0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57F6C1" w14:textId="71825CC8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984,085</w:t>
            </w:r>
          </w:p>
        </w:tc>
      </w:tr>
      <w:tr w:rsidR="007B5AF0" w:rsidRPr="00C43471" w14:paraId="47E845D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886F921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02A59" w14:textId="796DF16E" w:rsidR="007B5AF0" w:rsidRPr="00C43471" w:rsidRDefault="00C932AD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2,096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357D7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E022" w14:textId="6044E3B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2,377</w:t>
            </w:r>
          </w:p>
        </w:tc>
        <w:tc>
          <w:tcPr>
            <w:tcW w:w="236" w:type="dxa"/>
            <w:vAlign w:val="bottom"/>
          </w:tcPr>
          <w:p w14:paraId="3B7222E9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2514" w14:textId="0C2177DA" w:rsidR="007B5AF0" w:rsidRPr="00C43471" w:rsidRDefault="00A97773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1" w:type="dxa"/>
            <w:gridSpan w:val="2"/>
            <w:vAlign w:val="bottom"/>
          </w:tcPr>
          <w:p w14:paraId="61454156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8E86E9D" w14:textId="312E5BA5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145</w:t>
            </w:r>
          </w:p>
        </w:tc>
      </w:tr>
      <w:tr w:rsidR="007B5AF0" w:rsidRPr="00C43471" w14:paraId="35E2500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4CD1E68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43D92" w14:textId="38E3F4A7" w:rsidR="007B5AF0" w:rsidRPr="00C43471" w:rsidRDefault="00C932AD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7,173,453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F8ACFF2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862D0" w14:textId="4DE0BBBF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7,082,245</w:t>
            </w:r>
          </w:p>
        </w:tc>
        <w:tc>
          <w:tcPr>
            <w:tcW w:w="236" w:type="dxa"/>
            <w:vAlign w:val="bottom"/>
          </w:tcPr>
          <w:p w14:paraId="48D38E9E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3210E" w14:textId="7EA49B0B" w:rsidR="007B5AF0" w:rsidRPr="00C43471" w:rsidRDefault="00A25C8A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6,923,252</w:t>
            </w:r>
          </w:p>
        </w:tc>
        <w:tc>
          <w:tcPr>
            <w:tcW w:w="181" w:type="dxa"/>
            <w:gridSpan w:val="2"/>
            <w:vAlign w:val="bottom"/>
          </w:tcPr>
          <w:p w14:paraId="33E8183D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5A7E8D80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6,924,559</w:t>
            </w:r>
          </w:p>
        </w:tc>
      </w:tr>
      <w:tr w:rsidR="007B5AF0" w:rsidRPr="00C43471" w14:paraId="11D74836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6240A35" w14:textId="77777777" w:rsidR="007B5AF0" w:rsidRPr="00C43471" w:rsidRDefault="007B5AF0" w:rsidP="007B5AF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876E8" w14:textId="6D801817" w:rsidR="007B5AF0" w:rsidRPr="00C43471" w:rsidRDefault="00C932AD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24,550,082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69273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D1C79" w14:textId="418F672D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22,072,176</w:t>
            </w:r>
          </w:p>
        </w:tc>
        <w:tc>
          <w:tcPr>
            <w:tcW w:w="236" w:type="dxa"/>
            <w:vAlign w:val="bottom"/>
          </w:tcPr>
          <w:p w14:paraId="548A0780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A685" w14:textId="06AC3A3C" w:rsidR="007B5AF0" w:rsidRPr="00C43471" w:rsidRDefault="00540A12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23,731,467</w:t>
            </w:r>
          </w:p>
        </w:tc>
        <w:tc>
          <w:tcPr>
            <w:tcW w:w="181" w:type="dxa"/>
            <w:gridSpan w:val="2"/>
            <w:vAlign w:val="bottom"/>
          </w:tcPr>
          <w:p w14:paraId="3A57212C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4407490F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  <w:tr w:rsidR="007B5AF0" w:rsidRPr="00C43471" w14:paraId="3F7A338D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C29321A" w14:textId="77777777" w:rsidR="007B5AF0" w:rsidRPr="00C43471" w:rsidRDefault="007B5AF0" w:rsidP="007B5AF0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73BB35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E1ADB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D255C1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30B082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F02FDD" w14:textId="77777777" w:rsidR="007B5AF0" w:rsidRPr="00C43471" w:rsidRDefault="007B5AF0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C68F372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4150452A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3045C1" w:rsidRPr="00C43471" w14:paraId="103252E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89725C6" w14:textId="77777777" w:rsidR="003045C1" w:rsidRDefault="003045C1" w:rsidP="00711E4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9910036" w14:textId="77777777" w:rsidR="003045C1" w:rsidRPr="00C43471" w:rsidRDefault="003045C1" w:rsidP="007B5AF0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C1E4F1" w14:textId="77777777" w:rsidR="003045C1" w:rsidRPr="00C43471" w:rsidRDefault="003045C1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78DCC6" w14:textId="77777777" w:rsidR="003045C1" w:rsidRPr="00C43471" w:rsidRDefault="003045C1" w:rsidP="00EB201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6BA6EFF" w14:textId="77777777" w:rsidR="003045C1" w:rsidRPr="00C43471" w:rsidRDefault="003045C1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9410906" w14:textId="77777777" w:rsidR="003045C1" w:rsidRPr="00C43471" w:rsidRDefault="003045C1" w:rsidP="00EB201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F040398" w14:textId="77777777" w:rsidR="003045C1" w:rsidRPr="00C43471" w:rsidRDefault="003045C1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0AC4F2" w14:textId="77777777" w:rsidR="003045C1" w:rsidRPr="00C43471" w:rsidRDefault="003045C1" w:rsidP="00EB2018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3045C1" w:rsidRPr="00C43471" w14:paraId="1239EEC6" w14:textId="77777777" w:rsidTr="00917FD6">
        <w:trPr>
          <w:cantSplit/>
        </w:trPr>
        <w:tc>
          <w:tcPr>
            <w:tcW w:w="3634" w:type="dxa"/>
            <w:gridSpan w:val="2"/>
            <w:vAlign w:val="bottom"/>
          </w:tcPr>
          <w:p w14:paraId="37F02BB0" w14:textId="77777777" w:rsidR="003045C1" w:rsidRDefault="003045C1" w:rsidP="003045C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shd w:val="clear" w:color="auto" w:fill="auto"/>
          </w:tcPr>
          <w:p w14:paraId="5047CF14" w14:textId="636D06BE" w:rsidR="003045C1" w:rsidRPr="00C43471" w:rsidRDefault="003045C1" w:rsidP="003045C1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6DE024E7" w14:textId="77777777" w:rsidR="003045C1" w:rsidRPr="00C43471" w:rsidRDefault="003045C1" w:rsidP="003045C1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shd w:val="clear" w:color="auto" w:fill="auto"/>
          </w:tcPr>
          <w:p w14:paraId="06F2231E" w14:textId="68A8A44D" w:rsidR="003045C1" w:rsidRPr="00C43471" w:rsidRDefault="003045C1" w:rsidP="003045C1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045C1" w:rsidRPr="00C43471" w14:paraId="0012CCFC" w14:textId="77777777" w:rsidTr="00310284">
        <w:trPr>
          <w:cantSplit/>
        </w:trPr>
        <w:tc>
          <w:tcPr>
            <w:tcW w:w="3634" w:type="dxa"/>
            <w:gridSpan w:val="2"/>
          </w:tcPr>
          <w:p w14:paraId="12F10E90" w14:textId="77777777" w:rsidR="003045C1" w:rsidRDefault="003045C1" w:rsidP="003045C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44C86881" w14:textId="65CF55FC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shd w:val="clear" w:color="auto" w:fill="auto"/>
          </w:tcPr>
          <w:p w14:paraId="575DED8F" w14:textId="77777777" w:rsidR="003045C1" w:rsidRPr="003045C1" w:rsidRDefault="003045C1" w:rsidP="003045C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496F78D7" w14:textId="6EE11068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547BAD8A" w14:textId="77777777" w:rsidR="003045C1" w:rsidRPr="003045C1" w:rsidRDefault="003045C1" w:rsidP="003045C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27BD7461" w14:textId="588ED96F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  <w:gridSpan w:val="2"/>
          </w:tcPr>
          <w:p w14:paraId="2A2680A3" w14:textId="77777777" w:rsidR="003045C1" w:rsidRPr="003045C1" w:rsidRDefault="003045C1" w:rsidP="003045C1">
            <w:pPr>
              <w:pStyle w:val="acctmergecolhdg"/>
              <w:spacing w:line="240" w:lineRule="auto"/>
              <w:ind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</w:tcPr>
          <w:p w14:paraId="2221A710" w14:textId="3AF32567" w:rsidR="003045C1" w:rsidRPr="003045C1" w:rsidRDefault="003045C1" w:rsidP="003045C1">
            <w:pPr>
              <w:pStyle w:val="acctmergecolhdg"/>
              <w:spacing w:line="240" w:lineRule="auto"/>
              <w:ind w:left="-8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</w:t>
            </w:r>
            <w:r w:rsidRPr="003045C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3045C1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3045C1" w:rsidRPr="00C43471" w14:paraId="1AE58DDF" w14:textId="77777777" w:rsidTr="00310284">
        <w:trPr>
          <w:cantSplit/>
        </w:trPr>
        <w:tc>
          <w:tcPr>
            <w:tcW w:w="3634" w:type="dxa"/>
            <w:gridSpan w:val="2"/>
          </w:tcPr>
          <w:p w14:paraId="171789C4" w14:textId="0EBF7864" w:rsidR="003045C1" w:rsidRDefault="003045C1" w:rsidP="003045C1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shd w:val="clear" w:color="auto" w:fill="auto"/>
          </w:tcPr>
          <w:p w14:paraId="7D0CEB28" w14:textId="09ED66D2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73A65E41" w14:textId="77777777" w:rsidR="003045C1" w:rsidRPr="003045C1" w:rsidRDefault="003045C1" w:rsidP="003045C1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507AE636" w14:textId="3125B311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15DE9689" w14:textId="77777777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741D559" w14:textId="313987BF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53A2670F" w14:textId="77777777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</w:tcPr>
          <w:p w14:paraId="18589F57" w14:textId="78ECB6FF" w:rsidR="003045C1" w:rsidRPr="003045C1" w:rsidRDefault="003045C1" w:rsidP="003045C1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3045C1" w:rsidRPr="00C43471" w14:paraId="2BC81C41" w14:textId="77777777" w:rsidTr="0087377C">
        <w:trPr>
          <w:cantSplit/>
        </w:trPr>
        <w:tc>
          <w:tcPr>
            <w:tcW w:w="3634" w:type="dxa"/>
            <w:gridSpan w:val="2"/>
            <w:vAlign w:val="bottom"/>
          </w:tcPr>
          <w:p w14:paraId="268D15F4" w14:textId="77777777" w:rsidR="003045C1" w:rsidRDefault="003045C1" w:rsidP="00711E4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10"/>
            <w:shd w:val="clear" w:color="auto" w:fill="auto"/>
            <w:vAlign w:val="bottom"/>
          </w:tcPr>
          <w:p w14:paraId="06454DD8" w14:textId="1354A808" w:rsidR="003045C1" w:rsidRPr="00C43471" w:rsidRDefault="003045C1" w:rsidP="003045C1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7B5AF0" w:rsidRPr="00C43471" w14:paraId="0896F8CC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24A97BA" w14:textId="77777777" w:rsidR="00FA2C69" w:rsidRDefault="00FA2C69" w:rsidP="00711E4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4EA97BA" w14:textId="7CF4B181" w:rsidR="007B5AF0" w:rsidRPr="00C43471" w:rsidRDefault="007B5AF0" w:rsidP="00711E4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6CB6C1A" w14:textId="77777777" w:rsidR="007B5AF0" w:rsidRPr="00C43471" w:rsidRDefault="007B5AF0" w:rsidP="007B5AF0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FED765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F9A0F23" w14:textId="77777777" w:rsidR="007B5AF0" w:rsidRPr="00C43471" w:rsidRDefault="007B5AF0" w:rsidP="00EB201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439C90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DA1B0D" w14:textId="77777777" w:rsidR="007B5AF0" w:rsidRPr="00C43471" w:rsidRDefault="007B5AF0" w:rsidP="00EB201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A4C9A4B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7C7D72F" w14:textId="77777777" w:rsidR="007B5AF0" w:rsidRPr="00C43471" w:rsidRDefault="007B5AF0" w:rsidP="00EB2018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41CC38A4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2D371F8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4C7F1FD" w14:textId="77777777" w:rsidR="007B5AF0" w:rsidRPr="00C43471" w:rsidRDefault="007B5AF0" w:rsidP="007B5AF0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59B47E9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12276AE" w14:textId="77777777" w:rsidR="007B5AF0" w:rsidRPr="00C43471" w:rsidRDefault="007B5AF0" w:rsidP="00EB201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2FE487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25ED76C" w14:textId="77777777" w:rsidR="007B5AF0" w:rsidRPr="00C43471" w:rsidRDefault="007B5AF0" w:rsidP="00EB201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7B35E8" w14:textId="77777777" w:rsidR="007B5AF0" w:rsidRPr="00C43471" w:rsidRDefault="007B5AF0" w:rsidP="00EB201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0CFDFE0" w14:textId="77777777" w:rsidR="007B5AF0" w:rsidRPr="00C43471" w:rsidRDefault="007B5AF0" w:rsidP="00EB2018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7B5AF0" w:rsidRPr="00C43471" w14:paraId="220990C2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955B3EB" w14:textId="6F6D261A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7E40AA6" w14:textId="112A8447" w:rsidR="007B5AF0" w:rsidRPr="00C43471" w:rsidRDefault="005E2F2D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657,540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7958B2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44C8F0F" w14:textId="26A98AAA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490,739</w:t>
            </w:r>
          </w:p>
        </w:tc>
        <w:tc>
          <w:tcPr>
            <w:tcW w:w="236" w:type="dxa"/>
            <w:vAlign w:val="bottom"/>
          </w:tcPr>
          <w:p w14:paraId="68192FF4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95186FF" w14:textId="5E636E6D" w:rsidR="007B5AF0" w:rsidRPr="00C43471" w:rsidRDefault="007B5AF0" w:rsidP="00432D2D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7B4B8E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B276990" w14:textId="3734E377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B5AF0" w:rsidRPr="00C43471" w14:paraId="0A7DCE98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2A5C21F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14FCB3" w14:textId="61989AF6" w:rsidR="007B5AF0" w:rsidRPr="00C43471" w:rsidRDefault="00082DBF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7,126,769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2F25EA" w14:textId="77777777" w:rsidR="007B5AF0" w:rsidRPr="00C43471" w:rsidRDefault="007B5AF0" w:rsidP="00432D2D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CE2F0B" w14:textId="5139699C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5,225,508</w:t>
            </w:r>
          </w:p>
        </w:tc>
        <w:tc>
          <w:tcPr>
            <w:tcW w:w="236" w:type="dxa"/>
            <w:vAlign w:val="bottom"/>
          </w:tcPr>
          <w:p w14:paraId="0BEF72D8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C1584A2" w14:textId="537DB274" w:rsidR="007B5AF0" w:rsidRPr="00C43471" w:rsidRDefault="00D024F0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9,025,872</w:t>
            </w:r>
          </w:p>
        </w:tc>
        <w:tc>
          <w:tcPr>
            <w:tcW w:w="181" w:type="dxa"/>
            <w:gridSpan w:val="2"/>
            <w:vAlign w:val="bottom"/>
          </w:tcPr>
          <w:p w14:paraId="608E3595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AA8359" w14:textId="03071C2F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6,914,665</w:t>
            </w:r>
          </w:p>
        </w:tc>
      </w:tr>
      <w:tr w:rsidR="007B5AF0" w:rsidRPr="00C43471" w14:paraId="07418253" w14:textId="77777777" w:rsidTr="00B7234C">
        <w:trPr>
          <w:cantSplit/>
        </w:trPr>
        <w:tc>
          <w:tcPr>
            <w:tcW w:w="3634" w:type="dxa"/>
            <w:gridSpan w:val="2"/>
            <w:vAlign w:val="bottom"/>
          </w:tcPr>
          <w:p w14:paraId="176B47DB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9B05D9A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038388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7D9E726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D18AEA" w14:textId="77777777" w:rsidR="007B5AF0" w:rsidRPr="00C43471" w:rsidRDefault="007B5AF0" w:rsidP="007B5AF0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FCAD75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3B44ED8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26F9AD57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731530F" w14:textId="77777777" w:rsidR="007B5AF0" w:rsidRPr="00C43471" w:rsidRDefault="007B5AF0" w:rsidP="007B5AF0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A4C6D65" w14:textId="5C01C035" w:rsidR="007B5AF0" w:rsidRPr="00C43471" w:rsidRDefault="00862A7F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9,372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D9AC7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F78B07" w14:textId="229554F3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9,218</w:t>
            </w:r>
          </w:p>
        </w:tc>
        <w:tc>
          <w:tcPr>
            <w:tcW w:w="236" w:type="dxa"/>
            <w:vAlign w:val="bottom"/>
          </w:tcPr>
          <w:p w14:paraId="309D5101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E395574" w14:textId="43B5B77F" w:rsidR="007B5AF0" w:rsidRPr="00C43471" w:rsidRDefault="00225D50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9,158</w:t>
            </w:r>
          </w:p>
        </w:tc>
        <w:tc>
          <w:tcPr>
            <w:tcW w:w="181" w:type="dxa"/>
            <w:gridSpan w:val="2"/>
            <w:vAlign w:val="bottom"/>
          </w:tcPr>
          <w:p w14:paraId="188FFE9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7258F5C" w14:textId="42D0E348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8,890</w:t>
            </w:r>
          </w:p>
        </w:tc>
      </w:tr>
      <w:tr w:rsidR="007B5AF0" w:rsidRPr="00C43471" w14:paraId="0E80936A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8B990E6" w14:textId="17FA6C30" w:rsidR="007B5AF0" w:rsidRPr="00C43471" w:rsidRDefault="007B5AF0" w:rsidP="007B5AF0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1F87EA0" w14:textId="5D34262E" w:rsidR="007B5AF0" w:rsidRPr="00C43471" w:rsidRDefault="009D6FD4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21,153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1EAD5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EDE8E8" w14:textId="55E8A87F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13,737</w:t>
            </w:r>
          </w:p>
        </w:tc>
        <w:tc>
          <w:tcPr>
            <w:tcW w:w="236" w:type="dxa"/>
            <w:vAlign w:val="bottom"/>
          </w:tcPr>
          <w:p w14:paraId="760CEC7C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959F0" w14:textId="03689539" w:rsidR="007B5AF0" w:rsidRPr="00C43471" w:rsidRDefault="007B5AF0" w:rsidP="00432D2D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55C46FE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01C734F" w14:textId="62AC2171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B5AF0" w:rsidRPr="00C43471" w14:paraId="3B787A39" w14:textId="77777777" w:rsidTr="00B7234C">
        <w:trPr>
          <w:cantSplit/>
        </w:trPr>
        <w:tc>
          <w:tcPr>
            <w:tcW w:w="3634" w:type="dxa"/>
            <w:gridSpan w:val="2"/>
            <w:vAlign w:val="bottom"/>
          </w:tcPr>
          <w:p w14:paraId="75A40AC4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E096D" w14:textId="5A247FEC" w:rsidR="007B5AF0" w:rsidRPr="00C43471" w:rsidRDefault="00F3593E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7,814,834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FC56C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97192" w14:textId="5994EF25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5,739,202</w:t>
            </w:r>
          </w:p>
        </w:tc>
        <w:tc>
          <w:tcPr>
            <w:tcW w:w="236" w:type="dxa"/>
            <w:vAlign w:val="bottom"/>
          </w:tcPr>
          <w:p w14:paraId="03A6DC1D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6F191" w14:textId="36565BBE" w:rsidR="007B5AF0" w:rsidRPr="00C43471" w:rsidRDefault="00D12083" w:rsidP="007B5AF0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9,035,030</w:t>
            </w:r>
          </w:p>
        </w:tc>
        <w:tc>
          <w:tcPr>
            <w:tcW w:w="181" w:type="dxa"/>
            <w:gridSpan w:val="2"/>
            <w:vAlign w:val="bottom"/>
          </w:tcPr>
          <w:p w14:paraId="297E27E3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008BC632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6,923,555</w:t>
            </w:r>
          </w:p>
        </w:tc>
      </w:tr>
      <w:tr w:rsidR="007B5AF0" w:rsidRPr="00C43471" w14:paraId="042B58AB" w14:textId="77777777" w:rsidTr="00EB2018">
        <w:trPr>
          <w:cantSplit/>
          <w:trHeight w:val="453"/>
        </w:trPr>
        <w:tc>
          <w:tcPr>
            <w:tcW w:w="3634" w:type="dxa"/>
            <w:gridSpan w:val="2"/>
            <w:vAlign w:val="bottom"/>
          </w:tcPr>
          <w:p w14:paraId="69E7D67A" w14:textId="4CE72CE0" w:rsidR="007B5AF0" w:rsidRPr="00C43471" w:rsidRDefault="007B5AF0" w:rsidP="00711E48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E1BF0A4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0EBBA1E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E4FD229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3E50C1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CACB821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920B6C9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7110CF9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5342BB90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3473FDF" w14:textId="77777777" w:rsidR="007B5AF0" w:rsidRPr="00C43471" w:rsidRDefault="007B5AF0" w:rsidP="007B5AF0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F6A144C" w14:textId="3E8EE4C5" w:rsidR="007B5AF0" w:rsidRPr="00C43471" w:rsidRDefault="004319E7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8,360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9969A0" w14:textId="77777777" w:rsidR="007B5AF0" w:rsidRPr="00C43471" w:rsidRDefault="007B5AF0" w:rsidP="00432D2D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F75D392" w14:textId="788C51F9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8,338</w:t>
            </w:r>
          </w:p>
        </w:tc>
        <w:tc>
          <w:tcPr>
            <w:tcW w:w="236" w:type="dxa"/>
            <w:vAlign w:val="bottom"/>
          </w:tcPr>
          <w:p w14:paraId="66428DE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24BFA72" w14:textId="5A2CC82A" w:rsidR="007B5AF0" w:rsidRPr="00C43471" w:rsidRDefault="0039787B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7,931</w:t>
            </w:r>
          </w:p>
        </w:tc>
        <w:tc>
          <w:tcPr>
            <w:tcW w:w="181" w:type="dxa"/>
            <w:gridSpan w:val="2"/>
            <w:vAlign w:val="bottom"/>
          </w:tcPr>
          <w:p w14:paraId="57D39B1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BF28E1C" w14:textId="720AE0E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7,831</w:t>
            </w:r>
          </w:p>
        </w:tc>
      </w:tr>
      <w:tr w:rsidR="007B5AF0" w:rsidRPr="00C43471" w14:paraId="4D047620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22252A9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9CA04F2" w14:textId="5EF45B05" w:rsidR="007B5AF0" w:rsidRPr="00C43471" w:rsidRDefault="005066CF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130,626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2C92CE" w14:textId="77777777" w:rsidR="007B5AF0" w:rsidRPr="00C43471" w:rsidRDefault="007B5AF0" w:rsidP="00432D2D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708A8F9" w14:textId="3A31BC89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129,517</w:t>
            </w:r>
          </w:p>
        </w:tc>
        <w:tc>
          <w:tcPr>
            <w:tcW w:w="236" w:type="dxa"/>
            <w:vAlign w:val="bottom"/>
          </w:tcPr>
          <w:p w14:paraId="324744E1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32A3F35" w14:textId="75F013C7" w:rsidR="007B5AF0" w:rsidRPr="00C43471" w:rsidRDefault="00105868" w:rsidP="00432D2D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6C7BB6E" w14:textId="77777777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6E4973" w14:textId="2662E180" w:rsidR="007B5AF0" w:rsidRPr="00C43471" w:rsidRDefault="007B5AF0" w:rsidP="00432D2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7B5AF0" w:rsidRPr="00C43471" w14:paraId="0BD7D6A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3F34900D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E87282D" w14:textId="3DD4BF4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1D1DF1" w14:textId="77777777" w:rsidR="007B5AF0" w:rsidRPr="00C43471" w:rsidRDefault="007B5AF0" w:rsidP="00EB201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21266FE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06830D76" w14:textId="77777777" w:rsidR="007B5AF0" w:rsidRPr="00C43471" w:rsidRDefault="007B5AF0" w:rsidP="007B5AF0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CA8211C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90B26B0" w14:textId="77777777" w:rsidR="007B5AF0" w:rsidRPr="00C43471" w:rsidRDefault="007B5AF0" w:rsidP="007B5AF0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7B5AF0" w:rsidRPr="00C43471" w14:paraId="4CDE112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25183CD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C3A3AD8" w14:textId="40312235" w:rsidR="007B5AF0" w:rsidRPr="00C43471" w:rsidRDefault="000A50E3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142,013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0558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0EB6F9" w14:textId="211AB002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  <w:tc>
          <w:tcPr>
            <w:tcW w:w="236" w:type="dxa"/>
            <w:vAlign w:val="bottom"/>
          </w:tcPr>
          <w:p w14:paraId="328E4380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6C06590" w14:textId="56FDF1A9" w:rsidR="007B5AF0" w:rsidRPr="00C43471" w:rsidRDefault="0023632E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142,013</w:t>
            </w:r>
          </w:p>
        </w:tc>
        <w:tc>
          <w:tcPr>
            <w:tcW w:w="181" w:type="dxa"/>
            <w:gridSpan w:val="2"/>
            <w:vAlign w:val="bottom"/>
          </w:tcPr>
          <w:p w14:paraId="6E04F38A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FFF81B" w14:textId="3A71AE69" w:rsidR="007B5AF0" w:rsidRPr="00C43471" w:rsidRDefault="007B5AF0" w:rsidP="00432D2D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</w:tr>
      <w:tr w:rsidR="007B5AF0" w:rsidRPr="00C43471" w14:paraId="04102A7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E43F959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1CDC9" w14:textId="21522A66" w:rsidR="007B5AF0" w:rsidRPr="00C43471" w:rsidRDefault="00612414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161,34</w:t>
            </w:r>
            <w:r w:rsidR="001D7992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0054A2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C909" w14:textId="17DF0735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135,553</w:t>
            </w:r>
          </w:p>
        </w:tc>
        <w:tc>
          <w:tcPr>
            <w:tcW w:w="236" w:type="dxa"/>
            <w:vAlign w:val="bottom"/>
          </w:tcPr>
          <w:p w14:paraId="101C0D41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525D2" w14:textId="219A4DE3" w:rsidR="007B5AF0" w:rsidRPr="00C43471" w:rsidRDefault="00CB354A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131,599</w:t>
            </w:r>
          </w:p>
        </w:tc>
        <w:tc>
          <w:tcPr>
            <w:tcW w:w="181" w:type="dxa"/>
            <w:gridSpan w:val="2"/>
            <w:vAlign w:val="bottom"/>
          </w:tcPr>
          <w:p w14:paraId="54F8AD66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321002A" w14:textId="363CD3DA" w:rsidR="007B5AF0" w:rsidRPr="00C43471" w:rsidRDefault="007B5AF0" w:rsidP="00432D2D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105,806</w:t>
            </w:r>
          </w:p>
        </w:tc>
      </w:tr>
      <w:tr w:rsidR="007B5AF0" w:rsidRPr="00C43471" w14:paraId="4CC0A34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B3AF870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9EAA2" w14:textId="442779DB" w:rsidR="007B5AF0" w:rsidRPr="00C43471" w:rsidRDefault="00176DB3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442,34</w:t>
            </w:r>
            <w:r w:rsidR="001D7992"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8B0BC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F198C" w14:textId="622444DC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401,585</w:t>
            </w:r>
          </w:p>
        </w:tc>
        <w:tc>
          <w:tcPr>
            <w:tcW w:w="236" w:type="dxa"/>
            <w:vAlign w:val="bottom"/>
          </w:tcPr>
          <w:p w14:paraId="5693E44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A5304" w14:textId="4B7EBFC1" w:rsidR="007B5AF0" w:rsidRPr="00C43471" w:rsidRDefault="00CF7FDF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281,543</w:t>
            </w:r>
          </w:p>
        </w:tc>
        <w:tc>
          <w:tcPr>
            <w:tcW w:w="181" w:type="dxa"/>
            <w:gridSpan w:val="2"/>
            <w:vAlign w:val="bottom"/>
          </w:tcPr>
          <w:p w14:paraId="5B3F694A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569826A3" w:rsidR="007B5AF0" w:rsidRPr="00C43471" w:rsidRDefault="007B5AF0" w:rsidP="00432D2D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241,814</w:t>
            </w:r>
          </w:p>
        </w:tc>
      </w:tr>
      <w:tr w:rsidR="007B5AF0" w:rsidRPr="00C43471" w14:paraId="2A37F3CC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5446AC1" w14:textId="77777777" w:rsidR="007B5AF0" w:rsidRPr="00C43471" w:rsidRDefault="007B5AF0" w:rsidP="007B5AF0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03C09" w14:textId="52E92779" w:rsidR="007B5AF0" w:rsidRPr="00C43471" w:rsidRDefault="00F2243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8,257,1</w:t>
            </w:r>
            <w:r w:rsidR="001D7992"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CC21DF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C6AEA" w14:textId="24728623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6,140,787</w:t>
            </w:r>
          </w:p>
        </w:tc>
        <w:tc>
          <w:tcPr>
            <w:tcW w:w="236" w:type="dxa"/>
            <w:vAlign w:val="bottom"/>
          </w:tcPr>
          <w:p w14:paraId="2FDE5313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BEFD" w14:textId="76C676B2" w:rsidR="007B5AF0" w:rsidRPr="00C43471" w:rsidRDefault="003E21A5" w:rsidP="00432D2D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9,316,573</w:t>
            </w:r>
          </w:p>
        </w:tc>
        <w:tc>
          <w:tcPr>
            <w:tcW w:w="181" w:type="dxa"/>
            <w:gridSpan w:val="2"/>
            <w:vAlign w:val="bottom"/>
          </w:tcPr>
          <w:p w14:paraId="661CEDDD" w14:textId="77777777" w:rsidR="007B5AF0" w:rsidRPr="00C43471" w:rsidRDefault="007B5AF0" w:rsidP="00432D2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60F3041" w:rsidR="007B5AF0" w:rsidRPr="00C43471" w:rsidRDefault="007B5AF0" w:rsidP="00432D2D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7,165,369</w:t>
            </w:r>
          </w:p>
        </w:tc>
      </w:tr>
      <w:tr w:rsidR="00FA2C69" w:rsidRPr="00C43471" w14:paraId="38E4F489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02E4062" w14:textId="77777777" w:rsidR="00FA2C69" w:rsidRDefault="00FA2C69" w:rsidP="00FA2C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4E8BBF2" w14:textId="4C0A3F61" w:rsidR="00FA2C69" w:rsidRPr="00C43471" w:rsidRDefault="00FA2C69" w:rsidP="00FA2C69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0F7EE964" w14:textId="77777777" w:rsidR="00FA2C69" w:rsidRPr="00C43471" w:rsidRDefault="00FA2C69" w:rsidP="00FA2C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CC56D4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2BD104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FE63AA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D424919" w14:textId="77777777" w:rsidR="00FA2C69" w:rsidRPr="00C43471" w:rsidRDefault="00FA2C69" w:rsidP="00FA2C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2FB23D7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79ACE30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A2C69" w:rsidRPr="00C43471" w14:paraId="2A24964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4285F13A" w14:textId="07BB0516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7842686" w14:textId="77777777" w:rsidR="00FA2C69" w:rsidRPr="00C43471" w:rsidRDefault="00FA2C69" w:rsidP="00FA2C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C69E1A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5AC007F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9BD2B0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EEE9FE0" w14:textId="77777777" w:rsidR="00FA2C69" w:rsidRPr="00C43471" w:rsidRDefault="00FA2C69" w:rsidP="00FA2C69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3782A9F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407CBDC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A2C69" w:rsidRPr="00C43471" w14:paraId="0B16E713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8A710F1" w14:textId="3611ACD2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1C8E4" w14:textId="42DDB8BC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4966A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CB3433" w14:textId="12E299BC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236" w:type="dxa"/>
            <w:vAlign w:val="bottom"/>
          </w:tcPr>
          <w:p w14:paraId="109E849D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5226B8" w14:textId="4E8AF934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  <w:gridSpan w:val="2"/>
            <w:vAlign w:val="bottom"/>
          </w:tcPr>
          <w:p w14:paraId="66A436B6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  <w:vAlign w:val="bottom"/>
          </w:tcPr>
          <w:p w14:paraId="44D3C41A" w14:textId="3F180F64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FA2C69" w:rsidRPr="00C43471" w14:paraId="0FB645D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8AB7E46" w14:textId="2CBA249F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6180A03" w14:textId="4F04DC0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44F2F9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2A2B27" w14:textId="4FDA2327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236" w:type="dxa"/>
            <w:vAlign w:val="bottom"/>
          </w:tcPr>
          <w:p w14:paraId="47C631D6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972C133" w14:textId="4487226C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81" w:type="dxa"/>
            <w:gridSpan w:val="2"/>
            <w:vAlign w:val="bottom"/>
          </w:tcPr>
          <w:p w14:paraId="626A8EED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CFA0C4A" w14:textId="1152C62C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FA2C69" w:rsidRPr="00C43471" w14:paraId="3C65274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EA1B2C6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C54512F" w14:textId="087A3A03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BB708F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6D9FAC9" w14:textId="13F8710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236" w:type="dxa"/>
            <w:vAlign w:val="bottom"/>
          </w:tcPr>
          <w:p w14:paraId="6376CCE1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F9EC81A" w14:textId="0F405D9B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81" w:type="dxa"/>
            <w:gridSpan w:val="2"/>
            <w:vAlign w:val="bottom"/>
          </w:tcPr>
          <w:p w14:paraId="696F6AA7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25B875E" w14:textId="3D4BE29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FA2C69" w:rsidRPr="00C43471" w14:paraId="66CBACD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0FA0614E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6C19BA5" w14:textId="77777777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7CC629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9CAD5BA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7641AB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4C23C20" w14:textId="7777777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A896CF8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263BA9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A2C69" w:rsidRPr="00C43471" w14:paraId="1C7C8F97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2EB39EC2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BDE57B6" w14:textId="77777777" w:rsidR="00FA2C69" w:rsidRPr="00C43471" w:rsidRDefault="00FA2C69" w:rsidP="00FA2C69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D7B5C9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D65C399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0DADC8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BD0AC65" w14:textId="7777777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F727741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555ED48" w14:textId="77777777" w:rsidR="00FA2C69" w:rsidRPr="00C43471" w:rsidRDefault="00FA2C69" w:rsidP="00FA2C69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FA2C69" w:rsidRPr="00C43471" w14:paraId="6539BD3E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19D62AD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DDF8A59" w14:textId="7DE36F4D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CB49C7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A4223" w14:textId="42A0683F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236" w:type="dxa"/>
            <w:vAlign w:val="bottom"/>
          </w:tcPr>
          <w:p w14:paraId="182839AB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A391FC0" w14:textId="61745CF3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gridSpan w:val="2"/>
            <w:vAlign w:val="bottom"/>
          </w:tcPr>
          <w:p w14:paraId="5C83DF4A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1A1238" w14:textId="6EC3DAAD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FA2C69" w:rsidRPr="00C43471" w14:paraId="26301E5F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31DD7A0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AE608BD" w14:textId="42E48965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13,458,001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A1EFD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1B3B211" w14:textId="775C162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13,309,474</w:t>
            </w:r>
          </w:p>
        </w:tc>
        <w:tc>
          <w:tcPr>
            <w:tcW w:w="236" w:type="dxa"/>
            <w:vAlign w:val="bottom"/>
          </w:tcPr>
          <w:p w14:paraId="25C30E12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6FF7E7D" w14:textId="02F6971B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12,620,964</w:t>
            </w:r>
          </w:p>
        </w:tc>
        <w:tc>
          <w:tcPr>
            <w:tcW w:w="181" w:type="dxa"/>
            <w:gridSpan w:val="2"/>
            <w:vAlign w:val="bottom"/>
          </w:tcPr>
          <w:p w14:paraId="52A452DB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0B8669" w14:textId="7D3D5B76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12,656,744</w:t>
            </w:r>
          </w:p>
        </w:tc>
      </w:tr>
      <w:tr w:rsidR="00FA2C69" w:rsidRPr="00C43471" w14:paraId="2FDE3011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1F09ED25" w14:textId="7E987CBF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B549E" w14:textId="118DADE2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488,200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4A29BC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E032" w14:textId="17FCB1B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414,065</w:t>
            </w:r>
          </w:p>
        </w:tc>
        <w:tc>
          <w:tcPr>
            <w:tcW w:w="236" w:type="dxa"/>
            <w:vAlign w:val="bottom"/>
          </w:tcPr>
          <w:p w14:paraId="62B8C244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9E51" w14:textId="65BE62EB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0A236DAF" w14:textId="77777777" w:rsidR="00FA2C69" w:rsidRPr="00C43471" w:rsidRDefault="00FA2C69" w:rsidP="00FA2C69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0C338767" w14:textId="35EAAEDC" w:rsidR="00FA2C69" w:rsidRPr="00C43471" w:rsidRDefault="00FA2C69" w:rsidP="00FA2C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2C69" w:rsidRPr="00C43471" w14:paraId="4896A8DC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79E6D81C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DA581" w14:textId="3DBA10E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15,740,131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C31F1A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0F1A" w14:textId="3C8C3DA3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15,517,469</w:t>
            </w:r>
          </w:p>
        </w:tc>
        <w:tc>
          <w:tcPr>
            <w:tcW w:w="236" w:type="dxa"/>
            <w:vAlign w:val="bottom"/>
          </w:tcPr>
          <w:p w14:paraId="3E890614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AF87F" w14:textId="46FF94EB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14,414,894</w:t>
            </w:r>
          </w:p>
        </w:tc>
        <w:tc>
          <w:tcPr>
            <w:tcW w:w="181" w:type="dxa"/>
            <w:gridSpan w:val="2"/>
            <w:vAlign w:val="bottom"/>
          </w:tcPr>
          <w:p w14:paraId="04DBED2B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bottom"/>
          </w:tcPr>
          <w:p w14:paraId="0426339C" w14:textId="6F4EC1F8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</w:t>
            </w: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,450,674</w:t>
            </w:r>
          </w:p>
        </w:tc>
      </w:tr>
      <w:tr w:rsidR="00FA2C69" w:rsidRPr="00C43471" w14:paraId="384C5FEA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6D8DACF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F1DB3" w14:textId="5CE6FEAB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552,772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334872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373F" w14:textId="464C51D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413,920</w:t>
            </w:r>
          </w:p>
        </w:tc>
        <w:tc>
          <w:tcPr>
            <w:tcW w:w="236" w:type="dxa"/>
            <w:vAlign w:val="bottom"/>
          </w:tcPr>
          <w:p w14:paraId="05A75337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2AF6" w14:textId="5DFFBF9B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5ED123B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22E14CCF" w14:textId="3B74468C" w:rsidR="00FA2C69" w:rsidRPr="00C43471" w:rsidRDefault="00FA2C69" w:rsidP="00FA2C69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2C69" w:rsidRPr="00C43471" w14:paraId="18E99E5A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65086F1E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BCD4F" w14:textId="32464025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16,292,903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200964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53C49" w14:textId="3B9446A7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15,931,389</w:t>
            </w:r>
          </w:p>
        </w:tc>
        <w:tc>
          <w:tcPr>
            <w:tcW w:w="236" w:type="dxa"/>
            <w:vAlign w:val="bottom"/>
          </w:tcPr>
          <w:p w14:paraId="70B69921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D744F" w14:textId="515E170F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14,414,894</w:t>
            </w:r>
          </w:p>
        </w:tc>
        <w:tc>
          <w:tcPr>
            <w:tcW w:w="181" w:type="dxa"/>
            <w:gridSpan w:val="2"/>
            <w:vAlign w:val="bottom"/>
          </w:tcPr>
          <w:p w14:paraId="0D03D524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82C5" w14:textId="4846C30F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,450,674</w:t>
            </w:r>
          </w:p>
        </w:tc>
      </w:tr>
      <w:tr w:rsidR="00FA2C69" w:rsidRPr="00C43471" w14:paraId="1E078B35" w14:textId="77777777" w:rsidTr="00EB2018">
        <w:trPr>
          <w:cantSplit/>
        </w:trPr>
        <w:tc>
          <w:tcPr>
            <w:tcW w:w="3634" w:type="dxa"/>
            <w:gridSpan w:val="2"/>
            <w:vAlign w:val="bottom"/>
          </w:tcPr>
          <w:p w14:paraId="556CB3EB" w14:textId="77777777" w:rsidR="00FA2C69" w:rsidRPr="00C43471" w:rsidRDefault="00FA2C69" w:rsidP="00FA2C69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F1450" w14:textId="1C907AE3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24,550,082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B2803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AEAF5" w14:textId="58BBED96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  <w:vAlign w:val="bottom"/>
          </w:tcPr>
          <w:p w14:paraId="51549A2F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ABED78" w14:textId="0C6CE31A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23,731,467</w:t>
            </w:r>
          </w:p>
        </w:tc>
        <w:tc>
          <w:tcPr>
            <w:tcW w:w="181" w:type="dxa"/>
            <w:gridSpan w:val="2"/>
            <w:vAlign w:val="bottom"/>
          </w:tcPr>
          <w:p w14:paraId="1FC1D9C1" w14:textId="77777777" w:rsidR="00FA2C69" w:rsidRPr="00C43471" w:rsidRDefault="00FA2C69" w:rsidP="00FA2C69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B8DB0" w14:textId="7814F665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21,616,043</w:t>
            </w:r>
          </w:p>
        </w:tc>
      </w:tr>
      <w:tr w:rsidR="00FA2C69" w:rsidRPr="00C43471" w14:paraId="78CABECB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4C23438E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</w:tcPr>
          <w:p w14:paraId="7FE372F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3BDE8B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3795618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C69" w:rsidRPr="00C43471" w14:paraId="6E41AB08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5FCB32F0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39A79D13" w14:textId="42183464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FA2C69" w:rsidRPr="00C43471" w14:paraId="01F97902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0B230F7D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EDCC" w14:textId="7995178E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509E92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6E043B7" w14:textId="3CF0FF9D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92CD47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9D1C4" w14:textId="29FBAEAA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65513626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79749DC" w14:textId="3F7C4F60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A2C69" w:rsidRPr="00C43471" w14:paraId="35C88914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5AA3ED69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  <w:hideMark/>
          </w:tcPr>
          <w:p w14:paraId="5DD7AB0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FA2C69" w:rsidRPr="00C43471" w14:paraId="01C80CD3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93F88D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570E835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89262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388708C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5252F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544EE93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0813D0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90EA476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2C69" w:rsidRPr="00C43471" w14:paraId="5643EBAF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2A0B8D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AE0072C" w14:textId="0EDBC769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4,685,649</w:t>
            </w:r>
          </w:p>
        </w:tc>
        <w:tc>
          <w:tcPr>
            <w:tcW w:w="236" w:type="dxa"/>
            <w:gridSpan w:val="2"/>
            <w:vAlign w:val="bottom"/>
          </w:tcPr>
          <w:p w14:paraId="1F7FDF2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7A0AF8A" w14:textId="3B47F139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4,153,774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B08D7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D0EF36E" w14:textId="4AD89E09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4,708,555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19D75D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0BE7964" w14:textId="4F1362D3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4,192,562</w:t>
            </w:r>
          </w:p>
        </w:tc>
      </w:tr>
      <w:tr w:rsidR="00FA2C69" w:rsidRPr="00C43471" w14:paraId="6DF7B712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6B58A3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D85350D" w14:textId="1CD57EFB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31,810</w:t>
            </w:r>
          </w:p>
        </w:tc>
        <w:tc>
          <w:tcPr>
            <w:tcW w:w="236" w:type="dxa"/>
            <w:gridSpan w:val="2"/>
            <w:vAlign w:val="bottom"/>
          </w:tcPr>
          <w:p w14:paraId="7A512D5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744E83A" w14:textId="125FA51E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221,264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DC48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B91F25" w14:textId="754BD5F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31,810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EECBFCE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B873B38" w14:textId="18EE0ED6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221,264</w:t>
            </w:r>
          </w:p>
        </w:tc>
      </w:tr>
      <w:tr w:rsidR="00FA2C69" w:rsidRPr="00C43471" w14:paraId="1E868110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B8A08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2BC50975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77,413</w:t>
            </w:r>
          </w:p>
        </w:tc>
        <w:tc>
          <w:tcPr>
            <w:tcW w:w="236" w:type="dxa"/>
            <w:gridSpan w:val="2"/>
            <w:vAlign w:val="bottom"/>
          </w:tcPr>
          <w:p w14:paraId="17C6AC7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0055" w14:textId="4F6AC636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42,728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386D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63BEC169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66,030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5440A8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9936" w14:textId="52562542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39,143</w:t>
            </w:r>
          </w:p>
        </w:tc>
      </w:tr>
      <w:tr w:rsidR="00FA2C69" w:rsidRPr="00C43471" w14:paraId="0B98F194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912117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4978D3E5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4,794,872</w:t>
            </w:r>
          </w:p>
        </w:tc>
        <w:tc>
          <w:tcPr>
            <w:tcW w:w="236" w:type="dxa"/>
            <w:gridSpan w:val="2"/>
            <w:vAlign w:val="bottom"/>
          </w:tcPr>
          <w:p w14:paraId="68D1B549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94A6" w14:textId="76EAD884" w:rsidR="00FA2C69" w:rsidRPr="00C43471" w:rsidRDefault="00FA2C69" w:rsidP="00FA2C69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4,417,766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78A0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4B97A9AD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4,806,395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98EAD8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6A90" w14:textId="2FAF9439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4,452,969</w:t>
            </w:r>
          </w:p>
        </w:tc>
      </w:tr>
      <w:tr w:rsidR="00FA2C69" w:rsidRPr="00C43471" w14:paraId="34BC917F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3597" w:type="dxa"/>
            <w:vAlign w:val="bottom"/>
          </w:tcPr>
          <w:p w14:paraId="17F1E53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5F29B83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44BD1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706A7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712B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455BA8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5DA14D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5D9F7F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A2C69" w:rsidRPr="00C43471" w14:paraId="0131A725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1267E1E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CC11B96" w14:textId="2C60DEA6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3,369,021</w:t>
            </w:r>
          </w:p>
        </w:tc>
        <w:tc>
          <w:tcPr>
            <w:tcW w:w="236" w:type="dxa"/>
            <w:gridSpan w:val="2"/>
            <w:vAlign w:val="bottom"/>
          </w:tcPr>
          <w:p w14:paraId="174C4FC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59CD8DC" w14:textId="1474D74E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3,344,173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854C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5191C81" w14:textId="1E447CDB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3,663,778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F673BE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6721238" w14:textId="01D04742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3,331,830</w:t>
            </w:r>
          </w:p>
        </w:tc>
      </w:tr>
      <w:tr w:rsidR="00FA2C69" w:rsidRPr="00C43471" w14:paraId="5051959A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8E5DDC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57A02FE" w14:textId="07149330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3,988</w:t>
            </w:r>
          </w:p>
        </w:tc>
        <w:tc>
          <w:tcPr>
            <w:tcW w:w="236" w:type="dxa"/>
            <w:gridSpan w:val="2"/>
            <w:vAlign w:val="bottom"/>
          </w:tcPr>
          <w:p w14:paraId="44D1BE9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D88708E" w14:textId="511A163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140,792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2D40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229DAFBF" w14:textId="7E400361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3,988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66BEEA2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AE71D3" w14:textId="79227D1E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140,792</w:t>
            </w:r>
          </w:p>
        </w:tc>
      </w:tr>
      <w:tr w:rsidR="00FA2C69" w:rsidRPr="00C43471" w14:paraId="53B20D69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E508A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189514C" w14:textId="57BA0E3B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550,259</w:t>
            </w:r>
          </w:p>
        </w:tc>
        <w:tc>
          <w:tcPr>
            <w:tcW w:w="236" w:type="dxa"/>
            <w:gridSpan w:val="2"/>
            <w:vAlign w:val="bottom"/>
          </w:tcPr>
          <w:p w14:paraId="4C00A2A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6CDCE6" w14:textId="01B33C3B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494,215</w:t>
            </w:r>
          </w:p>
        </w:tc>
        <w:tc>
          <w:tcPr>
            <w:tcW w:w="236" w:type="dxa"/>
            <w:vAlign w:val="bottom"/>
          </w:tcPr>
          <w:p w14:paraId="1E63438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122D2C2" w14:textId="00029268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550,259</w:t>
            </w:r>
          </w:p>
        </w:tc>
        <w:tc>
          <w:tcPr>
            <w:tcW w:w="243" w:type="dxa"/>
            <w:gridSpan w:val="2"/>
            <w:vAlign w:val="bottom"/>
          </w:tcPr>
          <w:p w14:paraId="0FFC3D3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C50733" w14:textId="5AEA1A06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494,215</w:t>
            </w:r>
          </w:p>
        </w:tc>
      </w:tr>
      <w:tr w:rsidR="00FA2C69" w:rsidRPr="00C43471" w14:paraId="28989967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0B965D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384A3C7" w14:textId="5CD347F0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261,821</w:t>
            </w:r>
          </w:p>
        </w:tc>
        <w:tc>
          <w:tcPr>
            <w:tcW w:w="236" w:type="dxa"/>
            <w:gridSpan w:val="2"/>
            <w:vAlign w:val="bottom"/>
          </w:tcPr>
          <w:p w14:paraId="628BC57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723143D" w14:textId="0FB90F04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347,824</w:t>
            </w:r>
          </w:p>
        </w:tc>
        <w:tc>
          <w:tcPr>
            <w:tcW w:w="236" w:type="dxa"/>
            <w:vAlign w:val="bottom"/>
          </w:tcPr>
          <w:p w14:paraId="07CC2FD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F552AF8" w14:textId="347DD20C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200,905</w:t>
            </w:r>
          </w:p>
        </w:tc>
        <w:tc>
          <w:tcPr>
            <w:tcW w:w="243" w:type="dxa"/>
            <w:gridSpan w:val="2"/>
            <w:vAlign w:val="bottom"/>
          </w:tcPr>
          <w:p w14:paraId="415E455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896B488" w14:textId="1A836DD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226,714</w:t>
            </w:r>
          </w:p>
        </w:tc>
      </w:tr>
      <w:tr w:rsidR="00FA2C69" w:rsidRPr="00C43471" w14:paraId="454F0DE9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141CFA6" w14:textId="05882CF2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7216F99F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72,353</w:t>
            </w:r>
          </w:p>
        </w:tc>
        <w:tc>
          <w:tcPr>
            <w:tcW w:w="236" w:type="dxa"/>
            <w:gridSpan w:val="2"/>
            <w:vAlign w:val="bottom"/>
          </w:tcPr>
          <w:p w14:paraId="113E200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F16D1" w14:textId="10624E02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41,598</w:t>
            </w:r>
          </w:p>
        </w:tc>
        <w:tc>
          <w:tcPr>
            <w:tcW w:w="236" w:type="dxa"/>
            <w:vAlign w:val="bottom"/>
          </w:tcPr>
          <w:p w14:paraId="35FB0FD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B829E" w14:textId="56BF558A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8,573</w:t>
            </w:r>
          </w:p>
        </w:tc>
        <w:tc>
          <w:tcPr>
            <w:tcW w:w="243" w:type="dxa"/>
            <w:gridSpan w:val="2"/>
            <w:vAlign w:val="bottom"/>
          </w:tcPr>
          <w:p w14:paraId="17EEED9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DC659" w14:textId="5164B546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15,047</w:t>
            </w:r>
          </w:p>
        </w:tc>
      </w:tr>
      <w:tr w:rsidR="00FA2C69" w:rsidRPr="00C43471" w14:paraId="533DDD25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4D58BB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DF726" w14:textId="36639F5B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4,257,442</w:t>
            </w:r>
          </w:p>
        </w:tc>
        <w:tc>
          <w:tcPr>
            <w:tcW w:w="236" w:type="dxa"/>
            <w:gridSpan w:val="2"/>
            <w:vAlign w:val="bottom"/>
          </w:tcPr>
          <w:p w14:paraId="22DF3676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158C" w14:textId="0189E3EF" w:rsidR="00FA2C69" w:rsidRPr="00C43471" w:rsidRDefault="00FA2C69" w:rsidP="00FA2C69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4,368,602</w:t>
            </w:r>
          </w:p>
        </w:tc>
        <w:tc>
          <w:tcPr>
            <w:tcW w:w="236" w:type="dxa"/>
            <w:vAlign w:val="bottom"/>
          </w:tcPr>
          <w:p w14:paraId="70FC7D0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5D907" w14:textId="7F12C4DA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4,427,503</w:t>
            </w:r>
          </w:p>
        </w:tc>
        <w:tc>
          <w:tcPr>
            <w:tcW w:w="243" w:type="dxa"/>
            <w:gridSpan w:val="2"/>
            <w:vAlign w:val="bottom"/>
          </w:tcPr>
          <w:p w14:paraId="7573A6B3" w14:textId="7777777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F13F7" w14:textId="377F319C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4,208,598</w:t>
            </w:r>
          </w:p>
        </w:tc>
      </w:tr>
      <w:tr w:rsidR="00FA2C69" w:rsidRPr="00C43471" w14:paraId="6F10F1A4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759BC5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89C3984" w14:textId="088457A4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537,430</w:t>
            </w:r>
          </w:p>
        </w:tc>
        <w:tc>
          <w:tcPr>
            <w:tcW w:w="236" w:type="dxa"/>
            <w:gridSpan w:val="2"/>
            <w:vAlign w:val="bottom"/>
          </w:tcPr>
          <w:p w14:paraId="3C574ED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C78C920" w14:textId="5E4F269A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49,164</w:t>
            </w:r>
          </w:p>
        </w:tc>
        <w:tc>
          <w:tcPr>
            <w:tcW w:w="236" w:type="dxa"/>
            <w:vAlign w:val="bottom"/>
          </w:tcPr>
          <w:p w14:paraId="40C8B8D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F685025" w14:textId="71A46A9F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378,892</w:t>
            </w:r>
          </w:p>
        </w:tc>
        <w:tc>
          <w:tcPr>
            <w:tcW w:w="243" w:type="dxa"/>
            <w:gridSpan w:val="2"/>
            <w:vAlign w:val="bottom"/>
          </w:tcPr>
          <w:p w14:paraId="0FD78A30" w14:textId="77777777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ADD18E5" w14:textId="5F763CC2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244,371</w:t>
            </w:r>
          </w:p>
        </w:tc>
      </w:tr>
      <w:tr w:rsidR="00FA2C69" w:rsidRPr="00C43471" w14:paraId="56131D5D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813025B" w14:textId="0994559B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E5EEA" w14:textId="394F26DD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15,390</w:t>
            </w:r>
          </w:p>
        </w:tc>
        <w:tc>
          <w:tcPr>
            <w:tcW w:w="236" w:type="dxa"/>
            <w:gridSpan w:val="2"/>
            <w:vAlign w:val="bottom"/>
          </w:tcPr>
          <w:p w14:paraId="359BE23E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36F2" w14:textId="266A0836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37,543</w:t>
            </w:r>
          </w:p>
        </w:tc>
        <w:tc>
          <w:tcPr>
            <w:tcW w:w="236" w:type="dxa"/>
            <w:vAlign w:val="bottom"/>
          </w:tcPr>
          <w:p w14:paraId="059FB44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39B7" w14:textId="42D81B29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9,962</w:t>
            </w:r>
          </w:p>
        </w:tc>
        <w:tc>
          <w:tcPr>
            <w:tcW w:w="243" w:type="dxa"/>
            <w:gridSpan w:val="2"/>
            <w:vAlign w:val="bottom"/>
          </w:tcPr>
          <w:p w14:paraId="745A175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E5A18" w14:textId="357401FA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32,190</w:t>
            </w:r>
          </w:p>
        </w:tc>
      </w:tr>
      <w:tr w:rsidR="00FA2C69" w:rsidRPr="00C43471" w14:paraId="752468DC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365A600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4231EA6" w14:textId="1F535B7E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522,040</w:t>
            </w:r>
          </w:p>
        </w:tc>
        <w:tc>
          <w:tcPr>
            <w:tcW w:w="236" w:type="dxa"/>
            <w:gridSpan w:val="2"/>
            <w:vAlign w:val="bottom"/>
          </w:tcPr>
          <w:p w14:paraId="125B96EE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EB9ED05" w14:textId="761B5582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11,621</w:t>
            </w:r>
          </w:p>
        </w:tc>
        <w:tc>
          <w:tcPr>
            <w:tcW w:w="236" w:type="dxa"/>
            <w:vAlign w:val="bottom"/>
          </w:tcPr>
          <w:p w14:paraId="1DC6BA6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6BE8BB61" w14:textId="48457924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368,930</w:t>
            </w:r>
          </w:p>
        </w:tc>
        <w:tc>
          <w:tcPr>
            <w:tcW w:w="243" w:type="dxa"/>
            <w:gridSpan w:val="2"/>
            <w:vAlign w:val="bottom"/>
          </w:tcPr>
          <w:p w14:paraId="5A69758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ACE3DC5" w14:textId="4EAF0E9F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212,181</w:t>
            </w:r>
          </w:p>
        </w:tc>
      </w:tr>
      <w:tr w:rsidR="00FA2C69" w:rsidRPr="00C43471" w14:paraId="3D9BB8B7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0D7A5E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44AA3" w14:textId="60631D70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19,727</w:t>
            </w:r>
          </w:p>
        </w:tc>
        <w:tc>
          <w:tcPr>
            <w:tcW w:w="236" w:type="dxa"/>
            <w:gridSpan w:val="2"/>
            <w:vAlign w:val="bottom"/>
          </w:tcPr>
          <w:p w14:paraId="0BB02024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DBF25" w14:textId="1DD588F4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4,007</w:t>
            </w:r>
          </w:p>
        </w:tc>
        <w:tc>
          <w:tcPr>
            <w:tcW w:w="236" w:type="dxa"/>
            <w:vAlign w:val="bottom"/>
          </w:tcPr>
          <w:p w14:paraId="362AE5E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1B0E5" w14:textId="2D02DF28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(330)</w:t>
            </w:r>
          </w:p>
        </w:tc>
        <w:tc>
          <w:tcPr>
            <w:tcW w:w="243" w:type="dxa"/>
            <w:gridSpan w:val="2"/>
            <w:vAlign w:val="bottom"/>
          </w:tcPr>
          <w:p w14:paraId="6FAC17F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FF8E2" w14:textId="5E6B8DF2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1,873</w:t>
            </w:r>
          </w:p>
        </w:tc>
      </w:tr>
      <w:tr w:rsidR="00FA2C69" w:rsidRPr="00C43471" w14:paraId="6E3C3157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597" w:type="dxa"/>
            <w:vAlign w:val="bottom"/>
          </w:tcPr>
          <w:p w14:paraId="1A0A0A5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A83FF" w14:textId="67D47717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502,313</w:t>
            </w:r>
          </w:p>
        </w:tc>
        <w:tc>
          <w:tcPr>
            <w:tcW w:w="236" w:type="dxa"/>
            <w:gridSpan w:val="2"/>
            <w:vAlign w:val="bottom"/>
          </w:tcPr>
          <w:p w14:paraId="75E67472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0E3D11" w14:textId="56DF63E8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7,614</w:t>
            </w:r>
          </w:p>
        </w:tc>
        <w:tc>
          <w:tcPr>
            <w:tcW w:w="236" w:type="dxa"/>
            <w:vAlign w:val="bottom"/>
          </w:tcPr>
          <w:p w14:paraId="2E496E3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556C5" w14:textId="4DC208B9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17AE9EE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12EDDE" w14:textId="050D6271" w:rsidR="00FA2C69" w:rsidRPr="00C43471" w:rsidRDefault="00FA2C69" w:rsidP="00FA2C69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210,308</w:t>
            </w:r>
          </w:p>
        </w:tc>
      </w:tr>
      <w:tr w:rsidR="00FA2C69" w:rsidRPr="00C43471" w14:paraId="79B057E8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597" w:type="dxa"/>
            <w:vAlign w:val="bottom"/>
          </w:tcPr>
          <w:p w14:paraId="143C974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FA2C69" w:rsidRPr="00C43471" w:rsidRDefault="00FA2C69" w:rsidP="00FA2C69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ADABF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CAC3852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F95DB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95C70E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7A646CD6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FA2C69" w:rsidRPr="00C43471" w14:paraId="097D0E5B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C40CC" w14:textId="5D60631D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F4EC9FF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A8071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524D3D2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0DF10C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8948FCC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65D3A3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18FECD3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A2C69" w:rsidRPr="00C43471" w14:paraId="4E86D398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9C794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6E54AF6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579770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FD722F6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B65257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425A0D02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3B1DEF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29C39062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A2C69" w:rsidRPr="00C43471" w14:paraId="3FBA0B83" w14:textId="77777777" w:rsidTr="00BF24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5705FD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1F81849E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(115,331)</w:t>
            </w:r>
          </w:p>
        </w:tc>
        <w:tc>
          <w:tcPr>
            <w:tcW w:w="236" w:type="dxa"/>
            <w:gridSpan w:val="2"/>
            <w:vAlign w:val="bottom"/>
          </w:tcPr>
          <w:p w14:paraId="3B9252FE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786AC2B" w14:textId="11FEE58D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12,154</w:t>
            </w:r>
          </w:p>
        </w:tc>
        <w:tc>
          <w:tcPr>
            <w:tcW w:w="236" w:type="dxa"/>
            <w:vAlign w:val="bottom"/>
          </w:tcPr>
          <w:p w14:paraId="0487DBEB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45790204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AD332A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34BD868" w14:textId="05044251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A2C69" w:rsidRPr="00C43471" w14:paraId="09EA8862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CE7D0F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4867B9" w14:textId="60C8F75A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386,982</w:t>
            </w:r>
          </w:p>
        </w:tc>
        <w:tc>
          <w:tcPr>
            <w:tcW w:w="236" w:type="dxa"/>
            <w:gridSpan w:val="2"/>
            <w:vAlign w:val="bottom"/>
          </w:tcPr>
          <w:p w14:paraId="18C015C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C111B0A" w14:textId="506E1A6B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19,768</w:t>
            </w:r>
          </w:p>
        </w:tc>
        <w:tc>
          <w:tcPr>
            <w:tcW w:w="236" w:type="dxa"/>
            <w:vAlign w:val="bottom"/>
          </w:tcPr>
          <w:p w14:paraId="5746FFA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E21C" w14:textId="237F08D0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30F43A7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473CF75" w14:textId="27C9875A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210,308</w:t>
            </w:r>
          </w:p>
        </w:tc>
      </w:tr>
      <w:tr w:rsidR="00FA2C69" w:rsidRPr="00C43471" w14:paraId="2E90F704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4501FC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0E08A3C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23F16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AF0821C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64E2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17708F1" w14:textId="77777777" w:rsidR="00FA2C69" w:rsidRPr="00C43471" w:rsidRDefault="00FA2C69" w:rsidP="00FA2C69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9EF36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2EC4E9F" w14:textId="77777777" w:rsidR="00FA2C69" w:rsidRPr="00C43471" w:rsidRDefault="00FA2C69" w:rsidP="00FA2C69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FA2C69" w:rsidRPr="00C43471" w14:paraId="6C49261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4584BF42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4CFC585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CA4AFB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A6CED7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0AA31E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A2C69" w:rsidRPr="00C43471" w14:paraId="757F294F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89B42D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7F08F6" w14:textId="67E6769C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878E6C" w14:textId="6D96480C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1D9237" w14:textId="6EA51701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C69" w:rsidRPr="00C43471" w14:paraId="1235229C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75433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42715E22" w14:textId="4FC06225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FA2C69" w:rsidRPr="00C43471" w14:paraId="017AF4E9" w14:textId="77777777" w:rsidTr="00DC7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8CAA49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C7AA" w14:textId="37434D4B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B08EF0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86048" w14:textId="37872431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4294DB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56236" w14:textId="31C9097B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4CA5847D" w14:textId="77777777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8535" w14:textId="31B75BE2" w:rsidR="00FA2C69" w:rsidRPr="00C43471" w:rsidRDefault="00FA2C69" w:rsidP="00FA2C69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A2C69" w:rsidRPr="00C43471" w14:paraId="01D86CC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EAA80FF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01284B2B" w14:textId="0149534D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FA2C69" w:rsidRPr="00C43471" w14:paraId="19ADFE49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989F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72E5C83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89FE5A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9393BBE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B58AD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69D2BE3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6A950A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887B816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A2C69" w:rsidRPr="00C43471" w14:paraId="12D7889C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300E546" w14:textId="67F84D40" w:rsidR="00FA2C69" w:rsidRPr="00C43471" w:rsidRDefault="00FA2C69" w:rsidP="00FA2C6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4689576" w14:textId="4D232379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479,946</w:t>
            </w:r>
          </w:p>
        </w:tc>
        <w:tc>
          <w:tcPr>
            <w:tcW w:w="236" w:type="dxa"/>
            <w:gridSpan w:val="2"/>
            <w:vAlign w:val="bottom"/>
          </w:tcPr>
          <w:p w14:paraId="0B3A79FB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D6648CE" w14:textId="4467D3D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45,646</w:t>
            </w:r>
          </w:p>
        </w:tc>
        <w:tc>
          <w:tcPr>
            <w:tcW w:w="236" w:type="dxa"/>
            <w:vAlign w:val="bottom"/>
          </w:tcPr>
          <w:p w14:paraId="3803F0A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A3362FA" w14:textId="6055B276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7068C86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EDD822A" w14:textId="35ED335A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210,308</w:t>
            </w:r>
          </w:p>
        </w:tc>
      </w:tr>
      <w:tr w:rsidR="00FA2C69" w:rsidRPr="00C43471" w14:paraId="6D99E0ED" w14:textId="77777777" w:rsidTr="00BF24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1A08C2E" w14:textId="66141E5B" w:rsidR="00FA2C69" w:rsidRPr="00C43471" w:rsidRDefault="00FA2C69" w:rsidP="00FA2C69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2EB8D84F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highlight w:val="yellow"/>
                <w:lang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  <w:t>22,367</w:t>
            </w:r>
          </w:p>
        </w:tc>
        <w:tc>
          <w:tcPr>
            <w:tcW w:w="236" w:type="dxa"/>
            <w:gridSpan w:val="2"/>
            <w:vAlign w:val="bottom"/>
          </w:tcPr>
          <w:p w14:paraId="15B49951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63BC" w14:textId="7270A3F5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(38,032)</w:t>
            </w:r>
          </w:p>
        </w:tc>
        <w:tc>
          <w:tcPr>
            <w:tcW w:w="236" w:type="dxa"/>
            <w:vAlign w:val="bottom"/>
          </w:tcPr>
          <w:p w14:paraId="2880FCB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7E676D10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474A902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4A425" w14:textId="5EA2AAB7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2C69" w:rsidRPr="00C43471" w14:paraId="1E0DBA9E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bottom"/>
          </w:tcPr>
          <w:p w14:paraId="4356DADC" w14:textId="2B4F48A0" w:rsidR="00FA2C69" w:rsidRPr="00C43471" w:rsidRDefault="00FA2C69" w:rsidP="00FA2C6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041606BB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502,313</w:t>
            </w:r>
          </w:p>
        </w:tc>
        <w:tc>
          <w:tcPr>
            <w:tcW w:w="236" w:type="dxa"/>
            <w:gridSpan w:val="2"/>
            <w:vAlign w:val="bottom"/>
          </w:tcPr>
          <w:p w14:paraId="6B6867F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69C973" w14:textId="7A9FB53F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7,614</w:t>
            </w:r>
          </w:p>
        </w:tc>
        <w:tc>
          <w:tcPr>
            <w:tcW w:w="236" w:type="dxa"/>
            <w:vAlign w:val="bottom"/>
          </w:tcPr>
          <w:p w14:paraId="3861FC5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0880DB3E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7344FD1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E9EC5" w14:textId="334E8A4D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210,308</w:t>
            </w:r>
          </w:p>
        </w:tc>
      </w:tr>
      <w:tr w:rsidR="00FA2C69" w:rsidRPr="00C43471" w14:paraId="4B14A81C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bottom"/>
          </w:tcPr>
          <w:p w14:paraId="116C2C9F" w14:textId="77777777" w:rsidR="00FA2C69" w:rsidRPr="00C43471" w:rsidRDefault="00FA2C69" w:rsidP="00FA2C69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112754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E1E9510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494E98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11C0B5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BEC15FF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FA2C69" w:rsidRPr="00C43471" w14:paraId="0DE27400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0FBD0B14" w14:textId="42DD7F8B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25EC346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76396E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862B79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3E73C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EEBB928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42B3203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82A67F1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A2C69" w:rsidRPr="00C43471" w14:paraId="0D4481CE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388E9C2" w14:textId="2507591A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67C956F" w14:textId="5BCA4D7C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366,310</w:t>
            </w:r>
          </w:p>
        </w:tc>
        <w:tc>
          <w:tcPr>
            <w:tcW w:w="236" w:type="dxa"/>
            <w:gridSpan w:val="2"/>
            <w:vAlign w:val="bottom"/>
          </w:tcPr>
          <w:p w14:paraId="247DBAF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67B3289" w14:textId="6EB60E01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41,207</w:t>
            </w:r>
          </w:p>
        </w:tc>
        <w:tc>
          <w:tcPr>
            <w:tcW w:w="236" w:type="dxa"/>
            <w:vAlign w:val="bottom"/>
          </w:tcPr>
          <w:p w14:paraId="3F4E7535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FF33803" w14:textId="32A21E1B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70B8A90C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73A2904" w14:textId="4BBA2070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210,308</w:t>
            </w:r>
          </w:p>
        </w:tc>
      </w:tr>
      <w:tr w:rsidR="00FA2C69" w:rsidRPr="00C43471" w14:paraId="25685E79" w14:textId="77777777" w:rsidTr="00BF24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18347F59" w14:textId="4021F649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60CCD206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20,672</w:t>
            </w:r>
          </w:p>
        </w:tc>
        <w:tc>
          <w:tcPr>
            <w:tcW w:w="236" w:type="dxa"/>
            <w:gridSpan w:val="2"/>
            <w:vAlign w:val="bottom"/>
          </w:tcPr>
          <w:p w14:paraId="58BA8749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F38F" w14:textId="268A1E64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(21,439)</w:t>
            </w:r>
          </w:p>
        </w:tc>
        <w:tc>
          <w:tcPr>
            <w:tcW w:w="236" w:type="dxa"/>
            <w:vAlign w:val="bottom"/>
          </w:tcPr>
          <w:p w14:paraId="186067F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4B60" w14:textId="77777777" w:rsidR="00FA2C69" w:rsidRPr="00C43471" w:rsidRDefault="00FA2C69" w:rsidP="00FA2C69">
            <w:pPr>
              <w:pStyle w:val="acctmergecolhdg"/>
              <w:tabs>
                <w:tab w:val="decimal" w:pos="69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  <w:p w14:paraId="4581B00C" w14:textId="5488695B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B4B881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8C83" w14:textId="1B1596CF" w:rsidR="00FA2C69" w:rsidRPr="00C43471" w:rsidRDefault="00FA2C69" w:rsidP="00FA2C69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FA2C69" w:rsidRPr="00C43471" w14:paraId="14CB6B9A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2FFD1C7A" w14:textId="1BA1EEC7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3120A74D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386,982</w:t>
            </w:r>
          </w:p>
        </w:tc>
        <w:tc>
          <w:tcPr>
            <w:tcW w:w="236" w:type="dxa"/>
            <w:gridSpan w:val="2"/>
            <w:vAlign w:val="bottom"/>
          </w:tcPr>
          <w:p w14:paraId="033453D0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00631" w14:textId="318BBACE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19,768</w:t>
            </w:r>
          </w:p>
        </w:tc>
        <w:tc>
          <w:tcPr>
            <w:tcW w:w="236" w:type="dxa"/>
            <w:vAlign w:val="bottom"/>
          </w:tcPr>
          <w:p w14:paraId="0F7A3F0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1C96C343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369,260</w:t>
            </w:r>
          </w:p>
        </w:tc>
        <w:tc>
          <w:tcPr>
            <w:tcW w:w="243" w:type="dxa"/>
            <w:gridSpan w:val="2"/>
            <w:vAlign w:val="bottom"/>
          </w:tcPr>
          <w:p w14:paraId="06ADE687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17CBE" w14:textId="197E892E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210,308</w:t>
            </w:r>
          </w:p>
        </w:tc>
      </w:tr>
      <w:tr w:rsidR="00FA2C69" w:rsidRPr="00C43471" w14:paraId="3725BA65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1780BE87" w14:textId="77777777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19F857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58FD65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FDD2BA" w14:textId="77777777" w:rsidR="00FA2C69" w:rsidRPr="00C43471" w:rsidRDefault="00FA2C69" w:rsidP="00FA2C69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89E48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115A19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5BA545D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43411D" w14:textId="7777777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FA2C69" w:rsidRPr="00C43471" w14:paraId="000A89CE" w14:textId="77777777" w:rsidTr="00EB201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56CF565" w14:textId="77777777" w:rsidR="00FA2C69" w:rsidRPr="00C43471" w:rsidRDefault="00FA2C69" w:rsidP="00FA2C69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0F0A1F" w14:textId="725B551E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1.01</w:t>
            </w:r>
          </w:p>
        </w:tc>
        <w:tc>
          <w:tcPr>
            <w:tcW w:w="236" w:type="dxa"/>
            <w:gridSpan w:val="2"/>
            <w:vAlign w:val="bottom"/>
          </w:tcPr>
          <w:p w14:paraId="5C04065A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174824A" w14:textId="5A07DDAC" w:rsidR="00FA2C69" w:rsidRPr="00C43471" w:rsidRDefault="00FA2C69" w:rsidP="00FA2C69">
            <w:pPr>
              <w:pStyle w:val="acctmergecolhdg"/>
              <w:tabs>
                <w:tab w:val="decimal" w:pos="670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0.10</w:t>
            </w:r>
          </w:p>
        </w:tc>
        <w:tc>
          <w:tcPr>
            <w:tcW w:w="236" w:type="dxa"/>
            <w:vAlign w:val="bottom"/>
          </w:tcPr>
          <w:p w14:paraId="0DB71EF6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B812F" w14:textId="4157A397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0.29</w:t>
            </w:r>
          </w:p>
        </w:tc>
        <w:tc>
          <w:tcPr>
            <w:tcW w:w="243" w:type="dxa"/>
            <w:gridSpan w:val="2"/>
            <w:vAlign w:val="bottom"/>
          </w:tcPr>
          <w:p w14:paraId="3107BC4B" w14:textId="77777777" w:rsidR="00FA2C69" w:rsidRPr="00C43471" w:rsidRDefault="00FA2C69" w:rsidP="00FA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10CF6962" w14:textId="62EFCA4E" w:rsidR="00FA2C69" w:rsidRPr="00C43471" w:rsidRDefault="00FA2C69" w:rsidP="00FA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0.44</w:t>
            </w:r>
          </w:p>
        </w:tc>
      </w:tr>
    </w:tbl>
    <w:p w14:paraId="50A9971C" w14:textId="77777777" w:rsidR="00824829" w:rsidRPr="00C43471" w:rsidRDefault="00824829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507ACDF" w14:textId="77777777" w:rsidR="008D4D4E" w:rsidRPr="00C43471" w:rsidRDefault="008D4D4E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5A260BF8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D3FC1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497FE6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34AC26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3EE6C19B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17FA89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0C2AFDB7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B194E79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1CD123FC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20997104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43856FC0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7D52DD1A" w14:textId="77777777" w:rsidR="009702FB" w:rsidRPr="00C43471" w:rsidRDefault="009702FB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9702FB" w:rsidRPr="00C43471" w14:paraId="2C04F15F" w14:textId="77777777">
        <w:trPr>
          <w:trHeight w:val="385"/>
          <w:tblHeader/>
        </w:trPr>
        <w:tc>
          <w:tcPr>
            <w:tcW w:w="3597" w:type="dxa"/>
          </w:tcPr>
          <w:p w14:paraId="247BD18E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  <w:tcBorders>
              <w:bottom w:val="single" w:sz="4" w:space="0" w:color="auto"/>
            </w:tcBorders>
          </w:tcPr>
          <w:p w14:paraId="3D22ED0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FEB36F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tcBorders>
              <w:bottom w:val="single" w:sz="4" w:space="0" w:color="auto"/>
            </w:tcBorders>
          </w:tcPr>
          <w:p w14:paraId="7DA7DE37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02FB" w:rsidRPr="00C43471" w14:paraId="7E04F618" w14:textId="77777777">
        <w:trPr>
          <w:trHeight w:val="385"/>
          <w:tblHeader/>
        </w:trPr>
        <w:tc>
          <w:tcPr>
            <w:tcW w:w="3597" w:type="dxa"/>
          </w:tcPr>
          <w:p w14:paraId="54AC9A0F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7C9F1566" w14:textId="14D3DB03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 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มิถุนายน</w:t>
            </w:r>
          </w:p>
        </w:tc>
      </w:tr>
      <w:tr w:rsidR="009702FB" w:rsidRPr="00C43471" w14:paraId="1B06ACD1" w14:textId="77777777">
        <w:trPr>
          <w:trHeight w:val="385"/>
          <w:tblHeader/>
        </w:trPr>
        <w:tc>
          <w:tcPr>
            <w:tcW w:w="3597" w:type="dxa"/>
          </w:tcPr>
          <w:p w14:paraId="1F61E34B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9596F5E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228B0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1EAFC2FA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D7BEE5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0AC33B60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EC97FBA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13360912" w14:textId="77777777" w:rsidR="009702FB" w:rsidRPr="00C43471" w:rsidRDefault="009702FB" w:rsidP="00D34235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702FB" w:rsidRPr="00C43471" w14:paraId="065D378C" w14:textId="77777777">
        <w:trPr>
          <w:trHeight w:val="399"/>
        </w:trPr>
        <w:tc>
          <w:tcPr>
            <w:tcW w:w="3597" w:type="dxa"/>
          </w:tcPr>
          <w:p w14:paraId="6A208705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7CE8B463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702FB" w:rsidRPr="00C43471" w14:paraId="70394F08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4128B9D2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6D7D76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72FF58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FBAA6E3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A13D16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2B1610A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9E493A0" w14:textId="77777777" w:rsidR="009702FB" w:rsidRPr="00C43471" w:rsidRDefault="009702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100368B" w14:textId="77777777" w:rsidR="009702FB" w:rsidRPr="00C43471" w:rsidRDefault="009702FB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A6331" w:rsidRPr="00C43471" w14:paraId="4EA5C5A1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6199CC42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43DDE9C" w14:textId="08F59433" w:rsidR="003A6331" w:rsidRPr="00C43471" w:rsidRDefault="009D6A1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cs/>
                <w:lang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bidi="ar-SA"/>
              </w:rPr>
              <w:t>10,064,638</w:t>
            </w:r>
          </w:p>
        </w:tc>
        <w:tc>
          <w:tcPr>
            <w:tcW w:w="236" w:type="dxa"/>
            <w:vAlign w:val="bottom"/>
          </w:tcPr>
          <w:p w14:paraId="3491F052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DBD57F9" w14:textId="6E0269CB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10,010,231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E4D1A9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C4C10F1" w14:textId="3418F84F" w:rsidR="003A6331" w:rsidRPr="00C43471" w:rsidRDefault="006406C8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10,037,249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D32D181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19C278B" w14:textId="0C00A0DC" w:rsidR="003A6331" w:rsidRPr="00C43471" w:rsidRDefault="003A6331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9,970,917</w:t>
            </w:r>
          </w:p>
        </w:tc>
      </w:tr>
      <w:tr w:rsidR="003A6331" w:rsidRPr="00C43471" w14:paraId="348772A3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489B8BED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253E628" w14:textId="3BD3E439" w:rsidR="003A6331" w:rsidRPr="00C43471" w:rsidRDefault="00347F6E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cs/>
                <w:lang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bidi="ar-SA"/>
              </w:rPr>
              <w:t>510,785</w:t>
            </w:r>
          </w:p>
        </w:tc>
        <w:tc>
          <w:tcPr>
            <w:tcW w:w="236" w:type="dxa"/>
            <w:vAlign w:val="bottom"/>
          </w:tcPr>
          <w:p w14:paraId="37B144F4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AF15DD" w14:textId="6676F7BC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591,536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E6953B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9F7B906" w14:textId="53747B69" w:rsidR="003A6331" w:rsidRPr="00C43471" w:rsidRDefault="00354A4A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510,785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F81E4AF" w14:textId="77777777" w:rsidR="003A6331" w:rsidRPr="00C43471" w:rsidRDefault="003A633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52EEEAE" w14:textId="05149555" w:rsidR="003A6331" w:rsidRPr="00C43471" w:rsidRDefault="003A6331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591,536</w:t>
            </w:r>
          </w:p>
        </w:tc>
      </w:tr>
      <w:tr w:rsidR="00BE61E8" w:rsidRPr="00C43471" w14:paraId="50872D50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4B45A07F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F457" w14:textId="793C458B" w:rsidR="00BE61E8" w:rsidRPr="00C43471" w:rsidRDefault="00DE00A7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126,874</w:t>
            </w:r>
          </w:p>
        </w:tc>
        <w:tc>
          <w:tcPr>
            <w:tcW w:w="236" w:type="dxa"/>
            <w:vAlign w:val="bottom"/>
          </w:tcPr>
          <w:p w14:paraId="0FEC7D0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640F" w14:textId="15781D41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83,799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C909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364CB" w14:textId="31FD838C" w:rsidR="00BE61E8" w:rsidRPr="00C43471" w:rsidRDefault="00354A4A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109,587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E903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9154" w14:textId="4E004210" w:rsidR="00BE61E8" w:rsidRPr="00C43471" w:rsidRDefault="00BE61E8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72,774</w:t>
            </w:r>
          </w:p>
        </w:tc>
      </w:tr>
      <w:tr w:rsidR="00BE61E8" w:rsidRPr="00C43471" w14:paraId="0FB953AF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6CE2422E" w14:textId="4CC7400E" w:rsidR="00BE61E8" w:rsidRPr="00C43471" w:rsidRDefault="009013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1E309" w14:textId="4228C7AA" w:rsidR="00BE61E8" w:rsidRPr="00C43471" w:rsidRDefault="001910D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10,702,297</w:t>
            </w:r>
          </w:p>
        </w:tc>
        <w:tc>
          <w:tcPr>
            <w:tcW w:w="236" w:type="dxa"/>
            <w:vAlign w:val="bottom"/>
          </w:tcPr>
          <w:p w14:paraId="2C3FA1B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BD455" w14:textId="75D15233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10,685,566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7D751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25771" w14:textId="683133D1" w:rsidR="00BE61E8" w:rsidRPr="00C43471" w:rsidRDefault="00354A4A" w:rsidP="00D3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10,657,621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E13A3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BB68" w14:textId="6372A53F" w:rsidR="00BE61E8" w:rsidRPr="00C43471" w:rsidRDefault="00BE61E8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10,635,227</w:t>
            </w:r>
          </w:p>
        </w:tc>
      </w:tr>
      <w:tr w:rsidR="00BE61E8" w:rsidRPr="00C43471" w14:paraId="55D39CAA" w14:textId="77777777" w:rsidTr="00EB2018">
        <w:trPr>
          <w:trHeight w:val="218"/>
        </w:trPr>
        <w:tc>
          <w:tcPr>
            <w:tcW w:w="3597" w:type="dxa"/>
            <w:vAlign w:val="bottom"/>
          </w:tcPr>
          <w:p w14:paraId="53CC1E50" w14:textId="6FB55477" w:rsidR="00BE61E8" w:rsidRPr="00C43471" w:rsidRDefault="009013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8B3D6A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63F8F1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F61B3A2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3529D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C93DF3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FE762C0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AC43FE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5D23" w:rsidRPr="00C43471" w14:paraId="2A043EE2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322DFE66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9856453" w14:textId="4E5DEC59" w:rsidR="00F65D23" w:rsidRPr="00C43471" w:rsidRDefault="00ED48AD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7,745,450</w:t>
            </w:r>
          </w:p>
        </w:tc>
        <w:tc>
          <w:tcPr>
            <w:tcW w:w="236" w:type="dxa"/>
            <w:vAlign w:val="bottom"/>
          </w:tcPr>
          <w:p w14:paraId="7D6692C0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8BE58" w14:textId="5D439773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8,730,124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B13B4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63FC326" w14:textId="6B3046AA" w:rsidR="00F65D23" w:rsidRPr="00C43471" w:rsidRDefault="00354A4A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</w:t>
            </w:r>
            <w:r w:rsidR="00160EBC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183</w:t>
            </w: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="00160EBC"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2E4BB6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61B8D30" w14:textId="615480BB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8,494,910</w:t>
            </w:r>
          </w:p>
        </w:tc>
      </w:tr>
      <w:tr w:rsidR="00F65D23" w:rsidRPr="00C43471" w14:paraId="134E1146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7FED32C6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C1CB7E" w14:textId="4247321B" w:rsidR="00F65D23" w:rsidRPr="00C43471" w:rsidRDefault="00453C21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384,088</w:t>
            </w:r>
          </w:p>
        </w:tc>
        <w:tc>
          <w:tcPr>
            <w:tcW w:w="236" w:type="dxa"/>
            <w:vAlign w:val="bottom"/>
          </w:tcPr>
          <w:p w14:paraId="2AA87A77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C6EEAF8" w14:textId="357A920C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356,887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38E75C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010A843" w14:textId="7993D912" w:rsidR="00F65D23" w:rsidRPr="00C43471" w:rsidRDefault="00714B65" w:rsidP="00160EBC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384,088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13E524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84A3E8A" w14:textId="5BBA6540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356,887</w:t>
            </w:r>
          </w:p>
        </w:tc>
      </w:tr>
      <w:tr w:rsidR="00F65D23" w:rsidRPr="00C43471" w14:paraId="67D2F7FA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34F95571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C4F8D91" w14:textId="0EA54296" w:rsidR="00F65D23" w:rsidRPr="00C43471" w:rsidRDefault="0066364D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1,043,982</w:t>
            </w:r>
          </w:p>
        </w:tc>
        <w:tc>
          <w:tcPr>
            <w:tcW w:w="236" w:type="dxa"/>
            <w:vAlign w:val="bottom"/>
          </w:tcPr>
          <w:p w14:paraId="72F6D262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1F1EA39" w14:textId="01F52A0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996,192</w:t>
            </w:r>
          </w:p>
        </w:tc>
        <w:tc>
          <w:tcPr>
            <w:tcW w:w="236" w:type="dxa"/>
            <w:vAlign w:val="bottom"/>
          </w:tcPr>
          <w:p w14:paraId="38B3407C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FBD9C3B" w14:textId="2E5769ED" w:rsidR="00F65D23" w:rsidRPr="00C43471" w:rsidRDefault="00354A4A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1,043,982</w:t>
            </w:r>
          </w:p>
        </w:tc>
        <w:tc>
          <w:tcPr>
            <w:tcW w:w="243" w:type="dxa"/>
            <w:vAlign w:val="bottom"/>
          </w:tcPr>
          <w:p w14:paraId="381F6358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732EDA1" w14:textId="44213272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996,192</w:t>
            </w:r>
          </w:p>
        </w:tc>
      </w:tr>
      <w:tr w:rsidR="00F65D23" w:rsidRPr="00C43471" w14:paraId="2823C9E8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23801E65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51AC3BD" w14:textId="135C79BE" w:rsidR="00F65D23" w:rsidRPr="00C43471" w:rsidRDefault="00641E35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516,657</w:t>
            </w:r>
          </w:p>
        </w:tc>
        <w:tc>
          <w:tcPr>
            <w:tcW w:w="236" w:type="dxa"/>
            <w:vAlign w:val="bottom"/>
          </w:tcPr>
          <w:p w14:paraId="6ED3E23A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19AD097" w14:textId="5793BC6E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651,759</w:t>
            </w:r>
          </w:p>
        </w:tc>
        <w:tc>
          <w:tcPr>
            <w:tcW w:w="236" w:type="dxa"/>
            <w:vAlign w:val="bottom"/>
          </w:tcPr>
          <w:p w14:paraId="3B412512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D37F2D0" w14:textId="0E185CC4" w:rsidR="00F65D23" w:rsidRPr="00C43471" w:rsidRDefault="009D5E95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394,417</w:t>
            </w:r>
          </w:p>
        </w:tc>
        <w:tc>
          <w:tcPr>
            <w:tcW w:w="243" w:type="dxa"/>
            <w:vAlign w:val="bottom"/>
          </w:tcPr>
          <w:p w14:paraId="766AF624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071C874" w14:textId="32231E8A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390,451</w:t>
            </w:r>
          </w:p>
        </w:tc>
      </w:tr>
      <w:tr w:rsidR="00F65D23" w:rsidRPr="00C43471" w14:paraId="0A3F4706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000592DE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FF57F" w14:textId="09F8D29D" w:rsidR="00F65D23" w:rsidRPr="00C43471" w:rsidRDefault="009D7D74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134,290</w:t>
            </w:r>
          </w:p>
        </w:tc>
        <w:tc>
          <w:tcPr>
            <w:tcW w:w="236" w:type="dxa"/>
            <w:vAlign w:val="bottom"/>
          </w:tcPr>
          <w:p w14:paraId="5AD9FD17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3365" w14:textId="6C079B6E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71,732</w:t>
            </w:r>
          </w:p>
        </w:tc>
        <w:tc>
          <w:tcPr>
            <w:tcW w:w="236" w:type="dxa"/>
            <w:vAlign w:val="bottom"/>
          </w:tcPr>
          <w:p w14:paraId="62F393F0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F4DE8" w14:textId="43CFF602" w:rsidR="00F65D23" w:rsidRPr="00C43471" w:rsidRDefault="009D5E95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40,789</w:t>
            </w:r>
          </w:p>
        </w:tc>
        <w:tc>
          <w:tcPr>
            <w:tcW w:w="243" w:type="dxa"/>
            <w:vAlign w:val="bottom"/>
          </w:tcPr>
          <w:p w14:paraId="6FDC9073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E7D71" w14:textId="1BF4E8B6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24,306</w:t>
            </w:r>
          </w:p>
        </w:tc>
      </w:tr>
      <w:tr w:rsidR="00F65D23" w:rsidRPr="00C43471" w14:paraId="20E414BE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3894651B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91EE" w14:textId="095D607B" w:rsidR="00F65D23" w:rsidRPr="00C43471" w:rsidRDefault="000743B2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9,824,467</w:t>
            </w:r>
          </w:p>
        </w:tc>
        <w:tc>
          <w:tcPr>
            <w:tcW w:w="236" w:type="dxa"/>
            <w:vAlign w:val="bottom"/>
          </w:tcPr>
          <w:p w14:paraId="47A61820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85419" w14:textId="67C17136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10,806,694</w:t>
            </w:r>
          </w:p>
        </w:tc>
        <w:tc>
          <w:tcPr>
            <w:tcW w:w="236" w:type="dxa"/>
            <w:vAlign w:val="bottom"/>
          </w:tcPr>
          <w:p w14:paraId="56BF2011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E15F9" w14:textId="0743289F" w:rsidR="00F65D23" w:rsidRPr="00C43471" w:rsidRDefault="009D5E95" w:rsidP="00D3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10,046,415</w:t>
            </w:r>
          </w:p>
        </w:tc>
        <w:tc>
          <w:tcPr>
            <w:tcW w:w="243" w:type="dxa"/>
            <w:vAlign w:val="bottom"/>
          </w:tcPr>
          <w:p w14:paraId="51DDDD94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A54CD" w14:textId="43BB042C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10,262,746</w:t>
            </w:r>
          </w:p>
        </w:tc>
      </w:tr>
      <w:tr w:rsidR="00F65D23" w:rsidRPr="00C43471" w14:paraId="3B27D3A0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68FC6F73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374C71FC" w14:textId="1320795E" w:rsidR="00F65D23" w:rsidRPr="00C43471" w:rsidRDefault="0087257E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877,830</w:t>
            </w:r>
          </w:p>
        </w:tc>
        <w:tc>
          <w:tcPr>
            <w:tcW w:w="236" w:type="dxa"/>
            <w:vAlign w:val="bottom"/>
          </w:tcPr>
          <w:p w14:paraId="0ABD96E8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530B43" w14:textId="2857EBEE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(121,128)</w:t>
            </w:r>
          </w:p>
        </w:tc>
        <w:tc>
          <w:tcPr>
            <w:tcW w:w="236" w:type="dxa"/>
            <w:vAlign w:val="bottom"/>
          </w:tcPr>
          <w:p w14:paraId="5AE3E008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31672D0" w14:textId="554A56CF" w:rsidR="00F65D23" w:rsidRPr="00C43471" w:rsidRDefault="009D5E95" w:rsidP="00D3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611,206</w:t>
            </w:r>
          </w:p>
        </w:tc>
        <w:tc>
          <w:tcPr>
            <w:tcW w:w="243" w:type="dxa"/>
            <w:vAlign w:val="bottom"/>
          </w:tcPr>
          <w:p w14:paraId="3F3F8295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817310" w14:textId="115C2F5A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372,481</w:t>
            </w:r>
          </w:p>
        </w:tc>
      </w:tr>
      <w:tr w:rsidR="00F65D23" w:rsidRPr="00C43471" w14:paraId="4011B856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01EE7E6B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47875" w14:textId="468A90EB" w:rsidR="00F65D23" w:rsidRPr="00C43471" w:rsidRDefault="00071410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29,368</w:t>
            </w:r>
          </w:p>
        </w:tc>
        <w:tc>
          <w:tcPr>
            <w:tcW w:w="236" w:type="dxa"/>
            <w:vAlign w:val="bottom"/>
          </w:tcPr>
          <w:p w14:paraId="503DF314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3172F" w14:textId="177B44CF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48,920</w:t>
            </w:r>
          </w:p>
        </w:tc>
        <w:tc>
          <w:tcPr>
            <w:tcW w:w="236" w:type="dxa"/>
            <w:vAlign w:val="bottom"/>
          </w:tcPr>
          <w:p w14:paraId="52BD6CDF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7829" w14:textId="46A45C12" w:rsidR="00F65D23" w:rsidRPr="00C43471" w:rsidRDefault="008F63A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18,861</w:t>
            </w:r>
          </w:p>
        </w:tc>
        <w:tc>
          <w:tcPr>
            <w:tcW w:w="243" w:type="dxa"/>
            <w:vAlign w:val="bottom"/>
          </w:tcPr>
          <w:p w14:paraId="3B3C8BDF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EAEB9" w14:textId="1820FCC7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38,565</w:t>
            </w:r>
          </w:p>
        </w:tc>
      </w:tr>
      <w:tr w:rsidR="00F65D23" w:rsidRPr="00C43471" w14:paraId="34DBBDCC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02D99FE0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1D705AD" w14:textId="71B2DE4B" w:rsidR="00F65D23" w:rsidRPr="00C43471" w:rsidRDefault="00071410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848,462</w:t>
            </w:r>
          </w:p>
        </w:tc>
        <w:tc>
          <w:tcPr>
            <w:tcW w:w="236" w:type="dxa"/>
            <w:vAlign w:val="bottom"/>
          </w:tcPr>
          <w:p w14:paraId="6101AB9E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821C137" w14:textId="261E05F5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(170,048)</w:t>
            </w:r>
          </w:p>
        </w:tc>
        <w:tc>
          <w:tcPr>
            <w:tcW w:w="236" w:type="dxa"/>
            <w:vAlign w:val="bottom"/>
          </w:tcPr>
          <w:p w14:paraId="61FE1546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B830468" w14:textId="3D8D5D0B" w:rsidR="00F65D23" w:rsidRPr="00C43471" w:rsidRDefault="008F63A3" w:rsidP="00D3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592,345</w:t>
            </w:r>
          </w:p>
        </w:tc>
        <w:tc>
          <w:tcPr>
            <w:tcW w:w="243" w:type="dxa"/>
            <w:vAlign w:val="bottom"/>
          </w:tcPr>
          <w:p w14:paraId="1C4CEBCA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DFE6E56" w14:textId="1DB3518C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333,916</w:t>
            </w:r>
          </w:p>
        </w:tc>
      </w:tr>
      <w:tr w:rsidR="00F65D23" w:rsidRPr="00C43471" w14:paraId="336924A7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6D0D0BCE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ACFBB" w14:textId="56DB3CD3" w:rsidR="00F65D23" w:rsidRPr="00C43471" w:rsidRDefault="002F3C9A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19,689</w:t>
            </w:r>
          </w:p>
        </w:tc>
        <w:tc>
          <w:tcPr>
            <w:tcW w:w="236" w:type="dxa"/>
            <w:vAlign w:val="bottom"/>
          </w:tcPr>
          <w:p w14:paraId="704FF001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7439C" w14:textId="294D331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12,596</w:t>
            </w:r>
          </w:p>
        </w:tc>
        <w:tc>
          <w:tcPr>
            <w:tcW w:w="236" w:type="dxa"/>
            <w:vAlign w:val="bottom"/>
          </w:tcPr>
          <w:p w14:paraId="22A98B38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EAB20" w14:textId="20F3E635" w:rsidR="00F65D23" w:rsidRPr="00C43471" w:rsidRDefault="008F63A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(6,600)</w:t>
            </w:r>
          </w:p>
        </w:tc>
        <w:tc>
          <w:tcPr>
            <w:tcW w:w="243" w:type="dxa"/>
            <w:vAlign w:val="bottom"/>
          </w:tcPr>
          <w:p w14:paraId="2E07C4EA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A1A20" w14:textId="190F4BEF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8,373</w:t>
            </w:r>
          </w:p>
        </w:tc>
      </w:tr>
      <w:tr w:rsidR="00F65D23" w:rsidRPr="00C43471" w14:paraId="509FEDE6" w14:textId="77777777" w:rsidTr="00EB2018">
        <w:trPr>
          <w:trHeight w:val="145"/>
        </w:trPr>
        <w:tc>
          <w:tcPr>
            <w:tcW w:w="3597" w:type="dxa"/>
            <w:vAlign w:val="bottom"/>
          </w:tcPr>
          <w:p w14:paraId="63AFEB37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F80EF" w14:textId="4C6B2F84" w:rsidR="00F65D23" w:rsidRPr="00C43471" w:rsidRDefault="00803454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828,773</w:t>
            </w:r>
          </w:p>
        </w:tc>
        <w:tc>
          <w:tcPr>
            <w:tcW w:w="236" w:type="dxa"/>
            <w:vAlign w:val="bottom"/>
          </w:tcPr>
          <w:p w14:paraId="0F623681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1B912" w14:textId="54247B7E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(182,644)</w:t>
            </w:r>
          </w:p>
        </w:tc>
        <w:tc>
          <w:tcPr>
            <w:tcW w:w="236" w:type="dxa"/>
            <w:vAlign w:val="bottom"/>
          </w:tcPr>
          <w:p w14:paraId="19B5C8F3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ACAD9" w14:textId="7AA53682" w:rsidR="00F65D23" w:rsidRPr="00C43471" w:rsidRDefault="008F63A3" w:rsidP="00D342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598,945</w:t>
            </w:r>
          </w:p>
        </w:tc>
        <w:tc>
          <w:tcPr>
            <w:tcW w:w="243" w:type="dxa"/>
            <w:vAlign w:val="bottom"/>
          </w:tcPr>
          <w:p w14:paraId="6374C5FD" w14:textId="77777777" w:rsidR="00F65D23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C6F21" w14:textId="1F6B9EB7" w:rsidR="00F65D23" w:rsidRPr="00C43471" w:rsidRDefault="00F65D23" w:rsidP="00D34235">
            <w:pPr>
              <w:pStyle w:val="acctmergecolhdg"/>
              <w:tabs>
                <w:tab w:val="decimal" w:pos="950"/>
              </w:tabs>
              <w:spacing w:line="240" w:lineRule="atLeas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325,543</w:t>
            </w:r>
          </w:p>
        </w:tc>
      </w:tr>
      <w:tr w:rsidR="00BE61E8" w:rsidRPr="00C43471" w14:paraId="5A505E7C" w14:textId="77777777">
        <w:trPr>
          <w:trHeight w:val="144"/>
        </w:trPr>
        <w:tc>
          <w:tcPr>
            <w:tcW w:w="3597" w:type="dxa"/>
            <w:vAlign w:val="bottom"/>
          </w:tcPr>
          <w:p w14:paraId="2276712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DF2AB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88" w:right="-27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76E15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BAF69D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eastAsia="Arial Unicode MS" w:hAnsiTheme="minorBidi" w:cstheme="min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337B858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BDE5D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426DDC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02177E2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BE61E8" w:rsidRPr="00C43471" w14:paraId="72946368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5845A89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361AF22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5884B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68CADDC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49ABA15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85881D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5679A750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414873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E61E8" w:rsidRPr="00C43471" w14:paraId="38615E63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41B6747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F9F7B8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452087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A1C6A3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F23B2D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790F3C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EE4843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0FB1F06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E61E8" w:rsidRPr="00C43471" w14:paraId="2E1F3FB5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0A6EDF2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6157" w14:textId="76F713B1" w:rsidR="00BE61E8" w:rsidRPr="00C43471" w:rsidRDefault="00DC1F3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167,46</w:t>
            </w:r>
            <w:r w:rsidR="005566FB"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236" w:type="dxa"/>
            <w:vAlign w:val="bottom"/>
          </w:tcPr>
          <w:p w14:paraId="3DC735F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E6D81F9" w14:textId="34FB13D8" w:rsidR="00BE61E8" w:rsidRPr="00C43471" w:rsidRDefault="007C251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64</w:t>
            </w:r>
            <w:r w:rsidR="00BE61E8"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,1</w:t>
            </w: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26</w:t>
            </w:r>
          </w:p>
        </w:tc>
        <w:tc>
          <w:tcPr>
            <w:tcW w:w="236" w:type="dxa"/>
            <w:vAlign w:val="bottom"/>
          </w:tcPr>
          <w:p w14:paraId="6A1FE700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DD805" w14:textId="77777777" w:rsidR="00BE61E8" w:rsidRPr="00C43471" w:rsidRDefault="00BE61E8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851CA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4A9B8B0" w14:textId="77777777" w:rsidR="00BE61E8" w:rsidRPr="00C43471" w:rsidRDefault="00BE61E8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BE61E8" w:rsidRPr="00C43471" w14:paraId="646B9AC8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7FDBE1AF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6DFC19" w14:textId="5128E4DB" w:rsidR="00BE61E8" w:rsidRPr="00C43471" w:rsidRDefault="003902C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996,23</w:t>
            </w:r>
            <w:r w:rsidR="005566FB"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236" w:type="dxa"/>
            <w:vAlign w:val="bottom"/>
          </w:tcPr>
          <w:p w14:paraId="636D18E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B625819" w14:textId="604CAE9F" w:rsidR="00BE61E8" w:rsidRPr="00C43471" w:rsidRDefault="007C251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(1</w:t>
            </w:r>
            <w:r w:rsidR="00BE61E8"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1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8</w:t>
            </w:r>
            <w:r w:rsidR="00BE61E8"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,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518)</w:t>
            </w:r>
          </w:p>
        </w:tc>
        <w:tc>
          <w:tcPr>
            <w:tcW w:w="236" w:type="dxa"/>
            <w:vAlign w:val="bottom"/>
          </w:tcPr>
          <w:p w14:paraId="36DA97A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F933D7" w14:textId="04ED69B2" w:rsidR="00BE61E8" w:rsidRPr="00C43471" w:rsidRDefault="00547DCC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598,945</w:t>
            </w:r>
          </w:p>
        </w:tc>
        <w:tc>
          <w:tcPr>
            <w:tcW w:w="243" w:type="dxa"/>
            <w:vAlign w:val="bottom"/>
          </w:tcPr>
          <w:p w14:paraId="4546AC3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43490C59" w14:textId="52A9ED65" w:rsidR="00BE61E8" w:rsidRPr="00C43471" w:rsidRDefault="00F65D2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325</w:t>
            </w:r>
            <w:r w:rsidR="00BE61E8"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,</w:t>
            </w:r>
            <w:r w:rsidR="002F2C93"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543</w:t>
            </w:r>
          </w:p>
        </w:tc>
      </w:tr>
      <w:tr w:rsidR="00BE61E8" w:rsidRPr="00C43471" w14:paraId="6271358C" w14:textId="77777777">
        <w:trPr>
          <w:trHeight w:val="399"/>
        </w:trPr>
        <w:tc>
          <w:tcPr>
            <w:tcW w:w="3597" w:type="dxa"/>
            <w:vAlign w:val="bottom"/>
          </w:tcPr>
          <w:p w14:paraId="0F1DCC7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538C01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D2E6FFF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298B7F9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7AA00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FE7966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79" w:right="-366"/>
              <w:rPr>
                <w:rFonts w:asciiTheme="minorBidi" w:eastAsia="Calibr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7281CCC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89AB72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79" w:right="-366"/>
              <w:rPr>
                <w:rFonts w:asciiTheme="minorBidi" w:eastAsia="Calibri" w:hAnsiTheme="minorBidi" w:cstheme="minorBidi"/>
                <w:bCs/>
                <w:sz w:val="28"/>
                <w:szCs w:val="28"/>
                <w:lang w:bidi="ar-SA"/>
              </w:rPr>
            </w:pPr>
          </w:p>
        </w:tc>
      </w:tr>
      <w:tr w:rsidR="00BE61E8" w:rsidRPr="00C43471" w14:paraId="4F1FE1F4" w14:textId="77777777">
        <w:trPr>
          <w:trHeight w:val="399"/>
        </w:trPr>
        <w:tc>
          <w:tcPr>
            <w:tcW w:w="3597" w:type="dxa"/>
          </w:tcPr>
          <w:p w14:paraId="2C2028B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68C764D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4474CDA5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50021399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7AB6BA8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E61E8" w:rsidRPr="00C43471" w14:paraId="01BA8125" w14:textId="77777777">
        <w:trPr>
          <w:trHeight w:val="399"/>
        </w:trPr>
        <w:tc>
          <w:tcPr>
            <w:tcW w:w="3597" w:type="dxa"/>
            <w:vAlign w:val="bottom"/>
          </w:tcPr>
          <w:p w14:paraId="183909A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7"/>
            <w:shd w:val="clear" w:color="auto" w:fill="auto"/>
            <w:vAlign w:val="bottom"/>
          </w:tcPr>
          <w:p w14:paraId="5F34A568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BE61E8" w:rsidRPr="00C43471" w14:paraId="617C430A" w14:textId="77777777" w:rsidTr="00EB2018">
        <w:trPr>
          <w:trHeight w:val="399"/>
        </w:trPr>
        <w:tc>
          <w:tcPr>
            <w:tcW w:w="3597" w:type="dxa"/>
            <w:vAlign w:val="bottom"/>
          </w:tcPr>
          <w:p w14:paraId="6AF90D4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F80514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BA65B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1DCC007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BF75E7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81B02F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F4CEA8E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4CF5853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278CB" w:rsidRPr="00C43471" w14:paraId="627D4CA8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7724BD22" w14:textId="77777777" w:rsidR="009278CB" w:rsidRPr="00C43471" w:rsidRDefault="009278CB" w:rsidP="00D342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778ADC6" w14:textId="573D95D1" w:rsidR="009278CB" w:rsidRPr="00C43471" w:rsidRDefault="00B6018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783,251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AF5879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0E2081B" w14:textId="443EE3E2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(77,485)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DA7BD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5F8AC6B" w14:textId="2958BC82" w:rsidR="009278CB" w:rsidRPr="00C43471" w:rsidRDefault="00D106D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598,945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FB4588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A7693E" w14:textId="49318654" w:rsidR="009278CB" w:rsidRPr="00C43471" w:rsidRDefault="00B6675C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325</w:t>
            </w:r>
            <w:r w:rsidR="009278CB"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,</w:t>
            </w:r>
            <w:r w:rsidR="00992478"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543</w:t>
            </w:r>
          </w:p>
        </w:tc>
      </w:tr>
      <w:tr w:rsidR="009278CB" w:rsidRPr="00C43471" w14:paraId="2F782408" w14:textId="77777777" w:rsidTr="00BF2477">
        <w:trPr>
          <w:trHeight w:val="399"/>
        </w:trPr>
        <w:tc>
          <w:tcPr>
            <w:tcW w:w="3597" w:type="dxa"/>
            <w:vAlign w:val="bottom"/>
          </w:tcPr>
          <w:p w14:paraId="7BF2C0C3" w14:textId="77777777" w:rsidR="009278CB" w:rsidRPr="00C43471" w:rsidRDefault="009278CB" w:rsidP="00D34235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0316" w14:textId="3DBFF89F" w:rsidR="009278CB" w:rsidRPr="00C43471" w:rsidRDefault="000A4CDA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val="en-GB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/>
              </w:rPr>
              <w:t>45,522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51B6B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B3228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  <w:p w14:paraId="26E982BB" w14:textId="192FF808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(105,159)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915E0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91953" w14:textId="12B8E2C2" w:rsidR="009278CB" w:rsidRPr="00C43471" w:rsidRDefault="00D106DF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8AD7506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F21FF" w14:textId="77777777" w:rsidR="009278CB" w:rsidRPr="00C43471" w:rsidRDefault="009278CB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eastAsia="Calibr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9278CB" w:rsidRPr="00C43471" w14:paraId="26EAC459" w14:textId="77777777" w:rsidTr="00EB2018">
        <w:trPr>
          <w:trHeight w:val="363"/>
        </w:trPr>
        <w:tc>
          <w:tcPr>
            <w:tcW w:w="3597" w:type="dxa"/>
            <w:vAlign w:val="bottom"/>
          </w:tcPr>
          <w:p w14:paraId="2F0B0C11" w14:textId="77777777" w:rsidR="009278CB" w:rsidRPr="00C43471" w:rsidRDefault="009278CB" w:rsidP="00D34235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AB4C0" w14:textId="5DE781B0" w:rsidR="009278CB" w:rsidRPr="00C43471" w:rsidRDefault="000A4CDA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highlight w:val="yellow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828,773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51C04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209F5E" w14:textId="3C32778D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(182,644)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EB1CA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767A7" w14:textId="50409866" w:rsidR="009278CB" w:rsidRPr="00C43471" w:rsidRDefault="00D106D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598,945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604044" w14:textId="77777777" w:rsidR="009278CB" w:rsidRPr="00C43471" w:rsidRDefault="009278C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8E5F4C" w14:textId="1F59C98F" w:rsidR="009278CB" w:rsidRPr="00C43471" w:rsidRDefault="0099247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325</w:t>
            </w:r>
            <w:r w:rsidR="009278CB"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,</w:t>
            </w: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543</w:t>
            </w:r>
          </w:p>
        </w:tc>
      </w:tr>
      <w:tr w:rsidR="00BE61E8" w:rsidRPr="00C43471" w14:paraId="7E1F8770" w14:textId="77777777" w:rsidTr="00EB2018">
        <w:trPr>
          <w:trHeight w:val="363"/>
        </w:trPr>
        <w:tc>
          <w:tcPr>
            <w:tcW w:w="3597" w:type="dxa"/>
            <w:vAlign w:val="bottom"/>
          </w:tcPr>
          <w:p w14:paraId="177B46BA" w14:textId="77777777" w:rsidR="00BE61E8" w:rsidRPr="00C43471" w:rsidRDefault="00BE61E8" w:rsidP="00D34235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107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66206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570C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F42A9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34B82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04493EA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B621B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E61E8" w:rsidRPr="00C43471" w14:paraId="4D56A405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1A9BC787" w14:textId="77777777" w:rsidR="00BE61E8" w:rsidRPr="00C43471" w:rsidRDefault="00BE61E8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54258F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CBEA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A0BA161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3AD85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B8B1E42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314A5D6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A2AF71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52E39" w:rsidRPr="00C43471" w14:paraId="507E49C5" w14:textId="77777777" w:rsidTr="00BF2477">
        <w:trPr>
          <w:trHeight w:val="404"/>
        </w:trPr>
        <w:tc>
          <w:tcPr>
            <w:tcW w:w="3597" w:type="dxa"/>
            <w:vAlign w:val="bottom"/>
          </w:tcPr>
          <w:p w14:paraId="0FDF2C29" w14:textId="77777777" w:rsidR="00052E39" w:rsidRPr="00C43471" w:rsidRDefault="00052E39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FADDA49" w14:textId="472ED077" w:rsidR="00052E39" w:rsidRPr="00C43471" w:rsidRDefault="005566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857,386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27F7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0B61BE7" w14:textId="31112B3B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(41,631)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93959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AF9C94C" w14:textId="63AAF1D6" w:rsidR="00052E39" w:rsidRPr="00C43471" w:rsidRDefault="00D106D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598,945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AC4AC5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BBD193E" w14:textId="63A6BC31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325,543</w:t>
            </w:r>
          </w:p>
        </w:tc>
      </w:tr>
      <w:tr w:rsidR="00052E39" w:rsidRPr="00C43471" w14:paraId="7D5046CB" w14:textId="77777777" w:rsidTr="00BF2477">
        <w:trPr>
          <w:trHeight w:val="404"/>
        </w:trPr>
        <w:tc>
          <w:tcPr>
            <w:tcW w:w="3597" w:type="dxa"/>
            <w:vAlign w:val="bottom"/>
          </w:tcPr>
          <w:p w14:paraId="17E0FA4A" w14:textId="77777777" w:rsidR="00052E39" w:rsidRPr="00C43471" w:rsidRDefault="00052E39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C43471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C43471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E95B1" w14:textId="78A66733" w:rsidR="00052E39" w:rsidRPr="00C43471" w:rsidRDefault="002203BA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  <w:t>138,852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1729A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66CD6" w14:textId="70F7306E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Cs/>
                <w:sz w:val="28"/>
                <w:szCs w:val="28"/>
              </w:rPr>
              <w:t>(76,887)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4A475A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19F7" w14:textId="59DFD829" w:rsidR="00052E39" w:rsidRPr="00C43471" w:rsidRDefault="00D106DF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110381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03F7C" w14:textId="77777777" w:rsidR="00052E39" w:rsidRPr="00C43471" w:rsidRDefault="00052E39" w:rsidP="00D34235">
            <w:pPr>
              <w:pStyle w:val="acctmergecolhdg"/>
              <w:tabs>
                <w:tab w:val="decimal" w:pos="698"/>
              </w:tabs>
              <w:spacing w:line="240" w:lineRule="atLeast"/>
              <w:ind w:left="-79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 w:val="0"/>
                <w:sz w:val="28"/>
                <w:szCs w:val="28"/>
              </w:rPr>
              <w:t>-</w:t>
            </w:r>
          </w:p>
        </w:tc>
      </w:tr>
      <w:tr w:rsidR="00052E39" w:rsidRPr="00C43471" w14:paraId="6408FBBE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0BB8D648" w14:textId="77777777" w:rsidR="00052E39" w:rsidRPr="00C43471" w:rsidRDefault="00052E39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1376F" w14:textId="76C3B1E0" w:rsidR="00052E39" w:rsidRPr="00C43471" w:rsidRDefault="005566FB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highlight w:val="yellow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  <w:lang w:val="en-GB" w:bidi="ar-SA"/>
              </w:rPr>
              <w:t>996,238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B88EC4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9CF31" w14:textId="522981DF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(118,518)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9E6A69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50F4A" w14:textId="6ED23E9C" w:rsidR="00052E39" w:rsidRPr="00C43471" w:rsidRDefault="00D106DF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598,945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087F38" w14:textId="77777777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7291" w14:textId="666C6911" w:rsidR="00052E39" w:rsidRPr="00C43471" w:rsidRDefault="00052E39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sz w:val="28"/>
                <w:szCs w:val="28"/>
              </w:rPr>
              <w:t>325,543</w:t>
            </w:r>
          </w:p>
        </w:tc>
      </w:tr>
      <w:tr w:rsidR="000B73B3" w:rsidRPr="00C43471" w14:paraId="1A21E976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6E0ABCFA" w14:textId="77777777" w:rsidR="000B73B3" w:rsidRPr="00C43471" w:rsidRDefault="000B73B3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00BCBB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79" w:right="-366"/>
              <w:rPr>
                <w:rFonts w:asciiTheme="minorBidi" w:hAnsiTheme="minorBidi" w:cstheme="minorBidi"/>
                <w:b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5519CB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B3BA4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BBD394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B095CD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F6FCCC9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1029D7" w14:textId="77777777" w:rsidR="000B73B3" w:rsidRPr="00C43471" w:rsidRDefault="000B73B3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BE61E8" w:rsidRPr="00C43471" w14:paraId="65886D89" w14:textId="77777777" w:rsidTr="00EB2018">
        <w:trPr>
          <w:trHeight w:val="404"/>
        </w:trPr>
        <w:tc>
          <w:tcPr>
            <w:tcW w:w="3597" w:type="dxa"/>
            <w:vAlign w:val="bottom"/>
          </w:tcPr>
          <w:p w14:paraId="47AE8469" w14:textId="77777777" w:rsidR="00BE61E8" w:rsidRPr="00C43471" w:rsidRDefault="00BE61E8" w:rsidP="00D34235">
            <w:pPr>
              <w:tabs>
                <w:tab w:val="left" w:pos="11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C43471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1A8890" w14:textId="598D1C6B" w:rsidR="00BE61E8" w:rsidRPr="00C43471" w:rsidRDefault="00807C8E" w:rsidP="00D3423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5BCAD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5413CF" w14:textId="3F38BE35" w:rsidR="00BE61E8" w:rsidRPr="00C43471" w:rsidRDefault="00052E39" w:rsidP="00EB2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79" w:right="-366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(</w:t>
            </w:r>
            <w:r w:rsidR="00BE61E8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0.1</w:t>
            </w: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bidi="ar-SA"/>
              </w:rPr>
              <w:t>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8D9AC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35D6B" w14:textId="51C0C2A1" w:rsidR="00BE61E8" w:rsidRPr="00C43471" w:rsidRDefault="004F7A8E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0.47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F3CC14" w14:textId="77777777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E8FEEB" w14:textId="1E207545" w:rsidR="00BE61E8" w:rsidRPr="00C43471" w:rsidRDefault="00BE61E8" w:rsidP="00D3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</w:t>
            </w:r>
            <w:r w:rsidR="00764E5F" w:rsidRPr="00C4347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68</w:t>
            </w:r>
          </w:p>
        </w:tc>
      </w:tr>
    </w:tbl>
    <w:p w14:paraId="5117FF27" w14:textId="3AD05F6E" w:rsidR="002C67A0" w:rsidRPr="00C43471" w:rsidRDefault="007E7B8A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  <w:r w:rsidRPr="00C43471">
        <w:rPr>
          <w:rFonts w:asciiTheme="minorBidi" w:hAnsiTheme="minorBidi" w:cstheme="minorBidi"/>
          <w:sz w:val="28"/>
          <w:szCs w:val="28"/>
          <w:lang w:val="en-GB"/>
        </w:rPr>
        <w:tab/>
      </w:r>
    </w:p>
    <w:sectPr w:rsidR="002C67A0" w:rsidRPr="00C43471" w:rsidSect="002B297B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DFA9E8" w14:textId="77777777" w:rsidR="00213EB2" w:rsidRDefault="00213EB2">
      <w:r>
        <w:separator/>
      </w:r>
    </w:p>
  </w:endnote>
  <w:endnote w:type="continuationSeparator" w:id="0">
    <w:p w14:paraId="00CE1DF9" w14:textId="77777777" w:rsidR="00213EB2" w:rsidRDefault="00213EB2">
      <w:r>
        <w:continuationSeparator/>
      </w:r>
    </w:p>
  </w:endnote>
  <w:endnote w:type="continuationNotice" w:id="1">
    <w:p w14:paraId="5AD769CE" w14:textId="77777777" w:rsidR="00213EB2" w:rsidRDefault="00213E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55E7E" w14:textId="77777777" w:rsidR="00213EB2" w:rsidRDefault="00213EB2">
      <w:r>
        <w:separator/>
      </w:r>
    </w:p>
  </w:footnote>
  <w:footnote w:type="continuationSeparator" w:id="0">
    <w:p w14:paraId="0295FCC4" w14:textId="77777777" w:rsidR="00213EB2" w:rsidRDefault="00213EB2">
      <w:r>
        <w:continuationSeparator/>
      </w:r>
    </w:p>
  </w:footnote>
  <w:footnote w:type="continuationNotice" w:id="1">
    <w:p w14:paraId="0162AE70" w14:textId="77777777" w:rsidR="00213EB2" w:rsidRDefault="00213E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7E605E67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สำหรับงวดสามเดือน</w:t>
    </w:r>
    <w:r w:rsidR="00C5627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และหกเดือน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</w:t>
    </w:r>
    <w:r w:rsidR="00CD1BEA">
      <w:rPr>
        <w:rFonts w:asciiTheme="minorBidi" w:eastAsia="Cordia New" w:hAnsiTheme="minorBidi" w:cstheme="minorBidi"/>
        <w:bCs/>
        <w:sz w:val="30"/>
        <w:szCs w:val="30"/>
        <w:lang w:val="en-US" w:bidi="th-TH"/>
      </w:rPr>
      <w:t>0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ม</w:t>
    </w:r>
    <w:r w:rsidR="00C56273">
      <w:rPr>
        <w:rFonts w:asciiTheme="minorBidi" w:eastAsia="Cordia New" w:hAnsiTheme="minorBidi" w:cstheme="minorBidi" w:hint="cs"/>
        <w:bCs/>
        <w:sz w:val="30"/>
        <w:szCs w:val="30"/>
        <w:cs/>
        <w:lang w:bidi="th-TH"/>
      </w:rPr>
      <w:t>ิถุนายน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2567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(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ไม่ได้ตรวจสอบ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DD5C7E8" w14:textId="2A9218C0" w:rsidR="00BB0ECF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30 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มิถุนายน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2567 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  <w:r>
      <w:rPr>
        <w:rFonts w:asciiTheme="minorBidi" w:hAnsiTheme="minorBidi" w:cs="Cordia New"/>
        <w:b w:val="0"/>
        <w:bCs/>
        <w:sz w:val="30"/>
        <w:szCs w:val="30"/>
        <w:cs/>
        <w:lang w:bidi="th-TH"/>
      </w:rPr>
      <w:tab/>
    </w:r>
  </w:p>
  <w:p w14:paraId="5723AF35" w14:textId="77777777" w:rsidR="009641D4" w:rsidRPr="00B800DD" w:rsidRDefault="009641D4" w:rsidP="009641D4">
    <w:pPr>
      <w:pStyle w:val="acctmainheading"/>
      <w:tabs>
        <w:tab w:val="left" w:pos="7643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EAED60C" w14:textId="72B8D137" w:rsidR="009C0002" w:rsidRDefault="009641D4" w:rsidP="00D25572">
    <w:pPr>
      <w:pStyle w:val="acctmainheading"/>
      <w:spacing w:after="0" w:line="240" w:lineRule="atLeast"/>
      <w:rPr>
        <w:rFonts w:asciiTheme="minorBidi" w:hAnsiTheme="minorBidi" w:cs="Cordia New"/>
        <w:b w:val="0"/>
        <w:bCs/>
        <w:sz w:val="30"/>
        <w:szCs w:val="30"/>
        <w:lang w:bidi="th-TH"/>
      </w:rPr>
    </w:pP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สำหรับงวดสามเดือนและหกเดือนสิ้นสุดวันที่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30 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มิถุนายน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 xml:space="preserve"> 2567 (</w:t>
    </w:r>
    <w:r w:rsidRPr="009641D4">
      <w:rPr>
        <w:rFonts w:asciiTheme="minorBidi" w:hAnsiTheme="minorBidi" w:cs="Cordia New" w:hint="cs"/>
        <w:b w:val="0"/>
        <w:bCs/>
        <w:sz w:val="30"/>
        <w:szCs w:val="30"/>
        <w:cs/>
        <w:lang w:bidi="th-TH"/>
      </w:rPr>
      <w:t>ไม่ได้ตรวจสอบ</w:t>
    </w:r>
    <w:r w:rsidRPr="009641D4">
      <w:rPr>
        <w:rFonts w:asciiTheme="minorBidi" w:hAnsiTheme="minorBidi" w:cs="Cordia New"/>
        <w:b w:val="0"/>
        <w:bCs/>
        <w:sz w:val="30"/>
        <w:szCs w:val="30"/>
        <w:cs/>
        <w:lang w:bidi="th-TH"/>
      </w:rPr>
      <w:t>)</w:t>
    </w:r>
  </w:p>
  <w:p w14:paraId="0B185677" w14:textId="77777777" w:rsidR="009641D4" w:rsidRPr="007B107B" w:rsidRDefault="009641D4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35" w16cid:durableId="20070334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1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C4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74A"/>
    <w:rsid w:val="000027AA"/>
    <w:rsid w:val="000027F0"/>
    <w:rsid w:val="00002859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5C8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20B"/>
    <w:rsid w:val="00007873"/>
    <w:rsid w:val="00007B57"/>
    <w:rsid w:val="00007D76"/>
    <w:rsid w:val="00007E85"/>
    <w:rsid w:val="00007EE9"/>
    <w:rsid w:val="00007F8E"/>
    <w:rsid w:val="00010374"/>
    <w:rsid w:val="00010584"/>
    <w:rsid w:val="00010738"/>
    <w:rsid w:val="00010969"/>
    <w:rsid w:val="00010A0D"/>
    <w:rsid w:val="00010B91"/>
    <w:rsid w:val="000112EE"/>
    <w:rsid w:val="000115FB"/>
    <w:rsid w:val="0001192B"/>
    <w:rsid w:val="00011AE0"/>
    <w:rsid w:val="0001214D"/>
    <w:rsid w:val="000122D8"/>
    <w:rsid w:val="00012B16"/>
    <w:rsid w:val="00012D42"/>
    <w:rsid w:val="00012E83"/>
    <w:rsid w:val="0001324D"/>
    <w:rsid w:val="00013312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4CAC"/>
    <w:rsid w:val="0001501E"/>
    <w:rsid w:val="00015360"/>
    <w:rsid w:val="0001562E"/>
    <w:rsid w:val="000159E2"/>
    <w:rsid w:val="00015B38"/>
    <w:rsid w:val="00015C52"/>
    <w:rsid w:val="00015C5A"/>
    <w:rsid w:val="00016044"/>
    <w:rsid w:val="000160A4"/>
    <w:rsid w:val="0001623D"/>
    <w:rsid w:val="000163E0"/>
    <w:rsid w:val="00016690"/>
    <w:rsid w:val="000167EF"/>
    <w:rsid w:val="00016879"/>
    <w:rsid w:val="00016E14"/>
    <w:rsid w:val="00016E53"/>
    <w:rsid w:val="000172CC"/>
    <w:rsid w:val="00017535"/>
    <w:rsid w:val="00017563"/>
    <w:rsid w:val="000179F5"/>
    <w:rsid w:val="00020021"/>
    <w:rsid w:val="00020144"/>
    <w:rsid w:val="00020199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3B8"/>
    <w:rsid w:val="00022BB4"/>
    <w:rsid w:val="00022CE8"/>
    <w:rsid w:val="000232C5"/>
    <w:rsid w:val="0002335B"/>
    <w:rsid w:val="00023CE6"/>
    <w:rsid w:val="00023DFC"/>
    <w:rsid w:val="00023E1E"/>
    <w:rsid w:val="00024304"/>
    <w:rsid w:val="000243CE"/>
    <w:rsid w:val="000247B0"/>
    <w:rsid w:val="00024953"/>
    <w:rsid w:val="00024B71"/>
    <w:rsid w:val="00024BB0"/>
    <w:rsid w:val="00024C5A"/>
    <w:rsid w:val="00024F30"/>
    <w:rsid w:val="00025129"/>
    <w:rsid w:val="00025287"/>
    <w:rsid w:val="00025518"/>
    <w:rsid w:val="00025A2F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A4F"/>
    <w:rsid w:val="00027BD5"/>
    <w:rsid w:val="00027E00"/>
    <w:rsid w:val="00027ED2"/>
    <w:rsid w:val="0003003E"/>
    <w:rsid w:val="0003005B"/>
    <w:rsid w:val="0003010E"/>
    <w:rsid w:val="00030329"/>
    <w:rsid w:val="0003035B"/>
    <w:rsid w:val="000307C0"/>
    <w:rsid w:val="000307FB"/>
    <w:rsid w:val="00030B1D"/>
    <w:rsid w:val="00030C23"/>
    <w:rsid w:val="00031583"/>
    <w:rsid w:val="000315C3"/>
    <w:rsid w:val="000316A7"/>
    <w:rsid w:val="000316AF"/>
    <w:rsid w:val="00031980"/>
    <w:rsid w:val="00031A44"/>
    <w:rsid w:val="00031A57"/>
    <w:rsid w:val="00031A8B"/>
    <w:rsid w:val="00031ADE"/>
    <w:rsid w:val="00031F4C"/>
    <w:rsid w:val="0003217F"/>
    <w:rsid w:val="000323E3"/>
    <w:rsid w:val="000324D0"/>
    <w:rsid w:val="0003250C"/>
    <w:rsid w:val="000328BB"/>
    <w:rsid w:val="00032ABF"/>
    <w:rsid w:val="00032D8E"/>
    <w:rsid w:val="0003340E"/>
    <w:rsid w:val="00033483"/>
    <w:rsid w:val="00033950"/>
    <w:rsid w:val="000339D5"/>
    <w:rsid w:val="00033D3C"/>
    <w:rsid w:val="00033EFB"/>
    <w:rsid w:val="000340C0"/>
    <w:rsid w:val="0003450C"/>
    <w:rsid w:val="0003464D"/>
    <w:rsid w:val="000348B3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379B5"/>
    <w:rsid w:val="00040331"/>
    <w:rsid w:val="0004033E"/>
    <w:rsid w:val="000404E2"/>
    <w:rsid w:val="00040642"/>
    <w:rsid w:val="00040768"/>
    <w:rsid w:val="00040791"/>
    <w:rsid w:val="000407EC"/>
    <w:rsid w:val="00040952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C82"/>
    <w:rsid w:val="00041E25"/>
    <w:rsid w:val="00041E59"/>
    <w:rsid w:val="00041E72"/>
    <w:rsid w:val="00042021"/>
    <w:rsid w:val="00042179"/>
    <w:rsid w:val="0004220E"/>
    <w:rsid w:val="000424AA"/>
    <w:rsid w:val="000425EC"/>
    <w:rsid w:val="00042911"/>
    <w:rsid w:val="00042A57"/>
    <w:rsid w:val="00042ACF"/>
    <w:rsid w:val="00042B99"/>
    <w:rsid w:val="00042CE9"/>
    <w:rsid w:val="00042F74"/>
    <w:rsid w:val="0004334B"/>
    <w:rsid w:val="00043355"/>
    <w:rsid w:val="00043404"/>
    <w:rsid w:val="000434F1"/>
    <w:rsid w:val="000437CB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D56"/>
    <w:rsid w:val="00047017"/>
    <w:rsid w:val="00047271"/>
    <w:rsid w:val="0004791D"/>
    <w:rsid w:val="00047AC7"/>
    <w:rsid w:val="000500C2"/>
    <w:rsid w:val="0005031A"/>
    <w:rsid w:val="00050385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537"/>
    <w:rsid w:val="00051580"/>
    <w:rsid w:val="000518C8"/>
    <w:rsid w:val="00051D01"/>
    <w:rsid w:val="00051E25"/>
    <w:rsid w:val="00051F69"/>
    <w:rsid w:val="0005218F"/>
    <w:rsid w:val="00052251"/>
    <w:rsid w:val="000528EF"/>
    <w:rsid w:val="000529F4"/>
    <w:rsid w:val="00052BDD"/>
    <w:rsid w:val="00052E03"/>
    <w:rsid w:val="00052E39"/>
    <w:rsid w:val="00052EB3"/>
    <w:rsid w:val="00052FF6"/>
    <w:rsid w:val="00053470"/>
    <w:rsid w:val="00053483"/>
    <w:rsid w:val="00053989"/>
    <w:rsid w:val="00053B54"/>
    <w:rsid w:val="00054318"/>
    <w:rsid w:val="00054433"/>
    <w:rsid w:val="000545E1"/>
    <w:rsid w:val="00054663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6222"/>
    <w:rsid w:val="0005634B"/>
    <w:rsid w:val="00056664"/>
    <w:rsid w:val="000569A6"/>
    <w:rsid w:val="00056CA4"/>
    <w:rsid w:val="00056DFE"/>
    <w:rsid w:val="00056E2E"/>
    <w:rsid w:val="00056F2D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602A0"/>
    <w:rsid w:val="00060317"/>
    <w:rsid w:val="00060676"/>
    <w:rsid w:val="00060899"/>
    <w:rsid w:val="00060AB1"/>
    <w:rsid w:val="000610D9"/>
    <w:rsid w:val="000610E4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C2"/>
    <w:rsid w:val="00063866"/>
    <w:rsid w:val="000639A9"/>
    <w:rsid w:val="00063A6E"/>
    <w:rsid w:val="00063DC3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A63"/>
    <w:rsid w:val="00064DF1"/>
    <w:rsid w:val="00065008"/>
    <w:rsid w:val="00065061"/>
    <w:rsid w:val="0006537A"/>
    <w:rsid w:val="000654B1"/>
    <w:rsid w:val="00065604"/>
    <w:rsid w:val="000656C3"/>
    <w:rsid w:val="00065ADE"/>
    <w:rsid w:val="00065BEE"/>
    <w:rsid w:val="00065C76"/>
    <w:rsid w:val="00065E8B"/>
    <w:rsid w:val="00065F17"/>
    <w:rsid w:val="000660AB"/>
    <w:rsid w:val="0006619F"/>
    <w:rsid w:val="0006644C"/>
    <w:rsid w:val="0006646D"/>
    <w:rsid w:val="00066B40"/>
    <w:rsid w:val="000672DA"/>
    <w:rsid w:val="000672F9"/>
    <w:rsid w:val="00067445"/>
    <w:rsid w:val="000675C1"/>
    <w:rsid w:val="000675C4"/>
    <w:rsid w:val="0006763E"/>
    <w:rsid w:val="0006774B"/>
    <w:rsid w:val="00067886"/>
    <w:rsid w:val="00067BEB"/>
    <w:rsid w:val="000703FD"/>
    <w:rsid w:val="00070464"/>
    <w:rsid w:val="000704B7"/>
    <w:rsid w:val="00070559"/>
    <w:rsid w:val="000705C4"/>
    <w:rsid w:val="0007075C"/>
    <w:rsid w:val="000708C8"/>
    <w:rsid w:val="000708D6"/>
    <w:rsid w:val="00070B87"/>
    <w:rsid w:val="00070C82"/>
    <w:rsid w:val="00071410"/>
    <w:rsid w:val="0007151D"/>
    <w:rsid w:val="000719EE"/>
    <w:rsid w:val="00071B84"/>
    <w:rsid w:val="00071C80"/>
    <w:rsid w:val="00071C94"/>
    <w:rsid w:val="00071E82"/>
    <w:rsid w:val="00071EF1"/>
    <w:rsid w:val="00072132"/>
    <w:rsid w:val="00072213"/>
    <w:rsid w:val="0007228C"/>
    <w:rsid w:val="00072552"/>
    <w:rsid w:val="000726DB"/>
    <w:rsid w:val="000726FD"/>
    <w:rsid w:val="00072A47"/>
    <w:rsid w:val="00072C1D"/>
    <w:rsid w:val="00072F00"/>
    <w:rsid w:val="00072F3C"/>
    <w:rsid w:val="000732DB"/>
    <w:rsid w:val="00073367"/>
    <w:rsid w:val="000736E0"/>
    <w:rsid w:val="00073C23"/>
    <w:rsid w:val="00074280"/>
    <w:rsid w:val="000743B2"/>
    <w:rsid w:val="000743DD"/>
    <w:rsid w:val="00074621"/>
    <w:rsid w:val="00074727"/>
    <w:rsid w:val="00074891"/>
    <w:rsid w:val="0007499E"/>
    <w:rsid w:val="00074AF2"/>
    <w:rsid w:val="00074BBC"/>
    <w:rsid w:val="00074BC8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38"/>
    <w:rsid w:val="00075FFE"/>
    <w:rsid w:val="00076170"/>
    <w:rsid w:val="00076A0B"/>
    <w:rsid w:val="00076A33"/>
    <w:rsid w:val="00076BDC"/>
    <w:rsid w:val="00076E25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A94"/>
    <w:rsid w:val="00080C17"/>
    <w:rsid w:val="0008106E"/>
    <w:rsid w:val="000814F1"/>
    <w:rsid w:val="0008157C"/>
    <w:rsid w:val="00081947"/>
    <w:rsid w:val="000819B2"/>
    <w:rsid w:val="00081A78"/>
    <w:rsid w:val="00081F3B"/>
    <w:rsid w:val="00081F88"/>
    <w:rsid w:val="00082132"/>
    <w:rsid w:val="00082360"/>
    <w:rsid w:val="0008241F"/>
    <w:rsid w:val="000826D6"/>
    <w:rsid w:val="000826F9"/>
    <w:rsid w:val="00082881"/>
    <w:rsid w:val="00082944"/>
    <w:rsid w:val="00082966"/>
    <w:rsid w:val="00082DBF"/>
    <w:rsid w:val="00083497"/>
    <w:rsid w:val="0008399D"/>
    <w:rsid w:val="00083A90"/>
    <w:rsid w:val="00083E1D"/>
    <w:rsid w:val="00084299"/>
    <w:rsid w:val="00084701"/>
    <w:rsid w:val="00084AE2"/>
    <w:rsid w:val="00084B15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EAB"/>
    <w:rsid w:val="00085F5F"/>
    <w:rsid w:val="000861EF"/>
    <w:rsid w:val="00086220"/>
    <w:rsid w:val="000864EF"/>
    <w:rsid w:val="00086674"/>
    <w:rsid w:val="00086754"/>
    <w:rsid w:val="00086A3B"/>
    <w:rsid w:val="00086EB9"/>
    <w:rsid w:val="0008700B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4B7"/>
    <w:rsid w:val="00090737"/>
    <w:rsid w:val="0009079A"/>
    <w:rsid w:val="00090908"/>
    <w:rsid w:val="00090A18"/>
    <w:rsid w:val="00090CA7"/>
    <w:rsid w:val="00090EBA"/>
    <w:rsid w:val="00090F48"/>
    <w:rsid w:val="000911C3"/>
    <w:rsid w:val="000913A0"/>
    <w:rsid w:val="000917DF"/>
    <w:rsid w:val="00091EA7"/>
    <w:rsid w:val="00092061"/>
    <w:rsid w:val="00092224"/>
    <w:rsid w:val="00092513"/>
    <w:rsid w:val="000926A7"/>
    <w:rsid w:val="00092969"/>
    <w:rsid w:val="00092B09"/>
    <w:rsid w:val="00092B1D"/>
    <w:rsid w:val="00092E8A"/>
    <w:rsid w:val="00092EEE"/>
    <w:rsid w:val="0009316C"/>
    <w:rsid w:val="0009336C"/>
    <w:rsid w:val="000933E3"/>
    <w:rsid w:val="0009353D"/>
    <w:rsid w:val="00093B30"/>
    <w:rsid w:val="00093B78"/>
    <w:rsid w:val="00093F01"/>
    <w:rsid w:val="000941C0"/>
    <w:rsid w:val="0009433F"/>
    <w:rsid w:val="0009470A"/>
    <w:rsid w:val="00094BAF"/>
    <w:rsid w:val="00094D1B"/>
    <w:rsid w:val="00094FB4"/>
    <w:rsid w:val="0009534C"/>
    <w:rsid w:val="00095674"/>
    <w:rsid w:val="00095A5F"/>
    <w:rsid w:val="00095B3D"/>
    <w:rsid w:val="00095E09"/>
    <w:rsid w:val="00095E95"/>
    <w:rsid w:val="000960EF"/>
    <w:rsid w:val="000963D2"/>
    <w:rsid w:val="000967D6"/>
    <w:rsid w:val="00096A7A"/>
    <w:rsid w:val="00096A8E"/>
    <w:rsid w:val="00096AD4"/>
    <w:rsid w:val="00096F65"/>
    <w:rsid w:val="00097067"/>
    <w:rsid w:val="000970FD"/>
    <w:rsid w:val="000971EC"/>
    <w:rsid w:val="00097659"/>
    <w:rsid w:val="00097B22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CBE"/>
    <w:rsid w:val="000A1E4E"/>
    <w:rsid w:val="000A1F12"/>
    <w:rsid w:val="000A2225"/>
    <w:rsid w:val="000A23DA"/>
    <w:rsid w:val="000A26A7"/>
    <w:rsid w:val="000A28AB"/>
    <w:rsid w:val="000A3093"/>
    <w:rsid w:val="000A3381"/>
    <w:rsid w:val="000A372E"/>
    <w:rsid w:val="000A37E2"/>
    <w:rsid w:val="000A390B"/>
    <w:rsid w:val="000A398B"/>
    <w:rsid w:val="000A40B0"/>
    <w:rsid w:val="000A4114"/>
    <w:rsid w:val="000A42BF"/>
    <w:rsid w:val="000A4553"/>
    <w:rsid w:val="000A4B0B"/>
    <w:rsid w:val="000A4C2E"/>
    <w:rsid w:val="000A4C3B"/>
    <w:rsid w:val="000A4C7F"/>
    <w:rsid w:val="000A4C94"/>
    <w:rsid w:val="000A4CDA"/>
    <w:rsid w:val="000A4D19"/>
    <w:rsid w:val="000A50E3"/>
    <w:rsid w:val="000A534B"/>
    <w:rsid w:val="000A5401"/>
    <w:rsid w:val="000A5DFD"/>
    <w:rsid w:val="000A5F4D"/>
    <w:rsid w:val="000A6842"/>
    <w:rsid w:val="000A6B33"/>
    <w:rsid w:val="000A6D5A"/>
    <w:rsid w:val="000A6E57"/>
    <w:rsid w:val="000A6E80"/>
    <w:rsid w:val="000A6F12"/>
    <w:rsid w:val="000A74A7"/>
    <w:rsid w:val="000A7635"/>
    <w:rsid w:val="000A763B"/>
    <w:rsid w:val="000A76A9"/>
    <w:rsid w:val="000A78E1"/>
    <w:rsid w:val="000A79CC"/>
    <w:rsid w:val="000A7B48"/>
    <w:rsid w:val="000A7BA7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1006"/>
    <w:rsid w:val="000B132A"/>
    <w:rsid w:val="000B13D9"/>
    <w:rsid w:val="000B142E"/>
    <w:rsid w:val="000B14A1"/>
    <w:rsid w:val="000B1666"/>
    <w:rsid w:val="000B18F0"/>
    <w:rsid w:val="000B1C16"/>
    <w:rsid w:val="000B1C88"/>
    <w:rsid w:val="000B1CB1"/>
    <w:rsid w:val="000B2199"/>
    <w:rsid w:val="000B21CA"/>
    <w:rsid w:val="000B2581"/>
    <w:rsid w:val="000B268E"/>
    <w:rsid w:val="000B287F"/>
    <w:rsid w:val="000B2A6D"/>
    <w:rsid w:val="000B33FE"/>
    <w:rsid w:val="000B38C7"/>
    <w:rsid w:val="000B3CE4"/>
    <w:rsid w:val="000B3D02"/>
    <w:rsid w:val="000B3DCD"/>
    <w:rsid w:val="000B409C"/>
    <w:rsid w:val="000B4223"/>
    <w:rsid w:val="000B4306"/>
    <w:rsid w:val="000B4460"/>
    <w:rsid w:val="000B44E3"/>
    <w:rsid w:val="000B4D11"/>
    <w:rsid w:val="000B4D54"/>
    <w:rsid w:val="000B4D87"/>
    <w:rsid w:val="000B4F74"/>
    <w:rsid w:val="000B52DB"/>
    <w:rsid w:val="000B5306"/>
    <w:rsid w:val="000B5333"/>
    <w:rsid w:val="000B552B"/>
    <w:rsid w:val="000B5589"/>
    <w:rsid w:val="000B57F9"/>
    <w:rsid w:val="000B599C"/>
    <w:rsid w:val="000B5A06"/>
    <w:rsid w:val="000B5A36"/>
    <w:rsid w:val="000B5A81"/>
    <w:rsid w:val="000B5B76"/>
    <w:rsid w:val="000B5F3F"/>
    <w:rsid w:val="000B6408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3B3"/>
    <w:rsid w:val="000B740E"/>
    <w:rsid w:val="000B74CF"/>
    <w:rsid w:val="000B76CD"/>
    <w:rsid w:val="000B7961"/>
    <w:rsid w:val="000B7E96"/>
    <w:rsid w:val="000B7FA8"/>
    <w:rsid w:val="000C00BB"/>
    <w:rsid w:val="000C0286"/>
    <w:rsid w:val="000C0354"/>
    <w:rsid w:val="000C0362"/>
    <w:rsid w:val="000C09D7"/>
    <w:rsid w:val="000C0B62"/>
    <w:rsid w:val="000C0CD4"/>
    <w:rsid w:val="000C0D1C"/>
    <w:rsid w:val="000C0DBC"/>
    <w:rsid w:val="000C0FF3"/>
    <w:rsid w:val="000C1276"/>
    <w:rsid w:val="000C135C"/>
    <w:rsid w:val="000C13EE"/>
    <w:rsid w:val="000C1448"/>
    <w:rsid w:val="000C1494"/>
    <w:rsid w:val="000C154D"/>
    <w:rsid w:val="000C1616"/>
    <w:rsid w:val="000C1687"/>
    <w:rsid w:val="000C17CD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693"/>
    <w:rsid w:val="000C373F"/>
    <w:rsid w:val="000C38FA"/>
    <w:rsid w:val="000C3CF9"/>
    <w:rsid w:val="000C3D6C"/>
    <w:rsid w:val="000C3DA0"/>
    <w:rsid w:val="000C40E5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1E"/>
    <w:rsid w:val="000C5243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A5"/>
    <w:rsid w:val="000C698D"/>
    <w:rsid w:val="000C6AB3"/>
    <w:rsid w:val="000C6B3B"/>
    <w:rsid w:val="000C6DBF"/>
    <w:rsid w:val="000C6DDD"/>
    <w:rsid w:val="000C6F4D"/>
    <w:rsid w:val="000C7237"/>
    <w:rsid w:val="000C7417"/>
    <w:rsid w:val="000C75EA"/>
    <w:rsid w:val="000C7C98"/>
    <w:rsid w:val="000D01FE"/>
    <w:rsid w:val="000D0397"/>
    <w:rsid w:val="000D041B"/>
    <w:rsid w:val="000D0562"/>
    <w:rsid w:val="000D064C"/>
    <w:rsid w:val="000D07A6"/>
    <w:rsid w:val="000D0813"/>
    <w:rsid w:val="000D08FD"/>
    <w:rsid w:val="000D0A7A"/>
    <w:rsid w:val="000D0AE2"/>
    <w:rsid w:val="000D0AF7"/>
    <w:rsid w:val="000D0CDC"/>
    <w:rsid w:val="000D0FED"/>
    <w:rsid w:val="000D165D"/>
    <w:rsid w:val="000D16F5"/>
    <w:rsid w:val="000D17C3"/>
    <w:rsid w:val="000D1837"/>
    <w:rsid w:val="000D1929"/>
    <w:rsid w:val="000D1937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8B7"/>
    <w:rsid w:val="000D6971"/>
    <w:rsid w:val="000D69A5"/>
    <w:rsid w:val="000D6DAE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0FB1"/>
    <w:rsid w:val="000E10DB"/>
    <w:rsid w:val="000E14C0"/>
    <w:rsid w:val="000E16D7"/>
    <w:rsid w:val="000E1BF7"/>
    <w:rsid w:val="000E23F3"/>
    <w:rsid w:val="000E27F3"/>
    <w:rsid w:val="000E28E6"/>
    <w:rsid w:val="000E2A26"/>
    <w:rsid w:val="000E2C49"/>
    <w:rsid w:val="000E2CC8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42B7"/>
    <w:rsid w:val="000E44BF"/>
    <w:rsid w:val="000E4BD7"/>
    <w:rsid w:val="000E50C7"/>
    <w:rsid w:val="000E54C4"/>
    <w:rsid w:val="000E56AF"/>
    <w:rsid w:val="000E5A15"/>
    <w:rsid w:val="000E5A38"/>
    <w:rsid w:val="000E5B32"/>
    <w:rsid w:val="000E5B65"/>
    <w:rsid w:val="000E5F52"/>
    <w:rsid w:val="000E5FA0"/>
    <w:rsid w:val="000E6788"/>
    <w:rsid w:val="000E69D1"/>
    <w:rsid w:val="000E6C55"/>
    <w:rsid w:val="000E6DC1"/>
    <w:rsid w:val="000E6DE5"/>
    <w:rsid w:val="000E73BD"/>
    <w:rsid w:val="000E7766"/>
    <w:rsid w:val="000E7AEE"/>
    <w:rsid w:val="000F0217"/>
    <w:rsid w:val="000F0436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66"/>
    <w:rsid w:val="000F1BC9"/>
    <w:rsid w:val="000F1C55"/>
    <w:rsid w:val="000F2239"/>
    <w:rsid w:val="000F2770"/>
    <w:rsid w:val="000F29FC"/>
    <w:rsid w:val="000F2C64"/>
    <w:rsid w:val="000F2D2C"/>
    <w:rsid w:val="000F2DC7"/>
    <w:rsid w:val="000F2EE7"/>
    <w:rsid w:val="000F3104"/>
    <w:rsid w:val="000F3123"/>
    <w:rsid w:val="000F33B7"/>
    <w:rsid w:val="000F398F"/>
    <w:rsid w:val="000F3B1D"/>
    <w:rsid w:val="000F412F"/>
    <w:rsid w:val="000F44C7"/>
    <w:rsid w:val="000F4749"/>
    <w:rsid w:val="000F48BF"/>
    <w:rsid w:val="000F4AB7"/>
    <w:rsid w:val="000F4B62"/>
    <w:rsid w:val="000F4CA1"/>
    <w:rsid w:val="000F4D71"/>
    <w:rsid w:val="000F4DDD"/>
    <w:rsid w:val="000F4E29"/>
    <w:rsid w:val="000F4EB7"/>
    <w:rsid w:val="000F525F"/>
    <w:rsid w:val="000F5586"/>
    <w:rsid w:val="000F5844"/>
    <w:rsid w:val="000F59B5"/>
    <w:rsid w:val="000F5ADA"/>
    <w:rsid w:val="000F5F18"/>
    <w:rsid w:val="000F6169"/>
    <w:rsid w:val="000F6231"/>
    <w:rsid w:val="000F64AD"/>
    <w:rsid w:val="000F65F5"/>
    <w:rsid w:val="000F6BE2"/>
    <w:rsid w:val="000F6F02"/>
    <w:rsid w:val="000F6F4B"/>
    <w:rsid w:val="000F6F85"/>
    <w:rsid w:val="000F6FBD"/>
    <w:rsid w:val="000F6FFF"/>
    <w:rsid w:val="000F700F"/>
    <w:rsid w:val="000F71DD"/>
    <w:rsid w:val="000F7354"/>
    <w:rsid w:val="000F7A36"/>
    <w:rsid w:val="000F7CA7"/>
    <w:rsid w:val="00100142"/>
    <w:rsid w:val="0010049A"/>
    <w:rsid w:val="0010067E"/>
    <w:rsid w:val="001006AA"/>
    <w:rsid w:val="00100A6A"/>
    <w:rsid w:val="0010102E"/>
    <w:rsid w:val="001010A3"/>
    <w:rsid w:val="001011B7"/>
    <w:rsid w:val="001012A4"/>
    <w:rsid w:val="00101A27"/>
    <w:rsid w:val="00101A8B"/>
    <w:rsid w:val="00101B91"/>
    <w:rsid w:val="00101CFC"/>
    <w:rsid w:val="00101D62"/>
    <w:rsid w:val="00101E1D"/>
    <w:rsid w:val="001021D6"/>
    <w:rsid w:val="00102817"/>
    <w:rsid w:val="001028C1"/>
    <w:rsid w:val="001031F9"/>
    <w:rsid w:val="00103224"/>
    <w:rsid w:val="001032E3"/>
    <w:rsid w:val="00103304"/>
    <w:rsid w:val="00103465"/>
    <w:rsid w:val="0010370F"/>
    <w:rsid w:val="00103748"/>
    <w:rsid w:val="00103853"/>
    <w:rsid w:val="001038AB"/>
    <w:rsid w:val="001038C6"/>
    <w:rsid w:val="00103DD6"/>
    <w:rsid w:val="00103FE9"/>
    <w:rsid w:val="00104204"/>
    <w:rsid w:val="00104534"/>
    <w:rsid w:val="001046F0"/>
    <w:rsid w:val="001046FC"/>
    <w:rsid w:val="00104960"/>
    <w:rsid w:val="00104B27"/>
    <w:rsid w:val="00104BE9"/>
    <w:rsid w:val="0010503C"/>
    <w:rsid w:val="00105195"/>
    <w:rsid w:val="001052A8"/>
    <w:rsid w:val="00105868"/>
    <w:rsid w:val="001058A1"/>
    <w:rsid w:val="00105E29"/>
    <w:rsid w:val="001060B0"/>
    <w:rsid w:val="00106136"/>
    <w:rsid w:val="00106190"/>
    <w:rsid w:val="0010625D"/>
    <w:rsid w:val="001063D4"/>
    <w:rsid w:val="00106D49"/>
    <w:rsid w:val="00107004"/>
    <w:rsid w:val="00107610"/>
    <w:rsid w:val="0010767C"/>
    <w:rsid w:val="00107AB8"/>
    <w:rsid w:val="00107B8A"/>
    <w:rsid w:val="00107C41"/>
    <w:rsid w:val="00107EA8"/>
    <w:rsid w:val="0011021A"/>
    <w:rsid w:val="001106B5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5EA"/>
    <w:rsid w:val="0011266C"/>
    <w:rsid w:val="00112677"/>
    <w:rsid w:val="00112736"/>
    <w:rsid w:val="00112D60"/>
    <w:rsid w:val="00113150"/>
    <w:rsid w:val="001131B7"/>
    <w:rsid w:val="00113288"/>
    <w:rsid w:val="001135D0"/>
    <w:rsid w:val="0011377B"/>
    <w:rsid w:val="00113B1A"/>
    <w:rsid w:val="00113E35"/>
    <w:rsid w:val="00113E44"/>
    <w:rsid w:val="00113FF0"/>
    <w:rsid w:val="00114277"/>
    <w:rsid w:val="0011430C"/>
    <w:rsid w:val="001144C8"/>
    <w:rsid w:val="00114D64"/>
    <w:rsid w:val="00114DEB"/>
    <w:rsid w:val="00114E30"/>
    <w:rsid w:val="00115321"/>
    <w:rsid w:val="00115431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9E6"/>
    <w:rsid w:val="00117B00"/>
    <w:rsid w:val="00117B77"/>
    <w:rsid w:val="00117BE6"/>
    <w:rsid w:val="00117D0F"/>
    <w:rsid w:val="001201B0"/>
    <w:rsid w:val="001202FD"/>
    <w:rsid w:val="00120641"/>
    <w:rsid w:val="00120A0C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7"/>
    <w:rsid w:val="001239BC"/>
    <w:rsid w:val="00123DBE"/>
    <w:rsid w:val="00123FDD"/>
    <w:rsid w:val="001246CB"/>
    <w:rsid w:val="00124898"/>
    <w:rsid w:val="00124D32"/>
    <w:rsid w:val="00124E6D"/>
    <w:rsid w:val="00124FCF"/>
    <w:rsid w:val="0012508D"/>
    <w:rsid w:val="001256B8"/>
    <w:rsid w:val="00125754"/>
    <w:rsid w:val="00125877"/>
    <w:rsid w:val="001259C4"/>
    <w:rsid w:val="00125ED2"/>
    <w:rsid w:val="0012644B"/>
    <w:rsid w:val="00126C48"/>
    <w:rsid w:val="00127053"/>
    <w:rsid w:val="001271F3"/>
    <w:rsid w:val="00127418"/>
    <w:rsid w:val="00127717"/>
    <w:rsid w:val="0012795F"/>
    <w:rsid w:val="00127973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81F"/>
    <w:rsid w:val="00132980"/>
    <w:rsid w:val="00132B37"/>
    <w:rsid w:val="00132F57"/>
    <w:rsid w:val="00133301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3C9"/>
    <w:rsid w:val="0013549D"/>
    <w:rsid w:val="00135511"/>
    <w:rsid w:val="0013557B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322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A2"/>
    <w:rsid w:val="0014052A"/>
    <w:rsid w:val="00140A8A"/>
    <w:rsid w:val="00140BB9"/>
    <w:rsid w:val="00140BDB"/>
    <w:rsid w:val="00141A20"/>
    <w:rsid w:val="00141B1E"/>
    <w:rsid w:val="00141D16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28"/>
    <w:rsid w:val="00142C71"/>
    <w:rsid w:val="00142D0F"/>
    <w:rsid w:val="001430E7"/>
    <w:rsid w:val="0014329A"/>
    <w:rsid w:val="00143301"/>
    <w:rsid w:val="001435C0"/>
    <w:rsid w:val="00143782"/>
    <w:rsid w:val="00143A1A"/>
    <w:rsid w:val="00143A81"/>
    <w:rsid w:val="00143A89"/>
    <w:rsid w:val="00143A97"/>
    <w:rsid w:val="00143D93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385"/>
    <w:rsid w:val="00146509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8A7"/>
    <w:rsid w:val="00147D09"/>
    <w:rsid w:val="00150273"/>
    <w:rsid w:val="0015042B"/>
    <w:rsid w:val="0015060B"/>
    <w:rsid w:val="001508F8"/>
    <w:rsid w:val="00150F3E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20E7"/>
    <w:rsid w:val="001522E2"/>
    <w:rsid w:val="0015252B"/>
    <w:rsid w:val="001525FB"/>
    <w:rsid w:val="0015288D"/>
    <w:rsid w:val="00152942"/>
    <w:rsid w:val="001529D7"/>
    <w:rsid w:val="00152E00"/>
    <w:rsid w:val="00152E38"/>
    <w:rsid w:val="00153055"/>
    <w:rsid w:val="00153071"/>
    <w:rsid w:val="0015394E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479"/>
    <w:rsid w:val="00155582"/>
    <w:rsid w:val="00155747"/>
    <w:rsid w:val="001557BD"/>
    <w:rsid w:val="00155A8A"/>
    <w:rsid w:val="00155D02"/>
    <w:rsid w:val="00155D10"/>
    <w:rsid w:val="00156307"/>
    <w:rsid w:val="001564F0"/>
    <w:rsid w:val="00156552"/>
    <w:rsid w:val="00156719"/>
    <w:rsid w:val="001569A1"/>
    <w:rsid w:val="00156B2B"/>
    <w:rsid w:val="00156D01"/>
    <w:rsid w:val="00157027"/>
    <w:rsid w:val="001572A8"/>
    <w:rsid w:val="001573FD"/>
    <w:rsid w:val="00157412"/>
    <w:rsid w:val="001575F0"/>
    <w:rsid w:val="001577F3"/>
    <w:rsid w:val="001579CD"/>
    <w:rsid w:val="00157A17"/>
    <w:rsid w:val="00157C97"/>
    <w:rsid w:val="00157E27"/>
    <w:rsid w:val="001600B5"/>
    <w:rsid w:val="00160128"/>
    <w:rsid w:val="0016014A"/>
    <w:rsid w:val="0016031D"/>
    <w:rsid w:val="00160585"/>
    <w:rsid w:val="00160624"/>
    <w:rsid w:val="00160632"/>
    <w:rsid w:val="001606B7"/>
    <w:rsid w:val="00160769"/>
    <w:rsid w:val="001608CB"/>
    <w:rsid w:val="00160A32"/>
    <w:rsid w:val="00160BAE"/>
    <w:rsid w:val="00160EBC"/>
    <w:rsid w:val="0016105E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F1"/>
    <w:rsid w:val="00162E95"/>
    <w:rsid w:val="00162EFF"/>
    <w:rsid w:val="00162FFC"/>
    <w:rsid w:val="001634A2"/>
    <w:rsid w:val="00163757"/>
    <w:rsid w:val="0016378C"/>
    <w:rsid w:val="001639BA"/>
    <w:rsid w:val="00163C6B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177"/>
    <w:rsid w:val="00165513"/>
    <w:rsid w:val="0016556C"/>
    <w:rsid w:val="001657B2"/>
    <w:rsid w:val="00165A2C"/>
    <w:rsid w:val="00165ABE"/>
    <w:rsid w:val="00165AFD"/>
    <w:rsid w:val="00165CD4"/>
    <w:rsid w:val="00165CDA"/>
    <w:rsid w:val="00166027"/>
    <w:rsid w:val="001662EE"/>
    <w:rsid w:val="00166CC4"/>
    <w:rsid w:val="00166DB8"/>
    <w:rsid w:val="00167004"/>
    <w:rsid w:val="00167256"/>
    <w:rsid w:val="0016760F"/>
    <w:rsid w:val="00167728"/>
    <w:rsid w:val="00167761"/>
    <w:rsid w:val="00167EB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633"/>
    <w:rsid w:val="001717D4"/>
    <w:rsid w:val="00171880"/>
    <w:rsid w:val="001719AF"/>
    <w:rsid w:val="00171D7E"/>
    <w:rsid w:val="001723F7"/>
    <w:rsid w:val="00172429"/>
    <w:rsid w:val="001728D0"/>
    <w:rsid w:val="00172C21"/>
    <w:rsid w:val="00172D60"/>
    <w:rsid w:val="00173059"/>
    <w:rsid w:val="00173207"/>
    <w:rsid w:val="00173610"/>
    <w:rsid w:val="00173659"/>
    <w:rsid w:val="00173786"/>
    <w:rsid w:val="00173B3B"/>
    <w:rsid w:val="00173B3E"/>
    <w:rsid w:val="00173D47"/>
    <w:rsid w:val="00173DA5"/>
    <w:rsid w:val="00174060"/>
    <w:rsid w:val="00174161"/>
    <w:rsid w:val="0017439B"/>
    <w:rsid w:val="00174A18"/>
    <w:rsid w:val="00174AAC"/>
    <w:rsid w:val="00174BF5"/>
    <w:rsid w:val="001751A8"/>
    <w:rsid w:val="00175447"/>
    <w:rsid w:val="00175590"/>
    <w:rsid w:val="001757CF"/>
    <w:rsid w:val="00175873"/>
    <w:rsid w:val="001758A5"/>
    <w:rsid w:val="00175C50"/>
    <w:rsid w:val="00175E89"/>
    <w:rsid w:val="00175F1A"/>
    <w:rsid w:val="001768D4"/>
    <w:rsid w:val="00176AB3"/>
    <w:rsid w:val="00176AC3"/>
    <w:rsid w:val="00176C9D"/>
    <w:rsid w:val="00176DB3"/>
    <w:rsid w:val="00177112"/>
    <w:rsid w:val="001772B7"/>
    <w:rsid w:val="001773ED"/>
    <w:rsid w:val="0017763B"/>
    <w:rsid w:val="00177655"/>
    <w:rsid w:val="0017765D"/>
    <w:rsid w:val="00177EE2"/>
    <w:rsid w:val="00177F28"/>
    <w:rsid w:val="001801F8"/>
    <w:rsid w:val="00180230"/>
    <w:rsid w:val="001804E5"/>
    <w:rsid w:val="0018071A"/>
    <w:rsid w:val="0018075B"/>
    <w:rsid w:val="00180A9A"/>
    <w:rsid w:val="00180AB0"/>
    <w:rsid w:val="00180DB8"/>
    <w:rsid w:val="00180E4D"/>
    <w:rsid w:val="00181088"/>
    <w:rsid w:val="0018127B"/>
    <w:rsid w:val="00181313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6FA"/>
    <w:rsid w:val="001826FB"/>
    <w:rsid w:val="0018299A"/>
    <w:rsid w:val="00182D71"/>
    <w:rsid w:val="00182E29"/>
    <w:rsid w:val="00183160"/>
    <w:rsid w:val="0018324C"/>
    <w:rsid w:val="00183341"/>
    <w:rsid w:val="001834A9"/>
    <w:rsid w:val="001834E1"/>
    <w:rsid w:val="001835BA"/>
    <w:rsid w:val="0018374E"/>
    <w:rsid w:val="00183A4D"/>
    <w:rsid w:val="00183AB0"/>
    <w:rsid w:val="00183C30"/>
    <w:rsid w:val="00183CB9"/>
    <w:rsid w:val="00183D47"/>
    <w:rsid w:val="00183E94"/>
    <w:rsid w:val="00183FB5"/>
    <w:rsid w:val="001841D0"/>
    <w:rsid w:val="001842AB"/>
    <w:rsid w:val="00184715"/>
    <w:rsid w:val="00184997"/>
    <w:rsid w:val="00184FDB"/>
    <w:rsid w:val="00185178"/>
    <w:rsid w:val="001851B1"/>
    <w:rsid w:val="001851D7"/>
    <w:rsid w:val="00185324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74F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0D8"/>
    <w:rsid w:val="00191564"/>
    <w:rsid w:val="00191699"/>
    <w:rsid w:val="0019174A"/>
    <w:rsid w:val="00191940"/>
    <w:rsid w:val="0019198D"/>
    <w:rsid w:val="00191B7A"/>
    <w:rsid w:val="00191BD1"/>
    <w:rsid w:val="00191C22"/>
    <w:rsid w:val="001921AD"/>
    <w:rsid w:val="001921AF"/>
    <w:rsid w:val="0019285F"/>
    <w:rsid w:val="00192B84"/>
    <w:rsid w:val="00192CB0"/>
    <w:rsid w:val="00192D4C"/>
    <w:rsid w:val="00192E22"/>
    <w:rsid w:val="00192F1D"/>
    <w:rsid w:val="00192F3E"/>
    <w:rsid w:val="00193035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BF1"/>
    <w:rsid w:val="00194D35"/>
    <w:rsid w:val="00194D7B"/>
    <w:rsid w:val="00194DD2"/>
    <w:rsid w:val="001950C9"/>
    <w:rsid w:val="00195149"/>
    <w:rsid w:val="00195304"/>
    <w:rsid w:val="00195382"/>
    <w:rsid w:val="0019543E"/>
    <w:rsid w:val="00195516"/>
    <w:rsid w:val="00195935"/>
    <w:rsid w:val="00195AD7"/>
    <w:rsid w:val="00195B1F"/>
    <w:rsid w:val="00195DC1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6F13"/>
    <w:rsid w:val="001971F4"/>
    <w:rsid w:val="0019739F"/>
    <w:rsid w:val="001973AB"/>
    <w:rsid w:val="001973B5"/>
    <w:rsid w:val="00197539"/>
    <w:rsid w:val="00197591"/>
    <w:rsid w:val="0019762E"/>
    <w:rsid w:val="00197C94"/>
    <w:rsid w:val="00197CBB"/>
    <w:rsid w:val="00197E2D"/>
    <w:rsid w:val="00197EE5"/>
    <w:rsid w:val="00197FC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19E"/>
    <w:rsid w:val="001A31C2"/>
    <w:rsid w:val="001A3281"/>
    <w:rsid w:val="001A35BC"/>
    <w:rsid w:val="001A442F"/>
    <w:rsid w:val="001A4825"/>
    <w:rsid w:val="001A485D"/>
    <w:rsid w:val="001A4A19"/>
    <w:rsid w:val="001A4B91"/>
    <w:rsid w:val="001A58E8"/>
    <w:rsid w:val="001A5B05"/>
    <w:rsid w:val="001A5CAA"/>
    <w:rsid w:val="001A5E35"/>
    <w:rsid w:val="001A65B3"/>
    <w:rsid w:val="001A6BB5"/>
    <w:rsid w:val="001A727B"/>
    <w:rsid w:val="001A727E"/>
    <w:rsid w:val="001A72D9"/>
    <w:rsid w:val="001A74B6"/>
    <w:rsid w:val="001A76CF"/>
    <w:rsid w:val="001A77A6"/>
    <w:rsid w:val="001A77F0"/>
    <w:rsid w:val="001A7A47"/>
    <w:rsid w:val="001A7B28"/>
    <w:rsid w:val="001A7C47"/>
    <w:rsid w:val="001A7DEB"/>
    <w:rsid w:val="001A7EBC"/>
    <w:rsid w:val="001B025A"/>
    <w:rsid w:val="001B02E7"/>
    <w:rsid w:val="001B0394"/>
    <w:rsid w:val="001B07DC"/>
    <w:rsid w:val="001B087C"/>
    <w:rsid w:val="001B09BC"/>
    <w:rsid w:val="001B0ABA"/>
    <w:rsid w:val="001B0CF7"/>
    <w:rsid w:val="001B0F87"/>
    <w:rsid w:val="001B11A1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14E"/>
    <w:rsid w:val="001B521F"/>
    <w:rsid w:val="001B53FA"/>
    <w:rsid w:val="001B5774"/>
    <w:rsid w:val="001B5798"/>
    <w:rsid w:val="001B5928"/>
    <w:rsid w:val="001B5933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B63"/>
    <w:rsid w:val="001B7B73"/>
    <w:rsid w:val="001B7E14"/>
    <w:rsid w:val="001B7E1F"/>
    <w:rsid w:val="001C019B"/>
    <w:rsid w:val="001C036A"/>
    <w:rsid w:val="001C069E"/>
    <w:rsid w:val="001C0CE9"/>
    <w:rsid w:val="001C1262"/>
    <w:rsid w:val="001C1415"/>
    <w:rsid w:val="001C1653"/>
    <w:rsid w:val="001C178B"/>
    <w:rsid w:val="001C1823"/>
    <w:rsid w:val="001C1A36"/>
    <w:rsid w:val="001C1B7E"/>
    <w:rsid w:val="001C2102"/>
    <w:rsid w:val="001C2307"/>
    <w:rsid w:val="001C246C"/>
    <w:rsid w:val="001C26D8"/>
    <w:rsid w:val="001C28A3"/>
    <w:rsid w:val="001C2AA0"/>
    <w:rsid w:val="001C2C07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3DAA"/>
    <w:rsid w:val="001C42A9"/>
    <w:rsid w:val="001C4325"/>
    <w:rsid w:val="001C4995"/>
    <w:rsid w:val="001C4A99"/>
    <w:rsid w:val="001C50F2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7C0"/>
    <w:rsid w:val="001C7E92"/>
    <w:rsid w:val="001D0217"/>
    <w:rsid w:val="001D0DFC"/>
    <w:rsid w:val="001D0E47"/>
    <w:rsid w:val="001D0EFA"/>
    <w:rsid w:val="001D0FC6"/>
    <w:rsid w:val="001D0FFF"/>
    <w:rsid w:val="001D1140"/>
    <w:rsid w:val="001D12AA"/>
    <w:rsid w:val="001D13A9"/>
    <w:rsid w:val="001D14FF"/>
    <w:rsid w:val="001D1638"/>
    <w:rsid w:val="001D174E"/>
    <w:rsid w:val="001D17BF"/>
    <w:rsid w:val="001D1889"/>
    <w:rsid w:val="001D1F2A"/>
    <w:rsid w:val="001D2824"/>
    <w:rsid w:val="001D2916"/>
    <w:rsid w:val="001D2C80"/>
    <w:rsid w:val="001D2E48"/>
    <w:rsid w:val="001D2F97"/>
    <w:rsid w:val="001D2FEC"/>
    <w:rsid w:val="001D3172"/>
    <w:rsid w:val="001D38AB"/>
    <w:rsid w:val="001D3B47"/>
    <w:rsid w:val="001D3D79"/>
    <w:rsid w:val="001D3DA4"/>
    <w:rsid w:val="001D3DFA"/>
    <w:rsid w:val="001D3FF9"/>
    <w:rsid w:val="001D4174"/>
    <w:rsid w:val="001D4460"/>
    <w:rsid w:val="001D4640"/>
    <w:rsid w:val="001D5059"/>
    <w:rsid w:val="001D5179"/>
    <w:rsid w:val="001D522E"/>
    <w:rsid w:val="001D5580"/>
    <w:rsid w:val="001D5645"/>
    <w:rsid w:val="001D5820"/>
    <w:rsid w:val="001D5D99"/>
    <w:rsid w:val="001D5F4D"/>
    <w:rsid w:val="001D61F7"/>
    <w:rsid w:val="001D65E4"/>
    <w:rsid w:val="001D6F41"/>
    <w:rsid w:val="001D73E2"/>
    <w:rsid w:val="001D792D"/>
    <w:rsid w:val="001D793C"/>
    <w:rsid w:val="001D7992"/>
    <w:rsid w:val="001D7DA1"/>
    <w:rsid w:val="001E04AF"/>
    <w:rsid w:val="001E0976"/>
    <w:rsid w:val="001E0CE4"/>
    <w:rsid w:val="001E0F40"/>
    <w:rsid w:val="001E0F97"/>
    <w:rsid w:val="001E1520"/>
    <w:rsid w:val="001E152F"/>
    <w:rsid w:val="001E1546"/>
    <w:rsid w:val="001E16E3"/>
    <w:rsid w:val="001E185E"/>
    <w:rsid w:val="001E1C32"/>
    <w:rsid w:val="001E1C5F"/>
    <w:rsid w:val="001E1CD2"/>
    <w:rsid w:val="001E1F36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4FA"/>
    <w:rsid w:val="001E3A83"/>
    <w:rsid w:val="001E3CA4"/>
    <w:rsid w:val="001E3E83"/>
    <w:rsid w:val="001E3F31"/>
    <w:rsid w:val="001E45B6"/>
    <w:rsid w:val="001E45BD"/>
    <w:rsid w:val="001E4733"/>
    <w:rsid w:val="001E485A"/>
    <w:rsid w:val="001E4992"/>
    <w:rsid w:val="001E4BC7"/>
    <w:rsid w:val="001E4CD7"/>
    <w:rsid w:val="001E4F86"/>
    <w:rsid w:val="001E4F93"/>
    <w:rsid w:val="001E4FB5"/>
    <w:rsid w:val="001E5203"/>
    <w:rsid w:val="001E528E"/>
    <w:rsid w:val="001E53B2"/>
    <w:rsid w:val="001E56F2"/>
    <w:rsid w:val="001E5AB6"/>
    <w:rsid w:val="001E5FEE"/>
    <w:rsid w:val="001E6103"/>
    <w:rsid w:val="001E6380"/>
    <w:rsid w:val="001E656B"/>
    <w:rsid w:val="001E6CDC"/>
    <w:rsid w:val="001E6F38"/>
    <w:rsid w:val="001E6F80"/>
    <w:rsid w:val="001E7058"/>
    <w:rsid w:val="001E7154"/>
    <w:rsid w:val="001E7168"/>
    <w:rsid w:val="001E7278"/>
    <w:rsid w:val="001E74D2"/>
    <w:rsid w:val="001E770C"/>
    <w:rsid w:val="001E7747"/>
    <w:rsid w:val="001E7A88"/>
    <w:rsid w:val="001E7D72"/>
    <w:rsid w:val="001E7EF8"/>
    <w:rsid w:val="001F0508"/>
    <w:rsid w:val="001F096A"/>
    <w:rsid w:val="001F0A56"/>
    <w:rsid w:val="001F0B07"/>
    <w:rsid w:val="001F0EFA"/>
    <w:rsid w:val="001F101E"/>
    <w:rsid w:val="001F12CF"/>
    <w:rsid w:val="001F134A"/>
    <w:rsid w:val="001F13AC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1B2"/>
    <w:rsid w:val="001F21C6"/>
    <w:rsid w:val="001F2343"/>
    <w:rsid w:val="001F2468"/>
    <w:rsid w:val="001F248C"/>
    <w:rsid w:val="001F2870"/>
    <w:rsid w:val="001F2B01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CD1"/>
    <w:rsid w:val="001F3CEB"/>
    <w:rsid w:val="001F3D49"/>
    <w:rsid w:val="001F3D9B"/>
    <w:rsid w:val="001F414A"/>
    <w:rsid w:val="001F41C8"/>
    <w:rsid w:val="001F4788"/>
    <w:rsid w:val="001F48A5"/>
    <w:rsid w:val="001F48CE"/>
    <w:rsid w:val="001F4AC3"/>
    <w:rsid w:val="001F4DB6"/>
    <w:rsid w:val="001F5060"/>
    <w:rsid w:val="001F54CC"/>
    <w:rsid w:val="001F568E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A23"/>
    <w:rsid w:val="001F6C49"/>
    <w:rsid w:val="001F6DAD"/>
    <w:rsid w:val="001F755E"/>
    <w:rsid w:val="001F7627"/>
    <w:rsid w:val="001F7909"/>
    <w:rsid w:val="001F7BC6"/>
    <w:rsid w:val="001F7CA1"/>
    <w:rsid w:val="001F7EBC"/>
    <w:rsid w:val="001F7FFA"/>
    <w:rsid w:val="002001A5"/>
    <w:rsid w:val="002005CE"/>
    <w:rsid w:val="00200685"/>
    <w:rsid w:val="00200746"/>
    <w:rsid w:val="00200861"/>
    <w:rsid w:val="002008E9"/>
    <w:rsid w:val="0020094B"/>
    <w:rsid w:val="002009B6"/>
    <w:rsid w:val="00200AAE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81"/>
    <w:rsid w:val="00201CF8"/>
    <w:rsid w:val="00201FB1"/>
    <w:rsid w:val="002020D7"/>
    <w:rsid w:val="002020EC"/>
    <w:rsid w:val="00202183"/>
    <w:rsid w:val="002022E2"/>
    <w:rsid w:val="002023A8"/>
    <w:rsid w:val="00202491"/>
    <w:rsid w:val="002027FD"/>
    <w:rsid w:val="00202B12"/>
    <w:rsid w:val="00202B38"/>
    <w:rsid w:val="00202E26"/>
    <w:rsid w:val="00202E28"/>
    <w:rsid w:val="00202E9D"/>
    <w:rsid w:val="00203012"/>
    <w:rsid w:val="002034EA"/>
    <w:rsid w:val="00203A1C"/>
    <w:rsid w:val="00203B9F"/>
    <w:rsid w:val="00203D30"/>
    <w:rsid w:val="00203DC9"/>
    <w:rsid w:val="00203E44"/>
    <w:rsid w:val="002041BE"/>
    <w:rsid w:val="00204E6B"/>
    <w:rsid w:val="00204E7A"/>
    <w:rsid w:val="00204EA3"/>
    <w:rsid w:val="00204F5D"/>
    <w:rsid w:val="0020518E"/>
    <w:rsid w:val="00205425"/>
    <w:rsid w:val="002057BD"/>
    <w:rsid w:val="0020590F"/>
    <w:rsid w:val="002060E5"/>
    <w:rsid w:val="002061D9"/>
    <w:rsid w:val="00206210"/>
    <w:rsid w:val="0020643A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5C1"/>
    <w:rsid w:val="0021072A"/>
    <w:rsid w:val="00210987"/>
    <w:rsid w:val="00210A44"/>
    <w:rsid w:val="00211165"/>
    <w:rsid w:val="002111C9"/>
    <w:rsid w:val="00211292"/>
    <w:rsid w:val="0021139F"/>
    <w:rsid w:val="002113E9"/>
    <w:rsid w:val="002115C2"/>
    <w:rsid w:val="002115CB"/>
    <w:rsid w:val="002115E0"/>
    <w:rsid w:val="0021161A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2E2F"/>
    <w:rsid w:val="00213026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10"/>
    <w:rsid w:val="00213EB2"/>
    <w:rsid w:val="002140E9"/>
    <w:rsid w:val="00214171"/>
    <w:rsid w:val="00214177"/>
    <w:rsid w:val="002141E8"/>
    <w:rsid w:val="002141F0"/>
    <w:rsid w:val="00214863"/>
    <w:rsid w:val="002148A9"/>
    <w:rsid w:val="00214C30"/>
    <w:rsid w:val="00214DD8"/>
    <w:rsid w:val="00215113"/>
    <w:rsid w:val="00215365"/>
    <w:rsid w:val="002153AF"/>
    <w:rsid w:val="002153E0"/>
    <w:rsid w:val="00215457"/>
    <w:rsid w:val="00215496"/>
    <w:rsid w:val="002157E7"/>
    <w:rsid w:val="002158F7"/>
    <w:rsid w:val="00215947"/>
    <w:rsid w:val="00215A71"/>
    <w:rsid w:val="00215A9D"/>
    <w:rsid w:val="00215AF7"/>
    <w:rsid w:val="00215CB0"/>
    <w:rsid w:val="00215F74"/>
    <w:rsid w:val="00216313"/>
    <w:rsid w:val="00216395"/>
    <w:rsid w:val="00216960"/>
    <w:rsid w:val="00216ADD"/>
    <w:rsid w:val="00216BB8"/>
    <w:rsid w:val="00217196"/>
    <w:rsid w:val="00217227"/>
    <w:rsid w:val="00217302"/>
    <w:rsid w:val="0021730F"/>
    <w:rsid w:val="0021731C"/>
    <w:rsid w:val="00217551"/>
    <w:rsid w:val="002175E4"/>
    <w:rsid w:val="00217890"/>
    <w:rsid w:val="0021790A"/>
    <w:rsid w:val="00217A34"/>
    <w:rsid w:val="00217A8A"/>
    <w:rsid w:val="00217ABA"/>
    <w:rsid w:val="00217AC3"/>
    <w:rsid w:val="00217C0A"/>
    <w:rsid w:val="00217E08"/>
    <w:rsid w:val="00217F39"/>
    <w:rsid w:val="0022014A"/>
    <w:rsid w:val="002203B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27F"/>
    <w:rsid w:val="002213C4"/>
    <w:rsid w:val="00221578"/>
    <w:rsid w:val="0022159F"/>
    <w:rsid w:val="002217E2"/>
    <w:rsid w:val="00221AE2"/>
    <w:rsid w:val="00221C10"/>
    <w:rsid w:val="00221C3F"/>
    <w:rsid w:val="00221C45"/>
    <w:rsid w:val="00221EB8"/>
    <w:rsid w:val="00221ECC"/>
    <w:rsid w:val="00221F0A"/>
    <w:rsid w:val="00221F43"/>
    <w:rsid w:val="002222FB"/>
    <w:rsid w:val="00222360"/>
    <w:rsid w:val="002223E2"/>
    <w:rsid w:val="00222558"/>
    <w:rsid w:val="00222634"/>
    <w:rsid w:val="00222793"/>
    <w:rsid w:val="0022283B"/>
    <w:rsid w:val="00222AB6"/>
    <w:rsid w:val="00223006"/>
    <w:rsid w:val="002233AC"/>
    <w:rsid w:val="00223623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D4D"/>
    <w:rsid w:val="00225D50"/>
    <w:rsid w:val="00225D70"/>
    <w:rsid w:val="0022636A"/>
    <w:rsid w:val="00226498"/>
    <w:rsid w:val="002264FF"/>
    <w:rsid w:val="002265D8"/>
    <w:rsid w:val="00226652"/>
    <w:rsid w:val="002268EA"/>
    <w:rsid w:val="0022693A"/>
    <w:rsid w:val="00226976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384"/>
    <w:rsid w:val="002306A6"/>
    <w:rsid w:val="00230FE6"/>
    <w:rsid w:val="0023112B"/>
    <w:rsid w:val="0023122D"/>
    <w:rsid w:val="00231323"/>
    <w:rsid w:val="00231420"/>
    <w:rsid w:val="00231565"/>
    <w:rsid w:val="0023162B"/>
    <w:rsid w:val="0023163F"/>
    <w:rsid w:val="0023171C"/>
    <w:rsid w:val="0023176A"/>
    <w:rsid w:val="00231796"/>
    <w:rsid w:val="00231A7F"/>
    <w:rsid w:val="00231C4B"/>
    <w:rsid w:val="00231CF5"/>
    <w:rsid w:val="00231EE0"/>
    <w:rsid w:val="0023200A"/>
    <w:rsid w:val="002321A2"/>
    <w:rsid w:val="002321AA"/>
    <w:rsid w:val="00232495"/>
    <w:rsid w:val="002325EE"/>
    <w:rsid w:val="0023266F"/>
    <w:rsid w:val="002327EF"/>
    <w:rsid w:val="00232A65"/>
    <w:rsid w:val="00232B4C"/>
    <w:rsid w:val="00232CA8"/>
    <w:rsid w:val="00232F4A"/>
    <w:rsid w:val="0023357C"/>
    <w:rsid w:val="002335BC"/>
    <w:rsid w:val="002338AE"/>
    <w:rsid w:val="00233D83"/>
    <w:rsid w:val="00233F08"/>
    <w:rsid w:val="00234014"/>
    <w:rsid w:val="00234033"/>
    <w:rsid w:val="0023412E"/>
    <w:rsid w:val="00234177"/>
    <w:rsid w:val="002347E5"/>
    <w:rsid w:val="00234B12"/>
    <w:rsid w:val="0023559E"/>
    <w:rsid w:val="00235989"/>
    <w:rsid w:val="002359D4"/>
    <w:rsid w:val="00235F09"/>
    <w:rsid w:val="00236096"/>
    <w:rsid w:val="0023632E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A65"/>
    <w:rsid w:val="00237DA6"/>
    <w:rsid w:val="00237EF0"/>
    <w:rsid w:val="0024005E"/>
    <w:rsid w:val="002402EF"/>
    <w:rsid w:val="002403EE"/>
    <w:rsid w:val="00240B99"/>
    <w:rsid w:val="00240E48"/>
    <w:rsid w:val="00240E83"/>
    <w:rsid w:val="00240FB9"/>
    <w:rsid w:val="00241164"/>
    <w:rsid w:val="00241254"/>
    <w:rsid w:val="0024154A"/>
    <w:rsid w:val="0024162C"/>
    <w:rsid w:val="00241923"/>
    <w:rsid w:val="00241C5A"/>
    <w:rsid w:val="00241C9F"/>
    <w:rsid w:val="00241DDA"/>
    <w:rsid w:val="00241DDE"/>
    <w:rsid w:val="00241F55"/>
    <w:rsid w:val="00241F6E"/>
    <w:rsid w:val="002420AA"/>
    <w:rsid w:val="002421FD"/>
    <w:rsid w:val="00242375"/>
    <w:rsid w:val="002423E1"/>
    <w:rsid w:val="002424EE"/>
    <w:rsid w:val="002425E4"/>
    <w:rsid w:val="002426E5"/>
    <w:rsid w:val="00242804"/>
    <w:rsid w:val="00242AF0"/>
    <w:rsid w:val="002431B1"/>
    <w:rsid w:val="00243234"/>
    <w:rsid w:val="0024351C"/>
    <w:rsid w:val="00243648"/>
    <w:rsid w:val="0024392E"/>
    <w:rsid w:val="0024399A"/>
    <w:rsid w:val="00243C61"/>
    <w:rsid w:val="00243D71"/>
    <w:rsid w:val="00243DB8"/>
    <w:rsid w:val="002442ED"/>
    <w:rsid w:val="002443B7"/>
    <w:rsid w:val="002447E4"/>
    <w:rsid w:val="00244B90"/>
    <w:rsid w:val="00245271"/>
    <w:rsid w:val="00245333"/>
    <w:rsid w:val="00245379"/>
    <w:rsid w:val="00245472"/>
    <w:rsid w:val="00245AA3"/>
    <w:rsid w:val="002465FC"/>
    <w:rsid w:val="0024684A"/>
    <w:rsid w:val="002469A7"/>
    <w:rsid w:val="00246C27"/>
    <w:rsid w:val="00246C64"/>
    <w:rsid w:val="00246CE7"/>
    <w:rsid w:val="00246D3A"/>
    <w:rsid w:val="00246D96"/>
    <w:rsid w:val="00246EB1"/>
    <w:rsid w:val="0024704D"/>
    <w:rsid w:val="002470E8"/>
    <w:rsid w:val="0024767A"/>
    <w:rsid w:val="00247D36"/>
    <w:rsid w:val="00247E7D"/>
    <w:rsid w:val="00247EE4"/>
    <w:rsid w:val="0025022B"/>
    <w:rsid w:val="00250290"/>
    <w:rsid w:val="00250423"/>
    <w:rsid w:val="0025091D"/>
    <w:rsid w:val="00250A07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6FD"/>
    <w:rsid w:val="00252A29"/>
    <w:rsid w:val="00252A5D"/>
    <w:rsid w:val="00252AFE"/>
    <w:rsid w:val="00252D05"/>
    <w:rsid w:val="00253264"/>
    <w:rsid w:val="0025326E"/>
    <w:rsid w:val="0025367D"/>
    <w:rsid w:val="0025386D"/>
    <w:rsid w:val="00253895"/>
    <w:rsid w:val="002538E4"/>
    <w:rsid w:val="002539C6"/>
    <w:rsid w:val="00253ECD"/>
    <w:rsid w:val="00253EF8"/>
    <w:rsid w:val="00253F3A"/>
    <w:rsid w:val="0025422D"/>
    <w:rsid w:val="002543A0"/>
    <w:rsid w:val="00254490"/>
    <w:rsid w:val="002544AB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B65"/>
    <w:rsid w:val="00257C78"/>
    <w:rsid w:val="00257EEF"/>
    <w:rsid w:val="00260034"/>
    <w:rsid w:val="0026009D"/>
    <w:rsid w:val="002600EF"/>
    <w:rsid w:val="002601F7"/>
    <w:rsid w:val="002603B1"/>
    <w:rsid w:val="0026063D"/>
    <w:rsid w:val="0026085C"/>
    <w:rsid w:val="002608C3"/>
    <w:rsid w:val="00260911"/>
    <w:rsid w:val="0026092F"/>
    <w:rsid w:val="00260C89"/>
    <w:rsid w:val="00260CA0"/>
    <w:rsid w:val="00260F18"/>
    <w:rsid w:val="00261074"/>
    <w:rsid w:val="002612FF"/>
    <w:rsid w:val="00261318"/>
    <w:rsid w:val="00261DAB"/>
    <w:rsid w:val="00261E9B"/>
    <w:rsid w:val="00261FE6"/>
    <w:rsid w:val="002620C2"/>
    <w:rsid w:val="002620C9"/>
    <w:rsid w:val="00262497"/>
    <w:rsid w:val="0026256A"/>
    <w:rsid w:val="002626C0"/>
    <w:rsid w:val="00262A94"/>
    <w:rsid w:val="00262ADE"/>
    <w:rsid w:val="00262AFD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D2E"/>
    <w:rsid w:val="0026521A"/>
    <w:rsid w:val="002652F6"/>
    <w:rsid w:val="002654B1"/>
    <w:rsid w:val="002655BF"/>
    <w:rsid w:val="00265655"/>
    <w:rsid w:val="002657D7"/>
    <w:rsid w:val="002657FA"/>
    <w:rsid w:val="00265EE3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E75"/>
    <w:rsid w:val="00267877"/>
    <w:rsid w:val="00267A30"/>
    <w:rsid w:val="00267A61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0F0"/>
    <w:rsid w:val="00271216"/>
    <w:rsid w:val="0027125B"/>
    <w:rsid w:val="00271B65"/>
    <w:rsid w:val="00272031"/>
    <w:rsid w:val="0027215C"/>
    <w:rsid w:val="00272342"/>
    <w:rsid w:val="0027256C"/>
    <w:rsid w:val="002728C3"/>
    <w:rsid w:val="00272B7E"/>
    <w:rsid w:val="00272C03"/>
    <w:rsid w:val="00272D23"/>
    <w:rsid w:val="00272FC2"/>
    <w:rsid w:val="002733B5"/>
    <w:rsid w:val="002734AC"/>
    <w:rsid w:val="0027358C"/>
    <w:rsid w:val="00273638"/>
    <w:rsid w:val="0027366A"/>
    <w:rsid w:val="0027370B"/>
    <w:rsid w:val="0027389A"/>
    <w:rsid w:val="00273A10"/>
    <w:rsid w:val="00273C7F"/>
    <w:rsid w:val="00273EE4"/>
    <w:rsid w:val="00274203"/>
    <w:rsid w:val="00274364"/>
    <w:rsid w:val="00274496"/>
    <w:rsid w:val="00274B49"/>
    <w:rsid w:val="002759A8"/>
    <w:rsid w:val="00275AD1"/>
    <w:rsid w:val="00275B69"/>
    <w:rsid w:val="00275D10"/>
    <w:rsid w:val="00275E19"/>
    <w:rsid w:val="00275EE8"/>
    <w:rsid w:val="0027604B"/>
    <w:rsid w:val="0027615D"/>
    <w:rsid w:val="00276171"/>
    <w:rsid w:val="00276423"/>
    <w:rsid w:val="00276BE2"/>
    <w:rsid w:val="00276DF1"/>
    <w:rsid w:val="00276F0F"/>
    <w:rsid w:val="0027703D"/>
    <w:rsid w:val="0027724F"/>
    <w:rsid w:val="002773C2"/>
    <w:rsid w:val="0027745D"/>
    <w:rsid w:val="002775DC"/>
    <w:rsid w:val="00280176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FFC"/>
    <w:rsid w:val="002811B8"/>
    <w:rsid w:val="00281381"/>
    <w:rsid w:val="0028212B"/>
    <w:rsid w:val="00282587"/>
    <w:rsid w:val="00282600"/>
    <w:rsid w:val="002826FE"/>
    <w:rsid w:val="00282A52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3AE"/>
    <w:rsid w:val="00285418"/>
    <w:rsid w:val="00285442"/>
    <w:rsid w:val="0028559F"/>
    <w:rsid w:val="002858DA"/>
    <w:rsid w:val="00285AF5"/>
    <w:rsid w:val="002865F4"/>
    <w:rsid w:val="00286617"/>
    <w:rsid w:val="00286671"/>
    <w:rsid w:val="00286871"/>
    <w:rsid w:val="00286BB0"/>
    <w:rsid w:val="00286DD8"/>
    <w:rsid w:val="00287416"/>
    <w:rsid w:val="0028799B"/>
    <w:rsid w:val="00287AAC"/>
    <w:rsid w:val="00287BD2"/>
    <w:rsid w:val="00287CAC"/>
    <w:rsid w:val="00287D45"/>
    <w:rsid w:val="00287FD5"/>
    <w:rsid w:val="002900A6"/>
    <w:rsid w:val="002900E7"/>
    <w:rsid w:val="002904B9"/>
    <w:rsid w:val="002907CC"/>
    <w:rsid w:val="00290EAB"/>
    <w:rsid w:val="002917D4"/>
    <w:rsid w:val="002917DD"/>
    <w:rsid w:val="002918CD"/>
    <w:rsid w:val="00291971"/>
    <w:rsid w:val="0029199E"/>
    <w:rsid w:val="00291A03"/>
    <w:rsid w:val="00291D68"/>
    <w:rsid w:val="00291FC2"/>
    <w:rsid w:val="0029204D"/>
    <w:rsid w:val="0029225D"/>
    <w:rsid w:val="002922B7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B1"/>
    <w:rsid w:val="00293A6E"/>
    <w:rsid w:val="00293BE2"/>
    <w:rsid w:val="00293C47"/>
    <w:rsid w:val="00293C8C"/>
    <w:rsid w:val="00293D22"/>
    <w:rsid w:val="00293F37"/>
    <w:rsid w:val="002942CE"/>
    <w:rsid w:val="00294672"/>
    <w:rsid w:val="002946E5"/>
    <w:rsid w:val="0029489D"/>
    <w:rsid w:val="00294959"/>
    <w:rsid w:val="00294C21"/>
    <w:rsid w:val="00294C8E"/>
    <w:rsid w:val="00294D99"/>
    <w:rsid w:val="00294F97"/>
    <w:rsid w:val="0029537C"/>
    <w:rsid w:val="002953C7"/>
    <w:rsid w:val="0029563C"/>
    <w:rsid w:val="0029569B"/>
    <w:rsid w:val="002956D5"/>
    <w:rsid w:val="002958AD"/>
    <w:rsid w:val="00295919"/>
    <w:rsid w:val="00295F4E"/>
    <w:rsid w:val="00295FF9"/>
    <w:rsid w:val="00296054"/>
    <w:rsid w:val="002962D9"/>
    <w:rsid w:val="0029640F"/>
    <w:rsid w:val="0029672F"/>
    <w:rsid w:val="002968DE"/>
    <w:rsid w:val="00296A92"/>
    <w:rsid w:val="00296FD6"/>
    <w:rsid w:val="002975B1"/>
    <w:rsid w:val="00297667"/>
    <w:rsid w:val="0029768C"/>
    <w:rsid w:val="002977C9"/>
    <w:rsid w:val="002977F9"/>
    <w:rsid w:val="00297AB3"/>
    <w:rsid w:val="00297BE8"/>
    <w:rsid w:val="00297D7A"/>
    <w:rsid w:val="00297E6F"/>
    <w:rsid w:val="00297F72"/>
    <w:rsid w:val="002A000B"/>
    <w:rsid w:val="002A0047"/>
    <w:rsid w:val="002A03F0"/>
    <w:rsid w:val="002A09C2"/>
    <w:rsid w:val="002A0D5F"/>
    <w:rsid w:val="002A0E56"/>
    <w:rsid w:val="002A11D5"/>
    <w:rsid w:val="002A1252"/>
    <w:rsid w:val="002A13A6"/>
    <w:rsid w:val="002A13CA"/>
    <w:rsid w:val="002A16A8"/>
    <w:rsid w:val="002A16E9"/>
    <w:rsid w:val="002A17C4"/>
    <w:rsid w:val="002A18E9"/>
    <w:rsid w:val="002A1922"/>
    <w:rsid w:val="002A1988"/>
    <w:rsid w:val="002A1F87"/>
    <w:rsid w:val="002A2066"/>
    <w:rsid w:val="002A23D7"/>
    <w:rsid w:val="002A27D5"/>
    <w:rsid w:val="002A28E1"/>
    <w:rsid w:val="002A2D02"/>
    <w:rsid w:val="002A2D24"/>
    <w:rsid w:val="002A2DBB"/>
    <w:rsid w:val="002A2F75"/>
    <w:rsid w:val="002A356D"/>
    <w:rsid w:val="002A370B"/>
    <w:rsid w:val="002A37CB"/>
    <w:rsid w:val="002A385E"/>
    <w:rsid w:val="002A3DA2"/>
    <w:rsid w:val="002A443C"/>
    <w:rsid w:val="002A4469"/>
    <w:rsid w:val="002A447F"/>
    <w:rsid w:val="002A450D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52A"/>
    <w:rsid w:val="002A6783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5D"/>
    <w:rsid w:val="002A7FE4"/>
    <w:rsid w:val="002B03A4"/>
    <w:rsid w:val="002B0878"/>
    <w:rsid w:val="002B0B76"/>
    <w:rsid w:val="002B0C4D"/>
    <w:rsid w:val="002B0C74"/>
    <w:rsid w:val="002B0F23"/>
    <w:rsid w:val="002B1773"/>
    <w:rsid w:val="002B1A0E"/>
    <w:rsid w:val="002B1A76"/>
    <w:rsid w:val="002B1AAD"/>
    <w:rsid w:val="002B1C30"/>
    <w:rsid w:val="002B1D72"/>
    <w:rsid w:val="002B1D78"/>
    <w:rsid w:val="002B2354"/>
    <w:rsid w:val="002B238F"/>
    <w:rsid w:val="002B243E"/>
    <w:rsid w:val="002B245C"/>
    <w:rsid w:val="002B270C"/>
    <w:rsid w:val="002B297B"/>
    <w:rsid w:val="002B2E0A"/>
    <w:rsid w:val="002B2F17"/>
    <w:rsid w:val="002B3096"/>
    <w:rsid w:val="002B351C"/>
    <w:rsid w:val="002B35E0"/>
    <w:rsid w:val="002B361E"/>
    <w:rsid w:val="002B3735"/>
    <w:rsid w:val="002B3B74"/>
    <w:rsid w:val="002B3CF6"/>
    <w:rsid w:val="002B3EC7"/>
    <w:rsid w:val="002B3EFF"/>
    <w:rsid w:val="002B3FF8"/>
    <w:rsid w:val="002B4075"/>
    <w:rsid w:val="002B41AE"/>
    <w:rsid w:val="002B42FB"/>
    <w:rsid w:val="002B48B0"/>
    <w:rsid w:val="002B49E6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5DD8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1F8"/>
    <w:rsid w:val="002B73AD"/>
    <w:rsid w:val="002B73CC"/>
    <w:rsid w:val="002B749D"/>
    <w:rsid w:val="002B74FB"/>
    <w:rsid w:val="002B750B"/>
    <w:rsid w:val="002B75DA"/>
    <w:rsid w:val="002B7981"/>
    <w:rsid w:val="002B7C5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1DC5"/>
    <w:rsid w:val="002C1E10"/>
    <w:rsid w:val="002C207E"/>
    <w:rsid w:val="002C2128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335E"/>
    <w:rsid w:val="002C36F6"/>
    <w:rsid w:val="002C3728"/>
    <w:rsid w:val="002C3C07"/>
    <w:rsid w:val="002C3EB0"/>
    <w:rsid w:val="002C405C"/>
    <w:rsid w:val="002C41B0"/>
    <w:rsid w:val="002C4417"/>
    <w:rsid w:val="002C461D"/>
    <w:rsid w:val="002C4AF6"/>
    <w:rsid w:val="002C519B"/>
    <w:rsid w:val="002C521E"/>
    <w:rsid w:val="002C52E0"/>
    <w:rsid w:val="002C5778"/>
    <w:rsid w:val="002C57C6"/>
    <w:rsid w:val="002C583E"/>
    <w:rsid w:val="002C5EE5"/>
    <w:rsid w:val="002C5F67"/>
    <w:rsid w:val="002C60A7"/>
    <w:rsid w:val="002C6713"/>
    <w:rsid w:val="002C67A0"/>
    <w:rsid w:val="002C7217"/>
    <w:rsid w:val="002C7739"/>
    <w:rsid w:val="002C77BE"/>
    <w:rsid w:val="002C7B66"/>
    <w:rsid w:val="002D0113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DF7"/>
    <w:rsid w:val="002D0E8D"/>
    <w:rsid w:val="002D0EC0"/>
    <w:rsid w:val="002D1083"/>
    <w:rsid w:val="002D10B0"/>
    <w:rsid w:val="002D1247"/>
    <w:rsid w:val="002D16AB"/>
    <w:rsid w:val="002D16AE"/>
    <w:rsid w:val="002D170C"/>
    <w:rsid w:val="002D18B5"/>
    <w:rsid w:val="002D18BF"/>
    <w:rsid w:val="002D19F2"/>
    <w:rsid w:val="002D1C3F"/>
    <w:rsid w:val="002D25FB"/>
    <w:rsid w:val="002D262D"/>
    <w:rsid w:val="002D27BD"/>
    <w:rsid w:val="002D2979"/>
    <w:rsid w:val="002D29C0"/>
    <w:rsid w:val="002D2A01"/>
    <w:rsid w:val="002D304C"/>
    <w:rsid w:val="002D3165"/>
    <w:rsid w:val="002D31D5"/>
    <w:rsid w:val="002D369B"/>
    <w:rsid w:val="002D3ADF"/>
    <w:rsid w:val="002D3C70"/>
    <w:rsid w:val="002D3CE3"/>
    <w:rsid w:val="002D3E6A"/>
    <w:rsid w:val="002D456F"/>
    <w:rsid w:val="002D45A1"/>
    <w:rsid w:val="002D4818"/>
    <w:rsid w:val="002D4A98"/>
    <w:rsid w:val="002D4F70"/>
    <w:rsid w:val="002D5094"/>
    <w:rsid w:val="002D51D9"/>
    <w:rsid w:val="002D53F4"/>
    <w:rsid w:val="002D54CF"/>
    <w:rsid w:val="002D55E7"/>
    <w:rsid w:val="002D55F2"/>
    <w:rsid w:val="002D5678"/>
    <w:rsid w:val="002D56BF"/>
    <w:rsid w:val="002D5BE0"/>
    <w:rsid w:val="002D5C46"/>
    <w:rsid w:val="002D5D53"/>
    <w:rsid w:val="002D5F3F"/>
    <w:rsid w:val="002D60DD"/>
    <w:rsid w:val="002D60EF"/>
    <w:rsid w:val="002D65D8"/>
    <w:rsid w:val="002D6693"/>
    <w:rsid w:val="002D67C0"/>
    <w:rsid w:val="002D68C2"/>
    <w:rsid w:val="002D68ED"/>
    <w:rsid w:val="002D6A34"/>
    <w:rsid w:val="002D6C51"/>
    <w:rsid w:val="002D6D42"/>
    <w:rsid w:val="002D7384"/>
    <w:rsid w:val="002D74C4"/>
    <w:rsid w:val="002D7A15"/>
    <w:rsid w:val="002D7E0D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5F4"/>
    <w:rsid w:val="002E36E9"/>
    <w:rsid w:val="002E3B80"/>
    <w:rsid w:val="002E3BA7"/>
    <w:rsid w:val="002E3C5F"/>
    <w:rsid w:val="002E3F00"/>
    <w:rsid w:val="002E3F7D"/>
    <w:rsid w:val="002E3F9A"/>
    <w:rsid w:val="002E3FC1"/>
    <w:rsid w:val="002E4442"/>
    <w:rsid w:val="002E49C6"/>
    <w:rsid w:val="002E4A9D"/>
    <w:rsid w:val="002E4C88"/>
    <w:rsid w:val="002E4D02"/>
    <w:rsid w:val="002E4F78"/>
    <w:rsid w:val="002E506E"/>
    <w:rsid w:val="002E50A6"/>
    <w:rsid w:val="002E532F"/>
    <w:rsid w:val="002E539D"/>
    <w:rsid w:val="002E58D5"/>
    <w:rsid w:val="002E5D6C"/>
    <w:rsid w:val="002E5DBD"/>
    <w:rsid w:val="002E5E86"/>
    <w:rsid w:val="002E6263"/>
    <w:rsid w:val="002E654A"/>
    <w:rsid w:val="002E6591"/>
    <w:rsid w:val="002E69EB"/>
    <w:rsid w:val="002E6B96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66B"/>
    <w:rsid w:val="002F0763"/>
    <w:rsid w:val="002F0B15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2C93"/>
    <w:rsid w:val="002F30C1"/>
    <w:rsid w:val="002F339B"/>
    <w:rsid w:val="002F33BD"/>
    <w:rsid w:val="002F356D"/>
    <w:rsid w:val="002F3597"/>
    <w:rsid w:val="002F373D"/>
    <w:rsid w:val="002F3811"/>
    <w:rsid w:val="002F3B3D"/>
    <w:rsid w:val="002F3BED"/>
    <w:rsid w:val="002F3C9A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2A2"/>
    <w:rsid w:val="002F54D6"/>
    <w:rsid w:val="002F5558"/>
    <w:rsid w:val="002F5633"/>
    <w:rsid w:val="002F573C"/>
    <w:rsid w:val="002F59AC"/>
    <w:rsid w:val="002F5E95"/>
    <w:rsid w:val="002F6148"/>
    <w:rsid w:val="002F6417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0E6"/>
    <w:rsid w:val="002F78A1"/>
    <w:rsid w:val="002F7AEB"/>
    <w:rsid w:val="002F7E26"/>
    <w:rsid w:val="002F7E31"/>
    <w:rsid w:val="002F7E78"/>
    <w:rsid w:val="002F7EA5"/>
    <w:rsid w:val="00300313"/>
    <w:rsid w:val="00300518"/>
    <w:rsid w:val="00300592"/>
    <w:rsid w:val="00300750"/>
    <w:rsid w:val="0030077F"/>
    <w:rsid w:val="00300904"/>
    <w:rsid w:val="00300CAF"/>
    <w:rsid w:val="00300E71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BE3"/>
    <w:rsid w:val="00303D44"/>
    <w:rsid w:val="00303DFD"/>
    <w:rsid w:val="00303EF9"/>
    <w:rsid w:val="003045C1"/>
    <w:rsid w:val="00304721"/>
    <w:rsid w:val="00304790"/>
    <w:rsid w:val="0030490B"/>
    <w:rsid w:val="00304997"/>
    <w:rsid w:val="00304D2A"/>
    <w:rsid w:val="00304D39"/>
    <w:rsid w:val="00305255"/>
    <w:rsid w:val="0030534A"/>
    <w:rsid w:val="00305355"/>
    <w:rsid w:val="003055F1"/>
    <w:rsid w:val="003056F8"/>
    <w:rsid w:val="003058D4"/>
    <w:rsid w:val="00305948"/>
    <w:rsid w:val="00305B63"/>
    <w:rsid w:val="00306214"/>
    <w:rsid w:val="0030636F"/>
    <w:rsid w:val="00306676"/>
    <w:rsid w:val="00306851"/>
    <w:rsid w:val="0030698E"/>
    <w:rsid w:val="00306C19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E12"/>
    <w:rsid w:val="00307F22"/>
    <w:rsid w:val="00307F62"/>
    <w:rsid w:val="0031029F"/>
    <w:rsid w:val="00310776"/>
    <w:rsid w:val="0031089B"/>
    <w:rsid w:val="00310B22"/>
    <w:rsid w:val="00310BAA"/>
    <w:rsid w:val="00310C8F"/>
    <w:rsid w:val="00310CC6"/>
    <w:rsid w:val="003110B4"/>
    <w:rsid w:val="0031116E"/>
    <w:rsid w:val="003114BD"/>
    <w:rsid w:val="00311506"/>
    <w:rsid w:val="0031155B"/>
    <w:rsid w:val="003118E8"/>
    <w:rsid w:val="00311EF5"/>
    <w:rsid w:val="00311F22"/>
    <w:rsid w:val="003120D9"/>
    <w:rsid w:val="00312238"/>
    <w:rsid w:val="003124AB"/>
    <w:rsid w:val="003125CC"/>
    <w:rsid w:val="00312967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AC"/>
    <w:rsid w:val="003140CB"/>
    <w:rsid w:val="003147B4"/>
    <w:rsid w:val="003148A4"/>
    <w:rsid w:val="00314A06"/>
    <w:rsid w:val="00314B5D"/>
    <w:rsid w:val="00314B8A"/>
    <w:rsid w:val="003150BC"/>
    <w:rsid w:val="003158A2"/>
    <w:rsid w:val="0031598E"/>
    <w:rsid w:val="00315B11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21A"/>
    <w:rsid w:val="00317382"/>
    <w:rsid w:val="003177CF"/>
    <w:rsid w:val="00317C3A"/>
    <w:rsid w:val="00317D07"/>
    <w:rsid w:val="00317E7E"/>
    <w:rsid w:val="00320144"/>
    <w:rsid w:val="00320367"/>
    <w:rsid w:val="003203C5"/>
    <w:rsid w:val="0032044C"/>
    <w:rsid w:val="003204E4"/>
    <w:rsid w:val="00320792"/>
    <w:rsid w:val="0032083B"/>
    <w:rsid w:val="0032089A"/>
    <w:rsid w:val="003209F0"/>
    <w:rsid w:val="003212AC"/>
    <w:rsid w:val="00321476"/>
    <w:rsid w:val="00321924"/>
    <w:rsid w:val="00321C79"/>
    <w:rsid w:val="00321EAC"/>
    <w:rsid w:val="00322774"/>
    <w:rsid w:val="0032287A"/>
    <w:rsid w:val="003228CC"/>
    <w:rsid w:val="00322CC6"/>
    <w:rsid w:val="00322FF2"/>
    <w:rsid w:val="00323033"/>
    <w:rsid w:val="003230CE"/>
    <w:rsid w:val="00323554"/>
    <w:rsid w:val="0032361C"/>
    <w:rsid w:val="00323CB8"/>
    <w:rsid w:val="00323CE9"/>
    <w:rsid w:val="00324055"/>
    <w:rsid w:val="0032405B"/>
    <w:rsid w:val="003242EE"/>
    <w:rsid w:val="003243EA"/>
    <w:rsid w:val="00324478"/>
    <w:rsid w:val="003245D6"/>
    <w:rsid w:val="003246AE"/>
    <w:rsid w:val="0032485B"/>
    <w:rsid w:val="00324AC9"/>
    <w:rsid w:val="00324B0E"/>
    <w:rsid w:val="0032529C"/>
    <w:rsid w:val="0032560E"/>
    <w:rsid w:val="0032562C"/>
    <w:rsid w:val="003258E1"/>
    <w:rsid w:val="00325C89"/>
    <w:rsid w:val="00325CF2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11A"/>
    <w:rsid w:val="00327557"/>
    <w:rsid w:val="00327756"/>
    <w:rsid w:val="0032780B"/>
    <w:rsid w:val="00327892"/>
    <w:rsid w:val="00327EB6"/>
    <w:rsid w:val="00330278"/>
    <w:rsid w:val="003302EB"/>
    <w:rsid w:val="00330745"/>
    <w:rsid w:val="00330856"/>
    <w:rsid w:val="0033085C"/>
    <w:rsid w:val="00330A9E"/>
    <w:rsid w:val="00330D8A"/>
    <w:rsid w:val="00330E9E"/>
    <w:rsid w:val="00331012"/>
    <w:rsid w:val="00331205"/>
    <w:rsid w:val="003312F4"/>
    <w:rsid w:val="00331862"/>
    <w:rsid w:val="00331B2A"/>
    <w:rsid w:val="00331BDC"/>
    <w:rsid w:val="00331BE3"/>
    <w:rsid w:val="00331EA3"/>
    <w:rsid w:val="003322DA"/>
    <w:rsid w:val="00332534"/>
    <w:rsid w:val="0033276F"/>
    <w:rsid w:val="00332962"/>
    <w:rsid w:val="00332A97"/>
    <w:rsid w:val="00332C18"/>
    <w:rsid w:val="00332D2E"/>
    <w:rsid w:val="00332EAE"/>
    <w:rsid w:val="00333482"/>
    <w:rsid w:val="003336A0"/>
    <w:rsid w:val="0033390A"/>
    <w:rsid w:val="00333C93"/>
    <w:rsid w:val="00333CEF"/>
    <w:rsid w:val="00333E34"/>
    <w:rsid w:val="00333EEB"/>
    <w:rsid w:val="00333F17"/>
    <w:rsid w:val="00334154"/>
    <w:rsid w:val="003342CC"/>
    <w:rsid w:val="00334526"/>
    <w:rsid w:val="0033481B"/>
    <w:rsid w:val="00334A9B"/>
    <w:rsid w:val="00334F8C"/>
    <w:rsid w:val="00335251"/>
    <w:rsid w:val="00335297"/>
    <w:rsid w:val="0033533E"/>
    <w:rsid w:val="003353E4"/>
    <w:rsid w:val="00335D0D"/>
    <w:rsid w:val="003363E9"/>
    <w:rsid w:val="003365E6"/>
    <w:rsid w:val="003367A9"/>
    <w:rsid w:val="0033683D"/>
    <w:rsid w:val="00336A5E"/>
    <w:rsid w:val="00336CE6"/>
    <w:rsid w:val="00336E56"/>
    <w:rsid w:val="0033705D"/>
    <w:rsid w:val="00337168"/>
    <w:rsid w:val="00337372"/>
    <w:rsid w:val="003373F4"/>
    <w:rsid w:val="0033775F"/>
    <w:rsid w:val="0033781D"/>
    <w:rsid w:val="00337B13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BC6"/>
    <w:rsid w:val="00341DC1"/>
    <w:rsid w:val="003420F3"/>
    <w:rsid w:val="003421B5"/>
    <w:rsid w:val="0034224C"/>
    <w:rsid w:val="003422D4"/>
    <w:rsid w:val="00342477"/>
    <w:rsid w:val="0034250B"/>
    <w:rsid w:val="003425E9"/>
    <w:rsid w:val="003426F8"/>
    <w:rsid w:val="003428B5"/>
    <w:rsid w:val="0034294F"/>
    <w:rsid w:val="00342A46"/>
    <w:rsid w:val="00342AAD"/>
    <w:rsid w:val="00342B45"/>
    <w:rsid w:val="00342C77"/>
    <w:rsid w:val="00342D1C"/>
    <w:rsid w:val="003432F4"/>
    <w:rsid w:val="00343324"/>
    <w:rsid w:val="003435CE"/>
    <w:rsid w:val="003435E9"/>
    <w:rsid w:val="003438AA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71E"/>
    <w:rsid w:val="0034576D"/>
    <w:rsid w:val="00345D2B"/>
    <w:rsid w:val="00345FDC"/>
    <w:rsid w:val="00346051"/>
    <w:rsid w:val="003463C0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47F6E"/>
    <w:rsid w:val="003501A3"/>
    <w:rsid w:val="003503BC"/>
    <w:rsid w:val="0035043F"/>
    <w:rsid w:val="0035088F"/>
    <w:rsid w:val="00350981"/>
    <w:rsid w:val="00350AAE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226E"/>
    <w:rsid w:val="00352377"/>
    <w:rsid w:val="00352407"/>
    <w:rsid w:val="00352440"/>
    <w:rsid w:val="0035281F"/>
    <w:rsid w:val="00352A84"/>
    <w:rsid w:val="00352F27"/>
    <w:rsid w:val="0035305B"/>
    <w:rsid w:val="003533B9"/>
    <w:rsid w:val="00353649"/>
    <w:rsid w:val="003536CF"/>
    <w:rsid w:val="00353730"/>
    <w:rsid w:val="00353734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A4A"/>
    <w:rsid w:val="00354FD5"/>
    <w:rsid w:val="003551B3"/>
    <w:rsid w:val="003551DC"/>
    <w:rsid w:val="00355252"/>
    <w:rsid w:val="0035564A"/>
    <w:rsid w:val="003556F0"/>
    <w:rsid w:val="003557CF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185"/>
    <w:rsid w:val="0036061E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059"/>
    <w:rsid w:val="0036310E"/>
    <w:rsid w:val="0036329E"/>
    <w:rsid w:val="00363A3E"/>
    <w:rsid w:val="00363B9C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2E6"/>
    <w:rsid w:val="00365305"/>
    <w:rsid w:val="0036574B"/>
    <w:rsid w:val="003657EC"/>
    <w:rsid w:val="003658D4"/>
    <w:rsid w:val="00365C7A"/>
    <w:rsid w:val="00365C86"/>
    <w:rsid w:val="00365F41"/>
    <w:rsid w:val="0036608E"/>
    <w:rsid w:val="00366294"/>
    <w:rsid w:val="00366348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5A"/>
    <w:rsid w:val="0037028F"/>
    <w:rsid w:val="003702A6"/>
    <w:rsid w:val="003702BE"/>
    <w:rsid w:val="00370313"/>
    <w:rsid w:val="00370CD5"/>
    <w:rsid w:val="00370CFD"/>
    <w:rsid w:val="00370EEC"/>
    <w:rsid w:val="00370F1D"/>
    <w:rsid w:val="00371225"/>
    <w:rsid w:val="003712B1"/>
    <w:rsid w:val="00371360"/>
    <w:rsid w:val="0037161D"/>
    <w:rsid w:val="00371738"/>
    <w:rsid w:val="003719D3"/>
    <w:rsid w:val="00371AC8"/>
    <w:rsid w:val="00371BBF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70"/>
    <w:rsid w:val="00373123"/>
    <w:rsid w:val="00373258"/>
    <w:rsid w:val="00373274"/>
    <w:rsid w:val="003734BE"/>
    <w:rsid w:val="0037352F"/>
    <w:rsid w:val="0037354E"/>
    <w:rsid w:val="003735D3"/>
    <w:rsid w:val="00373B0B"/>
    <w:rsid w:val="00373B92"/>
    <w:rsid w:val="00373BAD"/>
    <w:rsid w:val="00373D19"/>
    <w:rsid w:val="00373ED9"/>
    <w:rsid w:val="003740D0"/>
    <w:rsid w:val="003742ED"/>
    <w:rsid w:val="003743F7"/>
    <w:rsid w:val="0037448C"/>
    <w:rsid w:val="003744C2"/>
    <w:rsid w:val="003744FD"/>
    <w:rsid w:val="003748AA"/>
    <w:rsid w:val="00374C40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5FEE"/>
    <w:rsid w:val="003760D4"/>
    <w:rsid w:val="00376166"/>
    <w:rsid w:val="003765F3"/>
    <w:rsid w:val="0037669B"/>
    <w:rsid w:val="003766BC"/>
    <w:rsid w:val="00376738"/>
    <w:rsid w:val="00376B2D"/>
    <w:rsid w:val="00376BAE"/>
    <w:rsid w:val="00376BC6"/>
    <w:rsid w:val="00377325"/>
    <w:rsid w:val="003774D6"/>
    <w:rsid w:val="003775C7"/>
    <w:rsid w:val="00377712"/>
    <w:rsid w:val="00377838"/>
    <w:rsid w:val="00377856"/>
    <w:rsid w:val="003779BF"/>
    <w:rsid w:val="003779C0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CC6"/>
    <w:rsid w:val="003820E4"/>
    <w:rsid w:val="00382179"/>
    <w:rsid w:val="003821E0"/>
    <w:rsid w:val="00382233"/>
    <w:rsid w:val="00382890"/>
    <w:rsid w:val="00382906"/>
    <w:rsid w:val="00382C43"/>
    <w:rsid w:val="00382F30"/>
    <w:rsid w:val="003830F0"/>
    <w:rsid w:val="00383184"/>
    <w:rsid w:val="003832E4"/>
    <w:rsid w:val="00383390"/>
    <w:rsid w:val="0038347C"/>
    <w:rsid w:val="00383858"/>
    <w:rsid w:val="00383A98"/>
    <w:rsid w:val="00383FBB"/>
    <w:rsid w:val="003841DC"/>
    <w:rsid w:val="00384203"/>
    <w:rsid w:val="003845EC"/>
    <w:rsid w:val="0038462C"/>
    <w:rsid w:val="00384667"/>
    <w:rsid w:val="00384776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54D"/>
    <w:rsid w:val="003865CD"/>
    <w:rsid w:val="003865F6"/>
    <w:rsid w:val="00386651"/>
    <w:rsid w:val="003869CF"/>
    <w:rsid w:val="00386AF4"/>
    <w:rsid w:val="00386B73"/>
    <w:rsid w:val="00386C2C"/>
    <w:rsid w:val="00386C39"/>
    <w:rsid w:val="0038715F"/>
    <w:rsid w:val="0038759D"/>
    <w:rsid w:val="003876FE"/>
    <w:rsid w:val="00387720"/>
    <w:rsid w:val="00387CC2"/>
    <w:rsid w:val="00387E46"/>
    <w:rsid w:val="00387E76"/>
    <w:rsid w:val="00387FBD"/>
    <w:rsid w:val="0039014E"/>
    <w:rsid w:val="003902CF"/>
    <w:rsid w:val="0039072E"/>
    <w:rsid w:val="0039079E"/>
    <w:rsid w:val="00390943"/>
    <w:rsid w:val="0039094B"/>
    <w:rsid w:val="00390979"/>
    <w:rsid w:val="00390CE2"/>
    <w:rsid w:val="00390E5F"/>
    <w:rsid w:val="00390EB8"/>
    <w:rsid w:val="00390FD4"/>
    <w:rsid w:val="0039116F"/>
    <w:rsid w:val="003913A6"/>
    <w:rsid w:val="003914C5"/>
    <w:rsid w:val="00391515"/>
    <w:rsid w:val="00391A73"/>
    <w:rsid w:val="00391AC0"/>
    <w:rsid w:val="00391B41"/>
    <w:rsid w:val="00391CD1"/>
    <w:rsid w:val="0039214C"/>
    <w:rsid w:val="00392195"/>
    <w:rsid w:val="003921EC"/>
    <w:rsid w:val="003923AC"/>
    <w:rsid w:val="00392647"/>
    <w:rsid w:val="00392AA4"/>
    <w:rsid w:val="00392BAB"/>
    <w:rsid w:val="00393504"/>
    <w:rsid w:val="0039387A"/>
    <w:rsid w:val="00393D8D"/>
    <w:rsid w:val="00393F41"/>
    <w:rsid w:val="00394178"/>
    <w:rsid w:val="00394265"/>
    <w:rsid w:val="00394291"/>
    <w:rsid w:val="0039456C"/>
    <w:rsid w:val="00394C1B"/>
    <w:rsid w:val="00394C4C"/>
    <w:rsid w:val="00394FA5"/>
    <w:rsid w:val="0039558C"/>
    <w:rsid w:val="003955B1"/>
    <w:rsid w:val="003955BA"/>
    <w:rsid w:val="003959E1"/>
    <w:rsid w:val="00395A15"/>
    <w:rsid w:val="00395A80"/>
    <w:rsid w:val="00395D09"/>
    <w:rsid w:val="00396074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62"/>
    <w:rsid w:val="003976EF"/>
    <w:rsid w:val="0039787B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F4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9FF"/>
    <w:rsid w:val="003A1DAF"/>
    <w:rsid w:val="003A1FE0"/>
    <w:rsid w:val="003A2094"/>
    <w:rsid w:val="003A20B0"/>
    <w:rsid w:val="003A2394"/>
    <w:rsid w:val="003A24E7"/>
    <w:rsid w:val="003A2785"/>
    <w:rsid w:val="003A2800"/>
    <w:rsid w:val="003A28C9"/>
    <w:rsid w:val="003A2995"/>
    <w:rsid w:val="003A2A67"/>
    <w:rsid w:val="003A2E84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8AA"/>
    <w:rsid w:val="003A5A2F"/>
    <w:rsid w:val="003A5C8C"/>
    <w:rsid w:val="003A5CFF"/>
    <w:rsid w:val="003A5F37"/>
    <w:rsid w:val="003A61C3"/>
    <w:rsid w:val="003A6331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97"/>
    <w:rsid w:val="003B15F0"/>
    <w:rsid w:val="003B161C"/>
    <w:rsid w:val="003B1826"/>
    <w:rsid w:val="003B190B"/>
    <w:rsid w:val="003B1C8E"/>
    <w:rsid w:val="003B1E77"/>
    <w:rsid w:val="003B1E7C"/>
    <w:rsid w:val="003B1F86"/>
    <w:rsid w:val="003B1FD7"/>
    <w:rsid w:val="003B207D"/>
    <w:rsid w:val="003B22C4"/>
    <w:rsid w:val="003B24C0"/>
    <w:rsid w:val="003B26A1"/>
    <w:rsid w:val="003B2B6D"/>
    <w:rsid w:val="003B2D3C"/>
    <w:rsid w:val="003B314F"/>
    <w:rsid w:val="003B3458"/>
    <w:rsid w:val="003B34FA"/>
    <w:rsid w:val="003B37EC"/>
    <w:rsid w:val="003B392D"/>
    <w:rsid w:val="003B3FD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80C"/>
    <w:rsid w:val="003B5F66"/>
    <w:rsid w:val="003B60EC"/>
    <w:rsid w:val="003B6259"/>
    <w:rsid w:val="003B62C4"/>
    <w:rsid w:val="003B6776"/>
    <w:rsid w:val="003B6790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946"/>
    <w:rsid w:val="003C094B"/>
    <w:rsid w:val="003C0C19"/>
    <w:rsid w:val="003C0C88"/>
    <w:rsid w:val="003C0CF5"/>
    <w:rsid w:val="003C110C"/>
    <w:rsid w:val="003C1195"/>
    <w:rsid w:val="003C13D9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29EA"/>
    <w:rsid w:val="003C2F43"/>
    <w:rsid w:val="003C30A8"/>
    <w:rsid w:val="003C30BF"/>
    <w:rsid w:val="003C30FC"/>
    <w:rsid w:val="003C312D"/>
    <w:rsid w:val="003C3236"/>
    <w:rsid w:val="003C32AE"/>
    <w:rsid w:val="003C3452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52A2"/>
    <w:rsid w:val="003C53C6"/>
    <w:rsid w:val="003C5426"/>
    <w:rsid w:val="003C5DD8"/>
    <w:rsid w:val="003C5DDE"/>
    <w:rsid w:val="003C5F0F"/>
    <w:rsid w:val="003C5FB7"/>
    <w:rsid w:val="003C617E"/>
    <w:rsid w:val="003C62CC"/>
    <w:rsid w:val="003C675C"/>
    <w:rsid w:val="003C681F"/>
    <w:rsid w:val="003C6D9F"/>
    <w:rsid w:val="003C71C7"/>
    <w:rsid w:val="003C71E0"/>
    <w:rsid w:val="003C7367"/>
    <w:rsid w:val="003C73E4"/>
    <w:rsid w:val="003C763B"/>
    <w:rsid w:val="003C789A"/>
    <w:rsid w:val="003C78F0"/>
    <w:rsid w:val="003C79E7"/>
    <w:rsid w:val="003C7FBB"/>
    <w:rsid w:val="003D00B2"/>
    <w:rsid w:val="003D08E1"/>
    <w:rsid w:val="003D0AAA"/>
    <w:rsid w:val="003D0C17"/>
    <w:rsid w:val="003D0C6B"/>
    <w:rsid w:val="003D0C71"/>
    <w:rsid w:val="003D0DA6"/>
    <w:rsid w:val="003D140D"/>
    <w:rsid w:val="003D166E"/>
    <w:rsid w:val="003D1AF0"/>
    <w:rsid w:val="003D1C00"/>
    <w:rsid w:val="003D1E40"/>
    <w:rsid w:val="003D2105"/>
    <w:rsid w:val="003D23BB"/>
    <w:rsid w:val="003D2437"/>
    <w:rsid w:val="003D271B"/>
    <w:rsid w:val="003D2957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4E2"/>
    <w:rsid w:val="003D49F3"/>
    <w:rsid w:val="003D49FD"/>
    <w:rsid w:val="003D4C0D"/>
    <w:rsid w:val="003D4EB3"/>
    <w:rsid w:val="003D525F"/>
    <w:rsid w:val="003D5362"/>
    <w:rsid w:val="003D536B"/>
    <w:rsid w:val="003D5470"/>
    <w:rsid w:val="003D5472"/>
    <w:rsid w:val="003D5A59"/>
    <w:rsid w:val="003D5B91"/>
    <w:rsid w:val="003D5BD9"/>
    <w:rsid w:val="003D5C2E"/>
    <w:rsid w:val="003D5C98"/>
    <w:rsid w:val="003D5F01"/>
    <w:rsid w:val="003D5FE3"/>
    <w:rsid w:val="003D61FD"/>
    <w:rsid w:val="003D64FD"/>
    <w:rsid w:val="003D6595"/>
    <w:rsid w:val="003D6828"/>
    <w:rsid w:val="003D6BA4"/>
    <w:rsid w:val="003D77F5"/>
    <w:rsid w:val="003D788E"/>
    <w:rsid w:val="003D78FA"/>
    <w:rsid w:val="003D79DF"/>
    <w:rsid w:val="003D7DCF"/>
    <w:rsid w:val="003D7EEB"/>
    <w:rsid w:val="003E0045"/>
    <w:rsid w:val="003E00F9"/>
    <w:rsid w:val="003E01FA"/>
    <w:rsid w:val="003E05CC"/>
    <w:rsid w:val="003E0BCC"/>
    <w:rsid w:val="003E0FB3"/>
    <w:rsid w:val="003E10D2"/>
    <w:rsid w:val="003E11E6"/>
    <w:rsid w:val="003E12A9"/>
    <w:rsid w:val="003E1490"/>
    <w:rsid w:val="003E1731"/>
    <w:rsid w:val="003E1DD4"/>
    <w:rsid w:val="003E2001"/>
    <w:rsid w:val="003E210B"/>
    <w:rsid w:val="003E2186"/>
    <w:rsid w:val="003E21A5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72F"/>
    <w:rsid w:val="003E3873"/>
    <w:rsid w:val="003E4295"/>
    <w:rsid w:val="003E44C3"/>
    <w:rsid w:val="003E45EC"/>
    <w:rsid w:val="003E4800"/>
    <w:rsid w:val="003E5044"/>
    <w:rsid w:val="003E52A5"/>
    <w:rsid w:val="003E5C63"/>
    <w:rsid w:val="003E5CA4"/>
    <w:rsid w:val="003E5D73"/>
    <w:rsid w:val="003E609F"/>
    <w:rsid w:val="003E63A3"/>
    <w:rsid w:val="003E667B"/>
    <w:rsid w:val="003E6709"/>
    <w:rsid w:val="003E67CA"/>
    <w:rsid w:val="003E6A17"/>
    <w:rsid w:val="003E6A5C"/>
    <w:rsid w:val="003E6AD0"/>
    <w:rsid w:val="003E6D58"/>
    <w:rsid w:val="003E6E06"/>
    <w:rsid w:val="003E71ED"/>
    <w:rsid w:val="003E72C7"/>
    <w:rsid w:val="003E7613"/>
    <w:rsid w:val="003E7BB9"/>
    <w:rsid w:val="003E7D98"/>
    <w:rsid w:val="003F00B1"/>
    <w:rsid w:val="003F0524"/>
    <w:rsid w:val="003F06E0"/>
    <w:rsid w:val="003F0994"/>
    <w:rsid w:val="003F0C1C"/>
    <w:rsid w:val="003F0CE8"/>
    <w:rsid w:val="003F140B"/>
    <w:rsid w:val="003F148A"/>
    <w:rsid w:val="003F1732"/>
    <w:rsid w:val="003F18ED"/>
    <w:rsid w:val="003F1916"/>
    <w:rsid w:val="003F19D5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6D"/>
    <w:rsid w:val="003F2DC4"/>
    <w:rsid w:val="003F2E6C"/>
    <w:rsid w:val="003F2F66"/>
    <w:rsid w:val="003F2FB2"/>
    <w:rsid w:val="003F31F5"/>
    <w:rsid w:val="003F3325"/>
    <w:rsid w:val="003F34B6"/>
    <w:rsid w:val="003F37AA"/>
    <w:rsid w:val="003F3A99"/>
    <w:rsid w:val="003F3D32"/>
    <w:rsid w:val="003F3F16"/>
    <w:rsid w:val="003F3F95"/>
    <w:rsid w:val="003F3FAC"/>
    <w:rsid w:val="003F404C"/>
    <w:rsid w:val="003F42DD"/>
    <w:rsid w:val="003F4A01"/>
    <w:rsid w:val="003F4B0E"/>
    <w:rsid w:val="003F4CA6"/>
    <w:rsid w:val="003F4F40"/>
    <w:rsid w:val="003F51A4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FB3"/>
    <w:rsid w:val="0040014F"/>
    <w:rsid w:val="004003D7"/>
    <w:rsid w:val="00400819"/>
    <w:rsid w:val="004009A3"/>
    <w:rsid w:val="00400B20"/>
    <w:rsid w:val="00400DB4"/>
    <w:rsid w:val="00400E06"/>
    <w:rsid w:val="00400F8A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1E"/>
    <w:rsid w:val="00402021"/>
    <w:rsid w:val="0040243D"/>
    <w:rsid w:val="004027F0"/>
    <w:rsid w:val="00402824"/>
    <w:rsid w:val="00402907"/>
    <w:rsid w:val="0040297E"/>
    <w:rsid w:val="0040306B"/>
    <w:rsid w:val="004030BF"/>
    <w:rsid w:val="0040321A"/>
    <w:rsid w:val="004032F8"/>
    <w:rsid w:val="004034BE"/>
    <w:rsid w:val="00403717"/>
    <w:rsid w:val="00403A57"/>
    <w:rsid w:val="00403A67"/>
    <w:rsid w:val="00403AF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1F6"/>
    <w:rsid w:val="00407303"/>
    <w:rsid w:val="00407B9E"/>
    <w:rsid w:val="00407CE8"/>
    <w:rsid w:val="00410495"/>
    <w:rsid w:val="00410601"/>
    <w:rsid w:val="00410770"/>
    <w:rsid w:val="0041089C"/>
    <w:rsid w:val="00410966"/>
    <w:rsid w:val="004109BB"/>
    <w:rsid w:val="00410E02"/>
    <w:rsid w:val="0041106F"/>
    <w:rsid w:val="00411269"/>
    <w:rsid w:val="00411513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1AA"/>
    <w:rsid w:val="00413666"/>
    <w:rsid w:val="00413945"/>
    <w:rsid w:val="00413E23"/>
    <w:rsid w:val="00413F17"/>
    <w:rsid w:val="00414347"/>
    <w:rsid w:val="004146E0"/>
    <w:rsid w:val="00414843"/>
    <w:rsid w:val="00414936"/>
    <w:rsid w:val="00414A6F"/>
    <w:rsid w:val="00414BD3"/>
    <w:rsid w:val="00414C04"/>
    <w:rsid w:val="00414EC1"/>
    <w:rsid w:val="00415268"/>
    <w:rsid w:val="0041541C"/>
    <w:rsid w:val="004156EF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90E"/>
    <w:rsid w:val="00422AAB"/>
    <w:rsid w:val="00422DAA"/>
    <w:rsid w:val="00422E9E"/>
    <w:rsid w:val="00423034"/>
    <w:rsid w:val="004230AE"/>
    <w:rsid w:val="004230CC"/>
    <w:rsid w:val="00423130"/>
    <w:rsid w:val="00423594"/>
    <w:rsid w:val="0042397C"/>
    <w:rsid w:val="004239A3"/>
    <w:rsid w:val="00423D1A"/>
    <w:rsid w:val="00424154"/>
    <w:rsid w:val="00424279"/>
    <w:rsid w:val="0042436C"/>
    <w:rsid w:val="004243A9"/>
    <w:rsid w:val="0042444C"/>
    <w:rsid w:val="0042452A"/>
    <w:rsid w:val="0042468B"/>
    <w:rsid w:val="0042491D"/>
    <w:rsid w:val="00424FCC"/>
    <w:rsid w:val="004251B2"/>
    <w:rsid w:val="0042530E"/>
    <w:rsid w:val="0042534C"/>
    <w:rsid w:val="0042587C"/>
    <w:rsid w:val="00425A2B"/>
    <w:rsid w:val="00425A7C"/>
    <w:rsid w:val="00425BCE"/>
    <w:rsid w:val="004263E8"/>
    <w:rsid w:val="0042657F"/>
    <w:rsid w:val="0042693F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CC"/>
    <w:rsid w:val="00430113"/>
    <w:rsid w:val="004301E6"/>
    <w:rsid w:val="00430D53"/>
    <w:rsid w:val="00430D70"/>
    <w:rsid w:val="004317AE"/>
    <w:rsid w:val="00431917"/>
    <w:rsid w:val="004319E7"/>
    <w:rsid w:val="004319EC"/>
    <w:rsid w:val="00431EC7"/>
    <w:rsid w:val="004323EA"/>
    <w:rsid w:val="00432B27"/>
    <w:rsid w:val="00432D2B"/>
    <w:rsid w:val="00432D2D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6FE"/>
    <w:rsid w:val="0043471E"/>
    <w:rsid w:val="0043479C"/>
    <w:rsid w:val="00434CE5"/>
    <w:rsid w:val="00434F2D"/>
    <w:rsid w:val="0043508A"/>
    <w:rsid w:val="004350AE"/>
    <w:rsid w:val="0043526D"/>
    <w:rsid w:val="004355A7"/>
    <w:rsid w:val="0043571E"/>
    <w:rsid w:val="00435C4D"/>
    <w:rsid w:val="00435DC0"/>
    <w:rsid w:val="00436075"/>
    <w:rsid w:val="0043655D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ED"/>
    <w:rsid w:val="0044274C"/>
    <w:rsid w:val="0044275B"/>
    <w:rsid w:val="004430C2"/>
    <w:rsid w:val="0044312A"/>
    <w:rsid w:val="004434B3"/>
    <w:rsid w:val="004434E0"/>
    <w:rsid w:val="004434FD"/>
    <w:rsid w:val="00443C83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C5D"/>
    <w:rsid w:val="00444D05"/>
    <w:rsid w:val="00445196"/>
    <w:rsid w:val="00445271"/>
    <w:rsid w:val="0044534A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BFC"/>
    <w:rsid w:val="0044723A"/>
    <w:rsid w:val="004474F9"/>
    <w:rsid w:val="00447976"/>
    <w:rsid w:val="00447B2F"/>
    <w:rsid w:val="00447BB8"/>
    <w:rsid w:val="00447DC2"/>
    <w:rsid w:val="00450012"/>
    <w:rsid w:val="00450237"/>
    <w:rsid w:val="00450320"/>
    <w:rsid w:val="00450590"/>
    <w:rsid w:val="00450718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20B2"/>
    <w:rsid w:val="00452861"/>
    <w:rsid w:val="004531DB"/>
    <w:rsid w:val="00453583"/>
    <w:rsid w:val="004536BA"/>
    <w:rsid w:val="004539CE"/>
    <w:rsid w:val="00453C21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11"/>
    <w:rsid w:val="00455481"/>
    <w:rsid w:val="00455490"/>
    <w:rsid w:val="00455534"/>
    <w:rsid w:val="00455597"/>
    <w:rsid w:val="004555CB"/>
    <w:rsid w:val="004556F2"/>
    <w:rsid w:val="00455735"/>
    <w:rsid w:val="00455BA5"/>
    <w:rsid w:val="00455C44"/>
    <w:rsid w:val="00455CDA"/>
    <w:rsid w:val="00455DF9"/>
    <w:rsid w:val="00455E94"/>
    <w:rsid w:val="00456142"/>
    <w:rsid w:val="004561B5"/>
    <w:rsid w:val="0045640D"/>
    <w:rsid w:val="00456509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046"/>
    <w:rsid w:val="00460722"/>
    <w:rsid w:val="004607C8"/>
    <w:rsid w:val="00460AD1"/>
    <w:rsid w:val="00460BD8"/>
    <w:rsid w:val="00461041"/>
    <w:rsid w:val="00461257"/>
    <w:rsid w:val="00461413"/>
    <w:rsid w:val="00461586"/>
    <w:rsid w:val="00461622"/>
    <w:rsid w:val="00461869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9E4"/>
    <w:rsid w:val="00462B95"/>
    <w:rsid w:val="00462FA9"/>
    <w:rsid w:val="0046326D"/>
    <w:rsid w:val="00463292"/>
    <w:rsid w:val="00463475"/>
    <w:rsid w:val="0046377C"/>
    <w:rsid w:val="004638AA"/>
    <w:rsid w:val="0046397B"/>
    <w:rsid w:val="00463B99"/>
    <w:rsid w:val="00463C3A"/>
    <w:rsid w:val="00463C6C"/>
    <w:rsid w:val="0046413C"/>
    <w:rsid w:val="004647C4"/>
    <w:rsid w:val="004648C8"/>
    <w:rsid w:val="00464CBA"/>
    <w:rsid w:val="00464EC3"/>
    <w:rsid w:val="00464FDC"/>
    <w:rsid w:val="00465258"/>
    <w:rsid w:val="00465276"/>
    <w:rsid w:val="004655B7"/>
    <w:rsid w:val="004655C7"/>
    <w:rsid w:val="004656B4"/>
    <w:rsid w:val="00465888"/>
    <w:rsid w:val="00465B92"/>
    <w:rsid w:val="00465BBC"/>
    <w:rsid w:val="00465BCB"/>
    <w:rsid w:val="00465BE4"/>
    <w:rsid w:val="00465D59"/>
    <w:rsid w:val="00465EDC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32"/>
    <w:rsid w:val="00467949"/>
    <w:rsid w:val="00467B7A"/>
    <w:rsid w:val="00467CF1"/>
    <w:rsid w:val="00467D5D"/>
    <w:rsid w:val="004700C9"/>
    <w:rsid w:val="0047042B"/>
    <w:rsid w:val="00470444"/>
    <w:rsid w:val="00470484"/>
    <w:rsid w:val="00470992"/>
    <w:rsid w:val="004709A0"/>
    <w:rsid w:val="00470A6E"/>
    <w:rsid w:val="00470AC8"/>
    <w:rsid w:val="00470E45"/>
    <w:rsid w:val="0047103F"/>
    <w:rsid w:val="004712A2"/>
    <w:rsid w:val="004713AC"/>
    <w:rsid w:val="00471430"/>
    <w:rsid w:val="004715A5"/>
    <w:rsid w:val="004715B8"/>
    <w:rsid w:val="004716EA"/>
    <w:rsid w:val="00471882"/>
    <w:rsid w:val="00471900"/>
    <w:rsid w:val="004719E1"/>
    <w:rsid w:val="00471DC9"/>
    <w:rsid w:val="00471FC2"/>
    <w:rsid w:val="0047202B"/>
    <w:rsid w:val="004720C7"/>
    <w:rsid w:val="00472353"/>
    <w:rsid w:val="00472B9A"/>
    <w:rsid w:val="00472BB2"/>
    <w:rsid w:val="00472CAD"/>
    <w:rsid w:val="00472CC8"/>
    <w:rsid w:val="00472F32"/>
    <w:rsid w:val="004732E8"/>
    <w:rsid w:val="00473667"/>
    <w:rsid w:val="0047386D"/>
    <w:rsid w:val="00473A5D"/>
    <w:rsid w:val="00473AF2"/>
    <w:rsid w:val="0047402E"/>
    <w:rsid w:val="004740BC"/>
    <w:rsid w:val="004745E7"/>
    <w:rsid w:val="00474634"/>
    <w:rsid w:val="0047468C"/>
    <w:rsid w:val="00475045"/>
    <w:rsid w:val="0047516C"/>
    <w:rsid w:val="00475357"/>
    <w:rsid w:val="004758D4"/>
    <w:rsid w:val="00475CEC"/>
    <w:rsid w:val="00476322"/>
    <w:rsid w:val="00476655"/>
    <w:rsid w:val="00477144"/>
    <w:rsid w:val="0047777E"/>
    <w:rsid w:val="00477904"/>
    <w:rsid w:val="00477C2F"/>
    <w:rsid w:val="00480171"/>
    <w:rsid w:val="0048057C"/>
    <w:rsid w:val="00480DC5"/>
    <w:rsid w:val="00480F35"/>
    <w:rsid w:val="0048106D"/>
    <w:rsid w:val="0048140E"/>
    <w:rsid w:val="004816D0"/>
    <w:rsid w:val="00481741"/>
    <w:rsid w:val="004817E3"/>
    <w:rsid w:val="00481826"/>
    <w:rsid w:val="004819C1"/>
    <w:rsid w:val="004819F5"/>
    <w:rsid w:val="00481BE3"/>
    <w:rsid w:val="00481F41"/>
    <w:rsid w:val="004824D8"/>
    <w:rsid w:val="004826ED"/>
    <w:rsid w:val="00482B18"/>
    <w:rsid w:val="00482D8E"/>
    <w:rsid w:val="00482DAC"/>
    <w:rsid w:val="00482E45"/>
    <w:rsid w:val="004830E6"/>
    <w:rsid w:val="00483120"/>
    <w:rsid w:val="00483311"/>
    <w:rsid w:val="004833C9"/>
    <w:rsid w:val="00483453"/>
    <w:rsid w:val="004836C5"/>
    <w:rsid w:val="00483AB5"/>
    <w:rsid w:val="00483CAD"/>
    <w:rsid w:val="00483F88"/>
    <w:rsid w:val="0048481B"/>
    <w:rsid w:val="004850EE"/>
    <w:rsid w:val="004852E8"/>
    <w:rsid w:val="00485432"/>
    <w:rsid w:val="00485795"/>
    <w:rsid w:val="0048595D"/>
    <w:rsid w:val="00485AA2"/>
    <w:rsid w:val="00485F7F"/>
    <w:rsid w:val="004861CD"/>
    <w:rsid w:val="004862C4"/>
    <w:rsid w:val="00486725"/>
    <w:rsid w:val="00486847"/>
    <w:rsid w:val="00486BAC"/>
    <w:rsid w:val="00486BB9"/>
    <w:rsid w:val="004873C5"/>
    <w:rsid w:val="0048748A"/>
    <w:rsid w:val="004876E2"/>
    <w:rsid w:val="004877FB"/>
    <w:rsid w:val="004878AA"/>
    <w:rsid w:val="00487A07"/>
    <w:rsid w:val="00487B1B"/>
    <w:rsid w:val="00487F36"/>
    <w:rsid w:val="00487F3F"/>
    <w:rsid w:val="00490166"/>
    <w:rsid w:val="00490624"/>
    <w:rsid w:val="0049073E"/>
    <w:rsid w:val="0049093D"/>
    <w:rsid w:val="00490E7C"/>
    <w:rsid w:val="00490F5C"/>
    <w:rsid w:val="004910CA"/>
    <w:rsid w:val="00491132"/>
    <w:rsid w:val="00491395"/>
    <w:rsid w:val="00491B2A"/>
    <w:rsid w:val="00491E6B"/>
    <w:rsid w:val="004922FD"/>
    <w:rsid w:val="00492307"/>
    <w:rsid w:val="00492697"/>
    <w:rsid w:val="00492876"/>
    <w:rsid w:val="00492C09"/>
    <w:rsid w:val="00492EA2"/>
    <w:rsid w:val="00493061"/>
    <w:rsid w:val="00493080"/>
    <w:rsid w:val="004931CF"/>
    <w:rsid w:val="004932BC"/>
    <w:rsid w:val="00493381"/>
    <w:rsid w:val="004935A4"/>
    <w:rsid w:val="004937F6"/>
    <w:rsid w:val="00493862"/>
    <w:rsid w:val="00493868"/>
    <w:rsid w:val="004939F9"/>
    <w:rsid w:val="00493EEC"/>
    <w:rsid w:val="00493FE9"/>
    <w:rsid w:val="0049427C"/>
    <w:rsid w:val="00494348"/>
    <w:rsid w:val="004943B7"/>
    <w:rsid w:val="004943C7"/>
    <w:rsid w:val="0049450D"/>
    <w:rsid w:val="00494624"/>
    <w:rsid w:val="004947A8"/>
    <w:rsid w:val="00494E54"/>
    <w:rsid w:val="004952BA"/>
    <w:rsid w:val="004952F4"/>
    <w:rsid w:val="00495604"/>
    <w:rsid w:val="0049568A"/>
    <w:rsid w:val="00495765"/>
    <w:rsid w:val="0049602D"/>
    <w:rsid w:val="0049647A"/>
    <w:rsid w:val="0049673C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164"/>
    <w:rsid w:val="004A03B5"/>
    <w:rsid w:val="004A060B"/>
    <w:rsid w:val="004A090A"/>
    <w:rsid w:val="004A0C45"/>
    <w:rsid w:val="004A0FA8"/>
    <w:rsid w:val="004A105B"/>
    <w:rsid w:val="004A10BF"/>
    <w:rsid w:val="004A12A7"/>
    <w:rsid w:val="004A140B"/>
    <w:rsid w:val="004A18D8"/>
    <w:rsid w:val="004A18F8"/>
    <w:rsid w:val="004A195A"/>
    <w:rsid w:val="004A1FFB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4182"/>
    <w:rsid w:val="004A4234"/>
    <w:rsid w:val="004A430D"/>
    <w:rsid w:val="004A4359"/>
    <w:rsid w:val="004A4433"/>
    <w:rsid w:val="004A4699"/>
    <w:rsid w:val="004A472B"/>
    <w:rsid w:val="004A4778"/>
    <w:rsid w:val="004A4792"/>
    <w:rsid w:val="004A48D8"/>
    <w:rsid w:val="004A4B2E"/>
    <w:rsid w:val="004A4FF9"/>
    <w:rsid w:val="004A5300"/>
    <w:rsid w:val="004A5433"/>
    <w:rsid w:val="004A5676"/>
    <w:rsid w:val="004A57EE"/>
    <w:rsid w:val="004A58F7"/>
    <w:rsid w:val="004A5955"/>
    <w:rsid w:val="004A59F2"/>
    <w:rsid w:val="004A5F17"/>
    <w:rsid w:val="004A5F59"/>
    <w:rsid w:val="004A651F"/>
    <w:rsid w:val="004A69B8"/>
    <w:rsid w:val="004A6A7D"/>
    <w:rsid w:val="004A6C18"/>
    <w:rsid w:val="004A6C7A"/>
    <w:rsid w:val="004A6D26"/>
    <w:rsid w:val="004A7174"/>
    <w:rsid w:val="004A71C1"/>
    <w:rsid w:val="004A72D3"/>
    <w:rsid w:val="004A7388"/>
    <w:rsid w:val="004A75CD"/>
    <w:rsid w:val="004A7838"/>
    <w:rsid w:val="004A79A3"/>
    <w:rsid w:val="004A7B84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1F80"/>
    <w:rsid w:val="004B226C"/>
    <w:rsid w:val="004B234C"/>
    <w:rsid w:val="004B2B59"/>
    <w:rsid w:val="004B2C1F"/>
    <w:rsid w:val="004B2E43"/>
    <w:rsid w:val="004B2EB2"/>
    <w:rsid w:val="004B3228"/>
    <w:rsid w:val="004B34A7"/>
    <w:rsid w:val="004B359E"/>
    <w:rsid w:val="004B35B1"/>
    <w:rsid w:val="004B3719"/>
    <w:rsid w:val="004B374D"/>
    <w:rsid w:val="004B3A44"/>
    <w:rsid w:val="004B3B45"/>
    <w:rsid w:val="004B3F61"/>
    <w:rsid w:val="004B4180"/>
    <w:rsid w:val="004B419A"/>
    <w:rsid w:val="004B41CD"/>
    <w:rsid w:val="004B4516"/>
    <w:rsid w:val="004B492A"/>
    <w:rsid w:val="004B4A25"/>
    <w:rsid w:val="004B4A44"/>
    <w:rsid w:val="004B4A7A"/>
    <w:rsid w:val="004B4B6B"/>
    <w:rsid w:val="004B4C8D"/>
    <w:rsid w:val="004B5280"/>
    <w:rsid w:val="004B5840"/>
    <w:rsid w:val="004B5B8D"/>
    <w:rsid w:val="004B5C1C"/>
    <w:rsid w:val="004B5EF7"/>
    <w:rsid w:val="004B65F6"/>
    <w:rsid w:val="004B6795"/>
    <w:rsid w:val="004B67A3"/>
    <w:rsid w:val="004B6BB8"/>
    <w:rsid w:val="004B6C07"/>
    <w:rsid w:val="004B6C51"/>
    <w:rsid w:val="004B6DD6"/>
    <w:rsid w:val="004B6E2F"/>
    <w:rsid w:val="004B6FC7"/>
    <w:rsid w:val="004B7350"/>
    <w:rsid w:val="004B7795"/>
    <w:rsid w:val="004B779F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31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3F"/>
    <w:rsid w:val="004C2890"/>
    <w:rsid w:val="004C28A8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89E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4F30"/>
    <w:rsid w:val="004C5026"/>
    <w:rsid w:val="004C50B5"/>
    <w:rsid w:val="004C521B"/>
    <w:rsid w:val="004C5712"/>
    <w:rsid w:val="004C57C1"/>
    <w:rsid w:val="004C5C7E"/>
    <w:rsid w:val="004C6184"/>
    <w:rsid w:val="004C6267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606"/>
    <w:rsid w:val="004D2693"/>
    <w:rsid w:val="004D26A9"/>
    <w:rsid w:val="004D28AB"/>
    <w:rsid w:val="004D2F54"/>
    <w:rsid w:val="004D303B"/>
    <w:rsid w:val="004D351F"/>
    <w:rsid w:val="004D3542"/>
    <w:rsid w:val="004D3870"/>
    <w:rsid w:val="004D3953"/>
    <w:rsid w:val="004D39FA"/>
    <w:rsid w:val="004D3A5C"/>
    <w:rsid w:val="004D3FA0"/>
    <w:rsid w:val="004D40C4"/>
    <w:rsid w:val="004D40F5"/>
    <w:rsid w:val="004D4267"/>
    <w:rsid w:val="004D478A"/>
    <w:rsid w:val="004D4C0F"/>
    <w:rsid w:val="004D526E"/>
    <w:rsid w:val="004D5277"/>
    <w:rsid w:val="004D58B9"/>
    <w:rsid w:val="004D6349"/>
    <w:rsid w:val="004D69E8"/>
    <w:rsid w:val="004D6A69"/>
    <w:rsid w:val="004D6B58"/>
    <w:rsid w:val="004D6E68"/>
    <w:rsid w:val="004D7417"/>
    <w:rsid w:val="004D74E8"/>
    <w:rsid w:val="004D7893"/>
    <w:rsid w:val="004D7A1D"/>
    <w:rsid w:val="004D7A58"/>
    <w:rsid w:val="004D7C8D"/>
    <w:rsid w:val="004D7CC1"/>
    <w:rsid w:val="004D7F6C"/>
    <w:rsid w:val="004E029E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B02"/>
    <w:rsid w:val="004E3CBA"/>
    <w:rsid w:val="004E3D57"/>
    <w:rsid w:val="004E3E50"/>
    <w:rsid w:val="004E3F52"/>
    <w:rsid w:val="004E403D"/>
    <w:rsid w:val="004E420A"/>
    <w:rsid w:val="004E426E"/>
    <w:rsid w:val="004E438B"/>
    <w:rsid w:val="004E44F3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75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07AA"/>
    <w:rsid w:val="004F10DE"/>
    <w:rsid w:val="004F11F7"/>
    <w:rsid w:val="004F1647"/>
    <w:rsid w:val="004F16EF"/>
    <w:rsid w:val="004F1BBD"/>
    <w:rsid w:val="004F1D7C"/>
    <w:rsid w:val="004F1E7F"/>
    <w:rsid w:val="004F22EE"/>
    <w:rsid w:val="004F2459"/>
    <w:rsid w:val="004F245F"/>
    <w:rsid w:val="004F255B"/>
    <w:rsid w:val="004F27EE"/>
    <w:rsid w:val="004F2971"/>
    <w:rsid w:val="004F2988"/>
    <w:rsid w:val="004F2FA3"/>
    <w:rsid w:val="004F3823"/>
    <w:rsid w:val="004F39BB"/>
    <w:rsid w:val="004F3FA9"/>
    <w:rsid w:val="004F41B7"/>
    <w:rsid w:val="004F4A84"/>
    <w:rsid w:val="004F4BA6"/>
    <w:rsid w:val="004F4BDF"/>
    <w:rsid w:val="004F4D50"/>
    <w:rsid w:val="004F50A8"/>
    <w:rsid w:val="004F51A6"/>
    <w:rsid w:val="004F5258"/>
    <w:rsid w:val="004F531E"/>
    <w:rsid w:val="004F53F4"/>
    <w:rsid w:val="004F5648"/>
    <w:rsid w:val="004F5C8C"/>
    <w:rsid w:val="004F6397"/>
    <w:rsid w:val="004F63BB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8E"/>
    <w:rsid w:val="004F7A9B"/>
    <w:rsid w:val="004F7BB4"/>
    <w:rsid w:val="004F7E5E"/>
    <w:rsid w:val="004F7EB8"/>
    <w:rsid w:val="004F7EDB"/>
    <w:rsid w:val="005001F9"/>
    <w:rsid w:val="005004C4"/>
    <w:rsid w:val="00500768"/>
    <w:rsid w:val="00500B22"/>
    <w:rsid w:val="00500B7F"/>
    <w:rsid w:val="00500C77"/>
    <w:rsid w:val="00500F1C"/>
    <w:rsid w:val="0050129F"/>
    <w:rsid w:val="00501332"/>
    <w:rsid w:val="005013BA"/>
    <w:rsid w:val="00501565"/>
    <w:rsid w:val="005015EB"/>
    <w:rsid w:val="00501860"/>
    <w:rsid w:val="0050197D"/>
    <w:rsid w:val="005019BB"/>
    <w:rsid w:val="00501C87"/>
    <w:rsid w:val="00501E1C"/>
    <w:rsid w:val="00501ED5"/>
    <w:rsid w:val="00502195"/>
    <w:rsid w:val="0050222D"/>
    <w:rsid w:val="00502265"/>
    <w:rsid w:val="005024CE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4A2"/>
    <w:rsid w:val="005038CE"/>
    <w:rsid w:val="00503A39"/>
    <w:rsid w:val="00503F43"/>
    <w:rsid w:val="00504036"/>
    <w:rsid w:val="00504129"/>
    <w:rsid w:val="0050423B"/>
    <w:rsid w:val="0050466E"/>
    <w:rsid w:val="005046AB"/>
    <w:rsid w:val="005048E0"/>
    <w:rsid w:val="00504D94"/>
    <w:rsid w:val="00504DC5"/>
    <w:rsid w:val="00504DF9"/>
    <w:rsid w:val="00504FF2"/>
    <w:rsid w:val="005053F1"/>
    <w:rsid w:val="0050546F"/>
    <w:rsid w:val="0050550D"/>
    <w:rsid w:val="00505869"/>
    <w:rsid w:val="00505872"/>
    <w:rsid w:val="00505EE9"/>
    <w:rsid w:val="00506248"/>
    <w:rsid w:val="0050636D"/>
    <w:rsid w:val="0050643C"/>
    <w:rsid w:val="00506504"/>
    <w:rsid w:val="0050661C"/>
    <w:rsid w:val="005066CF"/>
    <w:rsid w:val="00506719"/>
    <w:rsid w:val="00506E99"/>
    <w:rsid w:val="00506F3C"/>
    <w:rsid w:val="005070F2"/>
    <w:rsid w:val="0050744D"/>
    <w:rsid w:val="00507485"/>
    <w:rsid w:val="0050765F"/>
    <w:rsid w:val="00507CE0"/>
    <w:rsid w:val="00507DBA"/>
    <w:rsid w:val="00507E9E"/>
    <w:rsid w:val="0051012E"/>
    <w:rsid w:val="00510272"/>
    <w:rsid w:val="00510636"/>
    <w:rsid w:val="00510665"/>
    <w:rsid w:val="005107A2"/>
    <w:rsid w:val="00510CCA"/>
    <w:rsid w:val="00510E28"/>
    <w:rsid w:val="00510F12"/>
    <w:rsid w:val="0051126D"/>
    <w:rsid w:val="0051161C"/>
    <w:rsid w:val="005118C4"/>
    <w:rsid w:val="00511CF3"/>
    <w:rsid w:val="00511F35"/>
    <w:rsid w:val="00512023"/>
    <w:rsid w:val="0051252D"/>
    <w:rsid w:val="005127E5"/>
    <w:rsid w:val="0051291B"/>
    <w:rsid w:val="0051299D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9C8"/>
    <w:rsid w:val="00513F65"/>
    <w:rsid w:val="00513F73"/>
    <w:rsid w:val="00514152"/>
    <w:rsid w:val="005141CF"/>
    <w:rsid w:val="0051421C"/>
    <w:rsid w:val="0051422A"/>
    <w:rsid w:val="00514490"/>
    <w:rsid w:val="005146B0"/>
    <w:rsid w:val="00514831"/>
    <w:rsid w:val="005149D0"/>
    <w:rsid w:val="00514AF2"/>
    <w:rsid w:val="00514FF3"/>
    <w:rsid w:val="005150C6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2023"/>
    <w:rsid w:val="00522124"/>
    <w:rsid w:val="0052270A"/>
    <w:rsid w:val="005227D7"/>
    <w:rsid w:val="00522A6E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5C2"/>
    <w:rsid w:val="0052466E"/>
    <w:rsid w:val="00524B6E"/>
    <w:rsid w:val="00524CC1"/>
    <w:rsid w:val="00524E9F"/>
    <w:rsid w:val="00524FD9"/>
    <w:rsid w:val="00524FEE"/>
    <w:rsid w:val="005250BE"/>
    <w:rsid w:val="0052527F"/>
    <w:rsid w:val="005253C3"/>
    <w:rsid w:val="0052574C"/>
    <w:rsid w:val="00525BB3"/>
    <w:rsid w:val="005260A3"/>
    <w:rsid w:val="0052643A"/>
    <w:rsid w:val="00526E2F"/>
    <w:rsid w:val="0052718D"/>
    <w:rsid w:val="00527211"/>
    <w:rsid w:val="005274D8"/>
    <w:rsid w:val="0052765D"/>
    <w:rsid w:val="00527B95"/>
    <w:rsid w:val="00527D7E"/>
    <w:rsid w:val="00527E09"/>
    <w:rsid w:val="00530078"/>
    <w:rsid w:val="0053019A"/>
    <w:rsid w:val="00530411"/>
    <w:rsid w:val="00530693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21B6"/>
    <w:rsid w:val="005322CE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A89"/>
    <w:rsid w:val="00534B4D"/>
    <w:rsid w:val="00534C39"/>
    <w:rsid w:val="00534C85"/>
    <w:rsid w:val="00534E3E"/>
    <w:rsid w:val="00534F7B"/>
    <w:rsid w:val="00535066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A47"/>
    <w:rsid w:val="00536A54"/>
    <w:rsid w:val="00536B8E"/>
    <w:rsid w:val="00536C20"/>
    <w:rsid w:val="00536C5D"/>
    <w:rsid w:val="005373A9"/>
    <w:rsid w:val="005373CE"/>
    <w:rsid w:val="00537427"/>
    <w:rsid w:val="00537948"/>
    <w:rsid w:val="00537A61"/>
    <w:rsid w:val="00537C53"/>
    <w:rsid w:val="00537C93"/>
    <w:rsid w:val="00537EAF"/>
    <w:rsid w:val="0054021D"/>
    <w:rsid w:val="0054080D"/>
    <w:rsid w:val="005408B2"/>
    <w:rsid w:val="00540A12"/>
    <w:rsid w:val="00540A38"/>
    <w:rsid w:val="00540AF3"/>
    <w:rsid w:val="00540F1B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86A"/>
    <w:rsid w:val="00542903"/>
    <w:rsid w:val="0054295F"/>
    <w:rsid w:val="00542A7E"/>
    <w:rsid w:val="00542E8E"/>
    <w:rsid w:val="005432F4"/>
    <w:rsid w:val="00543436"/>
    <w:rsid w:val="005434C7"/>
    <w:rsid w:val="00543611"/>
    <w:rsid w:val="00543CC3"/>
    <w:rsid w:val="00544124"/>
    <w:rsid w:val="00544316"/>
    <w:rsid w:val="0054440C"/>
    <w:rsid w:val="00544622"/>
    <w:rsid w:val="005446C0"/>
    <w:rsid w:val="0054489F"/>
    <w:rsid w:val="00544940"/>
    <w:rsid w:val="00544A56"/>
    <w:rsid w:val="00544B13"/>
    <w:rsid w:val="00544DC1"/>
    <w:rsid w:val="00544E44"/>
    <w:rsid w:val="00545087"/>
    <w:rsid w:val="005450DD"/>
    <w:rsid w:val="0054518A"/>
    <w:rsid w:val="00545876"/>
    <w:rsid w:val="00545BFA"/>
    <w:rsid w:val="00545D68"/>
    <w:rsid w:val="005462B7"/>
    <w:rsid w:val="005463E3"/>
    <w:rsid w:val="0054667F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B"/>
    <w:rsid w:val="00547C4F"/>
    <w:rsid w:val="00547CB2"/>
    <w:rsid w:val="00547DCC"/>
    <w:rsid w:val="00547E98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1192"/>
    <w:rsid w:val="005512F8"/>
    <w:rsid w:val="00551353"/>
    <w:rsid w:val="005516F8"/>
    <w:rsid w:val="00551C78"/>
    <w:rsid w:val="00551FB4"/>
    <w:rsid w:val="00552099"/>
    <w:rsid w:val="00552640"/>
    <w:rsid w:val="005526C1"/>
    <w:rsid w:val="005528DF"/>
    <w:rsid w:val="00552B75"/>
    <w:rsid w:val="00552C6E"/>
    <w:rsid w:val="005530FC"/>
    <w:rsid w:val="0055337A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547"/>
    <w:rsid w:val="0055564D"/>
    <w:rsid w:val="00555659"/>
    <w:rsid w:val="0055565A"/>
    <w:rsid w:val="0055581C"/>
    <w:rsid w:val="00555C5E"/>
    <w:rsid w:val="00555EDF"/>
    <w:rsid w:val="00555F77"/>
    <w:rsid w:val="00556193"/>
    <w:rsid w:val="00556242"/>
    <w:rsid w:val="005563F9"/>
    <w:rsid w:val="005566FB"/>
    <w:rsid w:val="00556800"/>
    <w:rsid w:val="00556837"/>
    <w:rsid w:val="00556874"/>
    <w:rsid w:val="00556C74"/>
    <w:rsid w:val="00556CD1"/>
    <w:rsid w:val="00557086"/>
    <w:rsid w:val="00557203"/>
    <w:rsid w:val="0055747F"/>
    <w:rsid w:val="00557649"/>
    <w:rsid w:val="005578E0"/>
    <w:rsid w:val="00557A37"/>
    <w:rsid w:val="00557B07"/>
    <w:rsid w:val="00557B08"/>
    <w:rsid w:val="00557C9C"/>
    <w:rsid w:val="00557E92"/>
    <w:rsid w:val="00560059"/>
    <w:rsid w:val="0056026A"/>
    <w:rsid w:val="005606B7"/>
    <w:rsid w:val="00560A71"/>
    <w:rsid w:val="00560BE2"/>
    <w:rsid w:val="00560C50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04"/>
    <w:rsid w:val="00562B99"/>
    <w:rsid w:val="00562E4D"/>
    <w:rsid w:val="0056326D"/>
    <w:rsid w:val="005633C0"/>
    <w:rsid w:val="005635C5"/>
    <w:rsid w:val="0056381E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5B"/>
    <w:rsid w:val="00564F83"/>
    <w:rsid w:val="0056511B"/>
    <w:rsid w:val="00565491"/>
    <w:rsid w:val="005654C0"/>
    <w:rsid w:val="0056581F"/>
    <w:rsid w:val="00565C9F"/>
    <w:rsid w:val="005662B9"/>
    <w:rsid w:val="0056643C"/>
    <w:rsid w:val="005668AF"/>
    <w:rsid w:val="00566BEB"/>
    <w:rsid w:val="00566DA0"/>
    <w:rsid w:val="00566ED6"/>
    <w:rsid w:val="00567399"/>
    <w:rsid w:val="00567442"/>
    <w:rsid w:val="00567C81"/>
    <w:rsid w:val="00570159"/>
    <w:rsid w:val="0057049A"/>
    <w:rsid w:val="00570692"/>
    <w:rsid w:val="005709BC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256"/>
    <w:rsid w:val="005734D5"/>
    <w:rsid w:val="005735FC"/>
    <w:rsid w:val="00573AC4"/>
    <w:rsid w:val="00573EE6"/>
    <w:rsid w:val="00573F6D"/>
    <w:rsid w:val="00574055"/>
    <w:rsid w:val="005742C9"/>
    <w:rsid w:val="00574392"/>
    <w:rsid w:val="005745EA"/>
    <w:rsid w:val="00574611"/>
    <w:rsid w:val="005746CA"/>
    <w:rsid w:val="00574A0F"/>
    <w:rsid w:val="00574CEA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64CC"/>
    <w:rsid w:val="005765FE"/>
    <w:rsid w:val="00576A47"/>
    <w:rsid w:val="00576B12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518"/>
    <w:rsid w:val="0057762A"/>
    <w:rsid w:val="005776AA"/>
    <w:rsid w:val="00577781"/>
    <w:rsid w:val="005779C9"/>
    <w:rsid w:val="00577AB5"/>
    <w:rsid w:val="00577B93"/>
    <w:rsid w:val="00577C40"/>
    <w:rsid w:val="00577DE1"/>
    <w:rsid w:val="00580275"/>
    <w:rsid w:val="0058029F"/>
    <w:rsid w:val="005804B6"/>
    <w:rsid w:val="005807C1"/>
    <w:rsid w:val="00580C31"/>
    <w:rsid w:val="00580CFC"/>
    <w:rsid w:val="00580D24"/>
    <w:rsid w:val="00581045"/>
    <w:rsid w:val="005815C0"/>
    <w:rsid w:val="0058170F"/>
    <w:rsid w:val="005817B4"/>
    <w:rsid w:val="00581A14"/>
    <w:rsid w:val="00581AAF"/>
    <w:rsid w:val="00581B8D"/>
    <w:rsid w:val="00581EEB"/>
    <w:rsid w:val="00581F3B"/>
    <w:rsid w:val="005821BB"/>
    <w:rsid w:val="005821DB"/>
    <w:rsid w:val="0058234C"/>
    <w:rsid w:val="00582A95"/>
    <w:rsid w:val="00582C2C"/>
    <w:rsid w:val="00582C30"/>
    <w:rsid w:val="00582E09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168"/>
    <w:rsid w:val="005874B5"/>
    <w:rsid w:val="005874CD"/>
    <w:rsid w:val="0058753F"/>
    <w:rsid w:val="00587A48"/>
    <w:rsid w:val="00587ACE"/>
    <w:rsid w:val="00587D6F"/>
    <w:rsid w:val="00587EC4"/>
    <w:rsid w:val="005901B3"/>
    <w:rsid w:val="00590341"/>
    <w:rsid w:val="00590634"/>
    <w:rsid w:val="005906E0"/>
    <w:rsid w:val="005908FE"/>
    <w:rsid w:val="00590A11"/>
    <w:rsid w:val="00590CC3"/>
    <w:rsid w:val="00590EA5"/>
    <w:rsid w:val="0059120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9D1"/>
    <w:rsid w:val="00593C68"/>
    <w:rsid w:val="005941B3"/>
    <w:rsid w:val="00594295"/>
    <w:rsid w:val="00594653"/>
    <w:rsid w:val="00594704"/>
    <w:rsid w:val="00594E63"/>
    <w:rsid w:val="0059526D"/>
    <w:rsid w:val="0059539E"/>
    <w:rsid w:val="005953E8"/>
    <w:rsid w:val="005954A6"/>
    <w:rsid w:val="0059571B"/>
    <w:rsid w:val="00595A3D"/>
    <w:rsid w:val="00595A86"/>
    <w:rsid w:val="00595C2B"/>
    <w:rsid w:val="00595C95"/>
    <w:rsid w:val="00595E8C"/>
    <w:rsid w:val="00596671"/>
    <w:rsid w:val="005967D1"/>
    <w:rsid w:val="00596934"/>
    <w:rsid w:val="0059698A"/>
    <w:rsid w:val="005969C5"/>
    <w:rsid w:val="00596CA5"/>
    <w:rsid w:val="00596D27"/>
    <w:rsid w:val="00597128"/>
    <w:rsid w:val="005971F5"/>
    <w:rsid w:val="005978E5"/>
    <w:rsid w:val="005979D1"/>
    <w:rsid w:val="00597AE0"/>
    <w:rsid w:val="00597D00"/>
    <w:rsid w:val="00597E89"/>
    <w:rsid w:val="00597F53"/>
    <w:rsid w:val="005A0052"/>
    <w:rsid w:val="005A01A1"/>
    <w:rsid w:val="005A0619"/>
    <w:rsid w:val="005A0990"/>
    <w:rsid w:val="005A0F29"/>
    <w:rsid w:val="005A12C5"/>
    <w:rsid w:val="005A1437"/>
    <w:rsid w:val="005A1900"/>
    <w:rsid w:val="005A1978"/>
    <w:rsid w:val="005A1C71"/>
    <w:rsid w:val="005A1F71"/>
    <w:rsid w:val="005A232D"/>
    <w:rsid w:val="005A2621"/>
    <w:rsid w:val="005A2674"/>
    <w:rsid w:val="005A29D4"/>
    <w:rsid w:val="005A2A2A"/>
    <w:rsid w:val="005A2C1B"/>
    <w:rsid w:val="005A2C97"/>
    <w:rsid w:val="005A2E8C"/>
    <w:rsid w:val="005A2F57"/>
    <w:rsid w:val="005A314B"/>
    <w:rsid w:val="005A356F"/>
    <w:rsid w:val="005A362D"/>
    <w:rsid w:val="005A364F"/>
    <w:rsid w:val="005A36DF"/>
    <w:rsid w:val="005A388C"/>
    <w:rsid w:val="005A38B2"/>
    <w:rsid w:val="005A39FC"/>
    <w:rsid w:val="005A3B82"/>
    <w:rsid w:val="005A3C27"/>
    <w:rsid w:val="005A3E46"/>
    <w:rsid w:val="005A3F43"/>
    <w:rsid w:val="005A402B"/>
    <w:rsid w:val="005A40B4"/>
    <w:rsid w:val="005A41B2"/>
    <w:rsid w:val="005A4243"/>
    <w:rsid w:val="005A42D3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8B4"/>
    <w:rsid w:val="005A5A66"/>
    <w:rsid w:val="005A5ADB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400"/>
    <w:rsid w:val="005A7402"/>
    <w:rsid w:val="005A7500"/>
    <w:rsid w:val="005A76CC"/>
    <w:rsid w:val="005A7BB3"/>
    <w:rsid w:val="005B02D1"/>
    <w:rsid w:val="005B034D"/>
    <w:rsid w:val="005B04D0"/>
    <w:rsid w:val="005B0A35"/>
    <w:rsid w:val="005B0F57"/>
    <w:rsid w:val="005B104E"/>
    <w:rsid w:val="005B107A"/>
    <w:rsid w:val="005B125A"/>
    <w:rsid w:val="005B1282"/>
    <w:rsid w:val="005B12EB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EA5"/>
    <w:rsid w:val="005B1F77"/>
    <w:rsid w:val="005B20B6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BD6"/>
    <w:rsid w:val="005B3CE9"/>
    <w:rsid w:val="005B40EA"/>
    <w:rsid w:val="005B4286"/>
    <w:rsid w:val="005B440D"/>
    <w:rsid w:val="005B4420"/>
    <w:rsid w:val="005B4549"/>
    <w:rsid w:val="005B459C"/>
    <w:rsid w:val="005B45C5"/>
    <w:rsid w:val="005B4701"/>
    <w:rsid w:val="005B49CC"/>
    <w:rsid w:val="005B4A00"/>
    <w:rsid w:val="005B4B0F"/>
    <w:rsid w:val="005B4DA4"/>
    <w:rsid w:val="005B4FEC"/>
    <w:rsid w:val="005B5026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577"/>
    <w:rsid w:val="005B762D"/>
    <w:rsid w:val="005B76D1"/>
    <w:rsid w:val="005B773A"/>
    <w:rsid w:val="005B7747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9AE"/>
    <w:rsid w:val="005C1A8A"/>
    <w:rsid w:val="005C1F48"/>
    <w:rsid w:val="005C21F2"/>
    <w:rsid w:val="005C227D"/>
    <w:rsid w:val="005C2437"/>
    <w:rsid w:val="005C25BA"/>
    <w:rsid w:val="005C286B"/>
    <w:rsid w:val="005C28EC"/>
    <w:rsid w:val="005C2AAD"/>
    <w:rsid w:val="005C2CC1"/>
    <w:rsid w:val="005C2D4F"/>
    <w:rsid w:val="005C2DA1"/>
    <w:rsid w:val="005C328F"/>
    <w:rsid w:val="005C3298"/>
    <w:rsid w:val="005C32FE"/>
    <w:rsid w:val="005C3457"/>
    <w:rsid w:val="005C35F2"/>
    <w:rsid w:val="005C39BF"/>
    <w:rsid w:val="005C39C7"/>
    <w:rsid w:val="005C3AEC"/>
    <w:rsid w:val="005C41DD"/>
    <w:rsid w:val="005C4256"/>
    <w:rsid w:val="005C43CC"/>
    <w:rsid w:val="005C48B8"/>
    <w:rsid w:val="005C48EB"/>
    <w:rsid w:val="005C4991"/>
    <w:rsid w:val="005C4BB7"/>
    <w:rsid w:val="005C5030"/>
    <w:rsid w:val="005C538A"/>
    <w:rsid w:val="005C538C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9D9"/>
    <w:rsid w:val="005C6B86"/>
    <w:rsid w:val="005C6DFC"/>
    <w:rsid w:val="005C6F53"/>
    <w:rsid w:val="005C7039"/>
    <w:rsid w:val="005C76AF"/>
    <w:rsid w:val="005C76C7"/>
    <w:rsid w:val="005C7701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21D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EC"/>
    <w:rsid w:val="005D3D58"/>
    <w:rsid w:val="005D438D"/>
    <w:rsid w:val="005D465E"/>
    <w:rsid w:val="005D4981"/>
    <w:rsid w:val="005D4ED9"/>
    <w:rsid w:val="005D4F41"/>
    <w:rsid w:val="005D53E7"/>
    <w:rsid w:val="005D5503"/>
    <w:rsid w:val="005D5728"/>
    <w:rsid w:val="005D5FD6"/>
    <w:rsid w:val="005D6004"/>
    <w:rsid w:val="005D606D"/>
    <w:rsid w:val="005D6132"/>
    <w:rsid w:val="005D637B"/>
    <w:rsid w:val="005D68AF"/>
    <w:rsid w:val="005D68B5"/>
    <w:rsid w:val="005D6B8D"/>
    <w:rsid w:val="005D79B8"/>
    <w:rsid w:val="005D7CDE"/>
    <w:rsid w:val="005D7DFB"/>
    <w:rsid w:val="005E02B4"/>
    <w:rsid w:val="005E045C"/>
    <w:rsid w:val="005E0682"/>
    <w:rsid w:val="005E07DC"/>
    <w:rsid w:val="005E0895"/>
    <w:rsid w:val="005E0974"/>
    <w:rsid w:val="005E0B4B"/>
    <w:rsid w:val="005E0B67"/>
    <w:rsid w:val="005E0E10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BAC"/>
    <w:rsid w:val="005E2F2D"/>
    <w:rsid w:val="005E2FA0"/>
    <w:rsid w:val="005E347D"/>
    <w:rsid w:val="005E34CC"/>
    <w:rsid w:val="005E3950"/>
    <w:rsid w:val="005E39E2"/>
    <w:rsid w:val="005E3D5D"/>
    <w:rsid w:val="005E3EB0"/>
    <w:rsid w:val="005E4112"/>
    <w:rsid w:val="005E4B91"/>
    <w:rsid w:val="005E4C1E"/>
    <w:rsid w:val="005E4DC2"/>
    <w:rsid w:val="005E51C3"/>
    <w:rsid w:val="005E53A8"/>
    <w:rsid w:val="005E56F9"/>
    <w:rsid w:val="005E5773"/>
    <w:rsid w:val="005E5A12"/>
    <w:rsid w:val="005E5A71"/>
    <w:rsid w:val="005E5B33"/>
    <w:rsid w:val="005E6027"/>
    <w:rsid w:val="005E60D6"/>
    <w:rsid w:val="005E618D"/>
    <w:rsid w:val="005E621C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75B"/>
    <w:rsid w:val="005F0E19"/>
    <w:rsid w:val="005F1007"/>
    <w:rsid w:val="005F1278"/>
    <w:rsid w:val="005F141D"/>
    <w:rsid w:val="005F14A3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51C"/>
    <w:rsid w:val="005F266C"/>
    <w:rsid w:val="005F26AC"/>
    <w:rsid w:val="005F27D3"/>
    <w:rsid w:val="005F2FB8"/>
    <w:rsid w:val="005F347B"/>
    <w:rsid w:val="005F3533"/>
    <w:rsid w:val="005F384B"/>
    <w:rsid w:val="005F3B25"/>
    <w:rsid w:val="005F3E86"/>
    <w:rsid w:val="005F3FE4"/>
    <w:rsid w:val="005F4293"/>
    <w:rsid w:val="005F4495"/>
    <w:rsid w:val="005F45F7"/>
    <w:rsid w:val="005F47CA"/>
    <w:rsid w:val="005F4AEB"/>
    <w:rsid w:val="005F4C47"/>
    <w:rsid w:val="005F4D0A"/>
    <w:rsid w:val="005F53C4"/>
    <w:rsid w:val="005F5487"/>
    <w:rsid w:val="005F55C4"/>
    <w:rsid w:val="005F5693"/>
    <w:rsid w:val="005F578D"/>
    <w:rsid w:val="005F581E"/>
    <w:rsid w:val="005F5A4A"/>
    <w:rsid w:val="005F5D64"/>
    <w:rsid w:val="005F5DDB"/>
    <w:rsid w:val="005F5F83"/>
    <w:rsid w:val="005F61CD"/>
    <w:rsid w:val="005F63EC"/>
    <w:rsid w:val="005F6489"/>
    <w:rsid w:val="005F6587"/>
    <w:rsid w:val="005F65F9"/>
    <w:rsid w:val="005F68DF"/>
    <w:rsid w:val="005F6A2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5B5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1D5F"/>
    <w:rsid w:val="00601FC5"/>
    <w:rsid w:val="0060217D"/>
    <w:rsid w:val="006021B7"/>
    <w:rsid w:val="006023B2"/>
    <w:rsid w:val="006027C6"/>
    <w:rsid w:val="00602D2D"/>
    <w:rsid w:val="00602EFB"/>
    <w:rsid w:val="00603102"/>
    <w:rsid w:val="00603933"/>
    <w:rsid w:val="006039ED"/>
    <w:rsid w:val="00603A65"/>
    <w:rsid w:val="006040AC"/>
    <w:rsid w:val="006040EA"/>
    <w:rsid w:val="00604343"/>
    <w:rsid w:val="006045B8"/>
    <w:rsid w:val="00604977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E2D"/>
    <w:rsid w:val="006060A5"/>
    <w:rsid w:val="006065B7"/>
    <w:rsid w:val="0060675A"/>
    <w:rsid w:val="00606970"/>
    <w:rsid w:val="00606B89"/>
    <w:rsid w:val="00606EE9"/>
    <w:rsid w:val="006073CA"/>
    <w:rsid w:val="00607480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527"/>
    <w:rsid w:val="00611C8D"/>
    <w:rsid w:val="0061214F"/>
    <w:rsid w:val="0061229C"/>
    <w:rsid w:val="006123C5"/>
    <w:rsid w:val="00612414"/>
    <w:rsid w:val="00612512"/>
    <w:rsid w:val="00612561"/>
    <w:rsid w:val="0061279F"/>
    <w:rsid w:val="0061297D"/>
    <w:rsid w:val="00612B25"/>
    <w:rsid w:val="00612C4A"/>
    <w:rsid w:val="00612CD3"/>
    <w:rsid w:val="00612D72"/>
    <w:rsid w:val="00612E20"/>
    <w:rsid w:val="00613128"/>
    <w:rsid w:val="006133C3"/>
    <w:rsid w:val="006135A4"/>
    <w:rsid w:val="0061365A"/>
    <w:rsid w:val="0061391C"/>
    <w:rsid w:val="00613BC7"/>
    <w:rsid w:val="00613C70"/>
    <w:rsid w:val="00613DEF"/>
    <w:rsid w:val="00613E48"/>
    <w:rsid w:val="006141B5"/>
    <w:rsid w:val="006144C0"/>
    <w:rsid w:val="0061451D"/>
    <w:rsid w:val="00615052"/>
    <w:rsid w:val="00615233"/>
    <w:rsid w:val="00615340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20094"/>
    <w:rsid w:val="00620341"/>
    <w:rsid w:val="00620564"/>
    <w:rsid w:val="0062071B"/>
    <w:rsid w:val="006208B0"/>
    <w:rsid w:val="00620955"/>
    <w:rsid w:val="00620E1D"/>
    <w:rsid w:val="00621298"/>
    <w:rsid w:val="00621781"/>
    <w:rsid w:val="00621B42"/>
    <w:rsid w:val="00621F24"/>
    <w:rsid w:val="006222E6"/>
    <w:rsid w:val="00622540"/>
    <w:rsid w:val="00622820"/>
    <w:rsid w:val="006228D3"/>
    <w:rsid w:val="0062292C"/>
    <w:rsid w:val="00622933"/>
    <w:rsid w:val="00622A8D"/>
    <w:rsid w:val="00622AD3"/>
    <w:rsid w:val="00622B55"/>
    <w:rsid w:val="00622FA1"/>
    <w:rsid w:val="00622FCE"/>
    <w:rsid w:val="006230F8"/>
    <w:rsid w:val="00623DAD"/>
    <w:rsid w:val="0062420A"/>
    <w:rsid w:val="006243DE"/>
    <w:rsid w:val="0062441D"/>
    <w:rsid w:val="006247E4"/>
    <w:rsid w:val="0062487C"/>
    <w:rsid w:val="00624884"/>
    <w:rsid w:val="006249FF"/>
    <w:rsid w:val="00624BC8"/>
    <w:rsid w:val="006250B8"/>
    <w:rsid w:val="00625123"/>
    <w:rsid w:val="0062567B"/>
    <w:rsid w:val="00625701"/>
    <w:rsid w:val="00625A0F"/>
    <w:rsid w:val="00625C41"/>
    <w:rsid w:val="00625C7C"/>
    <w:rsid w:val="00625E34"/>
    <w:rsid w:val="00625E52"/>
    <w:rsid w:val="00625E9B"/>
    <w:rsid w:val="00625F92"/>
    <w:rsid w:val="006262F3"/>
    <w:rsid w:val="006265E6"/>
    <w:rsid w:val="00626618"/>
    <w:rsid w:val="00626AD2"/>
    <w:rsid w:val="00626B5A"/>
    <w:rsid w:val="00626E0E"/>
    <w:rsid w:val="00627184"/>
    <w:rsid w:val="0062748B"/>
    <w:rsid w:val="0062761F"/>
    <w:rsid w:val="00627C3E"/>
    <w:rsid w:val="00627C7B"/>
    <w:rsid w:val="00627E0A"/>
    <w:rsid w:val="00627E26"/>
    <w:rsid w:val="006301A6"/>
    <w:rsid w:val="006301F2"/>
    <w:rsid w:val="0063022F"/>
    <w:rsid w:val="00630245"/>
    <w:rsid w:val="006306D0"/>
    <w:rsid w:val="00630C48"/>
    <w:rsid w:val="00630C5D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755"/>
    <w:rsid w:val="00632A3E"/>
    <w:rsid w:val="00632F53"/>
    <w:rsid w:val="00632FF1"/>
    <w:rsid w:val="00633374"/>
    <w:rsid w:val="00633AB0"/>
    <w:rsid w:val="00633DDC"/>
    <w:rsid w:val="00633E47"/>
    <w:rsid w:val="00634010"/>
    <w:rsid w:val="00634118"/>
    <w:rsid w:val="00634258"/>
    <w:rsid w:val="00634344"/>
    <w:rsid w:val="006345AA"/>
    <w:rsid w:val="0063473E"/>
    <w:rsid w:val="00634A2B"/>
    <w:rsid w:val="00634C65"/>
    <w:rsid w:val="00634C7D"/>
    <w:rsid w:val="00634CFC"/>
    <w:rsid w:val="00634DCB"/>
    <w:rsid w:val="00634F15"/>
    <w:rsid w:val="00634F1A"/>
    <w:rsid w:val="00635057"/>
    <w:rsid w:val="00635521"/>
    <w:rsid w:val="00635556"/>
    <w:rsid w:val="006356C3"/>
    <w:rsid w:val="00635BD3"/>
    <w:rsid w:val="00635D8A"/>
    <w:rsid w:val="006360FB"/>
    <w:rsid w:val="006361F4"/>
    <w:rsid w:val="00636206"/>
    <w:rsid w:val="00636374"/>
    <w:rsid w:val="006363D6"/>
    <w:rsid w:val="006365A9"/>
    <w:rsid w:val="006366C3"/>
    <w:rsid w:val="006367CA"/>
    <w:rsid w:val="00636BAD"/>
    <w:rsid w:val="00636D59"/>
    <w:rsid w:val="00636DD8"/>
    <w:rsid w:val="00637106"/>
    <w:rsid w:val="00637573"/>
    <w:rsid w:val="00637766"/>
    <w:rsid w:val="006378B1"/>
    <w:rsid w:val="006378D3"/>
    <w:rsid w:val="00637970"/>
    <w:rsid w:val="00637D2D"/>
    <w:rsid w:val="00637D9F"/>
    <w:rsid w:val="00640134"/>
    <w:rsid w:val="00640547"/>
    <w:rsid w:val="006406C8"/>
    <w:rsid w:val="0064078B"/>
    <w:rsid w:val="006407F1"/>
    <w:rsid w:val="00640801"/>
    <w:rsid w:val="006409D1"/>
    <w:rsid w:val="00640BD8"/>
    <w:rsid w:val="00640C78"/>
    <w:rsid w:val="00640D25"/>
    <w:rsid w:val="00640D85"/>
    <w:rsid w:val="00640F82"/>
    <w:rsid w:val="00640FE2"/>
    <w:rsid w:val="0064116B"/>
    <w:rsid w:val="006411B1"/>
    <w:rsid w:val="00641286"/>
    <w:rsid w:val="00641385"/>
    <w:rsid w:val="0064163C"/>
    <w:rsid w:val="00641B33"/>
    <w:rsid w:val="00641E08"/>
    <w:rsid w:val="00641E35"/>
    <w:rsid w:val="00641E6F"/>
    <w:rsid w:val="00641EAE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DA3"/>
    <w:rsid w:val="00643E5C"/>
    <w:rsid w:val="00643F0D"/>
    <w:rsid w:val="006440B2"/>
    <w:rsid w:val="00644296"/>
    <w:rsid w:val="00644324"/>
    <w:rsid w:val="00644354"/>
    <w:rsid w:val="00644473"/>
    <w:rsid w:val="00644B04"/>
    <w:rsid w:val="00644B95"/>
    <w:rsid w:val="00644D43"/>
    <w:rsid w:val="00644E8D"/>
    <w:rsid w:val="00644FE7"/>
    <w:rsid w:val="00645069"/>
    <w:rsid w:val="006451EA"/>
    <w:rsid w:val="00645243"/>
    <w:rsid w:val="00645726"/>
    <w:rsid w:val="00645A78"/>
    <w:rsid w:val="00645BAB"/>
    <w:rsid w:val="00645C13"/>
    <w:rsid w:val="00645EA9"/>
    <w:rsid w:val="00646164"/>
    <w:rsid w:val="006461CB"/>
    <w:rsid w:val="00646221"/>
    <w:rsid w:val="0064625B"/>
    <w:rsid w:val="00646260"/>
    <w:rsid w:val="0064655F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47EE0"/>
    <w:rsid w:val="00650006"/>
    <w:rsid w:val="006502FA"/>
    <w:rsid w:val="0065053C"/>
    <w:rsid w:val="00650B17"/>
    <w:rsid w:val="00650D47"/>
    <w:rsid w:val="00650D77"/>
    <w:rsid w:val="006511BA"/>
    <w:rsid w:val="006511F7"/>
    <w:rsid w:val="00651289"/>
    <w:rsid w:val="00651304"/>
    <w:rsid w:val="00651313"/>
    <w:rsid w:val="006513C5"/>
    <w:rsid w:val="006517D9"/>
    <w:rsid w:val="00651BE5"/>
    <w:rsid w:val="00651C2C"/>
    <w:rsid w:val="00651C7A"/>
    <w:rsid w:val="00651E4F"/>
    <w:rsid w:val="00652571"/>
    <w:rsid w:val="0065265F"/>
    <w:rsid w:val="00652852"/>
    <w:rsid w:val="00652B1E"/>
    <w:rsid w:val="00652B56"/>
    <w:rsid w:val="00652C79"/>
    <w:rsid w:val="0065301E"/>
    <w:rsid w:val="0065304C"/>
    <w:rsid w:val="006530AB"/>
    <w:rsid w:val="006531C4"/>
    <w:rsid w:val="00653274"/>
    <w:rsid w:val="00653284"/>
    <w:rsid w:val="006533DD"/>
    <w:rsid w:val="006535BC"/>
    <w:rsid w:val="00653763"/>
    <w:rsid w:val="006538C2"/>
    <w:rsid w:val="00653930"/>
    <w:rsid w:val="00653948"/>
    <w:rsid w:val="00653BB8"/>
    <w:rsid w:val="00653ECB"/>
    <w:rsid w:val="0065450E"/>
    <w:rsid w:val="00654583"/>
    <w:rsid w:val="0065459B"/>
    <w:rsid w:val="0065473B"/>
    <w:rsid w:val="00654A8B"/>
    <w:rsid w:val="00654E70"/>
    <w:rsid w:val="00654ECB"/>
    <w:rsid w:val="00654ED5"/>
    <w:rsid w:val="00654F31"/>
    <w:rsid w:val="006551DA"/>
    <w:rsid w:val="006552CD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69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0A"/>
    <w:rsid w:val="006604F3"/>
    <w:rsid w:val="006605CB"/>
    <w:rsid w:val="00660747"/>
    <w:rsid w:val="0066086F"/>
    <w:rsid w:val="00660D5C"/>
    <w:rsid w:val="00660D74"/>
    <w:rsid w:val="00660DC7"/>
    <w:rsid w:val="006610BF"/>
    <w:rsid w:val="006611E7"/>
    <w:rsid w:val="006612A4"/>
    <w:rsid w:val="006617E8"/>
    <w:rsid w:val="00661AA4"/>
    <w:rsid w:val="00661B29"/>
    <w:rsid w:val="00661CFD"/>
    <w:rsid w:val="00661E49"/>
    <w:rsid w:val="00661ECC"/>
    <w:rsid w:val="00662173"/>
    <w:rsid w:val="006621D3"/>
    <w:rsid w:val="006622F6"/>
    <w:rsid w:val="00662401"/>
    <w:rsid w:val="006624CD"/>
    <w:rsid w:val="006626AF"/>
    <w:rsid w:val="00662832"/>
    <w:rsid w:val="006628A7"/>
    <w:rsid w:val="00662B04"/>
    <w:rsid w:val="00662BB5"/>
    <w:rsid w:val="00662E8A"/>
    <w:rsid w:val="00662E99"/>
    <w:rsid w:val="00662ED8"/>
    <w:rsid w:val="0066363F"/>
    <w:rsid w:val="0066364D"/>
    <w:rsid w:val="0066372A"/>
    <w:rsid w:val="006637F7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A2E"/>
    <w:rsid w:val="00665FA7"/>
    <w:rsid w:val="0066608E"/>
    <w:rsid w:val="00666276"/>
    <w:rsid w:val="006667F0"/>
    <w:rsid w:val="00666C58"/>
    <w:rsid w:val="00666D77"/>
    <w:rsid w:val="00666D8C"/>
    <w:rsid w:val="00667036"/>
    <w:rsid w:val="006670C2"/>
    <w:rsid w:val="00667260"/>
    <w:rsid w:val="0066727C"/>
    <w:rsid w:val="006672D4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822"/>
    <w:rsid w:val="006720D4"/>
    <w:rsid w:val="0067234C"/>
    <w:rsid w:val="00672BC4"/>
    <w:rsid w:val="00672DDB"/>
    <w:rsid w:val="00672E3E"/>
    <w:rsid w:val="006730EA"/>
    <w:rsid w:val="0067328C"/>
    <w:rsid w:val="00673438"/>
    <w:rsid w:val="00673582"/>
    <w:rsid w:val="006735DA"/>
    <w:rsid w:val="00673668"/>
    <w:rsid w:val="006736B9"/>
    <w:rsid w:val="00673769"/>
    <w:rsid w:val="006737C8"/>
    <w:rsid w:val="00673842"/>
    <w:rsid w:val="00673EB6"/>
    <w:rsid w:val="00673FCF"/>
    <w:rsid w:val="0067402B"/>
    <w:rsid w:val="006742B3"/>
    <w:rsid w:val="00674334"/>
    <w:rsid w:val="00674633"/>
    <w:rsid w:val="00674891"/>
    <w:rsid w:val="00674B2D"/>
    <w:rsid w:val="00674C60"/>
    <w:rsid w:val="00674E6D"/>
    <w:rsid w:val="00674EFD"/>
    <w:rsid w:val="00675076"/>
    <w:rsid w:val="006751B3"/>
    <w:rsid w:val="006752B8"/>
    <w:rsid w:val="0067536C"/>
    <w:rsid w:val="0067542F"/>
    <w:rsid w:val="0067584C"/>
    <w:rsid w:val="0067595B"/>
    <w:rsid w:val="00675AD1"/>
    <w:rsid w:val="00675C2E"/>
    <w:rsid w:val="00675C8F"/>
    <w:rsid w:val="00675D39"/>
    <w:rsid w:val="00675DEF"/>
    <w:rsid w:val="00675E36"/>
    <w:rsid w:val="00675EC6"/>
    <w:rsid w:val="0067606B"/>
    <w:rsid w:val="00676197"/>
    <w:rsid w:val="006764FA"/>
    <w:rsid w:val="00676683"/>
    <w:rsid w:val="006766F8"/>
    <w:rsid w:val="00676DE9"/>
    <w:rsid w:val="00676EEC"/>
    <w:rsid w:val="00677171"/>
    <w:rsid w:val="006776B0"/>
    <w:rsid w:val="00677732"/>
    <w:rsid w:val="0067782D"/>
    <w:rsid w:val="00677837"/>
    <w:rsid w:val="006778AA"/>
    <w:rsid w:val="00677973"/>
    <w:rsid w:val="00677B8B"/>
    <w:rsid w:val="00677C9B"/>
    <w:rsid w:val="00677F93"/>
    <w:rsid w:val="00680050"/>
    <w:rsid w:val="0068018E"/>
    <w:rsid w:val="00680326"/>
    <w:rsid w:val="006803CE"/>
    <w:rsid w:val="0068049D"/>
    <w:rsid w:val="006804E2"/>
    <w:rsid w:val="00680632"/>
    <w:rsid w:val="006807C8"/>
    <w:rsid w:val="00680C44"/>
    <w:rsid w:val="00680E9A"/>
    <w:rsid w:val="00680F6D"/>
    <w:rsid w:val="00681003"/>
    <w:rsid w:val="0068125C"/>
    <w:rsid w:val="0068128C"/>
    <w:rsid w:val="006812AF"/>
    <w:rsid w:val="00681447"/>
    <w:rsid w:val="00681521"/>
    <w:rsid w:val="00681696"/>
    <w:rsid w:val="00681712"/>
    <w:rsid w:val="006819F6"/>
    <w:rsid w:val="00681FC8"/>
    <w:rsid w:val="0068229C"/>
    <w:rsid w:val="00682877"/>
    <w:rsid w:val="00682982"/>
    <w:rsid w:val="00682A48"/>
    <w:rsid w:val="00682B0F"/>
    <w:rsid w:val="00682BE5"/>
    <w:rsid w:val="00682C32"/>
    <w:rsid w:val="00682FCB"/>
    <w:rsid w:val="0068301C"/>
    <w:rsid w:val="00683346"/>
    <w:rsid w:val="006836CC"/>
    <w:rsid w:val="006837BA"/>
    <w:rsid w:val="00683869"/>
    <w:rsid w:val="00683B23"/>
    <w:rsid w:val="00683BB3"/>
    <w:rsid w:val="00683FEA"/>
    <w:rsid w:val="0068400E"/>
    <w:rsid w:val="006841EC"/>
    <w:rsid w:val="0068426B"/>
    <w:rsid w:val="00684291"/>
    <w:rsid w:val="0068445A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757"/>
    <w:rsid w:val="00691985"/>
    <w:rsid w:val="00691B32"/>
    <w:rsid w:val="00691B76"/>
    <w:rsid w:val="00691EAE"/>
    <w:rsid w:val="006921D8"/>
    <w:rsid w:val="0069253A"/>
    <w:rsid w:val="0069256D"/>
    <w:rsid w:val="00692865"/>
    <w:rsid w:val="00692882"/>
    <w:rsid w:val="006928DC"/>
    <w:rsid w:val="00692985"/>
    <w:rsid w:val="00692E15"/>
    <w:rsid w:val="00692E75"/>
    <w:rsid w:val="00692EC8"/>
    <w:rsid w:val="006930F5"/>
    <w:rsid w:val="00693147"/>
    <w:rsid w:val="006932E3"/>
    <w:rsid w:val="00693A19"/>
    <w:rsid w:val="00693BA8"/>
    <w:rsid w:val="00693DAD"/>
    <w:rsid w:val="006941D4"/>
    <w:rsid w:val="006941FE"/>
    <w:rsid w:val="006945ED"/>
    <w:rsid w:val="006947E9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5C"/>
    <w:rsid w:val="00696376"/>
    <w:rsid w:val="0069668C"/>
    <w:rsid w:val="00696A00"/>
    <w:rsid w:val="00696C06"/>
    <w:rsid w:val="00696D7E"/>
    <w:rsid w:val="0069714C"/>
    <w:rsid w:val="0069765B"/>
    <w:rsid w:val="006977BA"/>
    <w:rsid w:val="0069784B"/>
    <w:rsid w:val="00697862"/>
    <w:rsid w:val="00697B2F"/>
    <w:rsid w:val="00697F3E"/>
    <w:rsid w:val="00697FAC"/>
    <w:rsid w:val="006A0094"/>
    <w:rsid w:val="006A0115"/>
    <w:rsid w:val="006A0451"/>
    <w:rsid w:val="006A0725"/>
    <w:rsid w:val="006A08AF"/>
    <w:rsid w:val="006A0AFB"/>
    <w:rsid w:val="006A0E0F"/>
    <w:rsid w:val="006A10A5"/>
    <w:rsid w:val="006A14CC"/>
    <w:rsid w:val="006A1AF9"/>
    <w:rsid w:val="006A1B0E"/>
    <w:rsid w:val="006A1B37"/>
    <w:rsid w:val="006A1DD2"/>
    <w:rsid w:val="006A1FF4"/>
    <w:rsid w:val="006A2695"/>
    <w:rsid w:val="006A270E"/>
    <w:rsid w:val="006A27E1"/>
    <w:rsid w:val="006A2895"/>
    <w:rsid w:val="006A2A59"/>
    <w:rsid w:val="006A2DDF"/>
    <w:rsid w:val="006A2F21"/>
    <w:rsid w:val="006A3135"/>
    <w:rsid w:val="006A314A"/>
    <w:rsid w:val="006A3153"/>
    <w:rsid w:val="006A3427"/>
    <w:rsid w:val="006A34BB"/>
    <w:rsid w:val="006A34C8"/>
    <w:rsid w:val="006A3698"/>
    <w:rsid w:val="006A370F"/>
    <w:rsid w:val="006A3814"/>
    <w:rsid w:val="006A3A32"/>
    <w:rsid w:val="006A3C31"/>
    <w:rsid w:val="006A3DF3"/>
    <w:rsid w:val="006A3E5E"/>
    <w:rsid w:val="006A3ED8"/>
    <w:rsid w:val="006A43E3"/>
    <w:rsid w:val="006A45B7"/>
    <w:rsid w:val="006A4782"/>
    <w:rsid w:val="006A4856"/>
    <w:rsid w:val="006A49CB"/>
    <w:rsid w:val="006A4D35"/>
    <w:rsid w:val="006A5420"/>
    <w:rsid w:val="006A551C"/>
    <w:rsid w:val="006A57A8"/>
    <w:rsid w:val="006A57EA"/>
    <w:rsid w:val="006A59C4"/>
    <w:rsid w:val="006A5B98"/>
    <w:rsid w:val="006A5C5C"/>
    <w:rsid w:val="006A6185"/>
    <w:rsid w:val="006A6359"/>
    <w:rsid w:val="006A643D"/>
    <w:rsid w:val="006A6559"/>
    <w:rsid w:val="006A6615"/>
    <w:rsid w:val="006A68FB"/>
    <w:rsid w:val="006A6FA3"/>
    <w:rsid w:val="006A708F"/>
    <w:rsid w:val="006A70A9"/>
    <w:rsid w:val="006A7568"/>
    <w:rsid w:val="006A756E"/>
    <w:rsid w:val="006A76D5"/>
    <w:rsid w:val="006A787C"/>
    <w:rsid w:val="006A7903"/>
    <w:rsid w:val="006A7AB5"/>
    <w:rsid w:val="006A7BD2"/>
    <w:rsid w:val="006A7E4B"/>
    <w:rsid w:val="006B0316"/>
    <w:rsid w:val="006B0636"/>
    <w:rsid w:val="006B0666"/>
    <w:rsid w:val="006B0752"/>
    <w:rsid w:val="006B0823"/>
    <w:rsid w:val="006B088F"/>
    <w:rsid w:val="006B0BC4"/>
    <w:rsid w:val="006B0C71"/>
    <w:rsid w:val="006B0D72"/>
    <w:rsid w:val="006B105C"/>
    <w:rsid w:val="006B10E9"/>
    <w:rsid w:val="006B121A"/>
    <w:rsid w:val="006B1442"/>
    <w:rsid w:val="006B1916"/>
    <w:rsid w:val="006B1943"/>
    <w:rsid w:val="006B1C94"/>
    <w:rsid w:val="006B2356"/>
    <w:rsid w:val="006B236E"/>
    <w:rsid w:val="006B24CE"/>
    <w:rsid w:val="006B268E"/>
    <w:rsid w:val="006B27A8"/>
    <w:rsid w:val="006B2C14"/>
    <w:rsid w:val="006B2CA4"/>
    <w:rsid w:val="006B2D9A"/>
    <w:rsid w:val="006B2E77"/>
    <w:rsid w:val="006B2F26"/>
    <w:rsid w:val="006B3016"/>
    <w:rsid w:val="006B3754"/>
    <w:rsid w:val="006B3B4D"/>
    <w:rsid w:val="006B3E7C"/>
    <w:rsid w:val="006B44BA"/>
    <w:rsid w:val="006B45D2"/>
    <w:rsid w:val="006B4638"/>
    <w:rsid w:val="006B4B7E"/>
    <w:rsid w:val="006B4E32"/>
    <w:rsid w:val="006B5428"/>
    <w:rsid w:val="006B563D"/>
    <w:rsid w:val="006B5B69"/>
    <w:rsid w:val="006B5DA1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63D"/>
    <w:rsid w:val="006B7A1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76"/>
    <w:rsid w:val="006C205D"/>
    <w:rsid w:val="006C2077"/>
    <w:rsid w:val="006C20BD"/>
    <w:rsid w:val="006C231B"/>
    <w:rsid w:val="006C2341"/>
    <w:rsid w:val="006C2465"/>
    <w:rsid w:val="006C27ED"/>
    <w:rsid w:val="006C2A15"/>
    <w:rsid w:val="006C2C62"/>
    <w:rsid w:val="006C2D61"/>
    <w:rsid w:val="006C2D9E"/>
    <w:rsid w:val="006C2EBD"/>
    <w:rsid w:val="006C32C0"/>
    <w:rsid w:val="006C354A"/>
    <w:rsid w:val="006C36D9"/>
    <w:rsid w:val="006C371F"/>
    <w:rsid w:val="006C389D"/>
    <w:rsid w:val="006C39D3"/>
    <w:rsid w:val="006C3C42"/>
    <w:rsid w:val="006C3C48"/>
    <w:rsid w:val="006C3EE5"/>
    <w:rsid w:val="006C3F9D"/>
    <w:rsid w:val="006C409A"/>
    <w:rsid w:val="006C41D3"/>
    <w:rsid w:val="006C442D"/>
    <w:rsid w:val="006C4725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4A4"/>
    <w:rsid w:val="006C66A7"/>
    <w:rsid w:val="006C6B9A"/>
    <w:rsid w:val="006C6DBB"/>
    <w:rsid w:val="006C6E4C"/>
    <w:rsid w:val="006C6F01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2B0"/>
    <w:rsid w:val="006D03D2"/>
    <w:rsid w:val="006D0615"/>
    <w:rsid w:val="006D064E"/>
    <w:rsid w:val="006D0C4B"/>
    <w:rsid w:val="006D0EFB"/>
    <w:rsid w:val="006D106E"/>
    <w:rsid w:val="006D116F"/>
    <w:rsid w:val="006D1249"/>
    <w:rsid w:val="006D1287"/>
    <w:rsid w:val="006D1512"/>
    <w:rsid w:val="006D15A0"/>
    <w:rsid w:val="006D15F0"/>
    <w:rsid w:val="006D1762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48B"/>
    <w:rsid w:val="006D55D3"/>
    <w:rsid w:val="006D55D8"/>
    <w:rsid w:val="006D5691"/>
    <w:rsid w:val="006D5751"/>
    <w:rsid w:val="006D5B79"/>
    <w:rsid w:val="006D5B8B"/>
    <w:rsid w:val="006D5B97"/>
    <w:rsid w:val="006D5F10"/>
    <w:rsid w:val="006D61F3"/>
    <w:rsid w:val="006D670F"/>
    <w:rsid w:val="006D69C0"/>
    <w:rsid w:val="006D6A93"/>
    <w:rsid w:val="006D6BDC"/>
    <w:rsid w:val="006D6F1A"/>
    <w:rsid w:val="006D7705"/>
    <w:rsid w:val="006D77CF"/>
    <w:rsid w:val="006D77D7"/>
    <w:rsid w:val="006D7AB2"/>
    <w:rsid w:val="006D7DD8"/>
    <w:rsid w:val="006D7E58"/>
    <w:rsid w:val="006D7E97"/>
    <w:rsid w:val="006E029C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B98"/>
    <w:rsid w:val="006E1C63"/>
    <w:rsid w:val="006E1E32"/>
    <w:rsid w:val="006E1F18"/>
    <w:rsid w:val="006E2018"/>
    <w:rsid w:val="006E2433"/>
    <w:rsid w:val="006E25D5"/>
    <w:rsid w:val="006E265D"/>
    <w:rsid w:val="006E2732"/>
    <w:rsid w:val="006E288C"/>
    <w:rsid w:val="006E2CCA"/>
    <w:rsid w:val="006E2DD8"/>
    <w:rsid w:val="006E2F21"/>
    <w:rsid w:val="006E3065"/>
    <w:rsid w:val="006E316C"/>
    <w:rsid w:val="006E32AE"/>
    <w:rsid w:val="006E3658"/>
    <w:rsid w:val="006E3AC6"/>
    <w:rsid w:val="006E3AE1"/>
    <w:rsid w:val="006E3B23"/>
    <w:rsid w:val="006E3B59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BDC"/>
    <w:rsid w:val="006E5C1C"/>
    <w:rsid w:val="006E5CD9"/>
    <w:rsid w:val="006E5DA8"/>
    <w:rsid w:val="006E62AF"/>
    <w:rsid w:val="006E64F1"/>
    <w:rsid w:val="006E6698"/>
    <w:rsid w:val="006E66A2"/>
    <w:rsid w:val="006E69D5"/>
    <w:rsid w:val="006E6A4A"/>
    <w:rsid w:val="006E721F"/>
    <w:rsid w:val="006E7736"/>
    <w:rsid w:val="006E7928"/>
    <w:rsid w:val="006E7AA7"/>
    <w:rsid w:val="006F03F0"/>
    <w:rsid w:val="006F05B5"/>
    <w:rsid w:val="006F0D16"/>
    <w:rsid w:val="006F0D23"/>
    <w:rsid w:val="006F107B"/>
    <w:rsid w:val="006F1343"/>
    <w:rsid w:val="006F13BF"/>
    <w:rsid w:val="006F18C1"/>
    <w:rsid w:val="006F1B26"/>
    <w:rsid w:val="006F1BB5"/>
    <w:rsid w:val="006F23B4"/>
    <w:rsid w:val="006F2B1E"/>
    <w:rsid w:val="006F2DF9"/>
    <w:rsid w:val="006F2E17"/>
    <w:rsid w:val="006F2E1F"/>
    <w:rsid w:val="006F2EA0"/>
    <w:rsid w:val="006F30BF"/>
    <w:rsid w:val="006F32EC"/>
    <w:rsid w:val="006F33E0"/>
    <w:rsid w:val="006F347C"/>
    <w:rsid w:val="006F365C"/>
    <w:rsid w:val="006F36ED"/>
    <w:rsid w:val="006F3A73"/>
    <w:rsid w:val="006F3FD9"/>
    <w:rsid w:val="006F4159"/>
    <w:rsid w:val="006F41C1"/>
    <w:rsid w:val="006F4540"/>
    <w:rsid w:val="006F4724"/>
    <w:rsid w:val="006F49F7"/>
    <w:rsid w:val="006F4FD7"/>
    <w:rsid w:val="006F514E"/>
    <w:rsid w:val="006F5506"/>
    <w:rsid w:val="006F586F"/>
    <w:rsid w:val="006F5AB0"/>
    <w:rsid w:val="006F5C86"/>
    <w:rsid w:val="006F5D80"/>
    <w:rsid w:val="006F6039"/>
    <w:rsid w:val="006F634F"/>
    <w:rsid w:val="006F654F"/>
    <w:rsid w:val="006F6643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05"/>
    <w:rsid w:val="006F7F9B"/>
    <w:rsid w:val="0070080E"/>
    <w:rsid w:val="00700BF4"/>
    <w:rsid w:val="00701005"/>
    <w:rsid w:val="007015DC"/>
    <w:rsid w:val="007017E0"/>
    <w:rsid w:val="00701C8E"/>
    <w:rsid w:val="0070209D"/>
    <w:rsid w:val="007024AC"/>
    <w:rsid w:val="00702795"/>
    <w:rsid w:val="00702A11"/>
    <w:rsid w:val="00702A9F"/>
    <w:rsid w:val="00703290"/>
    <w:rsid w:val="0070380A"/>
    <w:rsid w:val="00703EEA"/>
    <w:rsid w:val="00703F3D"/>
    <w:rsid w:val="00704231"/>
    <w:rsid w:val="007043E8"/>
    <w:rsid w:val="0070444B"/>
    <w:rsid w:val="00704710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A1"/>
    <w:rsid w:val="00706D04"/>
    <w:rsid w:val="00706E70"/>
    <w:rsid w:val="00706F56"/>
    <w:rsid w:val="00706FAA"/>
    <w:rsid w:val="00707093"/>
    <w:rsid w:val="00707107"/>
    <w:rsid w:val="0070727B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B1"/>
    <w:rsid w:val="00710AA6"/>
    <w:rsid w:val="00710B90"/>
    <w:rsid w:val="00710C38"/>
    <w:rsid w:val="00710E7D"/>
    <w:rsid w:val="0071119A"/>
    <w:rsid w:val="00711215"/>
    <w:rsid w:val="00711316"/>
    <w:rsid w:val="0071134F"/>
    <w:rsid w:val="00711570"/>
    <w:rsid w:val="00711598"/>
    <w:rsid w:val="00711848"/>
    <w:rsid w:val="00711D65"/>
    <w:rsid w:val="00711E48"/>
    <w:rsid w:val="007129EE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7B4"/>
    <w:rsid w:val="0071485A"/>
    <w:rsid w:val="00714B65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55A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318"/>
    <w:rsid w:val="00717571"/>
    <w:rsid w:val="00717863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9F"/>
    <w:rsid w:val="007209C6"/>
    <w:rsid w:val="00720EA5"/>
    <w:rsid w:val="00720F09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6C"/>
    <w:rsid w:val="00721F77"/>
    <w:rsid w:val="0072224F"/>
    <w:rsid w:val="007223FA"/>
    <w:rsid w:val="0072260F"/>
    <w:rsid w:val="00722947"/>
    <w:rsid w:val="00722D05"/>
    <w:rsid w:val="00722E31"/>
    <w:rsid w:val="00722ECC"/>
    <w:rsid w:val="00722F58"/>
    <w:rsid w:val="0072328B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2D6"/>
    <w:rsid w:val="007243E5"/>
    <w:rsid w:val="0072440E"/>
    <w:rsid w:val="00724807"/>
    <w:rsid w:val="00724A34"/>
    <w:rsid w:val="00724C6B"/>
    <w:rsid w:val="00724D58"/>
    <w:rsid w:val="00724FB3"/>
    <w:rsid w:val="00725188"/>
    <w:rsid w:val="007253C0"/>
    <w:rsid w:val="0072560E"/>
    <w:rsid w:val="00725720"/>
    <w:rsid w:val="00725962"/>
    <w:rsid w:val="00725D9A"/>
    <w:rsid w:val="0072601C"/>
    <w:rsid w:val="00726220"/>
    <w:rsid w:val="00726447"/>
    <w:rsid w:val="007265B0"/>
    <w:rsid w:val="0072680C"/>
    <w:rsid w:val="0072698B"/>
    <w:rsid w:val="00726A5E"/>
    <w:rsid w:val="00726E70"/>
    <w:rsid w:val="007270A1"/>
    <w:rsid w:val="007270D8"/>
    <w:rsid w:val="0072722B"/>
    <w:rsid w:val="00727257"/>
    <w:rsid w:val="007272AD"/>
    <w:rsid w:val="007273DC"/>
    <w:rsid w:val="007279C9"/>
    <w:rsid w:val="00727C3E"/>
    <w:rsid w:val="007301E1"/>
    <w:rsid w:val="00730376"/>
    <w:rsid w:val="0073049E"/>
    <w:rsid w:val="007305FB"/>
    <w:rsid w:val="00730615"/>
    <w:rsid w:val="007307D6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9E"/>
    <w:rsid w:val="007318F5"/>
    <w:rsid w:val="00731DBF"/>
    <w:rsid w:val="00732160"/>
    <w:rsid w:val="00732268"/>
    <w:rsid w:val="0073228F"/>
    <w:rsid w:val="007326CC"/>
    <w:rsid w:val="0073272A"/>
    <w:rsid w:val="00732821"/>
    <w:rsid w:val="00732D89"/>
    <w:rsid w:val="00733118"/>
    <w:rsid w:val="00733148"/>
    <w:rsid w:val="00733452"/>
    <w:rsid w:val="0073350B"/>
    <w:rsid w:val="00733C2E"/>
    <w:rsid w:val="00733E69"/>
    <w:rsid w:val="0073408A"/>
    <w:rsid w:val="007340EF"/>
    <w:rsid w:val="007341DB"/>
    <w:rsid w:val="0073453D"/>
    <w:rsid w:val="0073486D"/>
    <w:rsid w:val="007349C5"/>
    <w:rsid w:val="00734D0C"/>
    <w:rsid w:val="00734EEF"/>
    <w:rsid w:val="00735005"/>
    <w:rsid w:val="007351BE"/>
    <w:rsid w:val="007355AE"/>
    <w:rsid w:val="007357FF"/>
    <w:rsid w:val="0073581C"/>
    <w:rsid w:val="00735C62"/>
    <w:rsid w:val="00735FA2"/>
    <w:rsid w:val="00736188"/>
    <w:rsid w:val="00736240"/>
    <w:rsid w:val="007362B4"/>
    <w:rsid w:val="00736801"/>
    <w:rsid w:val="00736C92"/>
    <w:rsid w:val="00736F65"/>
    <w:rsid w:val="007370A0"/>
    <w:rsid w:val="00737145"/>
    <w:rsid w:val="00737196"/>
    <w:rsid w:val="007372B7"/>
    <w:rsid w:val="00737C5A"/>
    <w:rsid w:val="00737CFD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8F9"/>
    <w:rsid w:val="00740ABA"/>
    <w:rsid w:val="00740AD9"/>
    <w:rsid w:val="00740C8D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15"/>
    <w:rsid w:val="0074217E"/>
    <w:rsid w:val="0074224F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9F7"/>
    <w:rsid w:val="00745AAA"/>
    <w:rsid w:val="00745F66"/>
    <w:rsid w:val="007464D0"/>
    <w:rsid w:val="00746634"/>
    <w:rsid w:val="0074677A"/>
    <w:rsid w:val="00746AAD"/>
    <w:rsid w:val="00746D72"/>
    <w:rsid w:val="00746F04"/>
    <w:rsid w:val="00746FA1"/>
    <w:rsid w:val="007471AB"/>
    <w:rsid w:val="007472B3"/>
    <w:rsid w:val="007472E0"/>
    <w:rsid w:val="00747354"/>
    <w:rsid w:val="0074786B"/>
    <w:rsid w:val="0074797D"/>
    <w:rsid w:val="00747F02"/>
    <w:rsid w:val="007501BE"/>
    <w:rsid w:val="007503E4"/>
    <w:rsid w:val="00750867"/>
    <w:rsid w:val="007508BE"/>
    <w:rsid w:val="00750E34"/>
    <w:rsid w:val="00750EC8"/>
    <w:rsid w:val="00750ED8"/>
    <w:rsid w:val="00751058"/>
    <w:rsid w:val="007513C1"/>
    <w:rsid w:val="007513EB"/>
    <w:rsid w:val="00751BED"/>
    <w:rsid w:val="0075201B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B4E"/>
    <w:rsid w:val="00753CAD"/>
    <w:rsid w:val="00754356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2BC"/>
    <w:rsid w:val="007564C5"/>
    <w:rsid w:val="00756834"/>
    <w:rsid w:val="00756B01"/>
    <w:rsid w:val="00756E1D"/>
    <w:rsid w:val="00756FCA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CE"/>
    <w:rsid w:val="007614F2"/>
    <w:rsid w:val="0076160F"/>
    <w:rsid w:val="00761716"/>
    <w:rsid w:val="00761A87"/>
    <w:rsid w:val="00761FCF"/>
    <w:rsid w:val="00762034"/>
    <w:rsid w:val="007622CB"/>
    <w:rsid w:val="00762654"/>
    <w:rsid w:val="0076290E"/>
    <w:rsid w:val="00762D0F"/>
    <w:rsid w:val="00762F08"/>
    <w:rsid w:val="00762F47"/>
    <w:rsid w:val="00763160"/>
    <w:rsid w:val="007632FE"/>
    <w:rsid w:val="0076385F"/>
    <w:rsid w:val="00763B81"/>
    <w:rsid w:val="00763CCB"/>
    <w:rsid w:val="00764192"/>
    <w:rsid w:val="007644B1"/>
    <w:rsid w:val="00764726"/>
    <w:rsid w:val="007649DC"/>
    <w:rsid w:val="00764C34"/>
    <w:rsid w:val="00764E5F"/>
    <w:rsid w:val="00764F95"/>
    <w:rsid w:val="00765145"/>
    <w:rsid w:val="00765573"/>
    <w:rsid w:val="007658F3"/>
    <w:rsid w:val="00765B1C"/>
    <w:rsid w:val="00765D64"/>
    <w:rsid w:val="007664DC"/>
    <w:rsid w:val="007665F7"/>
    <w:rsid w:val="00766856"/>
    <w:rsid w:val="007668D7"/>
    <w:rsid w:val="00766BC9"/>
    <w:rsid w:val="00767427"/>
    <w:rsid w:val="0076769E"/>
    <w:rsid w:val="007676DA"/>
    <w:rsid w:val="0076798D"/>
    <w:rsid w:val="00767AED"/>
    <w:rsid w:val="00767B43"/>
    <w:rsid w:val="00767C41"/>
    <w:rsid w:val="00767CD3"/>
    <w:rsid w:val="00767D96"/>
    <w:rsid w:val="007704DB"/>
    <w:rsid w:val="007704E8"/>
    <w:rsid w:val="00770519"/>
    <w:rsid w:val="00770718"/>
    <w:rsid w:val="007709FB"/>
    <w:rsid w:val="00770ACA"/>
    <w:rsid w:val="00770C98"/>
    <w:rsid w:val="00770E7F"/>
    <w:rsid w:val="00771059"/>
    <w:rsid w:val="007711FC"/>
    <w:rsid w:val="00771459"/>
    <w:rsid w:val="0077184B"/>
    <w:rsid w:val="00771B5D"/>
    <w:rsid w:val="00771DBB"/>
    <w:rsid w:val="00771EA7"/>
    <w:rsid w:val="0077204A"/>
    <w:rsid w:val="00772168"/>
    <w:rsid w:val="007721DE"/>
    <w:rsid w:val="007722BE"/>
    <w:rsid w:val="00772693"/>
    <w:rsid w:val="00772818"/>
    <w:rsid w:val="0077290C"/>
    <w:rsid w:val="00772DF0"/>
    <w:rsid w:val="00772F4F"/>
    <w:rsid w:val="00772FEE"/>
    <w:rsid w:val="00773005"/>
    <w:rsid w:val="0077328E"/>
    <w:rsid w:val="007732E0"/>
    <w:rsid w:val="007734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B0B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23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F3"/>
    <w:rsid w:val="0078074B"/>
    <w:rsid w:val="007807DB"/>
    <w:rsid w:val="007807DD"/>
    <w:rsid w:val="00780F39"/>
    <w:rsid w:val="00781068"/>
    <w:rsid w:val="007814B0"/>
    <w:rsid w:val="007814E0"/>
    <w:rsid w:val="00781546"/>
    <w:rsid w:val="00781554"/>
    <w:rsid w:val="007815AD"/>
    <w:rsid w:val="0078164B"/>
    <w:rsid w:val="00781878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40E5"/>
    <w:rsid w:val="0078456B"/>
    <w:rsid w:val="00784577"/>
    <w:rsid w:val="00784597"/>
    <w:rsid w:val="00784CDB"/>
    <w:rsid w:val="00784E2D"/>
    <w:rsid w:val="00784E75"/>
    <w:rsid w:val="00784EE4"/>
    <w:rsid w:val="0078522E"/>
    <w:rsid w:val="0078549E"/>
    <w:rsid w:val="007855B8"/>
    <w:rsid w:val="00785703"/>
    <w:rsid w:val="007859AA"/>
    <w:rsid w:val="00785BF7"/>
    <w:rsid w:val="00785C0F"/>
    <w:rsid w:val="00785E86"/>
    <w:rsid w:val="0078614E"/>
    <w:rsid w:val="007863D2"/>
    <w:rsid w:val="00786729"/>
    <w:rsid w:val="0078692E"/>
    <w:rsid w:val="0078706D"/>
    <w:rsid w:val="00787366"/>
    <w:rsid w:val="007873CF"/>
    <w:rsid w:val="0078760C"/>
    <w:rsid w:val="007877FA"/>
    <w:rsid w:val="00787819"/>
    <w:rsid w:val="00787ADC"/>
    <w:rsid w:val="00787C6A"/>
    <w:rsid w:val="00787DB0"/>
    <w:rsid w:val="00787F33"/>
    <w:rsid w:val="007903F8"/>
    <w:rsid w:val="00790626"/>
    <w:rsid w:val="007908A0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24A"/>
    <w:rsid w:val="00792468"/>
    <w:rsid w:val="00792860"/>
    <w:rsid w:val="00792A5D"/>
    <w:rsid w:val="0079301C"/>
    <w:rsid w:val="0079302C"/>
    <w:rsid w:val="00793293"/>
    <w:rsid w:val="007934E7"/>
    <w:rsid w:val="00793522"/>
    <w:rsid w:val="00793638"/>
    <w:rsid w:val="007936D8"/>
    <w:rsid w:val="007938B5"/>
    <w:rsid w:val="00793A49"/>
    <w:rsid w:val="00793B86"/>
    <w:rsid w:val="00793CF0"/>
    <w:rsid w:val="00793FBF"/>
    <w:rsid w:val="0079406C"/>
    <w:rsid w:val="00794259"/>
    <w:rsid w:val="00794392"/>
    <w:rsid w:val="007943AE"/>
    <w:rsid w:val="007945F0"/>
    <w:rsid w:val="00794714"/>
    <w:rsid w:val="00794A7A"/>
    <w:rsid w:val="00794C9A"/>
    <w:rsid w:val="00794DD2"/>
    <w:rsid w:val="00794FFB"/>
    <w:rsid w:val="00795423"/>
    <w:rsid w:val="00795880"/>
    <w:rsid w:val="00795A84"/>
    <w:rsid w:val="00795B1D"/>
    <w:rsid w:val="00795BE6"/>
    <w:rsid w:val="00795F94"/>
    <w:rsid w:val="00795F9A"/>
    <w:rsid w:val="0079600D"/>
    <w:rsid w:val="00796142"/>
    <w:rsid w:val="0079688E"/>
    <w:rsid w:val="00796BDE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AB8"/>
    <w:rsid w:val="00797C5D"/>
    <w:rsid w:val="00797E94"/>
    <w:rsid w:val="00797FF4"/>
    <w:rsid w:val="007A015D"/>
    <w:rsid w:val="007A0204"/>
    <w:rsid w:val="007A0236"/>
    <w:rsid w:val="007A02BA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1CF"/>
    <w:rsid w:val="007A1AB1"/>
    <w:rsid w:val="007A1ACA"/>
    <w:rsid w:val="007A1DA3"/>
    <w:rsid w:val="007A1DDE"/>
    <w:rsid w:val="007A23E9"/>
    <w:rsid w:val="007A2521"/>
    <w:rsid w:val="007A283F"/>
    <w:rsid w:val="007A2AEC"/>
    <w:rsid w:val="007A2BED"/>
    <w:rsid w:val="007A2CFD"/>
    <w:rsid w:val="007A31E6"/>
    <w:rsid w:val="007A3229"/>
    <w:rsid w:val="007A3770"/>
    <w:rsid w:val="007A3996"/>
    <w:rsid w:val="007A3A0A"/>
    <w:rsid w:val="007A3BA2"/>
    <w:rsid w:val="007A3CD6"/>
    <w:rsid w:val="007A3DD1"/>
    <w:rsid w:val="007A3EDC"/>
    <w:rsid w:val="007A4131"/>
    <w:rsid w:val="007A472D"/>
    <w:rsid w:val="007A4742"/>
    <w:rsid w:val="007A4883"/>
    <w:rsid w:val="007A4B8D"/>
    <w:rsid w:val="007A4C09"/>
    <w:rsid w:val="007A4C22"/>
    <w:rsid w:val="007A4FE4"/>
    <w:rsid w:val="007A5188"/>
    <w:rsid w:val="007A55B2"/>
    <w:rsid w:val="007A581F"/>
    <w:rsid w:val="007A59E1"/>
    <w:rsid w:val="007A5EE2"/>
    <w:rsid w:val="007A5FA5"/>
    <w:rsid w:val="007A6250"/>
    <w:rsid w:val="007A626D"/>
    <w:rsid w:val="007A6899"/>
    <w:rsid w:val="007A68B4"/>
    <w:rsid w:val="007A6A96"/>
    <w:rsid w:val="007A6AC6"/>
    <w:rsid w:val="007A6BE1"/>
    <w:rsid w:val="007A6C2A"/>
    <w:rsid w:val="007A6CC5"/>
    <w:rsid w:val="007A6D98"/>
    <w:rsid w:val="007A737B"/>
    <w:rsid w:val="007A73AA"/>
    <w:rsid w:val="007A7410"/>
    <w:rsid w:val="007A7602"/>
    <w:rsid w:val="007A7763"/>
    <w:rsid w:val="007A7CC1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BF0"/>
    <w:rsid w:val="007B2D39"/>
    <w:rsid w:val="007B301B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3F58"/>
    <w:rsid w:val="007B42B0"/>
    <w:rsid w:val="007B46E8"/>
    <w:rsid w:val="007B48C8"/>
    <w:rsid w:val="007B49FD"/>
    <w:rsid w:val="007B4FC6"/>
    <w:rsid w:val="007B51B5"/>
    <w:rsid w:val="007B520B"/>
    <w:rsid w:val="007B5544"/>
    <w:rsid w:val="007B55D7"/>
    <w:rsid w:val="007B5650"/>
    <w:rsid w:val="007B57A5"/>
    <w:rsid w:val="007B585C"/>
    <w:rsid w:val="007B5AF0"/>
    <w:rsid w:val="007B5BCD"/>
    <w:rsid w:val="007B5D09"/>
    <w:rsid w:val="007B5ECA"/>
    <w:rsid w:val="007B5F61"/>
    <w:rsid w:val="007B6323"/>
    <w:rsid w:val="007B6654"/>
    <w:rsid w:val="007B6768"/>
    <w:rsid w:val="007B6A41"/>
    <w:rsid w:val="007B6A45"/>
    <w:rsid w:val="007B6A57"/>
    <w:rsid w:val="007B6B2E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4AA"/>
    <w:rsid w:val="007C058B"/>
    <w:rsid w:val="007C1364"/>
    <w:rsid w:val="007C14D5"/>
    <w:rsid w:val="007C1521"/>
    <w:rsid w:val="007C1929"/>
    <w:rsid w:val="007C19A2"/>
    <w:rsid w:val="007C1CE5"/>
    <w:rsid w:val="007C1E3E"/>
    <w:rsid w:val="007C1F55"/>
    <w:rsid w:val="007C2014"/>
    <w:rsid w:val="007C21A7"/>
    <w:rsid w:val="007C2519"/>
    <w:rsid w:val="007C2684"/>
    <w:rsid w:val="007C28B2"/>
    <w:rsid w:val="007C28D3"/>
    <w:rsid w:val="007C2A45"/>
    <w:rsid w:val="007C2CD6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D4A"/>
    <w:rsid w:val="007C3E12"/>
    <w:rsid w:val="007C3F99"/>
    <w:rsid w:val="007C404B"/>
    <w:rsid w:val="007C413A"/>
    <w:rsid w:val="007C414F"/>
    <w:rsid w:val="007C417C"/>
    <w:rsid w:val="007C41FB"/>
    <w:rsid w:val="007C446B"/>
    <w:rsid w:val="007C448F"/>
    <w:rsid w:val="007C44DF"/>
    <w:rsid w:val="007C4583"/>
    <w:rsid w:val="007C5207"/>
    <w:rsid w:val="007C529B"/>
    <w:rsid w:val="007C53F2"/>
    <w:rsid w:val="007C578F"/>
    <w:rsid w:val="007C5ACF"/>
    <w:rsid w:val="007C5CAE"/>
    <w:rsid w:val="007C5ED5"/>
    <w:rsid w:val="007C62F3"/>
    <w:rsid w:val="007C65DC"/>
    <w:rsid w:val="007C6D03"/>
    <w:rsid w:val="007C6F3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7C"/>
    <w:rsid w:val="007D16BD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AD0"/>
    <w:rsid w:val="007D2B1B"/>
    <w:rsid w:val="007D2B7F"/>
    <w:rsid w:val="007D2FBC"/>
    <w:rsid w:val="007D3285"/>
    <w:rsid w:val="007D3381"/>
    <w:rsid w:val="007D3769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B26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6F8"/>
    <w:rsid w:val="007D781E"/>
    <w:rsid w:val="007D7CF5"/>
    <w:rsid w:val="007E01F0"/>
    <w:rsid w:val="007E03D1"/>
    <w:rsid w:val="007E04C2"/>
    <w:rsid w:val="007E0578"/>
    <w:rsid w:val="007E0CA5"/>
    <w:rsid w:val="007E0CD3"/>
    <w:rsid w:val="007E0D65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E6"/>
    <w:rsid w:val="007E3041"/>
    <w:rsid w:val="007E32E8"/>
    <w:rsid w:val="007E34F2"/>
    <w:rsid w:val="007E35F5"/>
    <w:rsid w:val="007E36E3"/>
    <w:rsid w:val="007E3ADF"/>
    <w:rsid w:val="007E3DEC"/>
    <w:rsid w:val="007E3EC7"/>
    <w:rsid w:val="007E3FF2"/>
    <w:rsid w:val="007E411D"/>
    <w:rsid w:val="007E42FC"/>
    <w:rsid w:val="007E45C6"/>
    <w:rsid w:val="007E4893"/>
    <w:rsid w:val="007E48CE"/>
    <w:rsid w:val="007E48D0"/>
    <w:rsid w:val="007E4A65"/>
    <w:rsid w:val="007E4DAD"/>
    <w:rsid w:val="007E5029"/>
    <w:rsid w:val="007E52AE"/>
    <w:rsid w:val="007E556E"/>
    <w:rsid w:val="007E56C6"/>
    <w:rsid w:val="007E5777"/>
    <w:rsid w:val="007E5962"/>
    <w:rsid w:val="007E5B6B"/>
    <w:rsid w:val="007E627C"/>
    <w:rsid w:val="007E63AD"/>
    <w:rsid w:val="007E6534"/>
    <w:rsid w:val="007E6746"/>
    <w:rsid w:val="007E6A51"/>
    <w:rsid w:val="007E6B8E"/>
    <w:rsid w:val="007E6CBB"/>
    <w:rsid w:val="007E6E35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8BF"/>
    <w:rsid w:val="007F0F90"/>
    <w:rsid w:val="007F1107"/>
    <w:rsid w:val="007F166F"/>
    <w:rsid w:val="007F1A89"/>
    <w:rsid w:val="007F1B17"/>
    <w:rsid w:val="007F1C56"/>
    <w:rsid w:val="007F1C60"/>
    <w:rsid w:val="007F1D57"/>
    <w:rsid w:val="007F1F75"/>
    <w:rsid w:val="007F2026"/>
    <w:rsid w:val="007F23D2"/>
    <w:rsid w:val="007F2991"/>
    <w:rsid w:val="007F2C6A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F7"/>
    <w:rsid w:val="007F440B"/>
    <w:rsid w:val="007F465D"/>
    <w:rsid w:val="007F46E0"/>
    <w:rsid w:val="007F4704"/>
    <w:rsid w:val="007F4A8F"/>
    <w:rsid w:val="007F4ACF"/>
    <w:rsid w:val="007F4C04"/>
    <w:rsid w:val="007F4E6D"/>
    <w:rsid w:val="007F51FF"/>
    <w:rsid w:val="007F528A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59"/>
    <w:rsid w:val="007F6568"/>
    <w:rsid w:val="007F6665"/>
    <w:rsid w:val="007F68BB"/>
    <w:rsid w:val="007F6951"/>
    <w:rsid w:val="007F6C48"/>
    <w:rsid w:val="007F6C82"/>
    <w:rsid w:val="007F6E92"/>
    <w:rsid w:val="007F70E9"/>
    <w:rsid w:val="007F71DC"/>
    <w:rsid w:val="007F741B"/>
    <w:rsid w:val="007F786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B37"/>
    <w:rsid w:val="00800C0F"/>
    <w:rsid w:val="00800C25"/>
    <w:rsid w:val="00801D6C"/>
    <w:rsid w:val="00801FE7"/>
    <w:rsid w:val="008022A4"/>
    <w:rsid w:val="0080231E"/>
    <w:rsid w:val="00802587"/>
    <w:rsid w:val="00802769"/>
    <w:rsid w:val="00802A7B"/>
    <w:rsid w:val="00802ACA"/>
    <w:rsid w:val="008031C0"/>
    <w:rsid w:val="00803424"/>
    <w:rsid w:val="00803454"/>
    <w:rsid w:val="00803A47"/>
    <w:rsid w:val="00803BFA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B6C"/>
    <w:rsid w:val="00804E07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3B0"/>
    <w:rsid w:val="00806667"/>
    <w:rsid w:val="0080699B"/>
    <w:rsid w:val="00806D3E"/>
    <w:rsid w:val="00806D79"/>
    <w:rsid w:val="00806FAF"/>
    <w:rsid w:val="0080707E"/>
    <w:rsid w:val="00807427"/>
    <w:rsid w:val="00807431"/>
    <w:rsid w:val="008074E9"/>
    <w:rsid w:val="00807565"/>
    <w:rsid w:val="00807AC3"/>
    <w:rsid w:val="00807B5A"/>
    <w:rsid w:val="00807BA5"/>
    <w:rsid w:val="00807BB6"/>
    <w:rsid w:val="00807C2E"/>
    <w:rsid w:val="00807C8E"/>
    <w:rsid w:val="00807DCE"/>
    <w:rsid w:val="0081025D"/>
    <w:rsid w:val="00810446"/>
    <w:rsid w:val="00810596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B05"/>
    <w:rsid w:val="00811C6F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4E65"/>
    <w:rsid w:val="00815005"/>
    <w:rsid w:val="00815293"/>
    <w:rsid w:val="00815BCC"/>
    <w:rsid w:val="00815BE1"/>
    <w:rsid w:val="00815CD8"/>
    <w:rsid w:val="008160A6"/>
    <w:rsid w:val="00816400"/>
    <w:rsid w:val="00816692"/>
    <w:rsid w:val="00816AAC"/>
    <w:rsid w:val="00816C38"/>
    <w:rsid w:val="00816CAA"/>
    <w:rsid w:val="00816D78"/>
    <w:rsid w:val="00816E11"/>
    <w:rsid w:val="00816FB7"/>
    <w:rsid w:val="00817070"/>
    <w:rsid w:val="008173D6"/>
    <w:rsid w:val="008176A0"/>
    <w:rsid w:val="008176CD"/>
    <w:rsid w:val="00820076"/>
    <w:rsid w:val="008201FB"/>
    <w:rsid w:val="0082050F"/>
    <w:rsid w:val="00820553"/>
    <w:rsid w:val="008208A4"/>
    <w:rsid w:val="008208C1"/>
    <w:rsid w:val="00820B22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20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7B7"/>
    <w:rsid w:val="008227BF"/>
    <w:rsid w:val="00822989"/>
    <w:rsid w:val="00822D4D"/>
    <w:rsid w:val="00822E4B"/>
    <w:rsid w:val="00822F74"/>
    <w:rsid w:val="008230DB"/>
    <w:rsid w:val="0082321D"/>
    <w:rsid w:val="008232D0"/>
    <w:rsid w:val="00823AC9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B8D"/>
    <w:rsid w:val="00826E7E"/>
    <w:rsid w:val="00826EA1"/>
    <w:rsid w:val="00826FA9"/>
    <w:rsid w:val="00827008"/>
    <w:rsid w:val="0082718E"/>
    <w:rsid w:val="00827324"/>
    <w:rsid w:val="008273A6"/>
    <w:rsid w:val="00827529"/>
    <w:rsid w:val="00827962"/>
    <w:rsid w:val="00827BC9"/>
    <w:rsid w:val="00827E45"/>
    <w:rsid w:val="00827F45"/>
    <w:rsid w:val="00830208"/>
    <w:rsid w:val="008308DC"/>
    <w:rsid w:val="00830B42"/>
    <w:rsid w:val="00830B8F"/>
    <w:rsid w:val="00830C14"/>
    <w:rsid w:val="00830C92"/>
    <w:rsid w:val="00830CCA"/>
    <w:rsid w:val="008311CC"/>
    <w:rsid w:val="008313E4"/>
    <w:rsid w:val="0083161A"/>
    <w:rsid w:val="00831B32"/>
    <w:rsid w:val="00831DEA"/>
    <w:rsid w:val="00831E6B"/>
    <w:rsid w:val="008323BF"/>
    <w:rsid w:val="008324F4"/>
    <w:rsid w:val="0083259F"/>
    <w:rsid w:val="008326B4"/>
    <w:rsid w:val="00832A37"/>
    <w:rsid w:val="00832B59"/>
    <w:rsid w:val="008331DC"/>
    <w:rsid w:val="008332C9"/>
    <w:rsid w:val="008333E5"/>
    <w:rsid w:val="00833576"/>
    <w:rsid w:val="008335BB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8F6"/>
    <w:rsid w:val="008349E8"/>
    <w:rsid w:val="00834C10"/>
    <w:rsid w:val="0083521C"/>
    <w:rsid w:val="00835253"/>
    <w:rsid w:val="008353E3"/>
    <w:rsid w:val="00835458"/>
    <w:rsid w:val="008354C8"/>
    <w:rsid w:val="0083575D"/>
    <w:rsid w:val="00835C7C"/>
    <w:rsid w:val="008368B9"/>
    <w:rsid w:val="008369CC"/>
    <w:rsid w:val="00836AEC"/>
    <w:rsid w:val="00836AF3"/>
    <w:rsid w:val="00836C77"/>
    <w:rsid w:val="00836DB6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5F4"/>
    <w:rsid w:val="0084162B"/>
    <w:rsid w:val="00841636"/>
    <w:rsid w:val="008416DB"/>
    <w:rsid w:val="00841A8E"/>
    <w:rsid w:val="00841DFA"/>
    <w:rsid w:val="00841E6E"/>
    <w:rsid w:val="00841E89"/>
    <w:rsid w:val="00841F6F"/>
    <w:rsid w:val="00842534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B33"/>
    <w:rsid w:val="00843B82"/>
    <w:rsid w:val="00843BA4"/>
    <w:rsid w:val="00843D73"/>
    <w:rsid w:val="00843DC1"/>
    <w:rsid w:val="0084412D"/>
    <w:rsid w:val="008441AB"/>
    <w:rsid w:val="00844550"/>
    <w:rsid w:val="00844579"/>
    <w:rsid w:val="00844591"/>
    <w:rsid w:val="00844611"/>
    <w:rsid w:val="0084473D"/>
    <w:rsid w:val="00844784"/>
    <w:rsid w:val="00845116"/>
    <w:rsid w:val="00845313"/>
    <w:rsid w:val="00845384"/>
    <w:rsid w:val="00845663"/>
    <w:rsid w:val="008456F6"/>
    <w:rsid w:val="00845723"/>
    <w:rsid w:val="00845BBE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836"/>
    <w:rsid w:val="00847A73"/>
    <w:rsid w:val="00847BD2"/>
    <w:rsid w:val="00847EA7"/>
    <w:rsid w:val="00847F5D"/>
    <w:rsid w:val="00850030"/>
    <w:rsid w:val="00850177"/>
    <w:rsid w:val="008501C9"/>
    <w:rsid w:val="00850982"/>
    <w:rsid w:val="008509D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318"/>
    <w:rsid w:val="008524F0"/>
    <w:rsid w:val="0085290D"/>
    <w:rsid w:val="00852A8C"/>
    <w:rsid w:val="00852BB6"/>
    <w:rsid w:val="008537D2"/>
    <w:rsid w:val="0085380B"/>
    <w:rsid w:val="00853862"/>
    <w:rsid w:val="00853B9B"/>
    <w:rsid w:val="00853D16"/>
    <w:rsid w:val="0085409E"/>
    <w:rsid w:val="00854175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C87"/>
    <w:rsid w:val="00854E03"/>
    <w:rsid w:val="00855023"/>
    <w:rsid w:val="0085504B"/>
    <w:rsid w:val="008554F0"/>
    <w:rsid w:val="0085557E"/>
    <w:rsid w:val="008559AE"/>
    <w:rsid w:val="00855A8F"/>
    <w:rsid w:val="00855C94"/>
    <w:rsid w:val="00855ECF"/>
    <w:rsid w:val="0085643B"/>
    <w:rsid w:val="0085663D"/>
    <w:rsid w:val="0085668C"/>
    <w:rsid w:val="0085675A"/>
    <w:rsid w:val="00856844"/>
    <w:rsid w:val="00856939"/>
    <w:rsid w:val="0085693A"/>
    <w:rsid w:val="00856D46"/>
    <w:rsid w:val="00856F0F"/>
    <w:rsid w:val="00856F23"/>
    <w:rsid w:val="0085714F"/>
    <w:rsid w:val="0085718A"/>
    <w:rsid w:val="0085730E"/>
    <w:rsid w:val="008573C8"/>
    <w:rsid w:val="0085758E"/>
    <w:rsid w:val="00857769"/>
    <w:rsid w:val="00857781"/>
    <w:rsid w:val="008577F7"/>
    <w:rsid w:val="00857AEA"/>
    <w:rsid w:val="00857D8D"/>
    <w:rsid w:val="0086050C"/>
    <w:rsid w:val="008607E0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284"/>
    <w:rsid w:val="00862753"/>
    <w:rsid w:val="00862809"/>
    <w:rsid w:val="0086292C"/>
    <w:rsid w:val="00862A7F"/>
    <w:rsid w:val="00862A8A"/>
    <w:rsid w:val="00862B3A"/>
    <w:rsid w:val="00862C5F"/>
    <w:rsid w:val="00862DF8"/>
    <w:rsid w:val="0086328F"/>
    <w:rsid w:val="00863AB6"/>
    <w:rsid w:val="00863C11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6CB"/>
    <w:rsid w:val="008656F3"/>
    <w:rsid w:val="008659BC"/>
    <w:rsid w:val="00865B66"/>
    <w:rsid w:val="00866595"/>
    <w:rsid w:val="00866AFB"/>
    <w:rsid w:val="00866BA5"/>
    <w:rsid w:val="00866DA4"/>
    <w:rsid w:val="00866E5C"/>
    <w:rsid w:val="00866EBE"/>
    <w:rsid w:val="00866EED"/>
    <w:rsid w:val="00866F1E"/>
    <w:rsid w:val="00866F52"/>
    <w:rsid w:val="00867232"/>
    <w:rsid w:val="00867B9E"/>
    <w:rsid w:val="00867E4D"/>
    <w:rsid w:val="00870339"/>
    <w:rsid w:val="0087080E"/>
    <w:rsid w:val="0087099E"/>
    <w:rsid w:val="008709BC"/>
    <w:rsid w:val="00870DA6"/>
    <w:rsid w:val="008710EC"/>
    <w:rsid w:val="0087113A"/>
    <w:rsid w:val="00871184"/>
    <w:rsid w:val="0087125A"/>
    <w:rsid w:val="00871283"/>
    <w:rsid w:val="00871482"/>
    <w:rsid w:val="008714D3"/>
    <w:rsid w:val="008715CA"/>
    <w:rsid w:val="00871879"/>
    <w:rsid w:val="008719F2"/>
    <w:rsid w:val="00871C01"/>
    <w:rsid w:val="00871F4D"/>
    <w:rsid w:val="0087241D"/>
    <w:rsid w:val="0087257E"/>
    <w:rsid w:val="008728C8"/>
    <w:rsid w:val="00872944"/>
    <w:rsid w:val="00872A11"/>
    <w:rsid w:val="00872A55"/>
    <w:rsid w:val="00872BE2"/>
    <w:rsid w:val="00872C45"/>
    <w:rsid w:val="00872EE8"/>
    <w:rsid w:val="00872F52"/>
    <w:rsid w:val="008732D9"/>
    <w:rsid w:val="00873354"/>
    <w:rsid w:val="00873370"/>
    <w:rsid w:val="008736CB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0C"/>
    <w:rsid w:val="0087765E"/>
    <w:rsid w:val="00877833"/>
    <w:rsid w:val="00877A51"/>
    <w:rsid w:val="00877AE7"/>
    <w:rsid w:val="00877BE6"/>
    <w:rsid w:val="0088008F"/>
    <w:rsid w:val="008800B4"/>
    <w:rsid w:val="00880584"/>
    <w:rsid w:val="008807BB"/>
    <w:rsid w:val="008808EC"/>
    <w:rsid w:val="008809BC"/>
    <w:rsid w:val="00880B58"/>
    <w:rsid w:val="00880BB9"/>
    <w:rsid w:val="00880CAF"/>
    <w:rsid w:val="00880EF9"/>
    <w:rsid w:val="00881525"/>
    <w:rsid w:val="00881799"/>
    <w:rsid w:val="00881933"/>
    <w:rsid w:val="00881A10"/>
    <w:rsid w:val="00881AAB"/>
    <w:rsid w:val="00881C08"/>
    <w:rsid w:val="00881D0F"/>
    <w:rsid w:val="00881DE5"/>
    <w:rsid w:val="00881E3C"/>
    <w:rsid w:val="00881F39"/>
    <w:rsid w:val="0088207D"/>
    <w:rsid w:val="008822F9"/>
    <w:rsid w:val="008822FC"/>
    <w:rsid w:val="0088230B"/>
    <w:rsid w:val="00882472"/>
    <w:rsid w:val="00882488"/>
    <w:rsid w:val="00882498"/>
    <w:rsid w:val="008824AA"/>
    <w:rsid w:val="00882F2F"/>
    <w:rsid w:val="00883072"/>
    <w:rsid w:val="0088310F"/>
    <w:rsid w:val="008832E2"/>
    <w:rsid w:val="008832ED"/>
    <w:rsid w:val="008834BE"/>
    <w:rsid w:val="0088396D"/>
    <w:rsid w:val="00883B8F"/>
    <w:rsid w:val="00883D0A"/>
    <w:rsid w:val="00884310"/>
    <w:rsid w:val="00884721"/>
    <w:rsid w:val="00884BC6"/>
    <w:rsid w:val="00884E51"/>
    <w:rsid w:val="008852FA"/>
    <w:rsid w:val="00885452"/>
    <w:rsid w:val="00885594"/>
    <w:rsid w:val="00885673"/>
    <w:rsid w:val="00885890"/>
    <w:rsid w:val="008858E7"/>
    <w:rsid w:val="00885925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433"/>
    <w:rsid w:val="00887A03"/>
    <w:rsid w:val="00887A9B"/>
    <w:rsid w:val="00887B46"/>
    <w:rsid w:val="00887C32"/>
    <w:rsid w:val="00887E44"/>
    <w:rsid w:val="008901F1"/>
    <w:rsid w:val="008902C8"/>
    <w:rsid w:val="00890355"/>
    <w:rsid w:val="00890A92"/>
    <w:rsid w:val="00890BAB"/>
    <w:rsid w:val="0089116A"/>
    <w:rsid w:val="008911DD"/>
    <w:rsid w:val="008913DC"/>
    <w:rsid w:val="008914CE"/>
    <w:rsid w:val="008917DC"/>
    <w:rsid w:val="008918A8"/>
    <w:rsid w:val="008918B1"/>
    <w:rsid w:val="00891CC9"/>
    <w:rsid w:val="00892596"/>
    <w:rsid w:val="008925E3"/>
    <w:rsid w:val="00892CAA"/>
    <w:rsid w:val="00892D9A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DAB"/>
    <w:rsid w:val="00894EEE"/>
    <w:rsid w:val="00894FA7"/>
    <w:rsid w:val="008952C7"/>
    <w:rsid w:val="00895419"/>
    <w:rsid w:val="0089555F"/>
    <w:rsid w:val="00895713"/>
    <w:rsid w:val="008959A0"/>
    <w:rsid w:val="00895A78"/>
    <w:rsid w:val="0089621A"/>
    <w:rsid w:val="00896465"/>
    <w:rsid w:val="008964FF"/>
    <w:rsid w:val="00896858"/>
    <w:rsid w:val="00896AF4"/>
    <w:rsid w:val="00896BF6"/>
    <w:rsid w:val="00896E11"/>
    <w:rsid w:val="00897262"/>
    <w:rsid w:val="00897341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4"/>
    <w:rsid w:val="008A29FD"/>
    <w:rsid w:val="008A2BC7"/>
    <w:rsid w:val="008A2CB2"/>
    <w:rsid w:val="008A2D53"/>
    <w:rsid w:val="008A34E8"/>
    <w:rsid w:val="008A352D"/>
    <w:rsid w:val="008A3935"/>
    <w:rsid w:val="008A3BFB"/>
    <w:rsid w:val="008A3F84"/>
    <w:rsid w:val="008A419A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500"/>
    <w:rsid w:val="008A598D"/>
    <w:rsid w:val="008A5C2B"/>
    <w:rsid w:val="008A6214"/>
    <w:rsid w:val="008A623B"/>
    <w:rsid w:val="008A65B0"/>
    <w:rsid w:val="008A6608"/>
    <w:rsid w:val="008A663B"/>
    <w:rsid w:val="008A6998"/>
    <w:rsid w:val="008A75C3"/>
    <w:rsid w:val="008A7629"/>
    <w:rsid w:val="008A76F7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69A"/>
    <w:rsid w:val="008B16EE"/>
    <w:rsid w:val="008B1BBE"/>
    <w:rsid w:val="008B1C3A"/>
    <w:rsid w:val="008B1DF8"/>
    <w:rsid w:val="008B1FF0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D"/>
    <w:rsid w:val="008B43FC"/>
    <w:rsid w:val="008B45C9"/>
    <w:rsid w:val="008B4631"/>
    <w:rsid w:val="008B463B"/>
    <w:rsid w:val="008B46BC"/>
    <w:rsid w:val="008B482C"/>
    <w:rsid w:val="008B5002"/>
    <w:rsid w:val="008B5468"/>
    <w:rsid w:val="008B57FC"/>
    <w:rsid w:val="008B5885"/>
    <w:rsid w:val="008B60BE"/>
    <w:rsid w:val="008B649F"/>
    <w:rsid w:val="008B66ED"/>
    <w:rsid w:val="008B6802"/>
    <w:rsid w:val="008B6855"/>
    <w:rsid w:val="008B6D30"/>
    <w:rsid w:val="008B6D6D"/>
    <w:rsid w:val="008B6DAB"/>
    <w:rsid w:val="008B6DD8"/>
    <w:rsid w:val="008B6FEE"/>
    <w:rsid w:val="008B7177"/>
    <w:rsid w:val="008B7356"/>
    <w:rsid w:val="008B744A"/>
    <w:rsid w:val="008B7615"/>
    <w:rsid w:val="008B7CAF"/>
    <w:rsid w:val="008B7E93"/>
    <w:rsid w:val="008C054C"/>
    <w:rsid w:val="008C0652"/>
    <w:rsid w:val="008C0857"/>
    <w:rsid w:val="008C0E3C"/>
    <w:rsid w:val="008C0EF0"/>
    <w:rsid w:val="008C1928"/>
    <w:rsid w:val="008C1A41"/>
    <w:rsid w:val="008C1A65"/>
    <w:rsid w:val="008C1AE2"/>
    <w:rsid w:val="008C1D9F"/>
    <w:rsid w:val="008C21D1"/>
    <w:rsid w:val="008C2531"/>
    <w:rsid w:val="008C27F4"/>
    <w:rsid w:val="008C289A"/>
    <w:rsid w:val="008C2C97"/>
    <w:rsid w:val="008C313A"/>
    <w:rsid w:val="008C3634"/>
    <w:rsid w:val="008C364C"/>
    <w:rsid w:val="008C3A64"/>
    <w:rsid w:val="008C3B86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4A2"/>
    <w:rsid w:val="008D154F"/>
    <w:rsid w:val="008D167E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022"/>
    <w:rsid w:val="008D3706"/>
    <w:rsid w:val="008D37BE"/>
    <w:rsid w:val="008D3806"/>
    <w:rsid w:val="008D3D3C"/>
    <w:rsid w:val="008D4048"/>
    <w:rsid w:val="008D41DA"/>
    <w:rsid w:val="008D42DF"/>
    <w:rsid w:val="008D4409"/>
    <w:rsid w:val="008D469A"/>
    <w:rsid w:val="008D4A3D"/>
    <w:rsid w:val="008D4D4E"/>
    <w:rsid w:val="008D4E0F"/>
    <w:rsid w:val="008D51DB"/>
    <w:rsid w:val="008D5693"/>
    <w:rsid w:val="008D575E"/>
    <w:rsid w:val="008D5929"/>
    <w:rsid w:val="008D5B84"/>
    <w:rsid w:val="008D5EAC"/>
    <w:rsid w:val="008D5EB1"/>
    <w:rsid w:val="008D60C1"/>
    <w:rsid w:val="008D611E"/>
    <w:rsid w:val="008D6387"/>
    <w:rsid w:val="008D65E1"/>
    <w:rsid w:val="008D664C"/>
    <w:rsid w:val="008D679C"/>
    <w:rsid w:val="008D75FE"/>
    <w:rsid w:val="008D78DF"/>
    <w:rsid w:val="008D7981"/>
    <w:rsid w:val="008D7989"/>
    <w:rsid w:val="008D7EF0"/>
    <w:rsid w:val="008D7FD8"/>
    <w:rsid w:val="008D7FF9"/>
    <w:rsid w:val="008E00ED"/>
    <w:rsid w:val="008E027F"/>
    <w:rsid w:val="008E0440"/>
    <w:rsid w:val="008E04CB"/>
    <w:rsid w:val="008E05A7"/>
    <w:rsid w:val="008E08C5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320D"/>
    <w:rsid w:val="008E3B21"/>
    <w:rsid w:val="008E3C1A"/>
    <w:rsid w:val="008E3ECE"/>
    <w:rsid w:val="008E411C"/>
    <w:rsid w:val="008E430E"/>
    <w:rsid w:val="008E43F9"/>
    <w:rsid w:val="008E443A"/>
    <w:rsid w:val="008E4696"/>
    <w:rsid w:val="008E4A62"/>
    <w:rsid w:val="008E4EC4"/>
    <w:rsid w:val="008E524A"/>
    <w:rsid w:val="008E5A95"/>
    <w:rsid w:val="008E5B59"/>
    <w:rsid w:val="008E5EF5"/>
    <w:rsid w:val="008E60BA"/>
    <w:rsid w:val="008E6196"/>
    <w:rsid w:val="008E629F"/>
    <w:rsid w:val="008E6372"/>
    <w:rsid w:val="008E64ED"/>
    <w:rsid w:val="008E64F5"/>
    <w:rsid w:val="008E666A"/>
    <w:rsid w:val="008E66C5"/>
    <w:rsid w:val="008E67BA"/>
    <w:rsid w:val="008E69B4"/>
    <w:rsid w:val="008E6E0F"/>
    <w:rsid w:val="008E6E4B"/>
    <w:rsid w:val="008E6F57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044"/>
    <w:rsid w:val="008F1833"/>
    <w:rsid w:val="008F18FD"/>
    <w:rsid w:val="008F1B74"/>
    <w:rsid w:val="008F1D2E"/>
    <w:rsid w:val="008F1E63"/>
    <w:rsid w:val="008F21F6"/>
    <w:rsid w:val="008F22A0"/>
    <w:rsid w:val="008F25D5"/>
    <w:rsid w:val="008F26C0"/>
    <w:rsid w:val="008F2985"/>
    <w:rsid w:val="008F2A72"/>
    <w:rsid w:val="008F2A87"/>
    <w:rsid w:val="008F2E65"/>
    <w:rsid w:val="008F2EFD"/>
    <w:rsid w:val="008F3135"/>
    <w:rsid w:val="008F31BD"/>
    <w:rsid w:val="008F32D5"/>
    <w:rsid w:val="008F3F48"/>
    <w:rsid w:val="008F4184"/>
    <w:rsid w:val="008F47D1"/>
    <w:rsid w:val="008F47F1"/>
    <w:rsid w:val="008F48BA"/>
    <w:rsid w:val="008F4A9D"/>
    <w:rsid w:val="008F4ABC"/>
    <w:rsid w:val="008F4AF8"/>
    <w:rsid w:val="008F4B4A"/>
    <w:rsid w:val="008F4BD5"/>
    <w:rsid w:val="008F50B2"/>
    <w:rsid w:val="008F5101"/>
    <w:rsid w:val="008F511C"/>
    <w:rsid w:val="008F5155"/>
    <w:rsid w:val="008F51EF"/>
    <w:rsid w:val="008F5468"/>
    <w:rsid w:val="008F56A5"/>
    <w:rsid w:val="008F59BA"/>
    <w:rsid w:val="008F5C6F"/>
    <w:rsid w:val="008F5DB1"/>
    <w:rsid w:val="008F5E45"/>
    <w:rsid w:val="008F5F17"/>
    <w:rsid w:val="008F6116"/>
    <w:rsid w:val="008F6123"/>
    <w:rsid w:val="008F625B"/>
    <w:rsid w:val="008F6316"/>
    <w:rsid w:val="008F63A3"/>
    <w:rsid w:val="008F6448"/>
    <w:rsid w:val="008F64FD"/>
    <w:rsid w:val="008F656C"/>
    <w:rsid w:val="008F6852"/>
    <w:rsid w:val="008F6969"/>
    <w:rsid w:val="008F6A16"/>
    <w:rsid w:val="008F6A30"/>
    <w:rsid w:val="008F6DD9"/>
    <w:rsid w:val="008F6F36"/>
    <w:rsid w:val="008F7144"/>
    <w:rsid w:val="008F717B"/>
    <w:rsid w:val="008F7242"/>
    <w:rsid w:val="008F7527"/>
    <w:rsid w:val="008F7689"/>
    <w:rsid w:val="008F7726"/>
    <w:rsid w:val="008F7786"/>
    <w:rsid w:val="008F7D41"/>
    <w:rsid w:val="0090022D"/>
    <w:rsid w:val="009003EB"/>
    <w:rsid w:val="009005EB"/>
    <w:rsid w:val="009009B6"/>
    <w:rsid w:val="009009EF"/>
    <w:rsid w:val="00900E1A"/>
    <w:rsid w:val="00900F40"/>
    <w:rsid w:val="009010EC"/>
    <w:rsid w:val="00901167"/>
    <w:rsid w:val="009013CB"/>
    <w:rsid w:val="009015BC"/>
    <w:rsid w:val="00901888"/>
    <w:rsid w:val="00901951"/>
    <w:rsid w:val="00901A7E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C2F"/>
    <w:rsid w:val="00902D76"/>
    <w:rsid w:val="00902E2D"/>
    <w:rsid w:val="00903001"/>
    <w:rsid w:val="0090324A"/>
    <w:rsid w:val="00903518"/>
    <w:rsid w:val="00903604"/>
    <w:rsid w:val="00903A54"/>
    <w:rsid w:val="00903C45"/>
    <w:rsid w:val="00903DEC"/>
    <w:rsid w:val="00903EC7"/>
    <w:rsid w:val="009041B6"/>
    <w:rsid w:val="00904375"/>
    <w:rsid w:val="009045F2"/>
    <w:rsid w:val="009047C1"/>
    <w:rsid w:val="00904860"/>
    <w:rsid w:val="009048D4"/>
    <w:rsid w:val="009049E5"/>
    <w:rsid w:val="00904B20"/>
    <w:rsid w:val="00904BF9"/>
    <w:rsid w:val="00904D07"/>
    <w:rsid w:val="00904D8A"/>
    <w:rsid w:val="00904E27"/>
    <w:rsid w:val="009050BF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D84"/>
    <w:rsid w:val="00910D96"/>
    <w:rsid w:val="00910F78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6A3"/>
    <w:rsid w:val="00913831"/>
    <w:rsid w:val="00913FE7"/>
    <w:rsid w:val="009145E9"/>
    <w:rsid w:val="009146C5"/>
    <w:rsid w:val="00914910"/>
    <w:rsid w:val="00914A34"/>
    <w:rsid w:val="00914AC7"/>
    <w:rsid w:val="00914BF2"/>
    <w:rsid w:val="00914CE0"/>
    <w:rsid w:val="00914EE3"/>
    <w:rsid w:val="00914F63"/>
    <w:rsid w:val="00915350"/>
    <w:rsid w:val="00915626"/>
    <w:rsid w:val="0091592E"/>
    <w:rsid w:val="00915DAD"/>
    <w:rsid w:val="00915FF2"/>
    <w:rsid w:val="009161C2"/>
    <w:rsid w:val="009161E8"/>
    <w:rsid w:val="00916274"/>
    <w:rsid w:val="0091665A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C5F"/>
    <w:rsid w:val="00920455"/>
    <w:rsid w:val="0092077E"/>
    <w:rsid w:val="00920BC0"/>
    <w:rsid w:val="00921065"/>
    <w:rsid w:val="009210C2"/>
    <w:rsid w:val="00921275"/>
    <w:rsid w:val="009214C6"/>
    <w:rsid w:val="0092178F"/>
    <w:rsid w:val="009217CE"/>
    <w:rsid w:val="00921858"/>
    <w:rsid w:val="00921C74"/>
    <w:rsid w:val="00921D7D"/>
    <w:rsid w:val="00921E60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7CC"/>
    <w:rsid w:val="00925AFE"/>
    <w:rsid w:val="00925B31"/>
    <w:rsid w:val="00925CF5"/>
    <w:rsid w:val="00925F58"/>
    <w:rsid w:val="0092608C"/>
    <w:rsid w:val="009261A6"/>
    <w:rsid w:val="00926266"/>
    <w:rsid w:val="0092635C"/>
    <w:rsid w:val="0092653C"/>
    <w:rsid w:val="00926615"/>
    <w:rsid w:val="00926874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8CB"/>
    <w:rsid w:val="00927AEC"/>
    <w:rsid w:val="00927CB9"/>
    <w:rsid w:val="00927F84"/>
    <w:rsid w:val="00930130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5BD"/>
    <w:rsid w:val="00932C37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A1A"/>
    <w:rsid w:val="00933BD7"/>
    <w:rsid w:val="00934048"/>
    <w:rsid w:val="00934127"/>
    <w:rsid w:val="009342FE"/>
    <w:rsid w:val="0093442A"/>
    <w:rsid w:val="009347B1"/>
    <w:rsid w:val="00934A74"/>
    <w:rsid w:val="00934DC3"/>
    <w:rsid w:val="00934DED"/>
    <w:rsid w:val="00934E3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1A"/>
    <w:rsid w:val="00936C89"/>
    <w:rsid w:val="00936E28"/>
    <w:rsid w:val="00936E66"/>
    <w:rsid w:val="00936EC6"/>
    <w:rsid w:val="00936F18"/>
    <w:rsid w:val="009371DB"/>
    <w:rsid w:val="00937274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7DD"/>
    <w:rsid w:val="00940811"/>
    <w:rsid w:val="009408F1"/>
    <w:rsid w:val="00940A59"/>
    <w:rsid w:val="00940A8F"/>
    <w:rsid w:val="00940C72"/>
    <w:rsid w:val="0094165C"/>
    <w:rsid w:val="00941E9B"/>
    <w:rsid w:val="00941FE4"/>
    <w:rsid w:val="0094225A"/>
    <w:rsid w:val="009424AF"/>
    <w:rsid w:val="009424DD"/>
    <w:rsid w:val="0094265E"/>
    <w:rsid w:val="009426BB"/>
    <w:rsid w:val="00942716"/>
    <w:rsid w:val="00942835"/>
    <w:rsid w:val="00942904"/>
    <w:rsid w:val="00943257"/>
    <w:rsid w:val="00943331"/>
    <w:rsid w:val="00943439"/>
    <w:rsid w:val="009436EF"/>
    <w:rsid w:val="00943710"/>
    <w:rsid w:val="0094390A"/>
    <w:rsid w:val="00943BDC"/>
    <w:rsid w:val="00943CCF"/>
    <w:rsid w:val="00943E4C"/>
    <w:rsid w:val="00943EBE"/>
    <w:rsid w:val="00943F4B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6A"/>
    <w:rsid w:val="00944EB8"/>
    <w:rsid w:val="0094511A"/>
    <w:rsid w:val="00945295"/>
    <w:rsid w:val="009456E6"/>
    <w:rsid w:val="0094572A"/>
    <w:rsid w:val="009458BD"/>
    <w:rsid w:val="0094594F"/>
    <w:rsid w:val="00945AAB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F34"/>
    <w:rsid w:val="00947400"/>
    <w:rsid w:val="00947415"/>
    <w:rsid w:val="00947437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1AF4"/>
    <w:rsid w:val="00951D32"/>
    <w:rsid w:val="00952248"/>
    <w:rsid w:val="00952372"/>
    <w:rsid w:val="009526A7"/>
    <w:rsid w:val="009527FE"/>
    <w:rsid w:val="0095280E"/>
    <w:rsid w:val="00952967"/>
    <w:rsid w:val="009529E5"/>
    <w:rsid w:val="00952A91"/>
    <w:rsid w:val="00952E16"/>
    <w:rsid w:val="0095302A"/>
    <w:rsid w:val="00953097"/>
    <w:rsid w:val="009530D6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15A"/>
    <w:rsid w:val="0095522E"/>
    <w:rsid w:val="009553B2"/>
    <w:rsid w:val="009554A1"/>
    <w:rsid w:val="00955617"/>
    <w:rsid w:val="00955D47"/>
    <w:rsid w:val="00955E2B"/>
    <w:rsid w:val="00956384"/>
    <w:rsid w:val="009563B9"/>
    <w:rsid w:val="009564DD"/>
    <w:rsid w:val="00956664"/>
    <w:rsid w:val="0095685C"/>
    <w:rsid w:val="00956BB5"/>
    <w:rsid w:val="00957082"/>
    <w:rsid w:val="00957152"/>
    <w:rsid w:val="009572CC"/>
    <w:rsid w:val="009573C6"/>
    <w:rsid w:val="00957562"/>
    <w:rsid w:val="009575A5"/>
    <w:rsid w:val="009575F4"/>
    <w:rsid w:val="00957775"/>
    <w:rsid w:val="00957B02"/>
    <w:rsid w:val="00957BC2"/>
    <w:rsid w:val="00957F1E"/>
    <w:rsid w:val="00957F81"/>
    <w:rsid w:val="00960109"/>
    <w:rsid w:val="00960645"/>
    <w:rsid w:val="009607F1"/>
    <w:rsid w:val="00960811"/>
    <w:rsid w:val="009608A3"/>
    <w:rsid w:val="00960AB3"/>
    <w:rsid w:val="00960D9A"/>
    <w:rsid w:val="00960DA6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252"/>
    <w:rsid w:val="0096244B"/>
    <w:rsid w:val="0096265C"/>
    <w:rsid w:val="00962A6B"/>
    <w:rsid w:val="00962AA5"/>
    <w:rsid w:val="00962B86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D2"/>
    <w:rsid w:val="00963FE2"/>
    <w:rsid w:val="009641D4"/>
    <w:rsid w:val="009642C4"/>
    <w:rsid w:val="0096449D"/>
    <w:rsid w:val="00964774"/>
    <w:rsid w:val="009650E1"/>
    <w:rsid w:val="009652EF"/>
    <w:rsid w:val="00965493"/>
    <w:rsid w:val="009654B8"/>
    <w:rsid w:val="009655D7"/>
    <w:rsid w:val="00965935"/>
    <w:rsid w:val="009659D7"/>
    <w:rsid w:val="00965C05"/>
    <w:rsid w:val="00965EE7"/>
    <w:rsid w:val="0096604D"/>
    <w:rsid w:val="0096608C"/>
    <w:rsid w:val="0096673C"/>
    <w:rsid w:val="00966AFD"/>
    <w:rsid w:val="00966BE1"/>
    <w:rsid w:val="00966FC9"/>
    <w:rsid w:val="009673F4"/>
    <w:rsid w:val="00967476"/>
    <w:rsid w:val="00967700"/>
    <w:rsid w:val="00967B14"/>
    <w:rsid w:val="00967B27"/>
    <w:rsid w:val="00967C8E"/>
    <w:rsid w:val="00967D19"/>
    <w:rsid w:val="00967F4D"/>
    <w:rsid w:val="00970072"/>
    <w:rsid w:val="009702FB"/>
    <w:rsid w:val="009704F5"/>
    <w:rsid w:val="009708C8"/>
    <w:rsid w:val="009709AD"/>
    <w:rsid w:val="00970BB9"/>
    <w:rsid w:val="00971042"/>
    <w:rsid w:val="0097113E"/>
    <w:rsid w:val="00971947"/>
    <w:rsid w:val="00971963"/>
    <w:rsid w:val="00971980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CCA"/>
    <w:rsid w:val="00972D2A"/>
    <w:rsid w:val="00972E85"/>
    <w:rsid w:val="0097305F"/>
    <w:rsid w:val="009730FA"/>
    <w:rsid w:val="00973A27"/>
    <w:rsid w:val="00973A74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506E"/>
    <w:rsid w:val="009755E6"/>
    <w:rsid w:val="009756C4"/>
    <w:rsid w:val="00975769"/>
    <w:rsid w:val="009757AC"/>
    <w:rsid w:val="00975F2E"/>
    <w:rsid w:val="00976298"/>
    <w:rsid w:val="009763D3"/>
    <w:rsid w:val="00976DF4"/>
    <w:rsid w:val="00976ED2"/>
    <w:rsid w:val="00977017"/>
    <w:rsid w:val="00977466"/>
    <w:rsid w:val="0097747D"/>
    <w:rsid w:val="009777AF"/>
    <w:rsid w:val="0097788C"/>
    <w:rsid w:val="009778DF"/>
    <w:rsid w:val="009779DA"/>
    <w:rsid w:val="00977AEC"/>
    <w:rsid w:val="00977DE8"/>
    <w:rsid w:val="00977E65"/>
    <w:rsid w:val="00977F07"/>
    <w:rsid w:val="009800DD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832"/>
    <w:rsid w:val="0098192E"/>
    <w:rsid w:val="00981B9E"/>
    <w:rsid w:val="00981D05"/>
    <w:rsid w:val="00981D5E"/>
    <w:rsid w:val="00981E15"/>
    <w:rsid w:val="009822C5"/>
    <w:rsid w:val="00982385"/>
    <w:rsid w:val="0098238C"/>
    <w:rsid w:val="00982635"/>
    <w:rsid w:val="00982C19"/>
    <w:rsid w:val="00982F4C"/>
    <w:rsid w:val="00983024"/>
    <w:rsid w:val="0098319B"/>
    <w:rsid w:val="00983533"/>
    <w:rsid w:val="009835AF"/>
    <w:rsid w:val="00983693"/>
    <w:rsid w:val="009838D9"/>
    <w:rsid w:val="00983AA5"/>
    <w:rsid w:val="00983ABA"/>
    <w:rsid w:val="00983BDD"/>
    <w:rsid w:val="00983C17"/>
    <w:rsid w:val="00983D89"/>
    <w:rsid w:val="00983F2D"/>
    <w:rsid w:val="00983FB3"/>
    <w:rsid w:val="00983FF9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454"/>
    <w:rsid w:val="009859AA"/>
    <w:rsid w:val="009859F9"/>
    <w:rsid w:val="00985EC8"/>
    <w:rsid w:val="00985FAB"/>
    <w:rsid w:val="00986140"/>
    <w:rsid w:val="009863D1"/>
    <w:rsid w:val="009865EE"/>
    <w:rsid w:val="00986632"/>
    <w:rsid w:val="00986997"/>
    <w:rsid w:val="009869D7"/>
    <w:rsid w:val="00986F20"/>
    <w:rsid w:val="009870DC"/>
    <w:rsid w:val="00987112"/>
    <w:rsid w:val="00987174"/>
    <w:rsid w:val="00987385"/>
    <w:rsid w:val="0098773F"/>
    <w:rsid w:val="00987DE5"/>
    <w:rsid w:val="009905B8"/>
    <w:rsid w:val="009905C2"/>
    <w:rsid w:val="00990878"/>
    <w:rsid w:val="0099090D"/>
    <w:rsid w:val="00990A1E"/>
    <w:rsid w:val="00990DC0"/>
    <w:rsid w:val="00990DD0"/>
    <w:rsid w:val="00990F85"/>
    <w:rsid w:val="00990F9C"/>
    <w:rsid w:val="00991076"/>
    <w:rsid w:val="00991336"/>
    <w:rsid w:val="00991432"/>
    <w:rsid w:val="00991581"/>
    <w:rsid w:val="009918B9"/>
    <w:rsid w:val="009919D1"/>
    <w:rsid w:val="00991C4C"/>
    <w:rsid w:val="00991E3D"/>
    <w:rsid w:val="00991E7B"/>
    <w:rsid w:val="009920C6"/>
    <w:rsid w:val="00992478"/>
    <w:rsid w:val="00992BEF"/>
    <w:rsid w:val="00992C2A"/>
    <w:rsid w:val="00992E9A"/>
    <w:rsid w:val="0099306C"/>
    <w:rsid w:val="009932BB"/>
    <w:rsid w:val="009932FC"/>
    <w:rsid w:val="009936B9"/>
    <w:rsid w:val="009936F4"/>
    <w:rsid w:val="009937DD"/>
    <w:rsid w:val="009938E5"/>
    <w:rsid w:val="0099397D"/>
    <w:rsid w:val="00993C87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BB"/>
    <w:rsid w:val="0099711C"/>
    <w:rsid w:val="009971A7"/>
    <w:rsid w:val="00997BC2"/>
    <w:rsid w:val="00997FF9"/>
    <w:rsid w:val="009A023B"/>
    <w:rsid w:val="009A07FC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A9E"/>
    <w:rsid w:val="009A1C69"/>
    <w:rsid w:val="009A1D19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B8B"/>
    <w:rsid w:val="009A3C81"/>
    <w:rsid w:val="009A401E"/>
    <w:rsid w:val="009A4328"/>
    <w:rsid w:val="009A43A9"/>
    <w:rsid w:val="009A43C8"/>
    <w:rsid w:val="009A44D2"/>
    <w:rsid w:val="009A47AE"/>
    <w:rsid w:val="009A48D5"/>
    <w:rsid w:val="009A4A95"/>
    <w:rsid w:val="009A4CA7"/>
    <w:rsid w:val="009A4CCF"/>
    <w:rsid w:val="009A4CD3"/>
    <w:rsid w:val="009A4DA8"/>
    <w:rsid w:val="009A53C6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B22"/>
    <w:rsid w:val="009A6B96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2A4"/>
    <w:rsid w:val="009B0351"/>
    <w:rsid w:val="009B03B0"/>
    <w:rsid w:val="009B0BA8"/>
    <w:rsid w:val="009B0CA1"/>
    <w:rsid w:val="009B0CA7"/>
    <w:rsid w:val="009B0E72"/>
    <w:rsid w:val="009B1611"/>
    <w:rsid w:val="009B1673"/>
    <w:rsid w:val="009B1809"/>
    <w:rsid w:val="009B196F"/>
    <w:rsid w:val="009B1CBA"/>
    <w:rsid w:val="009B1DEB"/>
    <w:rsid w:val="009B1E92"/>
    <w:rsid w:val="009B1F57"/>
    <w:rsid w:val="009B1FCD"/>
    <w:rsid w:val="009B26D5"/>
    <w:rsid w:val="009B2A89"/>
    <w:rsid w:val="009B2B80"/>
    <w:rsid w:val="009B2BC3"/>
    <w:rsid w:val="009B2D73"/>
    <w:rsid w:val="009B2DF8"/>
    <w:rsid w:val="009B2EE9"/>
    <w:rsid w:val="009B34D6"/>
    <w:rsid w:val="009B34DB"/>
    <w:rsid w:val="009B3A39"/>
    <w:rsid w:val="009B3DEB"/>
    <w:rsid w:val="009B3E26"/>
    <w:rsid w:val="009B3E41"/>
    <w:rsid w:val="009B4212"/>
    <w:rsid w:val="009B4213"/>
    <w:rsid w:val="009B42D6"/>
    <w:rsid w:val="009B4360"/>
    <w:rsid w:val="009B43CE"/>
    <w:rsid w:val="009B491F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A84"/>
    <w:rsid w:val="009B5AE7"/>
    <w:rsid w:val="009B5D72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9CB"/>
    <w:rsid w:val="009B6DB6"/>
    <w:rsid w:val="009B700E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451A"/>
    <w:rsid w:val="009C4945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7504"/>
    <w:rsid w:val="009C79DA"/>
    <w:rsid w:val="009C7A60"/>
    <w:rsid w:val="009D01B6"/>
    <w:rsid w:val="009D04F1"/>
    <w:rsid w:val="009D06B0"/>
    <w:rsid w:val="009D06C2"/>
    <w:rsid w:val="009D06E0"/>
    <w:rsid w:val="009D07F9"/>
    <w:rsid w:val="009D0991"/>
    <w:rsid w:val="009D09B6"/>
    <w:rsid w:val="009D0E1B"/>
    <w:rsid w:val="009D0FB6"/>
    <w:rsid w:val="009D10C5"/>
    <w:rsid w:val="009D1381"/>
    <w:rsid w:val="009D16A3"/>
    <w:rsid w:val="009D170B"/>
    <w:rsid w:val="009D17C0"/>
    <w:rsid w:val="009D182E"/>
    <w:rsid w:val="009D18FC"/>
    <w:rsid w:val="009D1B4C"/>
    <w:rsid w:val="009D1B8B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335"/>
    <w:rsid w:val="009D25E5"/>
    <w:rsid w:val="009D2841"/>
    <w:rsid w:val="009D2864"/>
    <w:rsid w:val="009D2916"/>
    <w:rsid w:val="009D2920"/>
    <w:rsid w:val="009D2A49"/>
    <w:rsid w:val="009D2AC5"/>
    <w:rsid w:val="009D2B53"/>
    <w:rsid w:val="009D2C68"/>
    <w:rsid w:val="009D2E49"/>
    <w:rsid w:val="009D2EA1"/>
    <w:rsid w:val="009D30F7"/>
    <w:rsid w:val="009D34CC"/>
    <w:rsid w:val="009D3602"/>
    <w:rsid w:val="009D39FC"/>
    <w:rsid w:val="009D3B01"/>
    <w:rsid w:val="009D4135"/>
    <w:rsid w:val="009D41BD"/>
    <w:rsid w:val="009D4732"/>
    <w:rsid w:val="009D47BB"/>
    <w:rsid w:val="009D4877"/>
    <w:rsid w:val="009D4C42"/>
    <w:rsid w:val="009D4E38"/>
    <w:rsid w:val="009D4F26"/>
    <w:rsid w:val="009D5195"/>
    <w:rsid w:val="009D51BE"/>
    <w:rsid w:val="009D5891"/>
    <w:rsid w:val="009D5A77"/>
    <w:rsid w:val="009D5E07"/>
    <w:rsid w:val="009D5E95"/>
    <w:rsid w:val="009D6071"/>
    <w:rsid w:val="009D60E5"/>
    <w:rsid w:val="009D63EA"/>
    <w:rsid w:val="009D64B4"/>
    <w:rsid w:val="009D663E"/>
    <w:rsid w:val="009D66AF"/>
    <w:rsid w:val="009D68C8"/>
    <w:rsid w:val="009D68D2"/>
    <w:rsid w:val="009D69F0"/>
    <w:rsid w:val="009D6A1F"/>
    <w:rsid w:val="009D6B17"/>
    <w:rsid w:val="009D6ED7"/>
    <w:rsid w:val="009D6FD4"/>
    <w:rsid w:val="009D7190"/>
    <w:rsid w:val="009D72D0"/>
    <w:rsid w:val="009D733E"/>
    <w:rsid w:val="009D7490"/>
    <w:rsid w:val="009D7A5C"/>
    <w:rsid w:val="009D7D74"/>
    <w:rsid w:val="009D7E85"/>
    <w:rsid w:val="009E013F"/>
    <w:rsid w:val="009E043E"/>
    <w:rsid w:val="009E0819"/>
    <w:rsid w:val="009E0981"/>
    <w:rsid w:val="009E0A33"/>
    <w:rsid w:val="009E0A74"/>
    <w:rsid w:val="009E0BB7"/>
    <w:rsid w:val="009E0CB6"/>
    <w:rsid w:val="009E0E04"/>
    <w:rsid w:val="009E1249"/>
    <w:rsid w:val="009E17EB"/>
    <w:rsid w:val="009E1A48"/>
    <w:rsid w:val="009E1D4B"/>
    <w:rsid w:val="009E1D70"/>
    <w:rsid w:val="009E1F45"/>
    <w:rsid w:val="009E22E3"/>
    <w:rsid w:val="009E25BF"/>
    <w:rsid w:val="009E2721"/>
    <w:rsid w:val="009E278D"/>
    <w:rsid w:val="009E28DE"/>
    <w:rsid w:val="009E2BCC"/>
    <w:rsid w:val="009E2CC1"/>
    <w:rsid w:val="009E2DEB"/>
    <w:rsid w:val="009E3146"/>
    <w:rsid w:val="009E3225"/>
    <w:rsid w:val="009E3B76"/>
    <w:rsid w:val="009E3CFD"/>
    <w:rsid w:val="009E3D85"/>
    <w:rsid w:val="009E3D8E"/>
    <w:rsid w:val="009E3F14"/>
    <w:rsid w:val="009E3F58"/>
    <w:rsid w:val="009E3FEC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068"/>
    <w:rsid w:val="009E5328"/>
    <w:rsid w:val="009E573D"/>
    <w:rsid w:val="009E5893"/>
    <w:rsid w:val="009E598A"/>
    <w:rsid w:val="009E5CCE"/>
    <w:rsid w:val="009E5DA7"/>
    <w:rsid w:val="009E5E64"/>
    <w:rsid w:val="009E5F1D"/>
    <w:rsid w:val="009E60BF"/>
    <w:rsid w:val="009E6117"/>
    <w:rsid w:val="009E626E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27"/>
    <w:rsid w:val="009F1D7F"/>
    <w:rsid w:val="009F1DB5"/>
    <w:rsid w:val="009F1E29"/>
    <w:rsid w:val="009F20E5"/>
    <w:rsid w:val="009F2118"/>
    <w:rsid w:val="009F22DD"/>
    <w:rsid w:val="009F2421"/>
    <w:rsid w:val="009F2503"/>
    <w:rsid w:val="009F2A79"/>
    <w:rsid w:val="009F2AA9"/>
    <w:rsid w:val="009F2C92"/>
    <w:rsid w:val="009F2CB5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69"/>
    <w:rsid w:val="009F3ABF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503C"/>
    <w:rsid w:val="009F5145"/>
    <w:rsid w:val="009F51D5"/>
    <w:rsid w:val="009F51E8"/>
    <w:rsid w:val="009F53B5"/>
    <w:rsid w:val="009F56FE"/>
    <w:rsid w:val="009F62E5"/>
    <w:rsid w:val="009F6763"/>
    <w:rsid w:val="009F6835"/>
    <w:rsid w:val="009F6866"/>
    <w:rsid w:val="009F69D3"/>
    <w:rsid w:val="009F6A28"/>
    <w:rsid w:val="009F6ABC"/>
    <w:rsid w:val="009F6AC3"/>
    <w:rsid w:val="009F7028"/>
    <w:rsid w:val="009F7073"/>
    <w:rsid w:val="009F71D7"/>
    <w:rsid w:val="009F721D"/>
    <w:rsid w:val="009F72AF"/>
    <w:rsid w:val="009F76E0"/>
    <w:rsid w:val="009F7801"/>
    <w:rsid w:val="009F7814"/>
    <w:rsid w:val="009F79AC"/>
    <w:rsid w:val="009F79DB"/>
    <w:rsid w:val="009F7B63"/>
    <w:rsid w:val="00A000A0"/>
    <w:rsid w:val="00A003EA"/>
    <w:rsid w:val="00A00971"/>
    <w:rsid w:val="00A00B77"/>
    <w:rsid w:val="00A00E6C"/>
    <w:rsid w:val="00A00F21"/>
    <w:rsid w:val="00A00FB2"/>
    <w:rsid w:val="00A01157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399"/>
    <w:rsid w:val="00A0268F"/>
    <w:rsid w:val="00A02BFE"/>
    <w:rsid w:val="00A02CF7"/>
    <w:rsid w:val="00A03007"/>
    <w:rsid w:val="00A031E2"/>
    <w:rsid w:val="00A03290"/>
    <w:rsid w:val="00A035BE"/>
    <w:rsid w:val="00A03CE0"/>
    <w:rsid w:val="00A03E1D"/>
    <w:rsid w:val="00A04674"/>
    <w:rsid w:val="00A046BD"/>
    <w:rsid w:val="00A04954"/>
    <w:rsid w:val="00A04BAD"/>
    <w:rsid w:val="00A04E3D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E3"/>
    <w:rsid w:val="00A06F53"/>
    <w:rsid w:val="00A0707C"/>
    <w:rsid w:val="00A07099"/>
    <w:rsid w:val="00A0753A"/>
    <w:rsid w:val="00A07555"/>
    <w:rsid w:val="00A076AC"/>
    <w:rsid w:val="00A07804"/>
    <w:rsid w:val="00A07865"/>
    <w:rsid w:val="00A07987"/>
    <w:rsid w:val="00A07A1D"/>
    <w:rsid w:val="00A07AC3"/>
    <w:rsid w:val="00A07AE2"/>
    <w:rsid w:val="00A07B12"/>
    <w:rsid w:val="00A07BAD"/>
    <w:rsid w:val="00A07CAB"/>
    <w:rsid w:val="00A10101"/>
    <w:rsid w:val="00A10388"/>
    <w:rsid w:val="00A10575"/>
    <w:rsid w:val="00A10648"/>
    <w:rsid w:val="00A107A2"/>
    <w:rsid w:val="00A108A2"/>
    <w:rsid w:val="00A10974"/>
    <w:rsid w:val="00A109DD"/>
    <w:rsid w:val="00A10C6C"/>
    <w:rsid w:val="00A10CA4"/>
    <w:rsid w:val="00A10E43"/>
    <w:rsid w:val="00A1137E"/>
    <w:rsid w:val="00A1139E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89"/>
    <w:rsid w:val="00A120BA"/>
    <w:rsid w:val="00A121B9"/>
    <w:rsid w:val="00A123FC"/>
    <w:rsid w:val="00A12453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40E3"/>
    <w:rsid w:val="00A1443E"/>
    <w:rsid w:val="00A14696"/>
    <w:rsid w:val="00A14949"/>
    <w:rsid w:val="00A14D84"/>
    <w:rsid w:val="00A14E1C"/>
    <w:rsid w:val="00A152FB"/>
    <w:rsid w:val="00A1544E"/>
    <w:rsid w:val="00A15691"/>
    <w:rsid w:val="00A1580F"/>
    <w:rsid w:val="00A15A80"/>
    <w:rsid w:val="00A15C07"/>
    <w:rsid w:val="00A15CAB"/>
    <w:rsid w:val="00A15CF9"/>
    <w:rsid w:val="00A15D78"/>
    <w:rsid w:val="00A15EEC"/>
    <w:rsid w:val="00A15FE8"/>
    <w:rsid w:val="00A16172"/>
    <w:rsid w:val="00A16450"/>
    <w:rsid w:val="00A16610"/>
    <w:rsid w:val="00A16777"/>
    <w:rsid w:val="00A168CF"/>
    <w:rsid w:val="00A16AE4"/>
    <w:rsid w:val="00A16D2D"/>
    <w:rsid w:val="00A16D7E"/>
    <w:rsid w:val="00A174C0"/>
    <w:rsid w:val="00A17678"/>
    <w:rsid w:val="00A1769C"/>
    <w:rsid w:val="00A17ED2"/>
    <w:rsid w:val="00A2006D"/>
    <w:rsid w:val="00A200F9"/>
    <w:rsid w:val="00A203B3"/>
    <w:rsid w:val="00A20844"/>
    <w:rsid w:val="00A20917"/>
    <w:rsid w:val="00A209F2"/>
    <w:rsid w:val="00A20A0A"/>
    <w:rsid w:val="00A20CA4"/>
    <w:rsid w:val="00A21078"/>
    <w:rsid w:val="00A216AE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6EB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276"/>
    <w:rsid w:val="00A243AD"/>
    <w:rsid w:val="00A24708"/>
    <w:rsid w:val="00A247A4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5C8A"/>
    <w:rsid w:val="00A265CC"/>
    <w:rsid w:val="00A265FB"/>
    <w:rsid w:val="00A2669D"/>
    <w:rsid w:val="00A267E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13B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AFD"/>
    <w:rsid w:val="00A32BF1"/>
    <w:rsid w:val="00A32C3C"/>
    <w:rsid w:val="00A32D3B"/>
    <w:rsid w:val="00A32EA7"/>
    <w:rsid w:val="00A33232"/>
    <w:rsid w:val="00A33301"/>
    <w:rsid w:val="00A334B3"/>
    <w:rsid w:val="00A335FE"/>
    <w:rsid w:val="00A3375C"/>
    <w:rsid w:val="00A3379B"/>
    <w:rsid w:val="00A337DA"/>
    <w:rsid w:val="00A337F2"/>
    <w:rsid w:val="00A33CB2"/>
    <w:rsid w:val="00A33E19"/>
    <w:rsid w:val="00A33E2C"/>
    <w:rsid w:val="00A33EE6"/>
    <w:rsid w:val="00A33FA1"/>
    <w:rsid w:val="00A33FEF"/>
    <w:rsid w:val="00A340B3"/>
    <w:rsid w:val="00A34498"/>
    <w:rsid w:val="00A34B7A"/>
    <w:rsid w:val="00A34CE9"/>
    <w:rsid w:val="00A34D66"/>
    <w:rsid w:val="00A34E19"/>
    <w:rsid w:val="00A34E7F"/>
    <w:rsid w:val="00A350AA"/>
    <w:rsid w:val="00A3514A"/>
    <w:rsid w:val="00A35599"/>
    <w:rsid w:val="00A35871"/>
    <w:rsid w:val="00A358CB"/>
    <w:rsid w:val="00A35E16"/>
    <w:rsid w:val="00A35FFD"/>
    <w:rsid w:val="00A36055"/>
    <w:rsid w:val="00A3608C"/>
    <w:rsid w:val="00A36381"/>
    <w:rsid w:val="00A36386"/>
    <w:rsid w:val="00A36391"/>
    <w:rsid w:val="00A36489"/>
    <w:rsid w:val="00A36628"/>
    <w:rsid w:val="00A36661"/>
    <w:rsid w:val="00A3683B"/>
    <w:rsid w:val="00A368E3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4C4"/>
    <w:rsid w:val="00A407A5"/>
    <w:rsid w:val="00A40893"/>
    <w:rsid w:val="00A408D6"/>
    <w:rsid w:val="00A40A4A"/>
    <w:rsid w:val="00A40E0C"/>
    <w:rsid w:val="00A40F4B"/>
    <w:rsid w:val="00A41074"/>
    <w:rsid w:val="00A41164"/>
    <w:rsid w:val="00A41E61"/>
    <w:rsid w:val="00A42299"/>
    <w:rsid w:val="00A4230F"/>
    <w:rsid w:val="00A4250C"/>
    <w:rsid w:val="00A42E17"/>
    <w:rsid w:val="00A43099"/>
    <w:rsid w:val="00A43434"/>
    <w:rsid w:val="00A43ADA"/>
    <w:rsid w:val="00A43D50"/>
    <w:rsid w:val="00A43F2C"/>
    <w:rsid w:val="00A43F7E"/>
    <w:rsid w:val="00A443DB"/>
    <w:rsid w:val="00A4451C"/>
    <w:rsid w:val="00A44536"/>
    <w:rsid w:val="00A445EB"/>
    <w:rsid w:val="00A446FC"/>
    <w:rsid w:val="00A44975"/>
    <w:rsid w:val="00A44AA2"/>
    <w:rsid w:val="00A44B5C"/>
    <w:rsid w:val="00A44CDC"/>
    <w:rsid w:val="00A44ECA"/>
    <w:rsid w:val="00A44EE2"/>
    <w:rsid w:val="00A44EEE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6028"/>
    <w:rsid w:val="00A461F7"/>
    <w:rsid w:val="00A46235"/>
    <w:rsid w:val="00A463C1"/>
    <w:rsid w:val="00A4649A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50766"/>
    <w:rsid w:val="00A50A42"/>
    <w:rsid w:val="00A50CD5"/>
    <w:rsid w:val="00A5179A"/>
    <w:rsid w:val="00A517A2"/>
    <w:rsid w:val="00A517F2"/>
    <w:rsid w:val="00A51ACF"/>
    <w:rsid w:val="00A51B78"/>
    <w:rsid w:val="00A520E3"/>
    <w:rsid w:val="00A5214F"/>
    <w:rsid w:val="00A52184"/>
    <w:rsid w:val="00A5240E"/>
    <w:rsid w:val="00A528C8"/>
    <w:rsid w:val="00A528E7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C65"/>
    <w:rsid w:val="00A53D69"/>
    <w:rsid w:val="00A540B5"/>
    <w:rsid w:val="00A540BC"/>
    <w:rsid w:val="00A5411E"/>
    <w:rsid w:val="00A5418D"/>
    <w:rsid w:val="00A542A9"/>
    <w:rsid w:val="00A54405"/>
    <w:rsid w:val="00A54557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DE"/>
    <w:rsid w:val="00A5536E"/>
    <w:rsid w:val="00A553BB"/>
    <w:rsid w:val="00A556E5"/>
    <w:rsid w:val="00A557C1"/>
    <w:rsid w:val="00A55A90"/>
    <w:rsid w:val="00A55BA5"/>
    <w:rsid w:val="00A56306"/>
    <w:rsid w:val="00A56875"/>
    <w:rsid w:val="00A57118"/>
    <w:rsid w:val="00A57189"/>
    <w:rsid w:val="00A57579"/>
    <w:rsid w:val="00A575B9"/>
    <w:rsid w:val="00A576AE"/>
    <w:rsid w:val="00A57873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BD9"/>
    <w:rsid w:val="00A61DEF"/>
    <w:rsid w:val="00A61EBC"/>
    <w:rsid w:val="00A62017"/>
    <w:rsid w:val="00A621F2"/>
    <w:rsid w:val="00A62279"/>
    <w:rsid w:val="00A622C2"/>
    <w:rsid w:val="00A622FF"/>
    <w:rsid w:val="00A62A2E"/>
    <w:rsid w:val="00A62BE6"/>
    <w:rsid w:val="00A62D88"/>
    <w:rsid w:val="00A62F6B"/>
    <w:rsid w:val="00A63007"/>
    <w:rsid w:val="00A6331A"/>
    <w:rsid w:val="00A63436"/>
    <w:rsid w:val="00A638B9"/>
    <w:rsid w:val="00A63901"/>
    <w:rsid w:val="00A63E4E"/>
    <w:rsid w:val="00A6404A"/>
    <w:rsid w:val="00A644D7"/>
    <w:rsid w:val="00A6458E"/>
    <w:rsid w:val="00A64670"/>
    <w:rsid w:val="00A646DB"/>
    <w:rsid w:val="00A647A3"/>
    <w:rsid w:val="00A64C4F"/>
    <w:rsid w:val="00A64D20"/>
    <w:rsid w:val="00A64DA1"/>
    <w:rsid w:val="00A64FC0"/>
    <w:rsid w:val="00A6508A"/>
    <w:rsid w:val="00A6529B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6F35"/>
    <w:rsid w:val="00A6734F"/>
    <w:rsid w:val="00A67833"/>
    <w:rsid w:val="00A67940"/>
    <w:rsid w:val="00A679D0"/>
    <w:rsid w:val="00A67A0F"/>
    <w:rsid w:val="00A67D89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A73"/>
    <w:rsid w:val="00A70CFA"/>
    <w:rsid w:val="00A70D32"/>
    <w:rsid w:val="00A70F45"/>
    <w:rsid w:val="00A71039"/>
    <w:rsid w:val="00A7136F"/>
    <w:rsid w:val="00A7160C"/>
    <w:rsid w:val="00A71AC3"/>
    <w:rsid w:val="00A71B5D"/>
    <w:rsid w:val="00A71C24"/>
    <w:rsid w:val="00A71CA1"/>
    <w:rsid w:val="00A71E89"/>
    <w:rsid w:val="00A720FF"/>
    <w:rsid w:val="00A72441"/>
    <w:rsid w:val="00A724F6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7FA"/>
    <w:rsid w:val="00A73A88"/>
    <w:rsid w:val="00A73DA4"/>
    <w:rsid w:val="00A73FF6"/>
    <w:rsid w:val="00A74021"/>
    <w:rsid w:val="00A74355"/>
    <w:rsid w:val="00A7445B"/>
    <w:rsid w:val="00A74461"/>
    <w:rsid w:val="00A74746"/>
    <w:rsid w:val="00A74901"/>
    <w:rsid w:val="00A75268"/>
    <w:rsid w:val="00A754C2"/>
    <w:rsid w:val="00A755C4"/>
    <w:rsid w:val="00A755EE"/>
    <w:rsid w:val="00A756CC"/>
    <w:rsid w:val="00A7579D"/>
    <w:rsid w:val="00A757D6"/>
    <w:rsid w:val="00A75847"/>
    <w:rsid w:val="00A7597A"/>
    <w:rsid w:val="00A75B6B"/>
    <w:rsid w:val="00A75C8E"/>
    <w:rsid w:val="00A75CB4"/>
    <w:rsid w:val="00A75E43"/>
    <w:rsid w:val="00A764D0"/>
    <w:rsid w:val="00A76663"/>
    <w:rsid w:val="00A766CE"/>
    <w:rsid w:val="00A7676C"/>
    <w:rsid w:val="00A769B2"/>
    <w:rsid w:val="00A76D48"/>
    <w:rsid w:val="00A76F39"/>
    <w:rsid w:val="00A776C9"/>
    <w:rsid w:val="00A77B4C"/>
    <w:rsid w:val="00A77B4E"/>
    <w:rsid w:val="00A77B4F"/>
    <w:rsid w:val="00A77C15"/>
    <w:rsid w:val="00A77E88"/>
    <w:rsid w:val="00A80141"/>
    <w:rsid w:val="00A801E0"/>
    <w:rsid w:val="00A8044A"/>
    <w:rsid w:val="00A8071B"/>
    <w:rsid w:val="00A80A1E"/>
    <w:rsid w:val="00A80D12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3A6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E6D"/>
    <w:rsid w:val="00A83FCF"/>
    <w:rsid w:val="00A8429A"/>
    <w:rsid w:val="00A842A8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619"/>
    <w:rsid w:val="00A86725"/>
    <w:rsid w:val="00A8674C"/>
    <w:rsid w:val="00A86830"/>
    <w:rsid w:val="00A86A05"/>
    <w:rsid w:val="00A86B46"/>
    <w:rsid w:val="00A86C1B"/>
    <w:rsid w:val="00A86D37"/>
    <w:rsid w:val="00A86E27"/>
    <w:rsid w:val="00A86FA0"/>
    <w:rsid w:val="00A870FA"/>
    <w:rsid w:val="00A873A0"/>
    <w:rsid w:val="00A8747F"/>
    <w:rsid w:val="00A8785B"/>
    <w:rsid w:val="00A87E3C"/>
    <w:rsid w:val="00A87F98"/>
    <w:rsid w:val="00A9042C"/>
    <w:rsid w:val="00A90493"/>
    <w:rsid w:val="00A904E0"/>
    <w:rsid w:val="00A90552"/>
    <w:rsid w:val="00A9064E"/>
    <w:rsid w:val="00A90693"/>
    <w:rsid w:val="00A90813"/>
    <w:rsid w:val="00A9093E"/>
    <w:rsid w:val="00A90984"/>
    <w:rsid w:val="00A90998"/>
    <w:rsid w:val="00A90B6E"/>
    <w:rsid w:val="00A90FA3"/>
    <w:rsid w:val="00A913A4"/>
    <w:rsid w:val="00A91645"/>
    <w:rsid w:val="00A9164B"/>
    <w:rsid w:val="00A916DC"/>
    <w:rsid w:val="00A917B8"/>
    <w:rsid w:val="00A918C4"/>
    <w:rsid w:val="00A9199A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D3"/>
    <w:rsid w:val="00A92715"/>
    <w:rsid w:val="00A92769"/>
    <w:rsid w:val="00A92CFF"/>
    <w:rsid w:val="00A92D47"/>
    <w:rsid w:val="00A92E4F"/>
    <w:rsid w:val="00A92E89"/>
    <w:rsid w:val="00A92EA7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7AE"/>
    <w:rsid w:val="00A948B4"/>
    <w:rsid w:val="00A94A8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376"/>
    <w:rsid w:val="00A954BA"/>
    <w:rsid w:val="00A95A0A"/>
    <w:rsid w:val="00A95B3E"/>
    <w:rsid w:val="00A95B4A"/>
    <w:rsid w:val="00A95C1E"/>
    <w:rsid w:val="00A95C50"/>
    <w:rsid w:val="00A95D70"/>
    <w:rsid w:val="00A95D7C"/>
    <w:rsid w:val="00A95DE7"/>
    <w:rsid w:val="00A95EDA"/>
    <w:rsid w:val="00A9605F"/>
    <w:rsid w:val="00A960EF"/>
    <w:rsid w:val="00A96507"/>
    <w:rsid w:val="00A96539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73"/>
    <w:rsid w:val="00A977A7"/>
    <w:rsid w:val="00A977D4"/>
    <w:rsid w:val="00A978AC"/>
    <w:rsid w:val="00A979FE"/>
    <w:rsid w:val="00A97AD6"/>
    <w:rsid w:val="00A97AD8"/>
    <w:rsid w:val="00A97CAC"/>
    <w:rsid w:val="00A97D87"/>
    <w:rsid w:val="00A97FD3"/>
    <w:rsid w:val="00AA00F2"/>
    <w:rsid w:val="00AA0171"/>
    <w:rsid w:val="00AA0197"/>
    <w:rsid w:val="00AA021A"/>
    <w:rsid w:val="00AA03E8"/>
    <w:rsid w:val="00AA049B"/>
    <w:rsid w:val="00AA070E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B40"/>
    <w:rsid w:val="00AA1C99"/>
    <w:rsid w:val="00AA1D8A"/>
    <w:rsid w:val="00AA1DF3"/>
    <w:rsid w:val="00AA1E32"/>
    <w:rsid w:val="00AA216D"/>
    <w:rsid w:val="00AA284E"/>
    <w:rsid w:val="00AA28E1"/>
    <w:rsid w:val="00AA29E2"/>
    <w:rsid w:val="00AA2ABA"/>
    <w:rsid w:val="00AA2DF5"/>
    <w:rsid w:val="00AA2E6E"/>
    <w:rsid w:val="00AA3389"/>
    <w:rsid w:val="00AA3425"/>
    <w:rsid w:val="00AA342C"/>
    <w:rsid w:val="00AA3477"/>
    <w:rsid w:val="00AA3C9F"/>
    <w:rsid w:val="00AA3F9D"/>
    <w:rsid w:val="00AA3FC6"/>
    <w:rsid w:val="00AA4007"/>
    <w:rsid w:val="00AA412B"/>
    <w:rsid w:val="00AA41C7"/>
    <w:rsid w:val="00AA43EE"/>
    <w:rsid w:val="00AA4A17"/>
    <w:rsid w:val="00AA4A88"/>
    <w:rsid w:val="00AA4F08"/>
    <w:rsid w:val="00AA4FE4"/>
    <w:rsid w:val="00AA5263"/>
    <w:rsid w:val="00AA6151"/>
    <w:rsid w:val="00AA61A9"/>
    <w:rsid w:val="00AA6541"/>
    <w:rsid w:val="00AA6690"/>
    <w:rsid w:val="00AA6ACE"/>
    <w:rsid w:val="00AA6B6C"/>
    <w:rsid w:val="00AA6B7A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92"/>
    <w:rsid w:val="00AB1099"/>
    <w:rsid w:val="00AB10F4"/>
    <w:rsid w:val="00AB14FE"/>
    <w:rsid w:val="00AB1713"/>
    <w:rsid w:val="00AB1791"/>
    <w:rsid w:val="00AB18C6"/>
    <w:rsid w:val="00AB212D"/>
    <w:rsid w:val="00AB26FC"/>
    <w:rsid w:val="00AB2A42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2DF"/>
    <w:rsid w:val="00AB4775"/>
    <w:rsid w:val="00AB4F0F"/>
    <w:rsid w:val="00AB5034"/>
    <w:rsid w:val="00AB505B"/>
    <w:rsid w:val="00AB507D"/>
    <w:rsid w:val="00AB5300"/>
    <w:rsid w:val="00AB543B"/>
    <w:rsid w:val="00AB545A"/>
    <w:rsid w:val="00AB5690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E8"/>
    <w:rsid w:val="00AB6B40"/>
    <w:rsid w:val="00AB6C26"/>
    <w:rsid w:val="00AB71D7"/>
    <w:rsid w:val="00AB724F"/>
    <w:rsid w:val="00AB76C0"/>
    <w:rsid w:val="00AB76E8"/>
    <w:rsid w:val="00AB77F7"/>
    <w:rsid w:val="00AB7AC3"/>
    <w:rsid w:val="00AB7DFE"/>
    <w:rsid w:val="00AB7EDA"/>
    <w:rsid w:val="00AC000B"/>
    <w:rsid w:val="00AC0296"/>
    <w:rsid w:val="00AC04A3"/>
    <w:rsid w:val="00AC09E6"/>
    <w:rsid w:val="00AC0CE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9D5"/>
    <w:rsid w:val="00AC2BE9"/>
    <w:rsid w:val="00AC2CBF"/>
    <w:rsid w:val="00AC30B4"/>
    <w:rsid w:val="00AC31BF"/>
    <w:rsid w:val="00AC31F8"/>
    <w:rsid w:val="00AC32F2"/>
    <w:rsid w:val="00AC3399"/>
    <w:rsid w:val="00AC375F"/>
    <w:rsid w:val="00AC389B"/>
    <w:rsid w:val="00AC395C"/>
    <w:rsid w:val="00AC39A7"/>
    <w:rsid w:val="00AC3BBD"/>
    <w:rsid w:val="00AC3C4A"/>
    <w:rsid w:val="00AC3CC5"/>
    <w:rsid w:val="00AC3EEB"/>
    <w:rsid w:val="00AC3F12"/>
    <w:rsid w:val="00AC3FAC"/>
    <w:rsid w:val="00AC408A"/>
    <w:rsid w:val="00AC4402"/>
    <w:rsid w:val="00AC45F3"/>
    <w:rsid w:val="00AC492D"/>
    <w:rsid w:val="00AC49F4"/>
    <w:rsid w:val="00AC5038"/>
    <w:rsid w:val="00AC54F3"/>
    <w:rsid w:val="00AC5673"/>
    <w:rsid w:val="00AC5825"/>
    <w:rsid w:val="00AC5AEE"/>
    <w:rsid w:val="00AC5F44"/>
    <w:rsid w:val="00AC5FD6"/>
    <w:rsid w:val="00AC6074"/>
    <w:rsid w:val="00AC6218"/>
    <w:rsid w:val="00AC6448"/>
    <w:rsid w:val="00AC64B4"/>
    <w:rsid w:val="00AC64B5"/>
    <w:rsid w:val="00AC65B8"/>
    <w:rsid w:val="00AC68DA"/>
    <w:rsid w:val="00AC6D94"/>
    <w:rsid w:val="00AC747C"/>
    <w:rsid w:val="00AC75E5"/>
    <w:rsid w:val="00AD01D3"/>
    <w:rsid w:val="00AD02D5"/>
    <w:rsid w:val="00AD0387"/>
    <w:rsid w:val="00AD04AD"/>
    <w:rsid w:val="00AD0745"/>
    <w:rsid w:val="00AD0844"/>
    <w:rsid w:val="00AD0C61"/>
    <w:rsid w:val="00AD0D93"/>
    <w:rsid w:val="00AD0E30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8E"/>
    <w:rsid w:val="00AD25E2"/>
    <w:rsid w:val="00AD26EE"/>
    <w:rsid w:val="00AD27DC"/>
    <w:rsid w:val="00AD2A42"/>
    <w:rsid w:val="00AD2BB3"/>
    <w:rsid w:val="00AD2CF6"/>
    <w:rsid w:val="00AD3001"/>
    <w:rsid w:val="00AD3158"/>
    <w:rsid w:val="00AD31F9"/>
    <w:rsid w:val="00AD3248"/>
    <w:rsid w:val="00AD3338"/>
    <w:rsid w:val="00AD3462"/>
    <w:rsid w:val="00AD3534"/>
    <w:rsid w:val="00AD38CB"/>
    <w:rsid w:val="00AD3B28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5FA6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3AD"/>
    <w:rsid w:val="00AE0428"/>
    <w:rsid w:val="00AE0553"/>
    <w:rsid w:val="00AE06D8"/>
    <w:rsid w:val="00AE070F"/>
    <w:rsid w:val="00AE083E"/>
    <w:rsid w:val="00AE099B"/>
    <w:rsid w:val="00AE0C2B"/>
    <w:rsid w:val="00AE0CD8"/>
    <w:rsid w:val="00AE132B"/>
    <w:rsid w:val="00AE13E6"/>
    <w:rsid w:val="00AE180A"/>
    <w:rsid w:val="00AE1818"/>
    <w:rsid w:val="00AE1B2C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3254"/>
    <w:rsid w:val="00AE3321"/>
    <w:rsid w:val="00AE37B6"/>
    <w:rsid w:val="00AE39AD"/>
    <w:rsid w:val="00AE3A62"/>
    <w:rsid w:val="00AE3A74"/>
    <w:rsid w:val="00AE3FD0"/>
    <w:rsid w:val="00AE4060"/>
    <w:rsid w:val="00AE4314"/>
    <w:rsid w:val="00AE4658"/>
    <w:rsid w:val="00AE467F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C1B"/>
    <w:rsid w:val="00AE5C21"/>
    <w:rsid w:val="00AE5D55"/>
    <w:rsid w:val="00AE622B"/>
    <w:rsid w:val="00AE6494"/>
    <w:rsid w:val="00AE64E0"/>
    <w:rsid w:val="00AE653E"/>
    <w:rsid w:val="00AE66F1"/>
    <w:rsid w:val="00AE677F"/>
    <w:rsid w:val="00AE6A8E"/>
    <w:rsid w:val="00AE6AFD"/>
    <w:rsid w:val="00AE6B53"/>
    <w:rsid w:val="00AE6ECD"/>
    <w:rsid w:val="00AE6FFF"/>
    <w:rsid w:val="00AE701B"/>
    <w:rsid w:val="00AE7047"/>
    <w:rsid w:val="00AE707F"/>
    <w:rsid w:val="00AE729F"/>
    <w:rsid w:val="00AE72EA"/>
    <w:rsid w:val="00AE73E5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DE4"/>
    <w:rsid w:val="00AF0FAA"/>
    <w:rsid w:val="00AF1105"/>
    <w:rsid w:val="00AF1124"/>
    <w:rsid w:val="00AF1250"/>
    <w:rsid w:val="00AF17C0"/>
    <w:rsid w:val="00AF1852"/>
    <w:rsid w:val="00AF18FF"/>
    <w:rsid w:val="00AF1BDA"/>
    <w:rsid w:val="00AF1BE2"/>
    <w:rsid w:val="00AF1C2E"/>
    <w:rsid w:val="00AF1CAC"/>
    <w:rsid w:val="00AF1F15"/>
    <w:rsid w:val="00AF1F64"/>
    <w:rsid w:val="00AF21F7"/>
    <w:rsid w:val="00AF2313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3E56"/>
    <w:rsid w:val="00AF41CC"/>
    <w:rsid w:val="00AF42A4"/>
    <w:rsid w:val="00AF4390"/>
    <w:rsid w:val="00AF4459"/>
    <w:rsid w:val="00AF4489"/>
    <w:rsid w:val="00AF44E6"/>
    <w:rsid w:val="00AF4971"/>
    <w:rsid w:val="00AF4B48"/>
    <w:rsid w:val="00AF4E28"/>
    <w:rsid w:val="00AF505C"/>
    <w:rsid w:val="00AF5089"/>
    <w:rsid w:val="00AF5161"/>
    <w:rsid w:val="00AF5187"/>
    <w:rsid w:val="00AF51DD"/>
    <w:rsid w:val="00AF5268"/>
    <w:rsid w:val="00AF577F"/>
    <w:rsid w:val="00AF590A"/>
    <w:rsid w:val="00AF5B43"/>
    <w:rsid w:val="00AF5D33"/>
    <w:rsid w:val="00AF5D5F"/>
    <w:rsid w:val="00AF5DC2"/>
    <w:rsid w:val="00AF6053"/>
    <w:rsid w:val="00AF6175"/>
    <w:rsid w:val="00AF6384"/>
    <w:rsid w:val="00AF682C"/>
    <w:rsid w:val="00AF6A2E"/>
    <w:rsid w:val="00AF6AAC"/>
    <w:rsid w:val="00AF6BED"/>
    <w:rsid w:val="00AF6C72"/>
    <w:rsid w:val="00AF7056"/>
    <w:rsid w:val="00AF725F"/>
    <w:rsid w:val="00AF7509"/>
    <w:rsid w:val="00AF754B"/>
    <w:rsid w:val="00AF766F"/>
    <w:rsid w:val="00AF777B"/>
    <w:rsid w:val="00AF77C9"/>
    <w:rsid w:val="00AF79E0"/>
    <w:rsid w:val="00AF7C29"/>
    <w:rsid w:val="00AF7D14"/>
    <w:rsid w:val="00AF7D5C"/>
    <w:rsid w:val="00AF7F54"/>
    <w:rsid w:val="00B00119"/>
    <w:rsid w:val="00B001B1"/>
    <w:rsid w:val="00B001DF"/>
    <w:rsid w:val="00B00366"/>
    <w:rsid w:val="00B003F6"/>
    <w:rsid w:val="00B004BE"/>
    <w:rsid w:val="00B00667"/>
    <w:rsid w:val="00B00A3E"/>
    <w:rsid w:val="00B00B5E"/>
    <w:rsid w:val="00B00C33"/>
    <w:rsid w:val="00B00D82"/>
    <w:rsid w:val="00B00E8F"/>
    <w:rsid w:val="00B00FC4"/>
    <w:rsid w:val="00B0101B"/>
    <w:rsid w:val="00B01232"/>
    <w:rsid w:val="00B01345"/>
    <w:rsid w:val="00B013FB"/>
    <w:rsid w:val="00B01560"/>
    <w:rsid w:val="00B016F3"/>
    <w:rsid w:val="00B016FF"/>
    <w:rsid w:val="00B0177D"/>
    <w:rsid w:val="00B02323"/>
    <w:rsid w:val="00B02437"/>
    <w:rsid w:val="00B025EC"/>
    <w:rsid w:val="00B02705"/>
    <w:rsid w:val="00B02C22"/>
    <w:rsid w:val="00B02D39"/>
    <w:rsid w:val="00B02DD1"/>
    <w:rsid w:val="00B030EB"/>
    <w:rsid w:val="00B0328B"/>
    <w:rsid w:val="00B032B1"/>
    <w:rsid w:val="00B03318"/>
    <w:rsid w:val="00B034D6"/>
    <w:rsid w:val="00B038DD"/>
    <w:rsid w:val="00B03B7D"/>
    <w:rsid w:val="00B03BF5"/>
    <w:rsid w:val="00B03FC9"/>
    <w:rsid w:val="00B0404A"/>
    <w:rsid w:val="00B044E0"/>
    <w:rsid w:val="00B04523"/>
    <w:rsid w:val="00B048DB"/>
    <w:rsid w:val="00B04DB7"/>
    <w:rsid w:val="00B04DC2"/>
    <w:rsid w:val="00B0511F"/>
    <w:rsid w:val="00B051BA"/>
    <w:rsid w:val="00B052BB"/>
    <w:rsid w:val="00B05316"/>
    <w:rsid w:val="00B05467"/>
    <w:rsid w:val="00B05520"/>
    <w:rsid w:val="00B057FA"/>
    <w:rsid w:val="00B05A73"/>
    <w:rsid w:val="00B06092"/>
    <w:rsid w:val="00B061EE"/>
    <w:rsid w:val="00B0650B"/>
    <w:rsid w:val="00B06733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CC6"/>
    <w:rsid w:val="00B12FC0"/>
    <w:rsid w:val="00B13125"/>
    <w:rsid w:val="00B13134"/>
    <w:rsid w:val="00B133DE"/>
    <w:rsid w:val="00B13444"/>
    <w:rsid w:val="00B134E2"/>
    <w:rsid w:val="00B13A06"/>
    <w:rsid w:val="00B13AE6"/>
    <w:rsid w:val="00B13B2B"/>
    <w:rsid w:val="00B13C3F"/>
    <w:rsid w:val="00B13D58"/>
    <w:rsid w:val="00B13EE0"/>
    <w:rsid w:val="00B140F3"/>
    <w:rsid w:val="00B144BD"/>
    <w:rsid w:val="00B1482C"/>
    <w:rsid w:val="00B1486A"/>
    <w:rsid w:val="00B14FAE"/>
    <w:rsid w:val="00B14FD9"/>
    <w:rsid w:val="00B15053"/>
    <w:rsid w:val="00B151F2"/>
    <w:rsid w:val="00B1560A"/>
    <w:rsid w:val="00B1576D"/>
    <w:rsid w:val="00B1591A"/>
    <w:rsid w:val="00B15DB2"/>
    <w:rsid w:val="00B15E00"/>
    <w:rsid w:val="00B15F66"/>
    <w:rsid w:val="00B16190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BB7"/>
    <w:rsid w:val="00B17D53"/>
    <w:rsid w:val="00B20424"/>
    <w:rsid w:val="00B20554"/>
    <w:rsid w:val="00B2076D"/>
    <w:rsid w:val="00B20772"/>
    <w:rsid w:val="00B207EB"/>
    <w:rsid w:val="00B2084A"/>
    <w:rsid w:val="00B20D54"/>
    <w:rsid w:val="00B213E6"/>
    <w:rsid w:val="00B214CA"/>
    <w:rsid w:val="00B219FD"/>
    <w:rsid w:val="00B21D3F"/>
    <w:rsid w:val="00B22308"/>
    <w:rsid w:val="00B2238D"/>
    <w:rsid w:val="00B2249B"/>
    <w:rsid w:val="00B22555"/>
    <w:rsid w:val="00B229AF"/>
    <w:rsid w:val="00B232AF"/>
    <w:rsid w:val="00B23398"/>
    <w:rsid w:val="00B234ED"/>
    <w:rsid w:val="00B23832"/>
    <w:rsid w:val="00B23934"/>
    <w:rsid w:val="00B2399B"/>
    <w:rsid w:val="00B23C95"/>
    <w:rsid w:val="00B23D4F"/>
    <w:rsid w:val="00B2429E"/>
    <w:rsid w:val="00B246A7"/>
    <w:rsid w:val="00B24975"/>
    <w:rsid w:val="00B24D16"/>
    <w:rsid w:val="00B24F22"/>
    <w:rsid w:val="00B250DC"/>
    <w:rsid w:val="00B25118"/>
    <w:rsid w:val="00B2562E"/>
    <w:rsid w:val="00B259A4"/>
    <w:rsid w:val="00B25D2C"/>
    <w:rsid w:val="00B264F7"/>
    <w:rsid w:val="00B26694"/>
    <w:rsid w:val="00B26709"/>
    <w:rsid w:val="00B26793"/>
    <w:rsid w:val="00B26810"/>
    <w:rsid w:val="00B2697C"/>
    <w:rsid w:val="00B269CE"/>
    <w:rsid w:val="00B26B3F"/>
    <w:rsid w:val="00B2753B"/>
    <w:rsid w:val="00B27702"/>
    <w:rsid w:val="00B277D8"/>
    <w:rsid w:val="00B27844"/>
    <w:rsid w:val="00B27934"/>
    <w:rsid w:val="00B27D5F"/>
    <w:rsid w:val="00B27E47"/>
    <w:rsid w:val="00B27F53"/>
    <w:rsid w:val="00B27FA1"/>
    <w:rsid w:val="00B30509"/>
    <w:rsid w:val="00B3050D"/>
    <w:rsid w:val="00B305B4"/>
    <w:rsid w:val="00B3089B"/>
    <w:rsid w:val="00B3092B"/>
    <w:rsid w:val="00B30C51"/>
    <w:rsid w:val="00B30DE6"/>
    <w:rsid w:val="00B30EA7"/>
    <w:rsid w:val="00B30EED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09"/>
    <w:rsid w:val="00B32C1A"/>
    <w:rsid w:val="00B32F3E"/>
    <w:rsid w:val="00B332D8"/>
    <w:rsid w:val="00B333CA"/>
    <w:rsid w:val="00B334E6"/>
    <w:rsid w:val="00B3374C"/>
    <w:rsid w:val="00B33962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84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D61"/>
    <w:rsid w:val="00B36E8C"/>
    <w:rsid w:val="00B36FCA"/>
    <w:rsid w:val="00B37545"/>
    <w:rsid w:val="00B37756"/>
    <w:rsid w:val="00B37799"/>
    <w:rsid w:val="00B3781F"/>
    <w:rsid w:val="00B37C52"/>
    <w:rsid w:val="00B4004D"/>
    <w:rsid w:val="00B40084"/>
    <w:rsid w:val="00B400D5"/>
    <w:rsid w:val="00B40697"/>
    <w:rsid w:val="00B40B05"/>
    <w:rsid w:val="00B40D65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03"/>
    <w:rsid w:val="00B4307D"/>
    <w:rsid w:val="00B431B6"/>
    <w:rsid w:val="00B432E2"/>
    <w:rsid w:val="00B43368"/>
    <w:rsid w:val="00B4399A"/>
    <w:rsid w:val="00B43C37"/>
    <w:rsid w:val="00B43E90"/>
    <w:rsid w:val="00B441B0"/>
    <w:rsid w:val="00B44273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32B"/>
    <w:rsid w:val="00B465AA"/>
    <w:rsid w:val="00B4676E"/>
    <w:rsid w:val="00B46909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15CB"/>
    <w:rsid w:val="00B51854"/>
    <w:rsid w:val="00B51D45"/>
    <w:rsid w:val="00B520A6"/>
    <w:rsid w:val="00B5223B"/>
    <w:rsid w:val="00B52605"/>
    <w:rsid w:val="00B526AE"/>
    <w:rsid w:val="00B528DF"/>
    <w:rsid w:val="00B52992"/>
    <w:rsid w:val="00B52AEA"/>
    <w:rsid w:val="00B52BCC"/>
    <w:rsid w:val="00B52E7D"/>
    <w:rsid w:val="00B53065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77"/>
    <w:rsid w:val="00B55F5F"/>
    <w:rsid w:val="00B560F4"/>
    <w:rsid w:val="00B566CF"/>
    <w:rsid w:val="00B56784"/>
    <w:rsid w:val="00B56793"/>
    <w:rsid w:val="00B56BF5"/>
    <w:rsid w:val="00B56C2A"/>
    <w:rsid w:val="00B56C55"/>
    <w:rsid w:val="00B56D68"/>
    <w:rsid w:val="00B56DE1"/>
    <w:rsid w:val="00B56E9F"/>
    <w:rsid w:val="00B57316"/>
    <w:rsid w:val="00B574CE"/>
    <w:rsid w:val="00B57571"/>
    <w:rsid w:val="00B579FC"/>
    <w:rsid w:val="00B6007F"/>
    <w:rsid w:val="00B60183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D"/>
    <w:rsid w:val="00B61EB9"/>
    <w:rsid w:val="00B62023"/>
    <w:rsid w:val="00B62027"/>
    <w:rsid w:val="00B6207A"/>
    <w:rsid w:val="00B620BA"/>
    <w:rsid w:val="00B620EE"/>
    <w:rsid w:val="00B62165"/>
    <w:rsid w:val="00B623AF"/>
    <w:rsid w:val="00B62413"/>
    <w:rsid w:val="00B62489"/>
    <w:rsid w:val="00B6284F"/>
    <w:rsid w:val="00B63054"/>
    <w:rsid w:val="00B6332F"/>
    <w:rsid w:val="00B6348B"/>
    <w:rsid w:val="00B634AD"/>
    <w:rsid w:val="00B635D5"/>
    <w:rsid w:val="00B6379A"/>
    <w:rsid w:val="00B6379F"/>
    <w:rsid w:val="00B63B49"/>
    <w:rsid w:val="00B63C74"/>
    <w:rsid w:val="00B63ED4"/>
    <w:rsid w:val="00B64232"/>
    <w:rsid w:val="00B643BB"/>
    <w:rsid w:val="00B644AA"/>
    <w:rsid w:val="00B645A7"/>
    <w:rsid w:val="00B64634"/>
    <w:rsid w:val="00B6468F"/>
    <w:rsid w:val="00B649F2"/>
    <w:rsid w:val="00B64ABC"/>
    <w:rsid w:val="00B64C6B"/>
    <w:rsid w:val="00B65292"/>
    <w:rsid w:val="00B654D7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75C"/>
    <w:rsid w:val="00B66862"/>
    <w:rsid w:val="00B66919"/>
    <w:rsid w:val="00B66B61"/>
    <w:rsid w:val="00B66DDB"/>
    <w:rsid w:val="00B66F02"/>
    <w:rsid w:val="00B67160"/>
    <w:rsid w:val="00B67668"/>
    <w:rsid w:val="00B6769B"/>
    <w:rsid w:val="00B677DA"/>
    <w:rsid w:val="00B67BC4"/>
    <w:rsid w:val="00B67D66"/>
    <w:rsid w:val="00B67D8D"/>
    <w:rsid w:val="00B7017C"/>
    <w:rsid w:val="00B701E2"/>
    <w:rsid w:val="00B70329"/>
    <w:rsid w:val="00B70621"/>
    <w:rsid w:val="00B706E8"/>
    <w:rsid w:val="00B7083A"/>
    <w:rsid w:val="00B70925"/>
    <w:rsid w:val="00B70988"/>
    <w:rsid w:val="00B709C4"/>
    <w:rsid w:val="00B70A99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4C"/>
    <w:rsid w:val="00B72364"/>
    <w:rsid w:val="00B7236E"/>
    <w:rsid w:val="00B72686"/>
    <w:rsid w:val="00B7287C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4AE5"/>
    <w:rsid w:val="00B74C4F"/>
    <w:rsid w:val="00B74ECE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74"/>
    <w:rsid w:val="00B7733F"/>
    <w:rsid w:val="00B77340"/>
    <w:rsid w:val="00B7779A"/>
    <w:rsid w:val="00B77901"/>
    <w:rsid w:val="00B77914"/>
    <w:rsid w:val="00B80053"/>
    <w:rsid w:val="00B800DD"/>
    <w:rsid w:val="00B8058C"/>
    <w:rsid w:val="00B8071F"/>
    <w:rsid w:val="00B80752"/>
    <w:rsid w:val="00B807E8"/>
    <w:rsid w:val="00B80943"/>
    <w:rsid w:val="00B80AB1"/>
    <w:rsid w:val="00B80E64"/>
    <w:rsid w:val="00B80EDF"/>
    <w:rsid w:val="00B80F4C"/>
    <w:rsid w:val="00B8113F"/>
    <w:rsid w:val="00B8140D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2C0"/>
    <w:rsid w:val="00B836A2"/>
    <w:rsid w:val="00B837CA"/>
    <w:rsid w:val="00B83EA6"/>
    <w:rsid w:val="00B840CC"/>
    <w:rsid w:val="00B845E6"/>
    <w:rsid w:val="00B84898"/>
    <w:rsid w:val="00B84BA6"/>
    <w:rsid w:val="00B84C53"/>
    <w:rsid w:val="00B84D43"/>
    <w:rsid w:val="00B84EA8"/>
    <w:rsid w:val="00B84EDC"/>
    <w:rsid w:val="00B851C3"/>
    <w:rsid w:val="00B85757"/>
    <w:rsid w:val="00B85792"/>
    <w:rsid w:val="00B857E7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9BB"/>
    <w:rsid w:val="00B86E04"/>
    <w:rsid w:val="00B86E2B"/>
    <w:rsid w:val="00B870C7"/>
    <w:rsid w:val="00B872C3"/>
    <w:rsid w:val="00B87325"/>
    <w:rsid w:val="00B87361"/>
    <w:rsid w:val="00B8752F"/>
    <w:rsid w:val="00B87645"/>
    <w:rsid w:val="00B876F8"/>
    <w:rsid w:val="00B87782"/>
    <w:rsid w:val="00B877A1"/>
    <w:rsid w:val="00B87E2B"/>
    <w:rsid w:val="00B87FE4"/>
    <w:rsid w:val="00B903CF"/>
    <w:rsid w:val="00B906DE"/>
    <w:rsid w:val="00B90771"/>
    <w:rsid w:val="00B90848"/>
    <w:rsid w:val="00B90F8C"/>
    <w:rsid w:val="00B918FF"/>
    <w:rsid w:val="00B91A7E"/>
    <w:rsid w:val="00B91ADF"/>
    <w:rsid w:val="00B92022"/>
    <w:rsid w:val="00B9220B"/>
    <w:rsid w:val="00B92765"/>
    <w:rsid w:val="00B9298D"/>
    <w:rsid w:val="00B92999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69E"/>
    <w:rsid w:val="00B9482D"/>
    <w:rsid w:val="00B94CEA"/>
    <w:rsid w:val="00B94D84"/>
    <w:rsid w:val="00B94D9C"/>
    <w:rsid w:val="00B94E57"/>
    <w:rsid w:val="00B95295"/>
    <w:rsid w:val="00B954ED"/>
    <w:rsid w:val="00B95537"/>
    <w:rsid w:val="00B95854"/>
    <w:rsid w:val="00B95D4B"/>
    <w:rsid w:val="00B95F51"/>
    <w:rsid w:val="00B96020"/>
    <w:rsid w:val="00B960D1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E17"/>
    <w:rsid w:val="00B97E9E"/>
    <w:rsid w:val="00BA00DC"/>
    <w:rsid w:val="00BA0210"/>
    <w:rsid w:val="00BA02B9"/>
    <w:rsid w:val="00BA082A"/>
    <w:rsid w:val="00BA0973"/>
    <w:rsid w:val="00BA0A0C"/>
    <w:rsid w:val="00BA0A62"/>
    <w:rsid w:val="00BA0DFB"/>
    <w:rsid w:val="00BA0F18"/>
    <w:rsid w:val="00BA1341"/>
    <w:rsid w:val="00BA139C"/>
    <w:rsid w:val="00BA13AA"/>
    <w:rsid w:val="00BA1B68"/>
    <w:rsid w:val="00BA1E52"/>
    <w:rsid w:val="00BA1F24"/>
    <w:rsid w:val="00BA212B"/>
    <w:rsid w:val="00BA2298"/>
    <w:rsid w:val="00BA2364"/>
    <w:rsid w:val="00BA23B3"/>
    <w:rsid w:val="00BA26CF"/>
    <w:rsid w:val="00BA27CD"/>
    <w:rsid w:val="00BA292D"/>
    <w:rsid w:val="00BA2981"/>
    <w:rsid w:val="00BA32F2"/>
    <w:rsid w:val="00BA375C"/>
    <w:rsid w:val="00BA385B"/>
    <w:rsid w:val="00BA3BBE"/>
    <w:rsid w:val="00BA3EFC"/>
    <w:rsid w:val="00BA404C"/>
    <w:rsid w:val="00BA40BD"/>
    <w:rsid w:val="00BA42C1"/>
    <w:rsid w:val="00BA452C"/>
    <w:rsid w:val="00BA45C7"/>
    <w:rsid w:val="00BA4871"/>
    <w:rsid w:val="00BA4922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6ED0"/>
    <w:rsid w:val="00BA70AD"/>
    <w:rsid w:val="00BA7100"/>
    <w:rsid w:val="00BA7663"/>
    <w:rsid w:val="00BA7AB3"/>
    <w:rsid w:val="00BA7B88"/>
    <w:rsid w:val="00BB00BD"/>
    <w:rsid w:val="00BB0362"/>
    <w:rsid w:val="00BB03D7"/>
    <w:rsid w:val="00BB049E"/>
    <w:rsid w:val="00BB0AEE"/>
    <w:rsid w:val="00BB0ECF"/>
    <w:rsid w:val="00BB102D"/>
    <w:rsid w:val="00BB1B88"/>
    <w:rsid w:val="00BB20EB"/>
    <w:rsid w:val="00BB24A3"/>
    <w:rsid w:val="00BB25CB"/>
    <w:rsid w:val="00BB284D"/>
    <w:rsid w:val="00BB293C"/>
    <w:rsid w:val="00BB297B"/>
    <w:rsid w:val="00BB29AF"/>
    <w:rsid w:val="00BB2A71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4B49"/>
    <w:rsid w:val="00BB50C7"/>
    <w:rsid w:val="00BB5821"/>
    <w:rsid w:val="00BB5B44"/>
    <w:rsid w:val="00BB5B8C"/>
    <w:rsid w:val="00BB5CA2"/>
    <w:rsid w:val="00BB5DA1"/>
    <w:rsid w:val="00BB60EA"/>
    <w:rsid w:val="00BB61EB"/>
    <w:rsid w:val="00BB6675"/>
    <w:rsid w:val="00BB66B1"/>
    <w:rsid w:val="00BB6873"/>
    <w:rsid w:val="00BB6AA8"/>
    <w:rsid w:val="00BB6EAE"/>
    <w:rsid w:val="00BB7077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C82"/>
    <w:rsid w:val="00BC0DD2"/>
    <w:rsid w:val="00BC1278"/>
    <w:rsid w:val="00BC1453"/>
    <w:rsid w:val="00BC149D"/>
    <w:rsid w:val="00BC199A"/>
    <w:rsid w:val="00BC1C19"/>
    <w:rsid w:val="00BC2665"/>
    <w:rsid w:val="00BC280D"/>
    <w:rsid w:val="00BC2918"/>
    <w:rsid w:val="00BC2E1F"/>
    <w:rsid w:val="00BC3061"/>
    <w:rsid w:val="00BC32A3"/>
    <w:rsid w:val="00BC3445"/>
    <w:rsid w:val="00BC35D4"/>
    <w:rsid w:val="00BC36BE"/>
    <w:rsid w:val="00BC38BB"/>
    <w:rsid w:val="00BC3953"/>
    <w:rsid w:val="00BC3A7C"/>
    <w:rsid w:val="00BC3B4B"/>
    <w:rsid w:val="00BC3D41"/>
    <w:rsid w:val="00BC3D4D"/>
    <w:rsid w:val="00BC3D58"/>
    <w:rsid w:val="00BC407F"/>
    <w:rsid w:val="00BC409F"/>
    <w:rsid w:val="00BC41B9"/>
    <w:rsid w:val="00BC41F4"/>
    <w:rsid w:val="00BC435C"/>
    <w:rsid w:val="00BC449C"/>
    <w:rsid w:val="00BC456D"/>
    <w:rsid w:val="00BC48AB"/>
    <w:rsid w:val="00BC48DC"/>
    <w:rsid w:val="00BC4CB1"/>
    <w:rsid w:val="00BC4FA2"/>
    <w:rsid w:val="00BC5293"/>
    <w:rsid w:val="00BC53D5"/>
    <w:rsid w:val="00BC5400"/>
    <w:rsid w:val="00BC5964"/>
    <w:rsid w:val="00BC5A35"/>
    <w:rsid w:val="00BC5F4D"/>
    <w:rsid w:val="00BC5FDD"/>
    <w:rsid w:val="00BC63F7"/>
    <w:rsid w:val="00BC6466"/>
    <w:rsid w:val="00BC65B3"/>
    <w:rsid w:val="00BC6B7C"/>
    <w:rsid w:val="00BC6E23"/>
    <w:rsid w:val="00BC6EA1"/>
    <w:rsid w:val="00BC6F42"/>
    <w:rsid w:val="00BC6F5A"/>
    <w:rsid w:val="00BC6F9B"/>
    <w:rsid w:val="00BC7089"/>
    <w:rsid w:val="00BC70C3"/>
    <w:rsid w:val="00BC7863"/>
    <w:rsid w:val="00BC7A3F"/>
    <w:rsid w:val="00BC7A78"/>
    <w:rsid w:val="00BC7CC9"/>
    <w:rsid w:val="00BC7D0C"/>
    <w:rsid w:val="00BD06DF"/>
    <w:rsid w:val="00BD0ACA"/>
    <w:rsid w:val="00BD0AF0"/>
    <w:rsid w:val="00BD0B58"/>
    <w:rsid w:val="00BD103F"/>
    <w:rsid w:val="00BD1162"/>
    <w:rsid w:val="00BD15E9"/>
    <w:rsid w:val="00BD16C9"/>
    <w:rsid w:val="00BD1B53"/>
    <w:rsid w:val="00BD1C16"/>
    <w:rsid w:val="00BD2011"/>
    <w:rsid w:val="00BD2053"/>
    <w:rsid w:val="00BD2433"/>
    <w:rsid w:val="00BD2FA1"/>
    <w:rsid w:val="00BD3166"/>
    <w:rsid w:val="00BD329C"/>
    <w:rsid w:val="00BD3376"/>
    <w:rsid w:val="00BD361B"/>
    <w:rsid w:val="00BD3741"/>
    <w:rsid w:val="00BD3974"/>
    <w:rsid w:val="00BD39DE"/>
    <w:rsid w:val="00BD3D4C"/>
    <w:rsid w:val="00BD3DA8"/>
    <w:rsid w:val="00BD3E8D"/>
    <w:rsid w:val="00BD4314"/>
    <w:rsid w:val="00BD43E0"/>
    <w:rsid w:val="00BD454A"/>
    <w:rsid w:val="00BD45D1"/>
    <w:rsid w:val="00BD4674"/>
    <w:rsid w:val="00BD4A5C"/>
    <w:rsid w:val="00BD4A82"/>
    <w:rsid w:val="00BD4FDE"/>
    <w:rsid w:val="00BD50FC"/>
    <w:rsid w:val="00BD5473"/>
    <w:rsid w:val="00BD55B6"/>
    <w:rsid w:val="00BD59E5"/>
    <w:rsid w:val="00BD59E8"/>
    <w:rsid w:val="00BD5A52"/>
    <w:rsid w:val="00BD5B37"/>
    <w:rsid w:val="00BD5B4D"/>
    <w:rsid w:val="00BD5D64"/>
    <w:rsid w:val="00BD5EDA"/>
    <w:rsid w:val="00BD5EFA"/>
    <w:rsid w:val="00BD5FC1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596"/>
    <w:rsid w:val="00BD7662"/>
    <w:rsid w:val="00BD77A1"/>
    <w:rsid w:val="00BD7B66"/>
    <w:rsid w:val="00BE01BF"/>
    <w:rsid w:val="00BE08DD"/>
    <w:rsid w:val="00BE08F6"/>
    <w:rsid w:val="00BE0B34"/>
    <w:rsid w:val="00BE0DA2"/>
    <w:rsid w:val="00BE0EFD"/>
    <w:rsid w:val="00BE13B9"/>
    <w:rsid w:val="00BE17DC"/>
    <w:rsid w:val="00BE1FC9"/>
    <w:rsid w:val="00BE212E"/>
    <w:rsid w:val="00BE2480"/>
    <w:rsid w:val="00BE24D6"/>
    <w:rsid w:val="00BE2858"/>
    <w:rsid w:val="00BE2A29"/>
    <w:rsid w:val="00BE2AC1"/>
    <w:rsid w:val="00BE2C6C"/>
    <w:rsid w:val="00BE2D03"/>
    <w:rsid w:val="00BE2E17"/>
    <w:rsid w:val="00BE30FF"/>
    <w:rsid w:val="00BE3418"/>
    <w:rsid w:val="00BE3758"/>
    <w:rsid w:val="00BE396E"/>
    <w:rsid w:val="00BE3B31"/>
    <w:rsid w:val="00BE3B48"/>
    <w:rsid w:val="00BE3B98"/>
    <w:rsid w:val="00BE3E55"/>
    <w:rsid w:val="00BE441E"/>
    <w:rsid w:val="00BE470D"/>
    <w:rsid w:val="00BE485A"/>
    <w:rsid w:val="00BE48F9"/>
    <w:rsid w:val="00BE4D8F"/>
    <w:rsid w:val="00BE4F63"/>
    <w:rsid w:val="00BE519A"/>
    <w:rsid w:val="00BE5301"/>
    <w:rsid w:val="00BE536D"/>
    <w:rsid w:val="00BE53BF"/>
    <w:rsid w:val="00BE554B"/>
    <w:rsid w:val="00BE563F"/>
    <w:rsid w:val="00BE580E"/>
    <w:rsid w:val="00BE5C37"/>
    <w:rsid w:val="00BE5E65"/>
    <w:rsid w:val="00BE607B"/>
    <w:rsid w:val="00BE6136"/>
    <w:rsid w:val="00BE6156"/>
    <w:rsid w:val="00BE619C"/>
    <w:rsid w:val="00BE61E8"/>
    <w:rsid w:val="00BE6328"/>
    <w:rsid w:val="00BE6677"/>
    <w:rsid w:val="00BE667B"/>
    <w:rsid w:val="00BE67E1"/>
    <w:rsid w:val="00BE6953"/>
    <w:rsid w:val="00BE6A9E"/>
    <w:rsid w:val="00BE6CDC"/>
    <w:rsid w:val="00BE6DC3"/>
    <w:rsid w:val="00BE6E9C"/>
    <w:rsid w:val="00BE76A3"/>
    <w:rsid w:val="00BE7AA7"/>
    <w:rsid w:val="00BE7D6D"/>
    <w:rsid w:val="00BE7DE8"/>
    <w:rsid w:val="00BE7E08"/>
    <w:rsid w:val="00BF014C"/>
    <w:rsid w:val="00BF03CC"/>
    <w:rsid w:val="00BF0491"/>
    <w:rsid w:val="00BF0604"/>
    <w:rsid w:val="00BF0927"/>
    <w:rsid w:val="00BF0B34"/>
    <w:rsid w:val="00BF0BF9"/>
    <w:rsid w:val="00BF0E06"/>
    <w:rsid w:val="00BF0ED1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70"/>
    <w:rsid w:val="00BF2148"/>
    <w:rsid w:val="00BF23EA"/>
    <w:rsid w:val="00BF2477"/>
    <w:rsid w:val="00BF2517"/>
    <w:rsid w:val="00BF2727"/>
    <w:rsid w:val="00BF2847"/>
    <w:rsid w:val="00BF292E"/>
    <w:rsid w:val="00BF294B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B"/>
    <w:rsid w:val="00BF4CC3"/>
    <w:rsid w:val="00BF4F05"/>
    <w:rsid w:val="00BF505F"/>
    <w:rsid w:val="00BF5111"/>
    <w:rsid w:val="00BF5366"/>
    <w:rsid w:val="00BF5693"/>
    <w:rsid w:val="00BF58A5"/>
    <w:rsid w:val="00BF59D0"/>
    <w:rsid w:val="00BF5A0E"/>
    <w:rsid w:val="00BF5AF9"/>
    <w:rsid w:val="00BF5F4A"/>
    <w:rsid w:val="00BF608F"/>
    <w:rsid w:val="00BF62DA"/>
    <w:rsid w:val="00BF6680"/>
    <w:rsid w:val="00BF69EF"/>
    <w:rsid w:val="00BF6B90"/>
    <w:rsid w:val="00BF6FEE"/>
    <w:rsid w:val="00BF745D"/>
    <w:rsid w:val="00BF7892"/>
    <w:rsid w:val="00BF7AC6"/>
    <w:rsid w:val="00BF7B91"/>
    <w:rsid w:val="00C007F9"/>
    <w:rsid w:val="00C0082E"/>
    <w:rsid w:val="00C0094B"/>
    <w:rsid w:val="00C0097A"/>
    <w:rsid w:val="00C00D2A"/>
    <w:rsid w:val="00C01286"/>
    <w:rsid w:val="00C01301"/>
    <w:rsid w:val="00C0156A"/>
    <w:rsid w:val="00C01593"/>
    <w:rsid w:val="00C01648"/>
    <w:rsid w:val="00C01752"/>
    <w:rsid w:val="00C01DC9"/>
    <w:rsid w:val="00C01E42"/>
    <w:rsid w:val="00C024D4"/>
    <w:rsid w:val="00C027A4"/>
    <w:rsid w:val="00C02881"/>
    <w:rsid w:val="00C02907"/>
    <w:rsid w:val="00C02E3D"/>
    <w:rsid w:val="00C0316B"/>
    <w:rsid w:val="00C038C7"/>
    <w:rsid w:val="00C038F8"/>
    <w:rsid w:val="00C03AD7"/>
    <w:rsid w:val="00C040F9"/>
    <w:rsid w:val="00C04390"/>
    <w:rsid w:val="00C043AB"/>
    <w:rsid w:val="00C046DB"/>
    <w:rsid w:val="00C04793"/>
    <w:rsid w:val="00C04A1B"/>
    <w:rsid w:val="00C04AD8"/>
    <w:rsid w:val="00C04B11"/>
    <w:rsid w:val="00C04D07"/>
    <w:rsid w:val="00C04DC9"/>
    <w:rsid w:val="00C04DE0"/>
    <w:rsid w:val="00C04DEE"/>
    <w:rsid w:val="00C051C7"/>
    <w:rsid w:val="00C0541B"/>
    <w:rsid w:val="00C054E5"/>
    <w:rsid w:val="00C05553"/>
    <w:rsid w:val="00C0555D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6EC"/>
    <w:rsid w:val="00C07831"/>
    <w:rsid w:val="00C07B49"/>
    <w:rsid w:val="00C07BAC"/>
    <w:rsid w:val="00C07CB3"/>
    <w:rsid w:val="00C07F3A"/>
    <w:rsid w:val="00C07F5B"/>
    <w:rsid w:val="00C10219"/>
    <w:rsid w:val="00C10459"/>
    <w:rsid w:val="00C10519"/>
    <w:rsid w:val="00C10793"/>
    <w:rsid w:val="00C10918"/>
    <w:rsid w:val="00C1093E"/>
    <w:rsid w:val="00C10E66"/>
    <w:rsid w:val="00C11167"/>
    <w:rsid w:val="00C111A9"/>
    <w:rsid w:val="00C11916"/>
    <w:rsid w:val="00C11933"/>
    <w:rsid w:val="00C11A43"/>
    <w:rsid w:val="00C11E56"/>
    <w:rsid w:val="00C11EE4"/>
    <w:rsid w:val="00C11FC9"/>
    <w:rsid w:val="00C1219E"/>
    <w:rsid w:val="00C1257A"/>
    <w:rsid w:val="00C126F8"/>
    <w:rsid w:val="00C12810"/>
    <w:rsid w:val="00C12C33"/>
    <w:rsid w:val="00C12E2F"/>
    <w:rsid w:val="00C12EDD"/>
    <w:rsid w:val="00C130F0"/>
    <w:rsid w:val="00C1331C"/>
    <w:rsid w:val="00C134DA"/>
    <w:rsid w:val="00C13965"/>
    <w:rsid w:val="00C13A18"/>
    <w:rsid w:val="00C13DA2"/>
    <w:rsid w:val="00C13DC7"/>
    <w:rsid w:val="00C13F48"/>
    <w:rsid w:val="00C1401D"/>
    <w:rsid w:val="00C140EF"/>
    <w:rsid w:val="00C142AE"/>
    <w:rsid w:val="00C143AD"/>
    <w:rsid w:val="00C1453F"/>
    <w:rsid w:val="00C14BA7"/>
    <w:rsid w:val="00C14C24"/>
    <w:rsid w:val="00C14C2B"/>
    <w:rsid w:val="00C14C75"/>
    <w:rsid w:val="00C14D12"/>
    <w:rsid w:val="00C150B1"/>
    <w:rsid w:val="00C15377"/>
    <w:rsid w:val="00C153E3"/>
    <w:rsid w:val="00C158D7"/>
    <w:rsid w:val="00C15EF5"/>
    <w:rsid w:val="00C16279"/>
    <w:rsid w:val="00C16737"/>
    <w:rsid w:val="00C1674D"/>
    <w:rsid w:val="00C16A54"/>
    <w:rsid w:val="00C16B4D"/>
    <w:rsid w:val="00C16BD3"/>
    <w:rsid w:val="00C16D65"/>
    <w:rsid w:val="00C170A5"/>
    <w:rsid w:val="00C17214"/>
    <w:rsid w:val="00C17253"/>
    <w:rsid w:val="00C1748A"/>
    <w:rsid w:val="00C1751B"/>
    <w:rsid w:val="00C177F0"/>
    <w:rsid w:val="00C17977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D6D"/>
    <w:rsid w:val="00C21314"/>
    <w:rsid w:val="00C21416"/>
    <w:rsid w:val="00C21752"/>
    <w:rsid w:val="00C21978"/>
    <w:rsid w:val="00C21DE6"/>
    <w:rsid w:val="00C2211F"/>
    <w:rsid w:val="00C22207"/>
    <w:rsid w:val="00C2233C"/>
    <w:rsid w:val="00C22420"/>
    <w:rsid w:val="00C224E6"/>
    <w:rsid w:val="00C22657"/>
    <w:rsid w:val="00C22765"/>
    <w:rsid w:val="00C227DC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24"/>
    <w:rsid w:val="00C242B7"/>
    <w:rsid w:val="00C24346"/>
    <w:rsid w:val="00C24491"/>
    <w:rsid w:val="00C2482F"/>
    <w:rsid w:val="00C248A9"/>
    <w:rsid w:val="00C249DA"/>
    <w:rsid w:val="00C24D9D"/>
    <w:rsid w:val="00C24E9D"/>
    <w:rsid w:val="00C24ED8"/>
    <w:rsid w:val="00C25275"/>
    <w:rsid w:val="00C2537D"/>
    <w:rsid w:val="00C25446"/>
    <w:rsid w:val="00C25580"/>
    <w:rsid w:val="00C25AF0"/>
    <w:rsid w:val="00C25B6E"/>
    <w:rsid w:val="00C25F44"/>
    <w:rsid w:val="00C261A2"/>
    <w:rsid w:val="00C2641A"/>
    <w:rsid w:val="00C26470"/>
    <w:rsid w:val="00C266C7"/>
    <w:rsid w:val="00C267CB"/>
    <w:rsid w:val="00C26C37"/>
    <w:rsid w:val="00C26E1D"/>
    <w:rsid w:val="00C27235"/>
    <w:rsid w:val="00C27497"/>
    <w:rsid w:val="00C278AC"/>
    <w:rsid w:val="00C27B16"/>
    <w:rsid w:val="00C27B6F"/>
    <w:rsid w:val="00C27BEC"/>
    <w:rsid w:val="00C302B1"/>
    <w:rsid w:val="00C3054C"/>
    <w:rsid w:val="00C3092E"/>
    <w:rsid w:val="00C30CA1"/>
    <w:rsid w:val="00C30D3E"/>
    <w:rsid w:val="00C30F4A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184"/>
    <w:rsid w:val="00C332DB"/>
    <w:rsid w:val="00C332F7"/>
    <w:rsid w:val="00C334A7"/>
    <w:rsid w:val="00C33682"/>
    <w:rsid w:val="00C33799"/>
    <w:rsid w:val="00C3402B"/>
    <w:rsid w:val="00C343DD"/>
    <w:rsid w:val="00C34496"/>
    <w:rsid w:val="00C34525"/>
    <w:rsid w:val="00C34539"/>
    <w:rsid w:val="00C345EC"/>
    <w:rsid w:val="00C346B6"/>
    <w:rsid w:val="00C34844"/>
    <w:rsid w:val="00C348E7"/>
    <w:rsid w:val="00C3501E"/>
    <w:rsid w:val="00C35397"/>
    <w:rsid w:val="00C354D2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BAC"/>
    <w:rsid w:val="00C36E50"/>
    <w:rsid w:val="00C3716D"/>
    <w:rsid w:val="00C372D5"/>
    <w:rsid w:val="00C3743A"/>
    <w:rsid w:val="00C3749D"/>
    <w:rsid w:val="00C3756F"/>
    <w:rsid w:val="00C375A4"/>
    <w:rsid w:val="00C377C9"/>
    <w:rsid w:val="00C378FD"/>
    <w:rsid w:val="00C37B2F"/>
    <w:rsid w:val="00C37B70"/>
    <w:rsid w:val="00C37E41"/>
    <w:rsid w:val="00C37F8D"/>
    <w:rsid w:val="00C4012A"/>
    <w:rsid w:val="00C40165"/>
    <w:rsid w:val="00C409F4"/>
    <w:rsid w:val="00C40A61"/>
    <w:rsid w:val="00C40B9D"/>
    <w:rsid w:val="00C40D16"/>
    <w:rsid w:val="00C40F9B"/>
    <w:rsid w:val="00C41427"/>
    <w:rsid w:val="00C41456"/>
    <w:rsid w:val="00C41825"/>
    <w:rsid w:val="00C41BE8"/>
    <w:rsid w:val="00C41DED"/>
    <w:rsid w:val="00C42614"/>
    <w:rsid w:val="00C42E1B"/>
    <w:rsid w:val="00C42F2B"/>
    <w:rsid w:val="00C42F7E"/>
    <w:rsid w:val="00C431DC"/>
    <w:rsid w:val="00C432E7"/>
    <w:rsid w:val="00C43471"/>
    <w:rsid w:val="00C435CB"/>
    <w:rsid w:val="00C4369D"/>
    <w:rsid w:val="00C4391D"/>
    <w:rsid w:val="00C4391F"/>
    <w:rsid w:val="00C43C36"/>
    <w:rsid w:val="00C43D34"/>
    <w:rsid w:val="00C43E5D"/>
    <w:rsid w:val="00C44140"/>
    <w:rsid w:val="00C444D8"/>
    <w:rsid w:val="00C44542"/>
    <w:rsid w:val="00C44622"/>
    <w:rsid w:val="00C44AA3"/>
    <w:rsid w:val="00C44EE0"/>
    <w:rsid w:val="00C4512F"/>
    <w:rsid w:val="00C45439"/>
    <w:rsid w:val="00C45576"/>
    <w:rsid w:val="00C457F3"/>
    <w:rsid w:val="00C45D3A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02"/>
    <w:rsid w:val="00C51D5C"/>
    <w:rsid w:val="00C51D73"/>
    <w:rsid w:val="00C52334"/>
    <w:rsid w:val="00C52363"/>
    <w:rsid w:val="00C52713"/>
    <w:rsid w:val="00C52DD0"/>
    <w:rsid w:val="00C53051"/>
    <w:rsid w:val="00C53091"/>
    <w:rsid w:val="00C53206"/>
    <w:rsid w:val="00C532A9"/>
    <w:rsid w:val="00C5334D"/>
    <w:rsid w:val="00C53429"/>
    <w:rsid w:val="00C53631"/>
    <w:rsid w:val="00C53C06"/>
    <w:rsid w:val="00C53E4C"/>
    <w:rsid w:val="00C5443B"/>
    <w:rsid w:val="00C544F6"/>
    <w:rsid w:val="00C54580"/>
    <w:rsid w:val="00C54591"/>
    <w:rsid w:val="00C547F1"/>
    <w:rsid w:val="00C54A96"/>
    <w:rsid w:val="00C54EA3"/>
    <w:rsid w:val="00C550A9"/>
    <w:rsid w:val="00C550F5"/>
    <w:rsid w:val="00C551C8"/>
    <w:rsid w:val="00C55365"/>
    <w:rsid w:val="00C553F8"/>
    <w:rsid w:val="00C55498"/>
    <w:rsid w:val="00C5553B"/>
    <w:rsid w:val="00C5584C"/>
    <w:rsid w:val="00C5592E"/>
    <w:rsid w:val="00C55DC8"/>
    <w:rsid w:val="00C55FC5"/>
    <w:rsid w:val="00C56273"/>
    <w:rsid w:val="00C563F8"/>
    <w:rsid w:val="00C566E4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E7C"/>
    <w:rsid w:val="00C57E80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8DF"/>
    <w:rsid w:val="00C61C7D"/>
    <w:rsid w:val="00C61D1D"/>
    <w:rsid w:val="00C61DFE"/>
    <w:rsid w:val="00C62280"/>
    <w:rsid w:val="00C622F5"/>
    <w:rsid w:val="00C625A4"/>
    <w:rsid w:val="00C62868"/>
    <w:rsid w:val="00C628F4"/>
    <w:rsid w:val="00C638DD"/>
    <w:rsid w:val="00C63B99"/>
    <w:rsid w:val="00C63DF8"/>
    <w:rsid w:val="00C63E54"/>
    <w:rsid w:val="00C64205"/>
    <w:rsid w:val="00C642B6"/>
    <w:rsid w:val="00C64487"/>
    <w:rsid w:val="00C645CC"/>
    <w:rsid w:val="00C646A3"/>
    <w:rsid w:val="00C647F6"/>
    <w:rsid w:val="00C64B7F"/>
    <w:rsid w:val="00C64CF5"/>
    <w:rsid w:val="00C64F45"/>
    <w:rsid w:val="00C650C1"/>
    <w:rsid w:val="00C65259"/>
    <w:rsid w:val="00C654C1"/>
    <w:rsid w:val="00C654ED"/>
    <w:rsid w:val="00C655CA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A8"/>
    <w:rsid w:val="00C67FE9"/>
    <w:rsid w:val="00C700C1"/>
    <w:rsid w:val="00C706F0"/>
    <w:rsid w:val="00C707EB"/>
    <w:rsid w:val="00C70903"/>
    <w:rsid w:val="00C70A47"/>
    <w:rsid w:val="00C70C17"/>
    <w:rsid w:val="00C70CA1"/>
    <w:rsid w:val="00C70DC7"/>
    <w:rsid w:val="00C716A9"/>
    <w:rsid w:val="00C71EEF"/>
    <w:rsid w:val="00C71EF0"/>
    <w:rsid w:val="00C72057"/>
    <w:rsid w:val="00C72135"/>
    <w:rsid w:val="00C7243E"/>
    <w:rsid w:val="00C72A0C"/>
    <w:rsid w:val="00C72A69"/>
    <w:rsid w:val="00C72B07"/>
    <w:rsid w:val="00C72D32"/>
    <w:rsid w:val="00C73269"/>
    <w:rsid w:val="00C734BD"/>
    <w:rsid w:val="00C736EB"/>
    <w:rsid w:val="00C73704"/>
    <w:rsid w:val="00C737B0"/>
    <w:rsid w:val="00C741CA"/>
    <w:rsid w:val="00C747C5"/>
    <w:rsid w:val="00C74817"/>
    <w:rsid w:val="00C7496A"/>
    <w:rsid w:val="00C74A97"/>
    <w:rsid w:val="00C74AEA"/>
    <w:rsid w:val="00C752DA"/>
    <w:rsid w:val="00C75333"/>
    <w:rsid w:val="00C75583"/>
    <w:rsid w:val="00C7558F"/>
    <w:rsid w:val="00C75728"/>
    <w:rsid w:val="00C7573A"/>
    <w:rsid w:val="00C75819"/>
    <w:rsid w:val="00C758B4"/>
    <w:rsid w:val="00C758BE"/>
    <w:rsid w:val="00C7593A"/>
    <w:rsid w:val="00C75B95"/>
    <w:rsid w:val="00C75CD3"/>
    <w:rsid w:val="00C75D7A"/>
    <w:rsid w:val="00C75F68"/>
    <w:rsid w:val="00C763DD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53B"/>
    <w:rsid w:val="00C7776B"/>
    <w:rsid w:val="00C77869"/>
    <w:rsid w:val="00C77D6C"/>
    <w:rsid w:val="00C77ED7"/>
    <w:rsid w:val="00C77FD7"/>
    <w:rsid w:val="00C804DD"/>
    <w:rsid w:val="00C80570"/>
    <w:rsid w:val="00C8060A"/>
    <w:rsid w:val="00C809DC"/>
    <w:rsid w:val="00C80AC8"/>
    <w:rsid w:val="00C80B2A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1DC"/>
    <w:rsid w:val="00C82282"/>
    <w:rsid w:val="00C82715"/>
    <w:rsid w:val="00C82729"/>
    <w:rsid w:val="00C827F6"/>
    <w:rsid w:val="00C82912"/>
    <w:rsid w:val="00C82C6A"/>
    <w:rsid w:val="00C82D74"/>
    <w:rsid w:val="00C830C3"/>
    <w:rsid w:val="00C83195"/>
    <w:rsid w:val="00C837DD"/>
    <w:rsid w:val="00C83E7E"/>
    <w:rsid w:val="00C83F3E"/>
    <w:rsid w:val="00C84868"/>
    <w:rsid w:val="00C8498B"/>
    <w:rsid w:val="00C84CA9"/>
    <w:rsid w:val="00C84DAF"/>
    <w:rsid w:val="00C85029"/>
    <w:rsid w:val="00C8538B"/>
    <w:rsid w:val="00C853E7"/>
    <w:rsid w:val="00C85403"/>
    <w:rsid w:val="00C85422"/>
    <w:rsid w:val="00C8546E"/>
    <w:rsid w:val="00C85645"/>
    <w:rsid w:val="00C85694"/>
    <w:rsid w:val="00C85898"/>
    <w:rsid w:val="00C85A09"/>
    <w:rsid w:val="00C85A25"/>
    <w:rsid w:val="00C85CFC"/>
    <w:rsid w:val="00C85D20"/>
    <w:rsid w:val="00C861D3"/>
    <w:rsid w:val="00C86579"/>
    <w:rsid w:val="00C86800"/>
    <w:rsid w:val="00C869AE"/>
    <w:rsid w:val="00C86A1A"/>
    <w:rsid w:val="00C86D76"/>
    <w:rsid w:val="00C86DDC"/>
    <w:rsid w:val="00C86E5E"/>
    <w:rsid w:val="00C8707E"/>
    <w:rsid w:val="00C870DB"/>
    <w:rsid w:val="00C8716A"/>
    <w:rsid w:val="00C87217"/>
    <w:rsid w:val="00C8740C"/>
    <w:rsid w:val="00C875BC"/>
    <w:rsid w:val="00C876D9"/>
    <w:rsid w:val="00C87861"/>
    <w:rsid w:val="00C87972"/>
    <w:rsid w:val="00C879AA"/>
    <w:rsid w:val="00C87AD2"/>
    <w:rsid w:val="00C87F19"/>
    <w:rsid w:val="00C87F86"/>
    <w:rsid w:val="00C90199"/>
    <w:rsid w:val="00C90551"/>
    <w:rsid w:val="00C90C44"/>
    <w:rsid w:val="00C90D36"/>
    <w:rsid w:val="00C90D56"/>
    <w:rsid w:val="00C910C5"/>
    <w:rsid w:val="00C91166"/>
    <w:rsid w:val="00C914EC"/>
    <w:rsid w:val="00C9159E"/>
    <w:rsid w:val="00C918E3"/>
    <w:rsid w:val="00C919AF"/>
    <w:rsid w:val="00C919E3"/>
    <w:rsid w:val="00C91A08"/>
    <w:rsid w:val="00C91AFB"/>
    <w:rsid w:val="00C91DBA"/>
    <w:rsid w:val="00C91F02"/>
    <w:rsid w:val="00C92358"/>
    <w:rsid w:val="00C92638"/>
    <w:rsid w:val="00C926CE"/>
    <w:rsid w:val="00C926DA"/>
    <w:rsid w:val="00C9276B"/>
    <w:rsid w:val="00C92A23"/>
    <w:rsid w:val="00C92B2E"/>
    <w:rsid w:val="00C92EB1"/>
    <w:rsid w:val="00C932AB"/>
    <w:rsid w:val="00C932AD"/>
    <w:rsid w:val="00C933B6"/>
    <w:rsid w:val="00C934D5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1B5"/>
    <w:rsid w:val="00C943F7"/>
    <w:rsid w:val="00C945E9"/>
    <w:rsid w:val="00C946C6"/>
    <w:rsid w:val="00C94889"/>
    <w:rsid w:val="00C94969"/>
    <w:rsid w:val="00C94C56"/>
    <w:rsid w:val="00C94C90"/>
    <w:rsid w:val="00C94E38"/>
    <w:rsid w:val="00C9503D"/>
    <w:rsid w:val="00C953E8"/>
    <w:rsid w:val="00C954C7"/>
    <w:rsid w:val="00C95D23"/>
    <w:rsid w:val="00C95D55"/>
    <w:rsid w:val="00C95FD0"/>
    <w:rsid w:val="00C96058"/>
    <w:rsid w:val="00C96320"/>
    <w:rsid w:val="00C965D0"/>
    <w:rsid w:val="00C96759"/>
    <w:rsid w:val="00C9680C"/>
    <w:rsid w:val="00C96A46"/>
    <w:rsid w:val="00C96D56"/>
    <w:rsid w:val="00C96F96"/>
    <w:rsid w:val="00C971B3"/>
    <w:rsid w:val="00C97811"/>
    <w:rsid w:val="00C97903"/>
    <w:rsid w:val="00C97A64"/>
    <w:rsid w:val="00C97C47"/>
    <w:rsid w:val="00C97D10"/>
    <w:rsid w:val="00C97D53"/>
    <w:rsid w:val="00CA02AB"/>
    <w:rsid w:val="00CA02C9"/>
    <w:rsid w:val="00CA04DE"/>
    <w:rsid w:val="00CA0595"/>
    <w:rsid w:val="00CA07FD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AD3"/>
    <w:rsid w:val="00CA2B5D"/>
    <w:rsid w:val="00CA325C"/>
    <w:rsid w:val="00CA326E"/>
    <w:rsid w:val="00CA3419"/>
    <w:rsid w:val="00CA34CF"/>
    <w:rsid w:val="00CA39BE"/>
    <w:rsid w:val="00CA3D09"/>
    <w:rsid w:val="00CA3F49"/>
    <w:rsid w:val="00CA4529"/>
    <w:rsid w:val="00CA46CA"/>
    <w:rsid w:val="00CA4721"/>
    <w:rsid w:val="00CA4974"/>
    <w:rsid w:val="00CA4E24"/>
    <w:rsid w:val="00CA4ED8"/>
    <w:rsid w:val="00CA508D"/>
    <w:rsid w:val="00CA57FA"/>
    <w:rsid w:val="00CA59E8"/>
    <w:rsid w:val="00CA5B94"/>
    <w:rsid w:val="00CA5E63"/>
    <w:rsid w:val="00CA671A"/>
    <w:rsid w:val="00CA68A1"/>
    <w:rsid w:val="00CA69D3"/>
    <w:rsid w:val="00CA6A8E"/>
    <w:rsid w:val="00CA6B0E"/>
    <w:rsid w:val="00CA712D"/>
    <w:rsid w:val="00CA71F0"/>
    <w:rsid w:val="00CA7244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68"/>
    <w:rsid w:val="00CB06CE"/>
    <w:rsid w:val="00CB0D23"/>
    <w:rsid w:val="00CB0EE2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BD0"/>
    <w:rsid w:val="00CB2D64"/>
    <w:rsid w:val="00CB2E53"/>
    <w:rsid w:val="00CB2FEE"/>
    <w:rsid w:val="00CB314C"/>
    <w:rsid w:val="00CB3218"/>
    <w:rsid w:val="00CB32B5"/>
    <w:rsid w:val="00CB354A"/>
    <w:rsid w:val="00CB36E3"/>
    <w:rsid w:val="00CB38E3"/>
    <w:rsid w:val="00CB3900"/>
    <w:rsid w:val="00CB3A22"/>
    <w:rsid w:val="00CB3B09"/>
    <w:rsid w:val="00CB4382"/>
    <w:rsid w:val="00CB4888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5DE2"/>
    <w:rsid w:val="00CB6066"/>
    <w:rsid w:val="00CB61D9"/>
    <w:rsid w:val="00CB61EA"/>
    <w:rsid w:val="00CB633B"/>
    <w:rsid w:val="00CB6394"/>
    <w:rsid w:val="00CB680B"/>
    <w:rsid w:val="00CB681A"/>
    <w:rsid w:val="00CB6A90"/>
    <w:rsid w:val="00CB6AA0"/>
    <w:rsid w:val="00CB6B89"/>
    <w:rsid w:val="00CB6CB2"/>
    <w:rsid w:val="00CB70CC"/>
    <w:rsid w:val="00CB71C8"/>
    <w:rsid w:val="00CB74AF"/>
    <w:rsid w:val="00CB75F5"/>
    <w:rsid w:val="00CB7627"/>
    <w:rsid w:val="00CB7712"/>
    <w:rsid w:val="00CB771E"/>
    <w:rsid w:val="00CB776C"/>
    <w:rsid w:val="00CB790F"/>
    <w:rsid w:val="00CB7945"/>
    <w:rsid w:val="00CB7C17"/>
    <w:rsid w:val="00CB7C71"/>
    <w:rsid w:val="00CB7E64"/>
    <w:rsid w:val="00CC0145"/>
    <w:rsid w:val="00CC018C"/>
    <w:rsid w:val="00CC025E"/>
    <w:rsid w:val="00CC04B1"/>
    <w:rsid w:val="00CC0598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2EE2"/>
    <w:rsid w:val="00CC31C4"/>
    <w:rsid w:val="00CC3597"/>
    <w:rsid w:val="00CC3BED"/>
    <w:rsid w:val="00CC3C01"/>
    <w:rsid w:val="00CC3CF1"/>
    <w:rsid w:val="00CC3DE2"/>
    <w:rsid w:val="00CC3E3D"/>
    <w:rsid w:val="00CC3E68"/>
    <w:rsid w:val="00CC3F2D"/>
    <w:rsid w:val="00CC44DA"/>
    <w:rsid w:val="00CC4620"/>
    <w:rsid w:val="00CC4C85"/>
    <w:rsid w:val="00CC513D"/>
    <w:rsid w:val="00CC516F"/>
    <w:rsid w:val="00CC54A9"/>
    <w:rsid w:val="00CC5588"/>
    <w:rsid w:val="00CC566C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517"/>
    <w:rsid w:val="00CD0602"/>
    <w:rsid w:val="00CD0611"/>
    <w:rsid w:val="00CD0695"/>
    <w:rsid w:val="00CD0B4E"/>
    <w:rsid w:val="00CD0BAE"/>
    <w:rsid w:val="00CD0CDF"/>
    <w:rsid w:val="00CD0EA8"/>
    <w:rsid w:val="00CD0FDE"/>
    <w:rsid w:val="00CD1038"/>
    <w:rsid w:val="00CD11E5"/>
    <w:rsid w:val="00CD129C"/>
    <w:rsid w:val="00CD137F"/>
    <w:rsid w:val="00CD138C"/>
    <w:rsid w:val="00CD15AF"/>
    <w:rsid w:val="00CD18CB"/>
    <w:rsid w:val="00CD1916"/>
    <w:rsid w:val="00CD1935"/>
    <w:rsid w:val="00CD1BEA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9C2"/>
    <w:rsid w:val="00CD3D49"/>
    <w:rsid w:val="00CD3DD7"/>
    <w:rsid w:val="00CD3F51"/>
    <w:rsid w:val="00CD4661"/>
    <w:rsid w:val="00CD4981"/>
    <w:rsid w:val="00CD4AC0"/>
    <w:rsid w:val="00CD4D01"/>
    <w:rsid w:val="00CD4D8E"/>
    <w:rsid w:val="00CD4F9C"/>
    <w:rsid w:val="00CD4FFC"/>
    <w:rsid w:val="00CD5087"/>
    <w:rsid w:val="00CD5240"/>
    <w:rsid w:val="00CD526B"/>
    <w:rsid w:val="00CD5409"/>
    <w:rsid w:val="00CD5486"/>
    <w:rsid w:val="00CD54F6"/>
    <w:rsid w:val="00CD57C4"/>
    <w:rsid w:val="00CD592B"/>
    <w:rsid w:val="00CD5B01"/>
    <w:rsid w:val="00CD5CDB"/>
    <w:rsid w:val="00CD6001"/>
    <w:rsid w:val="00CD6075"/>
    <w:rsid w:val="00CD61B4"/>
    <w:rsid w:val="00CD626F"/>
    <w:rsid w:val="00CD66AE"/>
    <w:rsid w:val="00CD670A"/>
    <w:rsid w:val="00CD6854"/>
    <w:rsid w:val="00CD71F4"/>
    <w:rsid w:val="00CD73BA"/>
    <w:rsid w:val="00CD763B"/>
    <w:rsid w:val="00CD78BD"/>
    <w:rsid w:val="00CD7C3A"/>
    <w:rsid w:val="00CD7E5F"/>
    <w:rsid w:val="00CD7EE5"/>
    <w:rsid w:val="00CD7EF1"/>
    <w:rsid w:val="00CD7F94"/>
    <w:rsid w:val="00CE0476"/>
    <w:rsid w:val="00CE07CB"/>
    <w:rsid w:val="00CE0B27"/>
    <w:rsid w:val="00CE0B52"/>
    <w:rsid w:val="00CE0C1C"/>
    <w:rsid w:val="00CE0C72"/>
    <w:rsid w:val="00CE0E04"/>
    <w:rsid w:val="00CE1074"/>
    <w:rsid w:val="00CE10CD"/>
    <w:rsid w:val="00CE11F0"/>
    <w:rsid w:val="00CE1345"/>
    <w:rsid w:val="00CE1400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ED5"/>
    <w:rsid w:val="00CE72F1"/>
    <w:rsid w:val="00CE7340"/>
    <w:rsid w:val="00CE73CA"/>
    <w:rsid w:val="00CE753A"/>
    <w:rsid w:val="00CE76F1"/>
    <w:rsid w:val="00CE7877"/>
    <w:rsid w:val="00CE78A1"/>
    <w:rsid w:val="00CE78F9"/>
    <w:rsid w:val="00CE7A7D"/>
    <w:rsid w:val="00CE7B7E"/>
    <w:rsid w:val="00CE7C22"/>
    <w:rsid w:val="00CE7D7C"/>
    <w:rsid w:val="00CE7ED6"/>
    <w:rsid w:val="00CE7F78"/>
    <w:rsid w:val="00CF0320"/>
    <w:rsid w:val="00CF0381"/>
    <w:rsid w:val="00CF04DF"/>
    <w:rsid w:val="00CF062F"/>
    <w:rsid w:val="00CF0AD8"/>
    <w:rsid w:val="00CF12A7"/>
    <w:rsid w:val="00CF1494"/>
    <w:rsid w:val="00CF14D3"/>
    <w:rsid w:val="00CF15D4"/>
    <w:rsid w:val="00CF170A"/>
    <w:rsid w:val="00CF1AB3"/>
    <w:rsid w:val="00CF1CB7"/>
    <w:rsid w:val="00CF1D02"/>
    <w:rsid w:val="00CF1D1A"/>
    <w:rsid w:val="00CF22CB"/>
    <w:rsid w:val="00CF23F3"/>
    <w:rsid w:val="00CF240E"/>
    <w:rsid w:val="00CF2471"/>
    <w:rsid w:val="00CF24D0"/>
    <w:rsid w:val="00CF25EC"/>
    <w:rsid w:val="00CF28E8"/>
    <w:rsid w:val="00CF2C0B"/>
    <w:rsid w:val="00CF3230"/>
    <w:rsid w:val="00CF347A"/>
    <w:rsid w:val="00CF34C0"/>
    <w:rsid w:val="00CF417F"/>
    <w:rsid w:val="00CF4414"/>
    <w:rsid w:val="00CF451F"/>
    <w:rsid w:val="00CF4697"/>
    <w:rsid w:val="00CF4AF3"/>
    <w:rsid w:val="00CF4BDA"/>
    <w:rsid w:val="00CF4EFD"/>
    <w:rsid w:val="00CF5311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04A"/>
    <w:rsid w:val="00CF77B7"/>
    <w:rsid w:val="00CF77EC"/>
    <w:rsid w:val="00CF784C"/>
    <w:rsid w:val="00CF7B97"/>
    <w:rsid w:val="00CF7DCC"/>
    <w:rsid w:val="00CF7FDE"/>
    <w:rsid w:val="00CF7FDF"/>
    <w:rsid w:val="00D0004C"/>
    <w:rsid w:val="00D00492"/>
    <w:rsid w:val="00D00818"/>
    <w:rsid w:val="00D00917"/>
    <w:rsid w:val="00D00923"/>
    <w:rsid w:val="00D00A62"/>
    <w:rsid w:val="00D00B0B"/>
    <w:rsid w:val="00D00C9D"/>
    <w:rsid w:val="00D00E8A"/>
    <w:rsid w:val="00D00F3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E08"/>
    <w:rsid w:val="00D01E46"/>
    <w:rsid w:val="00D01ECF"/>
    <w:rsid w:val="00D01FA5"/>
    <w:rsid w:val="00D02480"/>
    <w:rsid w:val="00D024A5"/>
    <w:rsid w:val="00D024F0"/>
    <w:rsid w:val="00D026E6"/>
    <w:rsid w:val="00D02E9D"/>
    <w:rsid w:val="00D02F41"/>
    <w:rsid w:val="00D030F9"/>
    <w:rsid w:val="00D03126"/>
    <w:rsid w:val="00D032D9"/>
    <w:rsid w:val="00D03349"/>
    <w:rsid w:val="00D0342E"/>
    <w:rsid w:val="00D039B5"/>
    <w:rsid w:val="00D03AAA"/>
    <w:rsid w:val="00D03EB6"/>
    <w:rsid w:val="00D03F58"/>
    <w:rsid w:val="00D03FAE"/>
    <w:rsid w:val="00D03FE7"/>
    <w:rsid w:val="00D0404E"/>
    <w:rsid w:val="00D0406D"/>
    <w:rsid w:val="00D0419F"/>
    <w:rsid w:val="00D0438F"/>
    <w:rsid w:val="00D04464"/>
    <w:rsid w:val="00D04DA4"/>
    <w:rsid w:val="00D04F83"/>
    <w:rsid w:val="00D04FE4"/>
    <w:rsid w:val="00D050A4"/>
    <w:rsid w:val="00D05163"/>
    <w:rsid w:val="00D0518D"/>
    <w:rsid w:val="00D051B9"/>
    <w:rsid w:val="00D05756"/>
    <w:rsid w:val="00D059D3"/>
    <w:rsid w:val="00D05B41"/>
    <w:rsid w:val="00D05CC3"/>
    <w:rsid w:val="00D0622D"/>
    <w:rsid w:val="00D062B5"/>
    <w:rsid w:val="00D06347"/>
    <w:rsid w:val="00D0640E"/>
    <w:rsid w:val="00D06477"/>
    <w:rsid w:val="00D0668E"/>
    <w:rsid w:val="00D067FB"/>
    <w:rsid w:val="00D069E3"/>
    <w:rsid w:val="00D06AF5"/>
    <w:rsid w:val="00D074C6"/>
    <w:rsid w:val="00D076DA"/>
    <w:rsid w:val="00D07705"/>
    <w:rsid w:val="00D0770B"/>
    <w:rsid w:val="00D07975"/>
    <w:rsid w:val="00D07D5D"/>
    <w:rsid w:val="00D07E34"/>
    <w:rsid w:val="00D07E79"/>
    <w:rsid w:val="00D07F4F"/>
    <w:rsid w:val="00D103D5"/>
    <w:rsid w:val="00D104D0"/>
    <w:rsid w:val="00D106DF"/>
    <w:rsid w:val="00D1089A"/>
    <w:rsid w:val="00D10B87"/>
    <w:rsid w:val="00D10C4A"/>
    <w:rsid w:val="00D112E0"/>
    <w:rsid w:val="00D11329"/>
    <w:rsid w:val="00D115C5"/>
    <w:rsid w:val="00D11775"/>
    <w:rsid w:val="00D118BD"/>
    <w:rsid w:val="00D11C8B"/>
    <w:rsid w:val="00D11C98"/>
    <w:rsid w:val="00D1204B"/>
    <w:rsid w:val="00D12083"/>
    <w:rsid w:val="00D124EC"/>
    <w:rsid w:val="00D126D2"/>
    <w:rsid w:val="00D1276B"/>
    <w:rsid w:val="00D127F4"/>
    <w:rsid w:val="00D12D48"/>
    <w:rsid w:val="00D13541"/>
    <w:rsid w:val="00D13689"/>
    <w:rsid w:val="00D136E9"/>
    <w:rsid w:val="00D1396C"/>
    <w:rsid w:val="00D13D29"/>
    <w:rsid w:val="00D13DC7"/>
    <w:rsid w:val="00D13DD3"/>
    <w:rsid w:val="00D1400F"/>
    <w:rsid w:val="00D14071"/>
    <w:rsid w:val="00D14262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982"/>
    <w:rsid w:val="00D15BA8"/>
    <w:rsid w:val="00D15C9E"/>
    <w:rsid w:val="00D16352"/>
    <w:rsid w:val="00D16613"/>
    <w:rsid w:val="00D167C2"/>
    <w:rsid w:val="00D168CB"/>
    <w:rsid w:val="00D16966"/>
    <w:rsid w:val="00D16ADA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07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5F4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3FC8"/>
    <w:rsid w:val="00D241EB"/>
    <w:rsid w:val="00D24270"/>
    <w:rsid w:val="00D243D7"/>
    <w:rsid w:val="00D244EC"/>
    <w:rsid w:val="00D2454A"/>
    <w:rsid w:val="00D24843"/>
    <w:rsid w:val="00D24F10"/>
    <w:rsid w:val="00D25073"/>
    <w:rsid w:val="00D2539F"/>
    <w:rsid w:val="00D253C2"/>
    <w:rsid w:val="00D254E9"/>
    <w:rsid w:val="00D25572"/>
    <w:rsid w:val="00D258D8"/>
    <w:rsid w:val="00D25D58"/>
    <w:rsid w:val="00D25D77"/>
    <w:rsid w:val="00D25F4E"/>
    <w:rsid w:val="00D25F5D"/>
    <w:rsid w:val="00D2605C"/>
    <w:rsid w:val="00D262A5"/>
    <w:rsid w:val="00D263A4"/>
    <w:rsid w:val="00D26591"/>
    <w:rsid w:val="00D265A6"/>
    <w:rsid w:val="00D26A4B"/>
    <w:rsid w:val="00D26D8C"/>
    <w:rsid w:val="00D26FE7"/>
    <w:rsid w:val="00D27009"/>
    <w:rsid w:val="00D272E6"/>
    <w:rsid w:val="00D27799"/>
    <w:rsid w:val="00D27835"/>
    <w:rsid w:val="00D278B6"/>
    <w:rsid w:val="00D278B9"/>
    <w:rsid w:val="00D2797B"/>
    <w:rsid w:val="00D27AB3"/>
    <w:rsid w:val="00D27D6A"/>
    <w:rsid w:val="00D27E29"/>
    <w:rsid w:val="00D30050"/>
    <w:rsid w:val="00D3020D"/>
    <w:rsid w:val="00D3053D"/>
    <w:rsid w:val="00D30716"/>
    <w:rsid w:val="00D30B5F"/>
    <w:rsid w:val="00D31117"/>
    <w:rsid w:val="00D31152"/>
    <w:rsid w:val="00D31249"/>
    <w:rsid w:val="00D31286"/>
    <w:rsid w:val="00D315F9"/>
    <w:rsid w:val="00D317E9"/>
    <w:rsid w:val="00D31877"/>
    <w:rsid w:val="00D31C69"/>
    <w:rsid w:val="00D31DDA"/>
    <w:rsid w:val="00D31FE3"/>
    <w:rsid w:val="00D32042"/>
    <w:rsid w:val="00D32171"/>
    <w:rsid w:val="00D32290"/>
    <w:rsid w:val="00D323C3"/>
    <w:rsid w:val="00D3246D"/>
    <w:rsid w:val="00D32866"/>
    <w:rsid w:val="00D328CE"/>
    <w:rsid w:val="00D32D93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CE5"/>
    <w:rsid w:val="00D33E5F"/>
    <w:rsid w:val="00D33EB8"/>
    <w:rsid w:val="00D34014"/>
    <w:rsid w:val="00D34235"/>
    <w:rsid w:val="00D343EB"/>
    <w:rsid w:val="00D34403"/>
    <w:rsid w:val="00D34538"/>
    <w:rsid w:val="00D3456C"/>
    <w:rsid w:val="00D346EF"/>
    <w:rsid w:val="00D34776"/>
    <w:rsid w:val="00D348E6"/>
    <w:rsid w:val="00D34EF7"/>
    <w:rsid w:val="00D35702"/>
    <w:rsid w:val="00D35A0C"/>
    <w:rsid w:val="00D35A3E"/>
    <w:rsid w:val="00D35A56"/>
    <w:rsid w:val="00D35DF0"/>
    <w:rsid w:val="00D35F35"/>
    <w:rsid w:val="00D362CF"/>
    <w:rsid w:val="00D3654E"/>
    <w:rsid w:val="00D365AB"/>
    <w:rsid w:val="00D36612"/>
    <w:rsid w:val="00D369CA"/>
    <w:rsid w:val="00D36C3F"/>
    <w:rsid w:val="00D36ED5"/>
    <w:rsid w:val="00D36F70"/>
    <w:rsid w:val="00D370E1"/>
    <w:rsid w:val="00D373F5"/>
    <w:rsid w:val="00D37463"/>
    <w:rsid w:val="00D3767C"/>
    <w:rsid w:val="00D37951"/>
    <w:rsid w:val="00D37971"/>
    <w:rsid w:val="00D37A72"/>
    <w:rsid w:val="00D37FC3"/>
    <w:rsid w:val="00D401A4"/>
    <w:rsid w:val="00D40344"/>
    <w:rsid w:val="00D40381"/>
    <w:rsid w:val="00D40792"/>
    <w:rsid w:val="00D40995"/>
    <w:rsid w:val="00D40C1C"/>
    <w:rsid w:val="00D41014"/>
    <w:rsid w:val="00D41155"/>
    <w:rsid w:val="00D414C0"/>
    <w:rsid w:val="00D415F1"/>
    <w:rsid w:val="00D41A12"/>
    <w:rsid w:val="00D41D0B"/>
    <w:rsid w:val="00D41E75"/>
    <w:rsid w:val="00D424E0"/>
    <w:rsid w:val="00D4276F"/>
    <w:rsid w:val="00D427D4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EC"/>
    <w:rsid w:val="00D44425"/>
    <w:rsid w:val="00D445A4"/>
    <w:rsid w:val="00D445D4"/>
    <w:rsid w:val="00D44603"/>
    <w:rsid w:val="00D44660"/>
    <w:rsid w:val="00D44B7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CE7"/>
    <w:rsid w:val="00D46D2F"/>
    <w:rsid w:val="00D46E5D"/>
    <w:rsid w:val="00D47869"/>
    <w:rsid w:val="00D47CA2"/>
    <w:rsid w:val="00D506B9"/>
    <w:rsid w:val="00D508CC"/>
    <w:rsid w:val="00D50987"/>
    <w:rsid w:val="00D50A83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E4F"/>
    <w:rsid w:val="00D51FFA"/>
    <w:rsid w:val="00D520EE"/>
    <w:rsid w:val="00D5247F"/>
    <w:rsid w:val="00D5249F"/>
    <w:rsid w:val="00D52772"/>
    <w:rsid w:val="00D5281D"/>
    <w:rsid w:val="00D52F7C"/>
    <w:rsid w:val="00D532DA"/>
    <w:rsid w:val="00D536A6"/>
    <w:rsid w:val="00D53C16"/>
    <w:rsid w:val="00D53C55"/>
    <w:rsid w:val="00D53E09"/>
    <w:rsid w:val="00D53FD0"/>
    <w:rsid w:val="00D54006"/>
    <w:rsid w:val="00D540CF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749"/>
    <w:rsid w:val="00D568F6"/>
    <w:rsid w:val="00D56AFC"/>
    <w:rsid w:val="00D56F60"/>
    <w:rsid w:val="00D57131"/>
    <w:rsid w:val="00D571B3"/>
    <w:rsid w:val="00D5736D"/>
    <w:rsid w:val="00D57385"/>
    <w:rsid w:val="00D57427"/>
    <w:rsid w:val="00D5749E"/>
    <w:rsid w:val="00D57C2D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8F8"/>
    <w:rsid w:val="00D628FE"/>
    <w:rsid w:val="00D62BC6"/>
    <w:rsid w:val="00D62FC4"/>
    <w:rsid w:val="00D62FF4"/>
    <w:rsid w:val="00D6317D"/>
    <w:rsid w:val="00D632A0"/>
    <w:rsid w:val="00D63524"/>
    <w:rsid w:val="00D63A0E"/>
    <w:rsid w:val="00D63A62"/>
    <w:rsid w:val="00D63CBB"/>
    <w:rsid w:val="00D642A5"/>
    <w:rsid w:val="00D6432F"/>
    <w:rsid w:val="00D6467B"/>
    <w:rsid w:val="00D64B9A"/>
    <w:rsid w:val="00D64BE5"/>
    <w:rsid w:val="00D64DDF"/>
    <w:rsid w:val="00D64E65"/>
    <w:rsid w:val="00D65184"/>
    <w:rsid w:val="00D654E3"/>
    <w:rsid w:val="00D6552E"/>
    <w:rsid w:val="00D657D0"/>
    <w:rsid w:val="00D658E2"/>
    <w:rsid w:val="00D65A85"/>
    <w:rsid w:val="00D65E75"/>
    <w:rsid w:val="00D65F3A"/>
    <w:rsid w:val="00D6616F"/>
    <w:rsid w:val="00D66184"/>
    <w:rsid w:val="00D66206"/>
    <w:rsid w:val="00D66355"/>
    <w:rsid w:val="00D663DB"/>
    <w:rsid w:val="00D66CC7"/>
    <w:rsid w:val="00D66F31"/>
    <w:rsid w:val="00D67307"/>
    <w:rsid w:val="00D679BD"/>
    <w:rsid w:val="00D67ACF"/>
    <w:rsid w:val="00D67B8E"/>
    <w:rsid w:val="00D67E4B"/>
    <w:rsid w:val="00D67EA4"/>
    <w:rsid w:val="00D70060"/>
    <w:rsid w:val="00D70099"/>
    <w:rsid w:val="00D7009A"/>
    <w:rsid w:val="00D7013E"/>
    <w:rsid w:val="00D7047F"/>
    <w:rsid w:val="00D70494"/>
    <w:rsid w:val="00D707E7"/>
    <w:rsid w:val="00D70A3C"/>
    <w:rsid w:val="00D70D63"/>
    <w:rsid w:val="00D71139"/>
    <w:rsid w:val="00D7116E"/>
    <w:rsid w:val="00D71397"/>
    <w:rsid w:val="00D71471"/>
    <w:rsid w:val="00D71E36"/>
    <w:rsid w:val="00D72129"/>
    <w:rsid w:val="00D72585"/>
    <w:rsid w:val="00D72A72"/>
    <w:rsid w:val="00D72A8A"/>
    <w:rsid w:val="00D72D43"/>
    <w:rsid w:val="00D72FDB"/>
    <w:rsid w:val="00D731DB"/>
    <w:rsid w:val="00D736B1"/>
    <w:rsid w:val="00D73C91"/>
    <w:rsid w:val="00D73D4D"/>
    <w:rsid w:val="00D73E09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5E7B"/>
    <w:rsid w:val="00D763CC"/>
    <w:rsid w:val="00D76645"/>
    <w:rsid w:val="00D76863"/>
    <w:rsid w:val="00D7694B"/>
    <w:rsid w:val="00D76BB5"/>
    <w:rsid w:val="00D76C6C"/>
    <w:rsid w:val="00D76CF5"/>
    <w:rsid w:val="00D76D50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D4"/>
    <w:rsid w:val="00D80C31"/>
    <w:rsid w:val="00D80E0E"/>
    <w:rsid w:val="00D81BCA"/>
    <w:rsid w:val="00D81CEE"/>
    <w:rsid w:val="00D822C9"/>
    <w:rsid w:val="00D8237A"/>
    <w:rsid w:val="00D82422"/>
    <w:rsid w:val="00D82A47"/>
    <w:rsid w:val="00D82DEF"/>
    <w:rsid w:val="00D82F80"/>
    <w:rsid w:val="00D8306F"/>
    <w:rsid w:val="00D83536"/>
    <w:rsid w:val="00D835B0"/>
    <w:rsid w:val="00D8369B"/>
    <w:rsid w:val="00D836E3"/>
    <w:rsid w:val="00D83768"/>
    <w:rsid w:val="00D83811"/>
    <w:rsid w:val="00D8394C"/>
    <w:rsid w:val="00D83AD1"/>
    <w:rsid w:val="00D83AD8"/>
    <w:rsid w:val="00D841C7"/>
    <w:rsid w:val="00D84287"/>
    <w:rsid w:val="00D84AF3"/>
    <w:rsid w:val="00D84C0F"/>
    <w:rsid w:val="00D85060"/>
    <w:rsid w:val="00D85228"/>
    <w:rsid w:val="00D8557B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85C"/>
    <w:rsid w:val="00D87B4F"/>
    <w:rsid w:val="00D87EF2"/>
    <w:rsid w:val="00D90007"/>
    <w:rsid w:val="00D900F8"/>
    <w:rsid w:val="00D901A5"/>
    <w:rsid w:val="00D90507"/>
    <w:rsid w:val="00D905BB"/>
    <w:rsid w:val="00D908BF"/>
    <w:rsid w:val="00D90955"/>
    <w:rsid w:val="00D90986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CB1"/>
    <w:rsid w:val="00D91E32"/>
    <w:rsid w:val="00D92692"/>
    <w:rsid w:val="00D92F01"/>
    <w:rsid w:val="00D93122"/>
    <w:rsid w:val="00D933C6"/>
    <w:rsid w:val="00D9351C"/>
    <w:rsid w:val="00D935A7"/>
    <w:rsid w:val="00D93663"/>
    <w:rsid w:val="00D937EB"/>
    <w:rsid w:val="00D9388C"/>
    <w:rsid w:val="00D939F0"/>
    <w:rsid w:val="00D93D3A"/>
    <w:rsid w:val="00D94201"/>
    <w:rsid w:val="00D9424A"/>
    <w:rsid w:val="00D946AF"/>
    <w:rsid w:val="00D94C02"/>
    <w:rsid w:val="00D94E57"/>
    <w:rsid w:val="00D950BF"/>
    <w:rsid w:val="00D951F7"/>
    <w:rsid w:val="00D9520C"/>
    <w:rsid w:val="00D9549F"/>
    <w:rsid w:val="00D955B0"/>
    <w:rsid w:val="00D959AE"/>
    <w:rsid w:val="00D95A76"/>
    <w:rsid w:val="00D95C4E"/>
    <w:rsid w:val="00D95EC4"/>
    <w:rsid w:val="00D960FB"/>
    <w:rsid w:val="00D96302"/>
    <w:rsid w:val="00D9673D"/>
    <w:rsid w:val="00D967C5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2EF"/>
    <w:rsid w:val="00DA056F"/>
    <w:rsid w:val="00DA0685"/>
    <w:rsid w:val="00DA0841"/>
    <w:rsid w:val="00DA0CC5"/>
    <w:rsid w:val="00DA12DF"/>
    <w:rsid w:val="00DA1355"/>
    <w:rsid w:val="00DA13D4"/>
    <w:rsid w:val="00DA1487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D0D"/>
    <w:rsid w:val="00DA3FD1"/>
    <w:rsid w:val="00DA407C"/>
    <w:rsid w:val="00DA4692"/>
    <w:rsid w:val="00DA47A3"/>
    <w:rsid w:val="00DA4A2B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5916"/>
    <w:rsid w:val="00DA63F2"/>
    <w:rsid w:val="00DA6DAE"/>
    <w:rsid w:val="00DA7290"/>
    <w:rsid w:val="00DA7895"/>
    <w:rsid w:val="00DA7CF9"/>
    <w:rsid w:val="00DA7D3D"/>
    <w:rsid w:val="00DA7EDD"/>
    <w:rsid w:val="00DB008F"/>
    <w:rsid w:val="00DB00B5"/>
    <w:rsid w:val="00DB0120"/>
    <w:rsid w:val="00DB02D5"/>
    <w:rsid w:val="00DB054B"/>
    <w:rsid w:val="00DB09F2"/>
    <w:rsid w:val="00DB0D5C"/>
    <w:rsid w:val="00DB10A0"/>
    <w:rsid w:val="00DB2148"/>
    <w:rsid w:val="00DB214B"/>
    <w:rsid w:val="00DB215F"/>
    <w:rsid w:val="00DB2227"/>
    <w:rsid w:val="00DB242C"/>
    <w:rsid w:val="00DB2BEB"/>
    <w:rsid w:val="00DB2BFB"/>
    <w:rsid w:val="00DB2E88"/>
    <w:rsid w:val="00DB2EA9"/>
    <w:rsid w:val="00DB308D"/>
    <w:rsid w:val="00DB33B6"/>
    <w:rsid w:val="00DB33C8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FB8"/>
    <w:rsid w:val="00DB6234"/>
    <w:rsid w:val="00DB6391"/>
    <w:rsid w:val="00DB65C7"/>
    <w:rsid w:val="00DB66BD"/>
    <w:rsid w:val="00DB678D"/>
    <w:rsid w:val="00DB6B97"/>
    <w:rsid w:val="00DB6BBD"/>
    <w:rsid w:val="00DB6C55"/>
    <w:rsid w:val="00DB6CD0"/>
    <w:rsid w:val="00DB6D39"/>
    <w:rsid w:val="00DB701D"/>
    <w:rsid w:val="00DB705C"/>
    <w:rsid w:val="00DB715E"/>
    <w:rsid w:val="00DB727B"/>
    <w:rsid w:val="00DB74F6"/>
    <w:rsid w:val="00DB75F2"/>
    <w:rsid w:val="00DB783D"/>
    <w:rsid w:val="00DB7958"/>
    <w:rsid w:val="00DB7A38"/>
    <w:rsid w:val="00DB7D30"/>
    <w:rsid w:val="00DC020F"/>
    <w:rsid w:val="00DC0383"/>
    <w:rsid w:val="00DC0562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8EC"/>
    <w:rsid w:val="00DC1AF3"/>
    <w:rsid w:val="00DC1CD5"/>
    <w:rsid w:val="00DC1F38"/>
    <w:rsid w:val="00DC1F43"/>
    <w:rsid w:val="00DC232A"/>
    <w:rsid w:val="00DC2351"/>
    <w:rsid w:val="00DC243F"/>
    <w:rsid w:val="00DC270B"/>
    <w:rsid w:val="00DC2893"/>
    <w:rsid w:val="00DC28DB"/>
    <w:rsid w:val="00DC2C5E"/>
    <w:rsid w:val="00DC2DAC"/>
    <w:rsid w:val="00DC2EDA"/>
    <w:rsid w:val="00DC2FBB"/>
    <w:rsid w:val="00DC303D"/>
    <w:rsid w:val="00DC329F"/>
    <w:rsid w:val="00DC33B1"/>
    <w:rsid w:val="00DC3455"/>
    <w:rsid w:val="00DC3676"/>
    <w:rsid w:val="00DC37E6"/>
    <w:rsid w:val="00DC3A02"/>
    <w:rsid w:val="00DC3AE0"/>
    <w:rsid w:val="00DC3C18"/>
    <w:rsid w:val="00DC3F0D"/>
    <w:rsid w:val="00DC4063"/>
    <w:rsid w:val="00DC4083"/>
    <w:rsid w:val="00DC4089"/>
    <w:rsid w:val="00DC439D"/>
    <w:rsid w:val="00DC4866"/>
    <w:rsid w:val="00DC4F66"/>
    <w:rsid w:val="00DC4F99"/>
    <w:rsid w:val="00DC5011"/>
    <w:rsid w:val="00DC5051"/>
    <w:rsid w:val="00DC522D"/>
    <w:rsid w:val="00DC5323"/>
    <w:rsid w:val="00DC539D"/>
    <w:rsid w:val="00DC5508"/>
    <w:rsid w:val="00DC5651"/>
    <w:rsid w:val="00DC5A75"/>
    <w:rsid w:val="00DC5F1E"/>
    <w:rsid w:val="00DC5FC7"/>
    <w:rsid w:val="00DC641F"/>
    <w:rsid w:val="00DC64AE"/>
    <w:rsid w:val="00DC6606"/>
    <w:rsid w:val="00DC6645"/>
    <w:rsid w:val="00DC682B"/>
    <w:rsid w:val="00DC685D"/>
    <w:rsid w:val="00DC694B"/>
    <w:rsid w:val="00DC6BFC"/>
    <w:rsid w:val="00DC6C8C"/>
    <w:rsid w:val="00DC6CA0"/>
    <w:rsid w:val="00DC6EE8"/>
    <w:rsid w:val="00DC70B8"/>
    <w:rsid w:val="00DC70F1"/>
    <w:rsid w:val="00DC72C5"/>
    <w:rsid w:val="00DC7A02"/>
    <w:rsid w:val="00DC7DB4"/>
    <w:rsid w:val="00DC7DCC"/>
    <w:rsid w:val="00DC7FC8"/>
    <w:rsid w:val="00DD0290"/>
    <w:rsid w:val="00DD0572"/>
    <w:rsid w:val="00DD08D1"/>
    <w:rsid w:val="00DD0B98"/>
    <w:rsid w:val="00DD0C27"/>
    <w:rsid w:val="00DD0CB0"/>
    <w:rsid w:val="00DD0D01"/>
    <w:rsid w:val="00DD0E60"/>
    <w:rsid w:val="00DD1123"/>
    <w:rsid w:val="00DD11BF"/>
    <w:rsid w:val="00DD12B9"/>
    <w:rsid w:val="00DD1439"/>
    <w:rsid w:val="00DD15B2"/>
    <w:rsid w:val="00DD1A88"/>
    <w:rsid w:val="00DD1A9E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F10"/>
    <w:rsid w:val="00DD50E2"/>
    <w:rsid w:val="00DD5272"/>
    <w:rsid w:val="00DD52FB"/>
    <w:rsid w:val="00DD5564"/>
    <w:rsid w:val="00DD5581"/>
    <w:rsid w:val="00DD58C9"/>
    <w:rsid w:val="00DD5F1F"/>
    <w:rsid w:val="00DD5F3B"/>
    <w:rsid w:val="00DD6226"/>
    <w:rsid w:val="00DD6262"/>
    <w:rsid w:val="00DD62F5"/>
    <w:rsid w:val="00DD638F"/>
    <w:rsid w:val="00DD650A"/>
    <w:rsid w:val="00DD672B"/>
    <w:rsid w:val="00DD67C1"/>
    <w:rsid w:val="00DD6968"/>
    <w:rsid w:val="00DD6C36"/>
    <w:rsid w:val="00DD6D28"/>
    <w:rsid w:val="00DD6E63"/>
    <w:rsid w:val="00DD73C0"/>
    <w:rsid w:val="00DD7670"/>
    <w:rsid w:val="00DD76B3"/>
    <w:rsid w:val="00DD776C"/>
    <w:rsid w:val="00DD78CB"/>
    <w:rsid w:val="00DD793F"/>
    <w:rsid w:val="00DD7AA9"/>
    <w:rsid w:val="00DD7C97"/>
    <w:rsid w:val="00DD7E9A"/>
    <w:rsid w:val="00DD7EBF"/>
    <w:rsid w:val="00DE00A7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E49"/>
    <w:rsid w:val="00DE0FF2"/>
    <w:rsid w:val="00DE1135"/>
    <w:rsid w:val="00DE1187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402"/>
    <w:rsid w:val="00DE249A"/>
    <w:rsid w:val="00DE2780"/>
    <w:rsid w:val="00DE27E6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723"/>
    <w:rsid w:val="00DE376B"/>
    <w:rsid w:val="00DE3912"/>
    <w:rsid w:val="00DE39C1"/>
    <w:rsid w:val="00DE39E4"/>
    <w:rsid w:val="00DE3AA5"/>
    <w:rsid w:val="00DE3D8E"/>
    <w:rsid w:val="00DE3EBC"/>
    <w:rsid w:val="00DE4176"/>
    <w:rsid w:val="00DE4524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4F8"/>
    <w:rsid w:val="00DE65D6"/>
    <w:rsid w:val="00DE664F"/>
    <w:rsid w:val="00DE6686"/>
    <w:rsid w:val="00DE66E6"/>
    <w:rsid w:val="00DE675F"/>
    <w:rsid w:val="00DE69A2"/>
    <w:rsid w:val="00DE6A57"/>
    <w:rsid w:val="00DE6B13"/>
    <w:rsid w:val="00DE6CC4"/>
    <w:rsid w:val="00DE6D8B"/>
    <w:rsid w:val="00DE6EAA"/>
    <w:rsid w:val="00DE6F9F"/>
    <w:rsid w:val="00DE73AF"/>
    <w:rsid w:val="00DE73D0"/>
    <w:rsid w:val="00DE7483"/>
    <w:rsid w:val="00DE74BA"/>
    <w:rsid w:val="00DE7CC9"/>
    <w:rsid w:val="00DE7F27"/>
    <w:rsid w:val="00DF00CD"/>
    <w:rsid w:val="00DF00EE"/>
    <w:rsid w:val="00DF00EF"/>
    <w:rsid w:val="00DF014A"/>
    <w:rsid w:val="00DF0897"/>
    <w:rsid w:val="00DF08E8"/>
    <w:rsid w:val="00DF0D4B"/>
    <w:rsid w:val="00DF0F8B"/>
    <w:rsid w:val="00DF1350"/>
    <w:rsid w:val="00DF138A"/>
    <w:rsid w:val="00DF153A"/>
    <w:rsid w:val="00DF173B"/>
    <w:rsid w:val="00DF176F"/>
    <w:rsid w:val="00DF1AF1"/>
    <w:rsid w:val="00DF1C50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658"/>
    <w:rsid w:val="00DF38EA"/>
    <w:rsid w:val="00DF3956"/>
    <w:rsid w:val="00DF3CAF"/>
    <w:rsid w:val="00DF3D76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5C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362"/>
    <w:rsid w:val="00DF63DD"/>
    <w:rsid w:val="00DF6549"/>
    <w:rsid w:val="00DF69A0"/>
    <w:rsid w:val="00DF6B97"/>
    <w:rsid w:val="00DF7010"/>
    <w:rsid w:val="00DF7460"/>
    <w:rsid w:val="00DF7509"/>
    <w:rsid w:val="00DF7B0A"/>
    <w:rsid w:val="00DF7B4E"/>
    <w:rsid w:val="00DF7B72"/>
    <w:rsid w:val="00DF7C3B"/>
    <w:rsid w:val="00DF7CB1"/>
    <w:rsid w:val="00DF7DCB"/>
    <w:rsid w:val="00DF7FE6"/>
    <w:rsid w:val="00E00075"/>
    <w:rsid w:val="00E0079F"/>
    <w:rsid w:val="00E0083E"/>
    <w:rsid w:val="00E0094F"/>
    <w:rsid w:val="00E00B57"/>
    <w:rsid w:val="00E00BD9"/>
    <w:rsid w:val="00E00F89"/>
    <w:rsid w:val="00E012C8"/>
    <w:rsid w:val="00E0144C"/>
    <w:rsid w:val="00E015E8"/>
    <w:rsid w:val="00E01698"/>
    <w:rsid w:val="00E01CE7"/>
    <w:rsid w:val="00E01E65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1DE"/>
    <w:rsid w:val="00E03995"/>
    <w:rsid w:val="00E03C76"/>
    <w:rsid w:val="00E03DE5"/>
    <w:rsid w:val="00E0406F"/>
    <w:rsid w:val="00E040DA"/>
    <w:rsid w:val="00E0429F"/>
    <w:rsid w:val="00E043C8"/>
    <w:rsid w:val="00E04896"/>
    <w:rsid w:val="00E04C76"/>
    <w:rsid w:val="00E05068"/>
    <w:rsid w:val="00E05137"/>
    <w:rsid w:val="00E0561C"/>
    <w:rsid w:val="00E057B9"/>
    <w:rsid w:val="00E059E6"/>
    <w:rsid w:val="00E05B81"/>
    <w:rsid w:val="00E05C99"/>
    <w:rsid w:val="00E05CCB"/>
    <w:rsid w:val="00E05DA5"/>
    <w:rsid w:val="00E05DFD"/>
    <w:rsid w:val="00E05E98"/>
    <w:rsid w:val="00E05F7D"/>
    <w:rsid w:val="00E06729"/>
    <w:rsid w:val="00E0691C"/>
    <w:rsid w:val="00E06A02"/>
    <w:rsid w:val="00E06A61"/>
    <w:rsid w:val="00E06CAC"/>
    <w:rsid w:val="00E06EE0"/>
    <w:rsid w:val="00E06EF3"/>
    <w:rsid w:val="00E0718F"/>
    <w:rsid w:val="00E0759A"/>
    <w:rsid w:val="00E075B1"/>
    <w:rsid w:val="00E076CC"/>
    <w:rsid w:val="00E07745"/>
    <w:rsid w:val="00E077A8"/>
    <w:rsid w:val="00E07C7A"/>
    <w:rsid w:val="00E07F0B"/>
    <w:rsid w:val="00E07F39"/>
    <w:rsid w:val="00E10370"/>
    <w:rsid w:val="00E1044F"/>
    <w:rsid w:val="00E10613"/>
    <w:rsid w:val="00E10902"/>
    <w:rsid w:val="00E10B64"/>
    <w:rsid w:val="00E111D6"/>
    <w:rsid w:val="00E11266"/>
    <w:rsid w:val="00E112DB"/>
    <w:rsid w:val="00E11527"/>
    <w:rsid w:val="00E11622"/>
    <w:rsid w:val="00E11AED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F3"/>
    <w:rsid w:val="00E144F6"/>
    <w:rsid w:val="00E14C63"/>
    <w:rsid w:val="00E14FF1"/>
    <w:rsid w:val="00E150B6"/>
    <w:rsid w:val="00E154C4"/>
    <w:rsid w:val="00E15838"/>
    <w:rsid w:val="00E15864"/>
    <w:rsid w:val="00E15B15"/>
    <w:rsid w:val="00E15B7A"/>
    <w:rsid w:val="00E15CF4"/>
    <w:rsid w:val="00E16164"/>
    <w:rsid w:val="00E163C5"/>
    <w:rsid w:val="00E16511"/>
    <w:rsid w:val="00E168EC"/>
    <w:rsid w:val="00E16966"/>
    <w:rsid w:val="00E1697B"/>
    <w:rsid w:val="00E16991"/>
    <w:rsid w:val="00E16B8D"/>
    <w:rsid w:val="00E16C20"/>
    <w:rsid w:val="00E16C62"/>
    <w:rsid w:val="00E16EAB"/>
    <w:rsid w:val="00E16F3B"/>
    <w:rsid w:val="00E171E6"/>
    <w:rsid w:val="00E1722D"/>
    <w:rsid w:val="00E173A5"/>
    <w:rsid w:val="00E17574"/>
    <w:rsid w:val="00E17659"/>
    <w:rsid w:val="00E17DE8"/>
    <w:rsid w:val="00E17E08"/>
    <w:rsid w:val="00E17F6E"/>
    <w:rsid w:val="00E2001C"/>
    <w:rsid w:val="00E20210"/>
    <w:rsid w:val="00E202D5"/>
    <w:rsid w:val="00E202FA"/>
    <w:rsid w:val="00E2052F"/>
    <w:rsid w:val="00E207C9"/>
    <w:rsid w:val="00E2084A"/>
    <w:rsid w:val="00E2093A"/>
    <w:rsid w:val="00E20F25"/>
    <w:rsid w:val="00E210CE"/>
    <w:rsid w:val="00E214D9"/>
    <w:rsid w:val="00E216CD"/>
    <w:rsid w:val="00E21A08"/>
    <w:rsid w:val="00E21AB0"/>
    <w:rsid w:val="00E21C4F"/>
    <w:rsid w:val="00E21E8B"/>
    <w:rsid w:val="00E2235D"/>
    <w:rsid w:val="00E225E0"/>
    <w:rsid w:val="00E227EF"/>
    <w:rsid w:val="00E22811"/>
    <w:rsid w:val="00E22904"/>
    <w:rsid w:val="00E22ABD"/>
    <w:rsid w:val="00E23431"/>
    <w:rsid w:val="00E2378C"/>
    <w:rsid w:val="00E23970"/>
    <w:rsid w:val="00E23DE1"/>
    <w:rsid w:val="00E24113"/>
    <w:rsid w:val="00E2418A"/>
    <w:rsid w:val="00E245EE"/>
    <w:rsid w:val="00E248CA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A27"/>
    <w:rsid w:val="00E25A73"/>
    <w:rsid w:val="00E25B90"/>
    <w:rsid w:val="00E25BF2"/>
    <w:rsid w:val="00E25BFB"/>
    <w:rsid w:val="00E25D4C"/>
    <w:rsid w:val="00E25DA0"/>
    <w:rsid w:val="00E25E93"/>
    <w:rsid w:val="00E263CF"/>
    <w:rsid w:val="00E26505"/>
    <w:rsid w:val="00E26761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937"/>
    <w:rsid w:val="00E300AE"/>
    <w:rsid w:val="00E304B2"/>
    <w:rsid w:val="00E304F1"/>
    <w:rsid w:val="00E3055E"/>
    <w:rsid w:val="00E3056F"/>
    <w:rsid w:val="00E30727"/>
    <w:rsid w:val="00E3079A"/>
    <w:rsid w:val="00E307A2"/>
    <w:rsid w:val="00E30DF2"/>
    <w:rsid w:val="00E3140D"/>
    <w:rsid w:val="00E3143F"/>
    <w:rsid w:val="00E314D6"/>
    <w:rsid w:val="00E3155F"/>
    <w:rsid w:val="00E3161E"/>
    <w:rsid w:val="00E31A59"/>
    <w:rsid w:val="00E31AA6"/>
    <w:rsid w:val="00E31D0E"/>
    <w:rsid w:val="00E31E98"/>
    <w:rsid w:val="00E32164"/>
    <w:rsid w:val="00E3218E"/>
    <w:rsid w:val="00E321C0"/>
    <w:rsid w:val="00E32235"/>
    <w:rsid w:val="00E32396"/>
    <w:rsid w:val="00E324D9"/>
    <w:rsid w:val="00E32614"/>
    <w:rsid w:val="00E331E7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BA2"/>
    <w:rsid w:val="00E34CBA"/>
    <w:rsid w:val="00E34FB1"/>
    <w:rsid w:val="00E35029"/>
    <w:rsid w:val="00E35070"/>
    <w:rsid w:val="00E352AF"/>
    <w:rsid w:val="00E35648"/>
    <w:rsid w:val="00E356CF"/>
    <w:rsid w:val="00E35885"/>
    <w:rsid w:val="00E359C8"/>
    <w:rsid w:val="00E35E03"/>
    <w:rsid w:val="00E363B8"/>
    <w:rsid w:val="00E36566"/>
    <w:rsid w:val="00E36ABE"/>
    <w:rsid w:val="00E36BD3"/>
    <w:rsid w:val="00E37457"/>
    <w:rsid w:val="00E37A46"/>
    <w:rsid w:val="00E37B2A"/>
    <w:rsid w:val="00E37E05"/>
    <w:rsid w:val="00E37E08"/>
    <w:rsid w:val="00E401D8"/>
    <w:rsid w:val="00E404EE"/>
    <w:rsid w:val="00E40541"/>
    <w:rsid w:val="00E4079E"/>
    <w:rsid w:val="00E409C0"/>
    <w:rsid w:val="00E409E1"/>
    <w:rsid w:val="00E40A1B"/>
    <w:rsid w:val="00E40C2B"/>
    <w:rsid w:val="00E40F2B"/>
    <w:rsid w:val="00E411EB"/>
    <w:rsid w:val="00E414DB"/>
    <w:rsid w:val="00E41696"/>
    <w:rsid w:val="00E416C9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1CE"/>
    <w:rsid w:val="00E423A8"/>
    <w:rsid w:val="00E4257C"/>
    <w:rsid w:val="00E426FF"/>
    <w:rsid w:val="00E427E9"/>
    <w:rsid w:val="00E42C27"/>
    <w:rsid w:val="00E42E6F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25"/>
    <w:rsid w:val="00E44F72"/>
    <w:rsid w:val="00E45038"/>
    <w:rsid w:val="00E4515F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A17"/>
    <w:rsid w:val="00E46DB2"/>
    <w:rsid w:val="00E46FAF"/>
    <w:rsid w:val="00E471EC"/>
    <w:rsid w:val="00E4750C"/>
    <w:rsid w:val="00E50006"/>
    <w:rsid w:val="00E505A1"/>
    <w:rsid w:val="00E50622"/>
    <w:rsid w:val="00E507AA"/>
    <w:rsid w:val="00E50BB9"/>
    <w:rsid w:val="00E50C86"/>
    <w:rsid w:val="00E5127A"/>
    <w:rsid w:val="00E51396"/>
    <w:rsid w:val="00E5145D"/>
    <w:rsid w:val="00E51501"/>
    <w:rsid w:val="00E51514"/>
    <w:rsid w:val="00E515B3"/>
    <w:rsid w:val="00E51657"/>
    <w:rsid w:val="00E51660"/>
    <w:rsid w:val="00E5184E"/>
    <w:rsid w:val="00E519E7"/>
    <w:rsid w:val="00E51C30"/>
    <w:rsid w:val="00E51E2A"/>
    <w:rsid w:val="00E52114"/>
    <w:rsid w:val="00E52642"/>
    <w:rsid w:val="00E527E5"/>
    <w:rsid w:val="00E52889"/>
    <w:rsid w:val="00E529C1"/>
    <w:rsid w:val="00E52C4A"/>
    <w:rsid w:val="00E52C9D"/>
    <w:rsid w:val="00E52ECC"/>
    <w:rsid w:val="00E533CA"/>
    <w:rsid w:val="00E5344E"/>
    <w:rsid w:val="00E53693"/>
    <w:rsid w:val="00E53986"/>
    <w:rsid w:val="00E53BFD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73B"/>
    <w:rsid w:val="00E55867"/>
    <w:rsid w:val="00E55AD8"/>
    <w:rsid w:val="00E560CA"/>
    <w:rsid w:val="00E56173"/>
    <w:rsid w:val="00E564EC"/>
    <w:rsid w:val="00E56891"/>
    <w:rsid w:val="00E568C8"/>
    <w:rsid w:val="00E56966"/>
    <w:rsid w:val="00E56C32"/>
    <w:rsid w:val="00E57402"/>
    <w:rsid w:val="00E574B7"/>
    <w:rsid w:val="00E5760B"/>
    <w:rsid w:val="00E57E48"/>
    <w:rsid w:val="00E57F8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DD8"/>
    <w:rsid w:val="00E62163"/>
    <w:rsid w:val="00E621EC"/>
    <w:rsid w:val="00E6236C"/>
    <w:rsid w:val="00E626A1"/>
    <w:rsid w:val="00E62704"/>
    <w:rsid w:val="00E62899"/>
    <w:rsid w:val="00E6293F"/>
    <w:rsid w:val="00E62B50"/>
    <w:rsid w:val="00E62DE3"/>
    <w:rsid w:val="00E630C2"/>
    <w:rsid w:val="00E63169"/>
    <w:rsid w:val="00E6357F"/>
    <w:rsid w:val="00E63C09"/>
    <w:rsid w:val="00E63D75"/>
    <w:rsid w:val="00E63E51"/>
    <w:rsid w:val="00E64A14"/>
    <w:rsid w:val="00E65494"/>
    <w:rsid w:val="00E654C1"/>
    <w:rsid w:val="00E65506"/>
    <w:rsid w:val="00E65543"/>
    <w:rsid w:val="00E65654"/>
    <w:rsid w:val="00E65BFC"/>
    <w:rsid w:val="00E65C96"/>
    <w:rsid w:val="00E65CC2"/>
    <w:rsid w:val="00E664C8"/>
    <w:rsid w:val="00E6651F"/>
    <w:rsid w:val="00E66550"/>
    <w:rsid w:val="00E66827"/>
    <w:rsid w:val="00E66EEA"/>
    <w:rsid w:val="00E66F07"/>
    <w:rsid w:val="00E67276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CD5"/>
    <w:rsid w:val="00E70F7A"/>
    <w:rsid w:val="00E71299"/>
    <w:rsid w:val="00E71806"/>
    <w:rsid w:val="00E71851"/>
    <w:rsid w:val="00E71AE8"/>
    <w:rsid w:val="00E71B31"/>
    <w:rsid w:val="00E71BC9"/>
    <w:rsid w:val="00E71ED5"/>
    <w:rsid w:val="00E72151"/>
    <w:rsid w:val="00E722C1"/>
    <w:rsid w:val="00E72708"/>
    <w:rsid w:val="00E72901"/>
    <w:rsid w:val="00E72B06"/>
    <w:rsid w:val="00E72DC7"/>
    <w:rsid w:val="00E733AA"/>
    <w:rsid w:val="00E736D8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D7F"/>
    <w:rsid w:val="00E74E6C"/>
    <w:rsid w:val="00E750F4"/>
    <w:rsid w:val="00E751E5"/>
    <w:rsid w:val="00E7527D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6D1"/>
    <w:rsid w:val="00E768A6"/>
    <w:rsid w:val="00E76AA1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E24"/>
    <w:rsid w:val="00E80FD1"/>
    <w:rsid w:val="00E8128E"/>
    <w:rsid w:val="00E81353"/>
    <w:rsid w:val="00E81381"/>
    <w:rsid w:val="00E814D4"/>
    <w:rsid w:val="00E8176A"/>
    <w:rsid w:val="00E81896"/>
    <w:rsid w:val="00E819CC"/>
    <w:rsid w:val="00E819D0"/>
    <w:rsid w:val="00E81D2A"/>
    <w:rsid w:val="00E81DF1"/>
    <w:rsid w:val="00E81ECF"/>
    <w:rsid w:val="00E82227"/>
    <w:rsid w:val="00E82556"/>
    <w:rsid w:val="00E827A7"/>
    <w:rsid w:val="00E82DD1"/>
    <w:rsid w:val="00E83245"/>
    <w:rsid w:val="00E83370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415C"/>
    <w:rsid w:val="00E84461"/>
    <w:rsid w:val="00E8453A"/>
    <w:rsid w:val="00E847B7"/>
    <w:rsid w:val="00E847BB"/>
    <w:rsid w:val="00E847C2"/>
    <w:rsid w:val="00E84910"/>
    <w:rsid w:val="00E849C6"/>
    <w:rsid w:val="00E84A12"/>
    <w:rsid w:val="00E84B5C"/>
    <w:rsid w:val="00E84C52"/>
    <w:rsid w:val="00E84F33"/>
    <w:rsid w:val="00E853D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7117"/>
    <w:rsid w:val="00E87198"/>
    <w:rsid w:val="00E8719B"/>
    <w:rsid w:val="00E8738A"/>
    <w:rsid w:val="00E87659"/>
    <w:rsid w:val="00E87690"/>
    <w:rsid w:val="00E87797"/>
    <w:rsid w:val="00E877C5"/>
    <w:rsid w:val="00E87ACE"/>
    <w:rsid w:val="00E87B32"/>
    <w:rsid w:val="00E90019"/>
    <w:rsid w:val="00E907B0"/>
    <w:rsid w:val="00E90AFA"/>
    <w:rsid w:val="00E90C44"/>
    <w:rsid w:val="00E90E79"/>
    <w:rsid w:val="00E90EE9"/>
    <w:rsid w:val="00E911DD"/>
    <w:rsid w:val="00E914EA"/>
    <w:rsid w:val="00E915B1"/>
    <w:rsid w:val="00E915F7"/>
    <w:rsid w:val="00E916AC"/>
    <w:rsid w:val="00E919AB"/>
    <w:rsid w:val="00E91E04"/>
    <w:rsid w:val="00E922C3"/>
    <w:rsid w:val="00E92368"/>
    <w:rsid w:val="00E92448"/>
    <w:rsid w:val="00E924E4"/>
    <w:rsid w:val="00E928A6"/>
    <w:rsid w:val="00E929E0"/>
    <w:rsid w:val="00E92A27"/>
    <w:rsid w:val="00E92AF9"/>
    <w:rsid w:val="00E92B66"/>
    <w:rsid w:val="00E9300B"/>
    <w:rsid w:val="00E930DC"/>
    <w:rsid w:val="00E936CE"/>
    <w:rsid w:val="00E936FA"/>
    <w:rsid w:val="00E93A26"/>
    <w:rsid w:val="00E93A62"/>
    <w:rsid w:val="00E93B00"/>
    <w:rsid w:val="00E93B75"/>
    <w:rsid w:val="00E93BA8"/>
    <w:rsid w:val="00E94447"/>
    <w:rsid w:val="00E9486E"/>
    <w:rsid w:val="00E9491D"/>
    <w:rsid w:val="00E949BE"/>
    <w:rsid w:val="00E949EC"/>
    <w:rsid w:val="00E94B7A"/>
    <w:rsid w:val="00E94DEB"/>
    <w:rsid w:val="00E94DF7"/>
    <w:rsid w:val="00E94E39"/>
    <w:rsid w:val="00E94EB9"/>
    <w:rsid w:val="00E95019"/>
    <w:rsid w:val="00E952F9"/>
    <w:rsid w:val="00E95441"/>
    <w:rsid w:val="00E954AE"/>
    <w:rsid w:val="00E954FC"/>
    <w:rsid w:val="00E956F2"/>
    <w:rsid w:val="00E95B29"/>
    <w:rsid w:val="00E95D60"/>
    <w:rsid w:val="00E95E63"/>
    <w:rsid w:val="00E9602C"/>
    <w:rsid w:val="00E9609F"/>
    <w:rsid w:val="00E960D2"/>
    <w:rsid w:val="00E96116"/>
    <w:rsid w:val="00E96364"/>
    <w:rsid w:val="00E96562"/>
    <w:rsid w:val="00E966BA"/>
    <w:rsid w:val="00E969A5"/>
    <w:rsid w:val="00E969F7"/>
    <w:rsid w:val="00E96C94"/>
    <w:rsid w:val="00E96DA3"/>
    <w:rsid w:val="00E96E0F"/>
    <w:rsid w:val="00E96FAE"/>
    <w:rsid w:val="00E9717B"/>
    <w:rsid w:val="00E97467"/>
    <w:rsid w:val="00E9759B"/>
    <w:rsid w:val="00E975A5"/>
    <w:rsid w:val="00E97679"/>
    <w:rsid w:val="00E97B0D"/>
    <w:rsid w:val="00E97B86"/>
    <w:rsid w:val="00EA0305"/>
    <w:rsid w:val="00EA04D1"/>
    <w:rsid w:val="00EA0C4C"/>
    <w:rsid w:val="00EA1112"/>
    <w:rsid w:val="00EA120C"/>
    <w:rsid w:val="00EA142C"/>
    <w:rsid w:val="00EA1E18"/>
    <w:rsid w:val="00EA26D1"/>
    <w:rsid w:val="00EA297B"/>
    <w:rsid w:val="00EA29D3"/>
    <w:rsid w:val="00EA2C26"/>
    <w:rsid w:val="00EA323E"/>
    <w:rsid w:val="00EA32BD"/>
    <w:rsid w:val="00EA34F8"/>
    <w:rsid w:val="00EA3510"/>
    <w:rsid w:val="00EA426C"/>
    <w:rsid w:val="00EA42D0"/>
    <w:rsid w:val="00EA42F2"/>
    <w:rsid w:val="00EA4915"/>
    <w:rsid w:val="00EA49AD"/>
    <w:rsid w:val="00EA4A90"/>
    <w:rsid w:val="00EA4BB7"/>
    <w:rsid w:val="00EA4BE9"/>
    <w:rsid w:val="00EA4EA3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594"/>
    <w:rsid w:val="00EA6783"/>
    <w:rsid w:val="00EA67E7"/>
    <w:rsid w:val="00EA6C27"/>
    <w:rsid w:val="00EA6E4C"/>
    <w:rsid w:val="00EA73F0"/>
    <w:rsid w:val="00EA744A"/>
    <w:rsid w:val="00EA762E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22E"/>
    <w:rsid w:val="00EB1325"/>
    <w:rsid w:val="00EB1518"/>
    <w:rsid w:val="00EB160B"/>
    <w:rsid w:val="00EB16A9"/>
    <w:rsid w:val="00EB1ACA"/>
    <w:rsid w:val="00EB1FBC"/>
    <w:rsid w:val="00EB2018"/>
    <w:rsid w:val="00EB22A4"/>
    <w:rsid w:val="00EB25FB"/>
    <w:rsid w:val="00EB2949"/>
    <w:rsid w:val="00EB2AB1"/>
    <w:rsid w:val="00EB2AEC"/>
    <w:rsid w:val="00EB2B1C"/>
    <w:rsid w:val="00EB2BB9"/>
    <w:rsid w:val="00EB2BEC"/>
    <w:rsid w:val="00EB2D2A"/>
    <w:rsid w:val="00EB2F8B"/>
    <w:rsid w:val="00EB2FB7"/>
    <w:rsid w:val="00EB30F6"/>
    <w:rsid w:val="00EB3159"/>
    <w:rsid w:val="00EB3488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5432"/>
    <w:rsid w:val="00EB55DF"/>
    <w:rsid w:val="00EB568E"/>
    <w:rsid w:val="00EB5945"/>
    <w:rsid w:val="00EB59EC"/>
    <w:rsid w:val="00EB5A9D"/>
    <w:rsid w:val="00EB5BFA"/>
    <w:rsid w:val="00EB5D39"/>
    <w:rsid w:val="00EB5DB8"/>
    <w:rsid w:val="00EB5F9B"/>
    <w:rsid w:val="00EB6304"/>
    <w:rsid w:val="00EB6325"/>
    <w:rsid w:val="00EB63D2"/>
    <w:rsid w:val="00EB64D2"/>
    <w:rsid w:val="00EB6697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B7DFB"/>
    <w:rsid w:val="00EC0303"/>
    <w:rsid w:val="00EC0780"/>
    <w:rsid w:val="00EC0B3F"/>
    <w:rsid w:val="00EC0B83"/>
    <w:rsid w:val="00EC0FA4"/>
    <w:rsid w:val="00EC119B"/>
    <w:rsid w:val="00EC12FB"/>
    <w:rsid w:val="00EC1359"/>
    <w:rsid w:val="00EC153B"/>
    <w:rsid w:val="00EC169A"/>
    <w:rsid w:val="00EC1BD2"/>
    <w:rsid w:val="00EC1D37"/>
    <w:rsid w:val="00EC1DD6"/>
    <w:rsid w:val="00EC1FDE"/>
    <w:rsid w:val="00EC226F"/>
    <w:rsid w:val="00EC2501"/>
    <w:rsid w:val="00EC257D"/>
    <w:rsid w:val="00EC277B"/>
    <w:rsid w:val="00EC285E"/>
    <w:rsid w:val="00EC29CA"/>
    <w:rsid w:val="00EC2A04"/>
    <w:rsid w:val="00EC2B6C"/>
    <w:rsid w:val="00EC2C96"/>
    <w:rsid w:val="00EC2D40"/>
    <w:rsid w:val="00EC3038"/>
    <w:rsid w:val="00EC3075"/>
    <w:rsid w:val="00EC31A1"/>
    <w:rsid w:val="00EC3235"/>
    <w:rsid w:val="00EC344A"/>
    <w:rsid w:val="00EC38AA"/>
    <w:rsid w:val="00EC3B9E"/>
    <w:rsid w:val="00EC3F07"/>
    <w:rsid w:val="00EC3FBE"/>
    <w:rsid w:val="00EC412E"/>
    <w:rsid w:val="00EC4281"/>
    <w:rsid w:val="00EC42F3"/>
    <w:rsid w:val="00EC46B6"/>
    <w:rsid w:val="00EC492E"/>
    <w:rsid w:val="00EC4BC5"/>
    <w:rsid w:val="00EC4CCD"/>
    <w:rsid w:val="00EC4CDC"/>
    <w:rsid w:val="00EC4FAE"/>
    <w:rsid w:val="00EC515B"/>
    <w:rsid w:val="00EC51B7"/>
    <w:rsid w:val="00EC5422"/>
    <w:rsid w:val="00EC55DC"/>
    <w:rsid w:val="00EC5856"/>
    <w:rsid w:val="00EC5B73"/>
    <w:rsid w:val="00EC5DA4"/>
    <w:rsid w:val="00EC6032"/>
    <w:rsid w:val="00EC62F8"/>
    <w:rsid w:val="00EC64AB"/>
    <w:rsid w:val="00EC694B"/>
    <w:rsid w:val="00EC6A36"/>
    <w:rsid w:val="00EC6B35"/>
    <w:rsid w:val="00EC6E90"/>
    <w:rsid w:val="00EC6F6E"/>
    <w:rsid w:val="00EC71AD"/>
    <w:rsid w:val="00EC733D"/>
    <w:rsid w:val="00EC7618"/>
    <w:rsid w:val="00EC765C"/>
    <w:rsid w:val="00EC7693"/>
    <w:rsid w:val="00EC7847"/>
    <w:rsid w:val="00EC79A9"/>
    <w:rsid w:val="00EC7E73"/>
    <w:rsid w:val="00EC7FFC"/>
    <w:rsid w:val="00ED0012"/>
    <w:rsid w:val="00ED0094"/>
    <w:rsid w:val="00ED00BB"/>
    <w:rsid w:val="00ED0237"/>
    <w:rsid w:val="00ED057F"/>
    <w:rsid w:val="00ED066B"/>
    <w:rsid w:val="00ED06F9"/>
    <w:rsid w:val="00ED07DC"/>
    <w:rsid w:val="00ED084A"/>
    <w:rsid w:val="00ED1182"/>
    <w:rsid w:val="00ED11A8"/>
    <w:rsid w:val="00ED1625"/>
    <w:rsid w:val="00ED16C5"/>
    <w:rsid w:val="00ED170F"/>
    <w:rsid w:val="00ED1A5B"/>
    <w:rsid w:val="00ED1C7C"/>
    <w:rsid w:val="00ED1CC3"/>
    <w:rsid w:val="00ED1E43"/>
    <w:rsid w:val="00ED1F01"/>
    <w:rsid w:val="00ED2275"/>
    <w:rsid w:val="00ED2381"/>
    <w:rsid w:val="00ED255E"/>
    <w:rsid w:val="00ED26BF"/>
    <w:rsid w:val="00ED2AEE"/>
    <w:rsid w:val="00ED320E"/>
    <w:rsid w:val="00ED3516"/>
    <w:rsid w:val="00ED3594"/>
    <w:rsid w:val="00ED3647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B0"/>
    <w:rsid w:val="00ED4138"/>
    <w:rsid w:val="00ED4199"/>
    <w:rsid w:val="00ED42E9"/>
    <w:rsid w:val="00ED48AD"/>
    <w:rsid w:val="00ED4A2F"/>
    <w:rsid w:val="00ED4B11"/>
    <w:rsid w:val="00ED4BDD"/>
    <w:rsid w:val="00ED4E1A"/>
    <w:rsid w:val="00ED4EC8"/>
    <w:rsid w:val="00ED5256"/>
    <w:rsid w:val="00ED531D"/>
    <w:rsid w:val="00ED5695"/>
    <w:rsid w:val="00ED57B9"/>
    <w:rsid w:val="00ED58EF"/>
    <w:rsid w:val="00ED59DA"/>
    <w:rsid w:val="00ED5A5C"/>
    <w:rsid w:val="00ED5E0E"/>
    <w:rsid w:val="00ED6098"/>
    <w:rsid w:val="00ED6146"/>
    <w:rsid w:val="00ED61BF"/>
    <w:rsid w:val="00ED6635"/>
    <w:rsid w:val="00ED675E"/>
    <w:rsid w:val="00ED68D0"/>
    <w:rsid w:val="00ED697D"/>
    <w:rsid w:val="00ED6EB2"/>
    <w:rsid w:val="00ED6ED6"/>
    <w:rsid w:val="00ED6FE0"/>
    <w:rsid w:val="00ED7479"/>
    <w:rsid w:val="00ED74BD"/>
    <w:rsid w:val="00ED7534"/>
    <w:rsid w:val="00ED7758"/>
    <w:rsid w:val="00ED783F"/>
    <w:rsid w:val="00ED797A"/>
    <w:rsid w:val="00ED7D8A"/>
    <w:rsid w:val="00EE01CB"/>
    <w:rsid w:val="00EE0533"/>
    <w:rsid w:val="00EE0543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3076"/>
    <w:rsid w:val="00EE3537"/>
    <w:rsid w:val="00EE36BE"/>
    <w:rsid w:val="00EE3703"/>
    <w:rsid w:val="00EE373D"/>
    <w:rsid w:val="00EE3C43"/>
    <w:rsid w:val="00EE3E23"/>
    <w:rsid w:val="00EE3E97"/>
    <w:rsid w:val="00EE3EC9"/>
    <w:rsid w:val="00EE3FA8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4B9"/>
    <w:rsid w:val="00EE54C6"/>
    <w:rsid w:val="00EE553D"/>
    <w:rsid w:val="00EE5D96"/>
    <w:rsid w:val="00EE6143"/>
    <w:rsid w:val="00EE6199"/>
    <w:rsid w:val="00EE6374"/>
    <w:rsid w:val="00EE652E"/>
    <w:rsid w:val="00EE686F"/>
    <w:rsid w:val="00EE69C7"/>
    <w:rsid w:val="00EE6D2A"/>
    <w:rsid w:val="00EE6F3E"/>
    <w:rsid w:val="00EE742B"/>
    <w:rsid w:val="00EE74C4"/>
    <w:rsid w:val="00EE7510"/>
    <w:rsid w:val="00EE7522"/>
    <w:rsid w:val="00EE7524"/>
    <w:rsid w:val="00EE75D3"/>
    <w:rsid w:val="00EE7776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4D2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76"/>
    <w:rsid w:val="00EF48CF"/>
    <w:rsid w:val="00EF4A53"/>
    <w:rsid w:val="00EF4A69"/>
    <w:rsid w:val="00EF4BC5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11"/>
    <w:rsid w:val="00EF65FD"/>
    <w:rsid w:val="00EF6861"/>
    <w:rsid w:val="00EF6938"/>
    <w:rsid w:val="00EF69B5"/>
    <w:rsid w:val="00EF6B33"/>
    <w:rsid w:val="00EF6BA6"/>
    <w:rsid w:val="00EF6E35"/>
    <w:rsid w:val="00EF6F42"/>
    <w:rsid w:val="00EF7006"/>
    <w:rsid w:val="00EF71AE"/>
    <w:rsid w:val="00EF735C"/>
    <w:rsid w:val="00EF7504"/>
    <w:rsid w:val="00EF77CE"/>
    <w:rsid w:val="00EF78D9"/>
    <w:rsid w:val="00EF7D16"/>
    <w:rsid w:val="00EF7D63"/>
    <w:rsid w:val="00EF7DA2"/>
    <w:rsid w:val="00EF7E34"/>
    <w:rsid w:val="00F00087"/>
    <w:rsid w:val="00F00236"/>
    <w:rsid w:val="00F0025D"/>
    <w:rsid w:val="00F003CA"/>
    <w:rsid w:val="00F0073C"/>
    <w:rsid w:val="00F008DA"/>
    <w:rsid w:val="00F00AC8"/>
    <w:rsid w:val="00F00BC0"/>
    <w:rsid w:val="00F00D9F"/>
    <w:rsid w:val="00F00F96"/>
    <w:rsid w:val="00F0100C"/>
    <w:rsid w:val="00F0103D"/>
    <w:rsid w:val="00F01085"/>
    <w:rsid w:val="00F0169D"/>
    <w:rsid w:val="00F019E4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D8B"/>
    <w:rsid w:val="00F02DB0"/>
    <w:rsid w:val="00F02E74"/>
    <w:rsid w:val="00F02F1B"/>
    <w:rsid w:val="00F03063"/>
    <w:rsid w:val="00F03162"/>
    <w:rsid w:val="00F0321D"/>
    <w:rsid w:val="00F03521"/>
    <w:rsid w:val="00F036C6"/>
    <w:rsid w:val="00F03B94"/>
    <w:rsid w:val="00F03ECC"/>
    <w:rsid w:val="00F03F24"/>
    <w:rsid w:val="00F0422E"/>
    <w:rsid w:val="00F042A9"/>
    <w:rsid w:val="00F04629"/>
    <w:rsid w:val="00F04730"/>
    <w:rsid w:val="00F04DE7"/>
    <w:rsid w:val="00F04E6F"/>
    <w:rsid w:val="00F04FAC"/>
    <w:rsid w:val="00F05062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14B"/>
    <w:rsid w:val="00F07422"/>
    <w:rsid w:val="00F07470"/>
    <w:rsid w:val="00F0760E"/>
    <w:rsid w:val="00F076E8"/>
    <w:rsid w:val="00F07C4B"/>
    <w:rsid w:val="00F07CB9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A2C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65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E0"/>
    <w:rsid w:val="00F14563"/>
    <w:rsid w:val="00F14572"/>
    <w:rsid w:val="00F14A8D"/>
    <w:rsid w:val="00F14F74"/>
    <w:rsid w:val="00F1500A"/>
    <w:rsid w:val="00F151FD"/>
    <w:rsid w:val="00F15235"/>
    <w:rsid w:val="00F15275"/>
    <w:rsid w:val="00F152EE"/>
    <w:rsid w:val="00F15451"/>
    <w:rsid w:val="00F155DF"/>
    <w:rsid w:val="00F15B09"/>
    <w:rsid w:val="00F15B3E"/>
    <w:rsid w:val="00F15D49"/>
    <w:rsid w:val="00F15F24"/>
    <w:rsid w:val="00F15F6F"/>
    <w:rsid w:val="00F160ED"/>
    <w:rsid w:val="00F16554"/>
    <w:rsid w:val="00F16754"/>
    <w:rsid w:val="00F16969"/>
    <w:rsid w:val="00F17246"/>
    <w:rsid w:val="00F17846"/>
    <w:rsid w:val="00F17873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430"/>
    <w:rsid w:val="00F22B20"/>
    <w:rsid w:val="00F22C56"/>
    <w:rsid w:val="00F2318F"/>
    <w:rsid w:val="00F231D3"/>
    <w:rsid w:val="00F2327A"/>
    <w:rsid w:val="00F23553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769"/>
    <w:rsid w:val="00F249A1"/>
    <w:rsid w:val="00F249CF"/>
    <w:rsid w:val="00F24B82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E39"/>
    <w:rsid w:val="00F27EB4"/>
    <w:rsid w:val="00F3042C"/>
    <w:rsid w:val="00F306C8"/>
    <w:rsid w:val="00F3083F"/>
    <w:rsid w:val="00F30BA9"/>
    <w:rsid w:val="00F30CE7"/>
    <w:rsid w:val="00F30D0A"/>
    <w:rsid w:val="00F312CE"/>
    <w:rsid w:val="00F31512"/>
    <w:rsid w:val="00F3162F"/>
    <w:rsid w:val="00F31B96"/>
    <w:rsid w:val="00F31B9D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DBB"/>
    <w:rsid w:val="00F340C1"/>
    <w:rsid w:val="00F34367"/>
    <w:rsid w:val="00F34DD2"/>
    <w:rsid w:val="00F35271"/>
    <w:rsid w:val="00F352A6"/>
    <w:rsid w:val="00F3535B"/>
    <w:rsid w:val="00F354B2"/>
    <w:rsid w:val="00F358FC"/>
    <w:rsid w:val="00F3593E"/>
    <w:rsid w:val="00F35C8C"/>
    <w:rsid w:val="00F35FEF"/>
    <w:rsid w:val="00F363FB"/>
    <w:rsid w:val="00F367AD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66"/>
    <w:rsid w:val="00F379FD"/>
    <w:rsid w:val="00F37D61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2A6"/>
    <w:rsid w:val="00F423CE"/>
    <w:rsid w:val="00F425DE"/>
    <w:rsid w:val="00F42979"/>
    <w:rsid w:val="00F430EB"/>
    <w:rsid w:val="00F43107"/>
    <w:rsid w:val="00F4323B"/>
    <w:rsid w:val="00F432BE"/>
    <w:rsid w:val="00F43669"/>
    <w:rsid w:val="00F43714"/>
    <w:rsid w:val="00F43B7D"/>
    <w:rsid w:val="00F43D5B"/>
    <w:rsid w:val="00F43EB3"/>
    <w:rsid w:val="00F44077"/>
    <w:rsid w:val="00F440A4"/>
    <w:rsid w:val="00F440D9"/>
    <w:rsid w:val="00F44759"/>
    <w:rsid w:val="00F449C6"/>
    <w:rsid w:val="00F45013"/>
    <w:rsid w:val="00F450D2"/>
    <w:rsid w:val="00F454EF"/>
    <w:rsid w:val="00F456C3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15"/>
    <w:rsid w:val="00F46896"/>
    <w:rsid w:val="00F468A9"/>
    <w:rsid w:val="00F46C5B"/>
    <w:rsid w:val="00F46D33"/>
    <w:rsid w:val="00F46FFE"/>
    <w:rsid w:val="00F47018"/>
    <w:rsid w:val="00F472E7"/>
    <w:rsid w:val="00F47713"/>
    <w:rsid w:val="00F47846"/>
    <w:rsid w:val="00F47847"/>
    <w:rsid w:val="00F478B9"/>
    <w:rsid w:val="00F47A01"/>
    <w:rsid w:val="00F47C39"/>
    <w:rsid w:val="00F47D7D"/>
    <w:rsid w:val="00F50407"/>
    <w:rsid w:val="00F5043B"/>
    <w:rsid w:val="00F504DC"/>
    <w:rsid w:val="00F5065B"/>
    <w:rsid w:val="00F50729"/>
    <w:rsid w:val="00F5079C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1FBB"/>
    <w:rsid w:val="00F5223F"/>
    <w:rsid w:val="00F52464"/>
    <w:rsid w:val="00F5270C"/>
    <w:rsid w:val="00F52A17"/>
    <w:rsid w:val="00F52A4F"/>
    <w:rsid w:val="00F52BC4"/>
    <w:rsid w:val="00F52D25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3EFC"/>
    <w:rsid w:val="00F546DE"/>
    <w:rsid w:val="00F5480E"/>
    <w:rsid w:val="00F54B85"/>
    <w:rsid w:val="00F55A0C"/>
    <w:rsid w:val="00F55BAA"/>
    <w:rsid w:val="00F55F1F"/>
    <w:rsid w:val="00F55F53"/>
    <w:rsid w:val="00F564EB"/>
    <w:rsid w:val="00F56604"/>
    <w:rsid w:val="00F56709"/>
    <w:rsid w:val="00F5677C"/>
    <w:rsid w:val="00F56869"/>
    <w:rsid w:val="00F569CA"/>
    <w:rsid w:val="00F56AC9"/>
    <w:rsid w:val="00F56D71"/>
    <w:rsid w:val="00F56FC9"/>
    <w:rsid w:val="00F57405"/>
    <w:rsid w:val="00F57487"/>
    <w:rsid w:val="00F57627"/>
    <w:rsid w:val="00F57B79"/>
    <w:rsid w:val="00F57E7C"/>
    <w:rsid w:val="00F57FED"/>
    <w:rsid w:val="00F600C6"/>
    <w:rsid w:val="00F600E0"/>
    <w:rsid w:val="00F603B2"/>
    <w:rsid w:val="00F6061F"/>
    <w:rsid w:val="00F60634"/>
    <w:rsid w:val="00F609DA"/>
    <w:rsid w:val="00F60A51"/>
    <w:rsid w:val="00F60A86"/>
    <w:rsid w:val="00F61023"/>
    <w:rsid w:val="00F610BD"/>
    <w:rsid w:val="00F613D4"/>
    <w:rsid w:val="00F614EF"/>
    <w:rsid w:val="00F61861"/>
    <w:rsid w:val="00F61981"/>
    <w:rsid w:val="00F61A84"/>
    <w:rsid w:val="00F61B3E"/>
    <w:rsid w:val="00F61BE5"/>
    <w:rsid w:val="00F621DF"/>
    <w:rsid w:val="00F623BE"/>
    <w:rsid w:val="00F6242C"/>
    <w:rsid w:val="00F625FD"/>
    <w:rsid w:val="00F626E8"/>
    <w:rsid w:val="00F62A4E"/>
    <w:rsid w:val="00F62D00"/>
    <w:rsid w:val="00F6304A"/>
    <w:rsid w:val="00F631C4"/>
    <w:rsid w:val="00F63211"/>
    <w:rsid w:val="00F63615"/>
    <w:rsid w:val="00F63B62"/>
    <w:rsid w:val="00F63E2A"/>
    <w:rsid w:val="00F641BC"/>
    <w:rsid w:val="00F6475A"/>
    <w:rsid w:val="00F64B89"/>
    <w:rsid w:val="00F64CD9"/>
    <w:rsid w:val="00F64FAE"/>
    <w:rsid w:val="00F656A2"/>
    <w:rsid w:val="00F6577F"/>
    <w:rsid w:val="00F65968"/>
    <w:rsid w:val="00F65D23"/>
    <w:rsid w:val="00F65DC4"/>
    <w:rsid w:val="00F65F91"/>
    <w:rsid w:val="00F6603A"/>
    <w:rsid w:val="00F6606A"/>
    <w:rsid w:val="00F66547"/>
    <w:rsid w:val="00F665CE"/>
    <w:rsid w:val="00F667F0"/>
    <w:rsid w:val="00F66896"/>
    <w:rsid w:val="00F668BE"/>
    <w:rsid w:val="00F66C8B"/>
    <w:rsid w:val="00F66F5D"/>
    <w:rsid w:val="00F670CD"/>
    <w:rsid w:val="00F67133"/>
    <w:rsid w:val="00F6714D"/>
    <w:rsid w:val="00F6715F"/>
    <w:rsid w:val="00F6750B"/>
    <w:rsid w:val="00F67988"/>
    <w:rsid w:val="00F6798E"/>
    <w:rsid w:val="00F6799D"/>
    <w:rsid w:val="00F679A1"/>
    <w:rsid w:val="00F679D8"/>
    <w:rsid w:val="00F67AE3"/>
    <w:rsid w:val="00F67B73"/>
    <w:rsid w:val="00F67D14"/>
    <w:rsid w:val="00F67DCF"/>
    <w:rsid w:val="00F702DB"/>
    <w:rsid w:val="00F70611"/>
    <w:rsid w:val="00F707E2"/>
    <w:rsid w:val="00F708EA"/>
    <w:rsid w:val="00F70A75"/>
    <w:rsid w:val="00F70C13"/>
    <w:rsid w:val="00F70C54"/>
    <w:rsid w:val="00F70C98"/>
    <w:rsid w:val="00F70FB1"/>
    <w:rsid w:val="00F70FED"/>
    <w:rsid w:val="00F713A1"/>
    <w:rsid w:val="00F713D0"/>
    <w:rsid w:val="00F71596"/>
    <w:rsid w:val="00F71621"/>
    <w:rsid w:val="00F7167A"/>
    <w:rsid w:val="00F71F5A"/>
    <w:rsid w:val="00F7256F"/>
    <w:rsid w:val="00F72998"/>
    <w:rsid w:val="00F72BEC"/>
    <w:rsid w:val="00F72C71"/>
    <w:rsid w:val="00F72C96"/>
    <w:rsid w:val="00F72D34"/>
    <w:rsid w:val="00F72D42"/>
    <w:rsid w:val="00F7301F"/>
    <w:rsid w:val="00F731A7"/>
    <w:rsid w:val="00F734A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F15"/>
    <w:rsid w:val="00F752FF"/>
    <w:rsid w:val="00F7535B"/>
    <w:rsid w:val="00F753DC"/>
    <w:rsid w:val="00F755BC"/>
    <w:rsid w:val="00F75695"/>
    <w:rsid w:val="00F756C1"/>
    <w:rsid w:val="00F7583A"/>
    <w:rsid w:val="00F759BB"/>
    <w:rsid w:val="00F75A27"/>
    <w:rsid w:val="00F75B9C"/>
    <w:rsid w:val="00F75CD1"/>
    <w:rsid w:val="00F75DB6"/>
    <w:rsid w:val="00F760EF"/>
    <w:rsid w:val="00F763EE"/>
    <w:rsid w:val="00F7666E"/>
    <w:rsid w:val="00F766A9"/>
    <w:rsid w:val="00F767B4"/>
    <w:rsid w:val="00F76A95"/>
    <w:rsid w:val="00F76C24"/>
    <w:rsid w:val="00F76DB2"/>
    <w:rsid w:val="00F76E4D"/>
    <w:rsid w:val="00F774FE"/>
    <w:rsid w:val="00F7760F"/>
    <w:rsid w:val="00F777BD"/>
    <w:rsid w:val="00F77945"/>
    <w:rsid w:val="00F77D5D"/>
    <w:rsid w:val="00F77DD5"/>
    <w:rsid w:val="00F80070"/>
    <w:rsid w:val="00F80170"/>
    <w:rsid w:val="00F802E2"/>
    <w:rsid w:val="00F8045D"/>
    <w:rsid w:val="00F804F1"/>
    <w:rsid w:val="00F80D99"/>
    <w:rsid w:val="00F81225"/>
    <w:rsid w:val="00F8145B"/>
    <w:rsid w:val="00F814B7"/>
    <w:rsid w:val="00F814E0"/>
    <w:rsid w:val="00F817E0"/>
    <w:rsid w:val="00F8185E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959"/>
    <w:rsid w:val="00F82A3D"/>
    <w:rsid w:val="00F82B11"/>
    <w:rsid w:val="00F82CE2"/>
    <w:rsid w:val="00F82D1D"/>
    <w:rsid w:val="00F82DDF"/>
    <w:rsid w:val="00F82F43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7E2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88B"/>
    <w:rsid w:val="00F85969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290"/>
    <w:rsid w:val="00F863B7"/>
    <w:rsid w:val="00F865C4"/>
    <w:rsid w:val="00F8664E"/>
    <w:rsid w:val="00F866DB"/>
    <w:rsid w:val="00F86D87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7FB"/>
    <w:rsid w:val="00F92A72"/>
    <w:rsid w:val="00F92B8A"/>
    <w:rsid w:val="00F92E61"/>
    <w:rsid w:val="00F92EBB"/>
    <w:rsid w:val="00F92ED8"/>
    <w:rsid w:val="00F930E9"/>
    <w:rsid w:val="00F932E7"/>
    <w:rsid w:val="00F935DD"/>
    <w:rsid w:val="00F93720"/>
    <w:rsid w:val="00F93BF8"/>
    <w:rsid w:val="00F93EA0"/>
    <w:rsid w:val="00F9405C"/>
    <w:rsid w:val="00F94197"/>
    <w:rsid w:val="00F94A67"/>
    <w:rsid w:val="00F94B2D"/>
    <w:rsid w:val="00F94B35"/>
    <w:rsid w:val="00F94C26"/>
    <w:rsid w:val="00F95116"/>
    <w:rsid w:val="00F95452"/>
    <w:rsid w:val="00F95637"/>
    <w:rsid w:val="00F95680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E90"/>
    <w:rsid w:val="00F96F42"/>
    <w:rsid w:val="00F96F92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9C3"/>
    <w:rsid w:val="00FA0A32"/>
    <w:rsid w:val="00FA0BA2"/>
    <w:rsid w:val="00FA0D34"/>
    <w:rsid w:val="00FA0EBD"/>
    <w:rsid w:val="00FA133F"/>
    <w:rsid w:val="00FA146C"/>
    <w:rsid w:val="00FA1552"/>
    <w:rsid w:val="00FA16F2"/>
    <w:rsid w:val="00FA197E"/>
    <w:rsid w:val="00FA1A08"/>
    <w:rsid w:val="00FA1AC9"/>
    <w:rsid w:val="00FA1AE9"/>
    <w:rsid w:val="00FA1E1E"/>
    <w:rsid w:val="00FA210F"/>
    <w:rsid w:val="00FA21EE"/>
    <w:rsid w:val="00FA226A"/>
    <w:rsid w:val="00FA22D4"/>
    <w:rsid w:val="00FA2326"/>
    <w:rsid w:val="00FA2377"/>
    <w:rsid w:val="00FA2444"/>
    <w:rsid w:val="00FA25A3"/>
    <w:rsid w:val="00FA2607"/>
    <w:rsid w:val="00FA29DC"/>
    <w:rsid w:val="00FA2B1D"/>
    <w:rsid w:val="00FA2C69"/>
    <w:rsid w:val="00FA2F16"/>
    <w:rsid w:val="00FA35C3"/>
    <w:rsid w:val="00FA387B"/>
    <w:rsid w:val="00FA38AD"/>
    <w:rsid w:val="00FA3AB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F3"/>
    <w:rsid w:val="00FA543B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AE"/>
    <w:rsid w:val="00FA7E2F"/>
    <w:rsid w:val="00FB029E"/>
    <w:rsid w:val="00FB02FD"/>
    <w:rsid w:val="00FB0309"/>
    <w:rsid w:val="00FB0322"/>
    <w:rsid w:val="00FB04BA"/>
    <w:rsid w:val="00FB0512"/>
    <w:rsid w:val="00FB06F6"/>
    <w:rsid w:val="00FB0AE2"/>
    <w:rsid w:val="00FB0BA2"/>
    <w:rsid w:val="00FB0CFF"/>
    <w:rsid w:val="00FB0D57"/>
    <w:rsid w:val="00FB0F64"/>
    <w:rsid w:val="00FB10C0"/>
    <w:rsid w:val="00FB1123"/>
    <w:rsid w:val="00FB1384"/>
    <w:rsid w:val="00FB1699"/>
    <w:rsid w:val="00FB1860"/>
    <w:rsid w:val="00FB1C39"/>
    <w:rsid w:val="00FB1D3A"/>
    <w:rsid w:val="00FB1DC5"/>
    <w:rsid w:val="00FB1FC8"/>
    <w:rsid w:val="00FB253A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3E29"/>
    <w:rsid w:val="00FB3EDC"/>
    <w:rsid w:val="00FB416A"/>
    <w:rsid w:val="00FB42B7"/>
    <w:rsid w:val="00FB44ED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78E"/>
    <w:rsid w:val="00FB699B"/>
    <w:rsid w:val="00FB6A87"/>
    <w:rsid w:val="00FB6F33"/>
    <w:rsid w:val="00FB7013"/>
    <w:rsid w:val="00FB7464"/>
    <w:rsid w:val="00FB765A"/>
    <w:rsid w:val="00FB77FE"/>
    <w:rsid w:val="00FB788D"/>
    <w:rsid w:val="00FB78D9"/>
    <w:rsid w:val="00FB7BBF"/>
    <w:rsid w:val="00FB7D1A"/>
    <w:rsid w:val="00FB7EC1"/>
    <w:rsid w:val="00FB7FBF"/>
    <w:rsid w:val="00FC0078"/>
    <w:rsid w:val="00FC02E3"/>
    <w:rsid w:val="00FC02FE"/>
    <w:rsid w:val="00FC0741"/>
    <w:rsid w:val="00FC0B06"/>
    <w:rsid w:val="00FC0CAC"/>
    <w:rsid w:val="00FC102F"/>
    <w:rsid w:val="00FC1131"/>
    <w:rsid w:val="00FC166A"/>
    <w:rsid w:val="00FC1775"/>
    <w:rsid w:val="00FC1915"/>
    <w:rsid w:val="00FC1B89"/>
    <w:rsid w:val="00FC1C44"/>
    <w:rsid w:val="00FC1CDC"/>
    <w:rsid w:val="00FC20ED"/>
    <w:rsid w:val="00FC23D3"/>
    <w:rsid w:val="00FC256D"/>
    <w:rsid w:val="00FC26DF"/>
    <w:rsid w:val="00FC284D"/>
    <w:rsid w:val="00FC2931"/>
    <w:rsid w:val="00FC2A43"/>
    <w:rsid w:val="00FC2B76"/>
    <w:rsid w:val="00FC3083"/>
    <w:rsid w:val="00FC3103"/>
    <w:rsid w:val="00FC314A"/>
    <w:rsid w:val="00FC3227"/>
    <w:rsid w:val="00FC3488"/>
    <w:rsid w:val="00FC34BD"/>
    <w:rsid w:val="00FC3778"/>
    <w:rsid w:val="00FC3BBB"/>
    <w:rsid w:val="00FC3CA0"/>
    <w:rsid w:val="00FC3CEE"/>
    <w:rsid w:val="00FC3F4E"/>
    <w:rsid w:val="00FC4169"/>
    <w:rsid w:val="00FC427D"/>
    <w:rsid w:val="00FC449E"/>
    <w:rsid w:val="00FC454D"/>
    <w:rsid w:val="00FC48B1"/>
    <w:rsid w:val="00FC49A1"/>
    <w:rsid w:val="00FC4A72"/>
    <w:rsid w:val="00FC4A98"/>
    <w:rsid w:val="00FC5182"/>
    <w:rsid w:val="00FC5202"/>
    <w:rsid w:val="00FC598E"/>
    <w:rsid w:val="00FC5A83"/>
    <w:rsid w:val="00FC5B08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727F"/>
    <w:rsid w:val="00FC731F"/>
    <w:rsid w:val="00FC74E0"/>
    <w:rsid w:val="00FC771A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A11"/>
    <w:rsid w:val="00FD1DE3"/>
    <w:rsid w:val="00FD1EE6"/>
    <w:rsid w:val="00FD1F3A"/>
    <w:rsid w:val="00FD2001"/>
    <w:rsid w:val="00FD2344"/>
    <w:rsid w:val="00FD267C"/>
    <w:rsid w:val="00FD2CD0"/>
    <w:rsid w:val="00FD2D13"/>
    <w:rsid w:val="00FD2FBD"/>
    <w:rsid w:val="00FD31C3"/>
    <w:rsid w:val="00FD39C5"/>
    <w:rsid w:val="00FD3AAE"/>
    <w:rsid w:val="00FD3E56"/>
    <w:rsid w:val="00FD4188"/>
    <w:rsid w:val="00FD4A56"/>
    <w:rsid w:val="00FD4C1F"/>
    <w:rsid w:val="00FD4F8C"/>
    <w:rsid w:val="00FD5071"/>
    <w:rsid w:val="00FD53B3"/>
    <w:rsid w:val="00FD5528"/>
    <w:rsid w:val="00FD562C"/>
    <w:rsid w:val="00FD56CE"/>
    <w:rsid w:val="00FD5C04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78C"/>
    <w:rsid w:val="00FE0BF4"/>
    <w:rsid w:val="00FE0E48"/>
    <w:rsid w:val="00FE0EB5"/>
    <w:rsid w:val="00FE10DB"/>
    <w:rsid w:val="00FE1240"/>
    <w:rsid w:val="00FE1460"/>
    <w:rsid w:val="00FE18E1"/>
    <w:rsid w:val="00FE19FF"/>
    <w:rsid w:val="00FE1E3F"/>
    <w:rsid w:val="00FE1EC1"/>
    <w:rsid w:val="00FE2147"/>
    <w:rsid w:val="00FE282D"/>
    <w:rsid w:val="00FE28EF"/>
    <w:rsid w:val="00FE29B6"/>
    <w:rsid w:val="00FE2A87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5C0E"/>
    <w:rsid w:val="00FE6059"/>
    <w:rsid w:val="00FE68A9"/>
    <w:rsid w:val="00FE6AAE"/>
    <w:rsid w:val="00FE6AF3"/>
    <w:rsid w:val="00FE6B84"/>
    <w:rsid w:val="00FE7009"/>
    <w:rsid w:val="00FE7318"/>
    <w:rsid w:val="00FE740E"/>
    <w:rsid w:val="00FE7B3F"/>
    <w:rsid w:val="00FE7C71"/>
    <w:rsid w:val="00FE7CAF"/>
    <w:rsid w:val="00FE7D57"/>
    <w:rsid w:val="00FE7FD9"/>
    <w:rsid w:val="00FF01E6"/>
    <w:rsid w:val="00FF0257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2DC"/>
    <w:rsid w:val="00FF132E"/>
    <w:rsid w:val="00FF14B2"/>
    <w:rsid w:val="00FF170F"/>
    <w:rsid w:val="00FF17EF"/>
    <w:rsid w:val="00FF1A6E"/>
    <w:rsid w:val="00FF1BEA"/>
    <w:rsid w:val="00FF1CBF"/>
    <w:rsid w:val="00FF1F14"/>
    <w:rsid w:val="00FF21CB"/>
    <w:rsid w:val="00FF26A5"/>
    <w:rsid w:val="00FF2750"/>
    <w:rsid w:val="00FF275F"/>
    <w:rsid w:val="00FF287A"/>
    <w:rsid w:val="00FF29CB"/>
    <w:rsid w:val="00FF2A0B"/>
    <w:rsid w:val="00FF2CBF"/>
    <w:rsid w:val="00FF2F05"/>
    <w:rsid w:val="00FF3018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4C"/>
    <w:rsid w:val="00FF3BCE"/>
    <w:rsid w:val="00FF3CC0"/>
    <w:rsid w:val="00FF4010"/>
    <w:rsid w:val="00FF40CC"/>
    <w:rsid w:val="00FF4320"/>
    <w:rsid w:val="00FF43DD"/>
    <w:rsid w:val="00FF445B"/>
    <w:rsid w:val="00FF46E0"/>
    <w:rsid w:val="00FF471B"/>
    <w:rsid w:val="00FF4927"/>
    <w:rsid w:val="00FF4972"/>
    <w:rsid w:val="00FF53AD"/>
    <w:rsid w:val="00FF54F3"/>
    <w:rsid w:val="00FF58CD"/>
    <w:rsid w:val="00FF599F"/>
    <w:rsid w:val="00FF5AE0"/>
    <w:rsid w:val="00FF5E72"/>
    <w:rsid w:val="00FF6337"/>
    <w:rsid w:val="00FF63DF"/>
    <w:rsid w:val="00FF6411"/>
    <w:rsid w:val="00FF6529"/>
    <w:rsid w:val="00FF6560"/>
    <w:rsid w:val="00FF6BAD"/>
    <w:rsid w:val="00FF6BD9"/>
    <w:rsid w:val="00FF6C1C"/>
    <w:rsid w:val="00FF6D4A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9A9A3F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7C4BCB6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C137DAF2-D665-4064-B84A-7D3619BEB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EB16A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1fbbcc12b9e1dc41e20441804470ea3b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dc0c73e9ae48461ccfe8d3785774b151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customXml/itemProps3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D25B98-2952-47CB-88DD-0B8CCB318C95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2487</TotalTime>
  <Pages>20</Pages>
  <Words>3919</Words>
  <Characters>19079</Characters>
  <Application>Microsoft Office Word</Application>
  <DocSecurity>0</DocSecurity>
  <Lines>158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Piyatida Meepom</cp:lastModifiedBy>
  <cp:revision>1608</cp:revision>
  <cp:lastPrinted>2024-08-08T10:28:00Z</cp:lastPrinted>
  <dcterms:created xsi:type="dcterms:W3CDTF">2024-03-16T00:06:00Z</dcterms:created>
  <dcterms:modified xsi:type="dcterms:W3CDTF">2024-08-08T10:40:00Z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  <property fmtid="{D5CDD505-2E9C-101B-9397-08002B2CF9AE}" pid="6" name="MediaServiceImageTags">
    <vt:lpwstr/>
  </property>
</Properties>
</file>