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270"/>
        <w:gridCol w:w="8100"/>
      </w:tblGrid>
      <w:tr w:rsidR="00BA310A" w:rsidRPr="00BF2B6E" w14:paraId="48EDB66F" w14:textId="77777777" w:rsidTr="008642BD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2440A56" w14:textId="77777777" w:rsidR="00BA310A" w:rsidRPr="00BF2B6E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bookmarkStart w:id="0" w:name="_Hlk37593882"/>
            <w:r w:rsidRPr="00BF2B6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4D2577" w14:textId="77777777" w:rsidR="00BA310A" w:rsidRPr="00BF2B6E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2FDC1" w14:textId="77777777" w:rsidR="00BA310A" w:rsidRPr="00BF2B6E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F2B6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BA310A" w:rsidRPr="00BF2B6E" w14:paraId="4907B7CE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27CAF5E" w14:textId="77777777" w:rsidR="00BA310A" w:rsidRPr="00BF2B6E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4608A54" w14:textId="77777777" w:rsidR="00BA310A" w:rsidRPr="00BF2B6E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66A7A8E8" w14:textId="77777777" w:rsidR="00BA310A" w:rsidRPr="00BF2B6E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BA310A" w:rsidRPr="00BF2B6E" w14:paraId="476F3E35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DC731A0" w14:textId="759C6AAE" w:rsidR="00BA310A" w:rsidRPr="00BF2B6E" w:rsidRDefault="00C7712F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BF2B6E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DC795B9" w14:textId="77777777" w:rsidR="00BA310A" w:rsidRPr="00BF2B6E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6CC7C8CC" w14:textId="77777777" w:rsidR="00BA310A" w:rsidRPr="00BF2B6E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BF2B6E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31458" w:rsidRPr="00BF2B6E" w14:paraId="0DC31792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5BEE3690" w14:textId="6E136D1A" w:rsidR="00231458" w:rsidRPr="00BF2B6E" w:rsidRDefault="00352E5E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BF2B6E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CB0214F" w14:textId="77777777" w:rsidR="00231458" w:rsidRPr="00BF2B6E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6BFAC0CB" w14:textId="77777777" w:rsidR="00231458" w:rsidRPr="00BF2B6E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BF2B6E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31458" w:rsidRPr="00BF2B6E" w14:paraId="5E4E3F9D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3C07B6D1" w14:textId="50AA16C4" w:rsidR="00231458" w:rsidRPr="00BF2B6E" w:rsidRDefault="00834A8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BF2B6E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EFD3550" w14:textId="77777777" w:rsidR="00231458" w:rsidRPr="00BF2B6E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22F2F92F" w14:textId="77777777" w:rsidR="00231458" w:rsidRPr="00BF2B6E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BF2B6E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D135EB" w:rsidRPr="00BF2B6E" w14:paraId="303751F6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7AEB4512" w14:textId="66DAD5E4" w:rsidR="00D135EB" w:rsidRPr="00BF2B6E" w:rsidRDefault="00D135EB" w:rsidP="00D135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BF2B6E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EC5B7FB" w14:textId="77777777" w:rsidR="00D135EB" w:rsidRPr="00BF2B6E" w:rsidRDefault="00D135EB" w:rsidP="00D135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722FD626" w14:textId="6D457D55" w:rsidR="00D135EB" w:rsidRPr="00BF2B6E" w:rsidRDefault="00D135EB" w:rsidP="00D135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BF2B6E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D135EB" w:rsidRPr="00BF2B6E" w14:paraId="6A60CCBF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7A3239C7" w14:textId="6E0201A0" w:rsidR="00D135EB" w:rsidRPr="00BF2B6E" w:rsidRDefault="00D135EB" w:rsidP="00D135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BF2B6E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3DF7DC0" w14:textId="77777777" w:rsidR="00D135EB" w:rsidRPr="00BF2B6E" w:rsidRDefault="00D135EB" w:rsidP="00D135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5FE835B2" w14:textId="1D33B4B6" w:rsidR="00D135EB" w:rsidRPr="00BF2B6E" w:rsidRDefault="00D135EB" w:rsidP="00D135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BF2B6E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เงินปันผล</w:t>
            </w:r>
          </w:p>
        </w:tc>
      </w:tr>
      <w:tr w:rsidR="00D135EB" w:rsidRPr="00BF2B6E" w14:paraId="0E18E226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1FB9C994" w14:textId="0A33EE76" w:rsidR="00D135EB" w:rsidRPr="00BF2B6E" w:rsidRDefault="00D135EB" w:rsidP="00D135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BF2B6E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576E4AC" w14:textId="77777777" w:rsidR="00D135EB" w:rsidRPr="00BF2B6E" w:rsidRDefault="00D135EB" w:rsidP="00D135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2D2F63EA" w14:textId="4FE721B0" w:rsidR="00D135EB" w:rsidRPr="00BF2B6E" w:rsidRDefault="00D135EB" w:rsidP="00D135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eastAsia="ko-KR"/>
              </w:rPr>
            </w:pPr>
            <w:r w:rsidRPr="00BF2B6E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D135EB" w:rsidRPr="00BF2B6E" w14:paraId="1F2198A7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25124EA8" w14:textId="63735668" w:rsidR="00D135EB" w:rsidRPr="00BF2B6E" w:rsidRDefault="00D135EB" w:rsidP="00D135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BF2B6E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A6058F9" w14:textId="77777777" w:rsidR="00D135EB" w:rsidRPr="00BF2B6E" w:rsidRDefault="00D135EB" w:rsidP="00D135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6D422F68" w14:textId="4B17D20F" w:rsidR="00D135EB" w:rsidRPr="00BF2B6E" w:rsidRDefault="00D135EB" w:rsidP="00D135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BF2B6E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ภาระผูกพันกับกิจการที่ไม่เกี่ยวข้องกัน</w:t>
            </w:r>
          </w:p>
        </w:tc>
      </w:tr>
      <w:tr w:rsidR="00D135EB" w:rsidRPr="00BF2B6E" w14:paraId="295B01D7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F61DFFB" w14:textId="154E16CF" w:rsidR="00D135EB" w:rsidRPr="00BF2B6E" w:rsidRDefault="00D135EB" w:rsidP="00D135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8DA8A34" w14:textId="77777777" w:rsidR="00D135EB" w:rsidRPr="00BF2B6E" w:rsidRDefault="00D135EB" w:rsidP="00D135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22F4EDFF" w14:textId="65C02E4C" w:rsidR="00D135EB" w:rsidRPr="00BF2B6E" w:rsidRDefault="00D135EB" w:rsidP="00D135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E0CEB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เหตุการณ์ภายหลังรอบระยะเวลารายงาน</w:t>
            </w:r>
          </w:p>
        </w:tc>
      </w:tr>
      <w:tr w:rsidR="00F9030C" w:rsidRPr="00BF2B6E" w14:paraId="38021435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501CE1C" w14:textId="66CD51F6" w:rsidR="00F9030C" w:rsidRPr="00BF2B6E" w:rsidRDefault="00F9030C" w:rsidP="00F903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4CD2F4" w14:textId="77777777" w:rsidR="00F9030C" w:rsidRPr="00BF2B6E" w:rsidRDefault="00F9030C" w:rsidP="00F903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7B4598C1" w14:textId="65C8E385" w:rsidR="00F9030C" w:rsidRPr="00BF2B6E" w:rsidRDefault="00F9030C" w:rsidP="00F903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</w:p>
        </w:tc>
      </w:tr>
      <w:bookmarkEnd w:id="0"/>
    </w:tbl>
    <w:p w14:paraId="28D2B198" w14:textId="77777777" w:rsidR="00BA310A" w:rsidRPr="00BF2B6E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5F3E332" w14:textId="77777777" w:rsidR="00BA310A" w:rsidRPr="00BF2B6E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685FB9DF" w14:textId="4115914F" w:rsidR="00BA310A" w:rsidRPr="00BF2B6E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BF2B6E">
        <w:rPr>
          <w:rFonts w:ascii="Angsana New" w:hAnsi="Angsana New"/>
          <w:color w:val="000000"/>
          <w:sz w:val="30"/>
          <w:szCs w:val="30"/>
        </w:rPr>
        <w:br w:type="page"/>
      </w:r>
      <w:r w:rsidRPr="00BF2B6E">
        <w:rPr>
          <w:rFonts w:ascii="Angsana New" w:hAnsi="Angsana New"/>
          <w:color w:val="000000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Pr="00BF2B6E">
        <w:rPr>
          <w:rFonts w:ascii="Angsana New" w:hAnsi="Angsana New" w:hint="cs"/>
          <w:color w:val="000000"/>
          <w:sz w:val="30"/>
          <w:szCs w:val="30"/>
          <w:cs/>
        </w:rPr>
        <w:t>ระหว่างกาล</w:t>
      </w:r>
      <w:r w:rsidRPr="00BF2B6E">
        <w:rPr>
          <w:rFonts w:ascii="Angsana New" w:hAnsi="Angsana New"/>
          <w:color w:val="000000"/>
          <w:sz w:val="30"/>
          <w:szCs w:val="30"/>
          <w:cs/>
        </w:rPr>
        <w:t>นี้</w:t>
      </w:r>
    </w:p>
    <w:p w14:paraId="3B6A8F81" w14:textId="77777777" w:rsidR="00BA310A" w:rsidRPr="00BF2B6E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2102C7F" w14:textId="602323C1" w:rsidR="00BA310A" w:rsidRPr="00BF2B6E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BF2B6E">
        <w:rPr>
          <w:rFonts w:ascii="Angsana New" w:hAnsi="Angsana New"/>
          <w:color w:val="000000"/>
          <w:sz w:val="30"/>
          <w:szCs w:val="30"/>
          <w:cs/>
        </w:rPr>
        <w:t>งบการเงินระหว่างกาลนี้ได้รับอนุมัติให้ออกงบการเงินจากกรรมการเมื่อวันที่</w:t>
      </w:r>
      <w:r w:rsidR="00431220" w:rsidRPr="00BF2B6E">
        <w:rPr>
          <w:rFonts w:ascii="Angsana New" w:hAnsi="Angsana New"/>
          <w:color w:val="000000"/>
          <w:sz w:val="30"/>
          <w:szCs w:val="30"/>
        </w:rPr>
        <w:t xml:space="preserve"> </w:t>
      </w:r>
      <w:r w:rsidR="00196566" w:rsidRPr="00BF2B6E">
        <w:rPr>
          <w:rFonts w:ascii="Angsana New" w:hAnsi="Angsana New"/>
          <w:color w:val="000000"/>
          <w:sz w:val="30"/>
          <w:szCs w:val="30"/>
        </w:rPr>
        <w:t xml:space="preserve">6 </w:t>
      </w:r>
      <w:r w:rsidR="00795B8C" w:rsidRPr="00BF2B6E">
        <w:rPr>
          <w:rFonts w:ascii="Angsana New" w:hAnsi="Angsana New" w:hint="cs"/>
          <w:color w:val="000000"/>
          <w:sz w:val="30"/>
          <w:szCs w:val="30"/>
          <w:cs/>
        </w:rPr>
        <w:t>สิงหาคม</w:t>
      </w:r>
      <w:r w:rsidR="003A16DB" w:rsidRPr="00BF2B6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05768" w:rsidRPr="00BF2B6E">
        <w:rPr>
          <w:rFonts w:ascii="Angsana New" w:hAnsi="Angsana New"/>
          <w:color w:val="000000"/>
          <w:sz w:val="30"/>
          <w:szCs w:val="30"/>
        </w:rPr>
        <w:t>256</w:t>
      </w:r>
      <w:r w:rsidR="00A63644" w:rsidRPr="00BF2B6E">
        <w:rPr>
          <w:rFonts w:ascii="Angsana New" w:hAnsi="Angsana New"/>
          <w:color w:val="000000"/>
          <w:sz w:val="30"/>
          <w:szCs w:val="30"/>
        </w:rPr>
        <w:t>7</w:t>
      </w:r>
    </w:p>
    <w:p w14:paraId="3359F79B" w14:textId="4056115D" w:rsidR="00BA310A" w:rsidRPr="00BF2B6E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5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1D7CD764" w14:textId="26FF125D" w:rsidR="00BA310A" w:rsidRPr="00BF2B6E" w:rsidRDefault="00C7712F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 w:rsidRPr="00BF2B6E">
        <w:rPr>
          <w:rFonts w:ascii="Angsana New" w:hAnsi="Angsana New"/>
          <w:b/>
          <w:bCs/>
          <w:color w:val="000000"/>
          <w:sz w:val="30"/>
          <w:szCs w:val="30"/>
        </w:rPr>
        <w:t>1</w:t>
      </w:r>
      <w:r w:rsidR="00BA310A" w:rsidRPr="00BF2B6E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BA310A" w:rsidRPr="00BF2B6E">
        <w:rPr>
          <w:rFonts w:ascii="Angsana New" w:hAnsi="Angsana New"/>
          <w:b/>
          <w:bCs/>
          <w:color w:val="000000"/>
          <w:sz w:val="30"/>
          <w:szCs w:val="30"/>
          <w:cs/>
        </w:rPr>
        <w:t>เกณฑ์การจัดทำงบการเงิน</w:t>
      </w:r>
      <w:r w:rsidR="00BA310A" w:rsidRPr="00BF2B6E">
        <w:rPr>
          <w:rFonts w:ascii="Angsana New" w:hAnsi="Angsana New" w:hint="cs"/>
          <w:b/>
          <w:bCs/>
          <w:color w:val="000000"/>
          <w:sz w:val="30"/>
          <w:szCs w:val="30"/>
          <w:cs/>
        </w:rPr>
        <w:t>ระหว่างกาล</w:t>
      </w:r>
      <w:r w:rsidR="00BA310A" w:rsidRPr="00BF2B6E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</w:t>
      </w:r>
    </w:p>
    <w:p w14:paraId="5A8F6DA5" w14:textId="77777777" w:rsidR="00BA310A" w:rsidRPr="00BF2B6E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EFAB3F2" w14:textId="7AE2DD16" w:rsidR="00D01BB7" w:rsidRPr="00BF2B6E" w:rsidRDefault="00D01BB7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BF2B6E">
        <w:rPr>
          <w:rFonts w:ascii="Angsana New" w:hAnsi="Angsana New"/>
          <w:color w:val="000000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BF2B6E">
        <w:rPr>
          <w:rFonts w:ascii="Angsana New" w:hAnsi="Angsana New"/>
          <w:color w:val="000000"/>
          <w:sz w:val="30"/>
          <w:szCs w:val="30"/>
        </w:rPr>
        <w:t xml:space="preserve">34 </w:t>
      </w:r>
      <w:r w:rsidRPr="00BF2B6E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BF2B6E">
        <w:rPr>
          <w:rFonts w:ascii="Angsana New" w:hAnsi="Angsana New"/>
          <w:i/>
          <w:iCs/>
          <w:color w:val="000000"/>
          <w:sz w:val="30"/>
          <w:szCs w:val="30"/>
          <w:cs/>
        </w:rPr>
        <w:t>การรายงานทางการเงินระหว่างกาล</w:t>
      </w:r>
      <w:r w:rsidRPr="00BF2B6E">
        <w:rPr>
          <w:rFonts w:ascii="Angsana New" w:hAnsi="Angsana New"/>
          <w:color w:val="000000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6A463B" w:rsidRPr="00BF2B6E">
        <w:rPr>
          <w:rFonts w:ascii="Angsana New" w:hAnsi="Angsana New"/>
          <w:color w:val="000000"/>
          <w:sz w:val="30"/>
          <w:szCs w:val="30"/>
        </w:rPr>
        <w:t xml:space="preserve"> </w:t>
      </w:r>
      <w:r w:rsidR="00352E5E" w:rsidRPr="00BF2B6E"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Pr="00BF2B6E">
        <w:rPr>
          <w:rFonts w:ascii="Angsana New" w:hAnsi="Angsana New"/>
          <w:color w:val="000000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8C507D" w:rsidRPr="00BF2B6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BF2B6E">
        <w:rPr>
          <w:rFonts w:ascii="Angsana New" w:hAnsi="Angsana New"/>
          <w:color w:val="000000"/>
          <w:sz w:val="30"/>
          <w:szCs w:val="30"/>
          <w:cs/>
        </w:rPr>
        <w:t>ๆ เพื่อไม่ให้ซ้ำซ้อนกับข้อมูลที่ได้นำเสนอไปแล้ว</w:t>
      </w:r>
      <w:r w:rsidR="00352E5E" w:rsidRPr="00BF2B6E">
        <w:rPr>
          <w:rFonts w:ascii="Angsana New" w:hAnsi="Angsana New" w:hint="cs"/>
          <w:color w:val="000000"/>
          <w:sz w:val="30"/>
          <w:szCs w:val="30"/>
          <w:cs/>
        </w:rPr>
        <w:t>ในงบการเงินประจำปี</w:t>
      </w:r>
      <w:r w:rsidRPr="00BF2B6E">
        <w:rPr>
          <w:rFonts w:ascii="Angsana New" w:hAnsi="Angsana New"/>
          <w:color w:val="000000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BF2B6E">
        <w:rPr>
          <w:rFonts w:ascii="Angsana New" w:hAnsi="Angsana New"/>
          <w:color w:val="000000"/>
          <w:sz w:val="30"/>
          <w:szCs w:val="30"/>
        </w:rPr>
        <w:t xml:space="preserve"> 3</w:t>
      </w:r>
      <w:r w:rsidR="00C7712F" w:rsidRPr="00BF2B6E">
        <w:rPr>
          <w:rFonts w:ascii="Angsana New" w:hAnsi="Angsana New"/>
          <w:color w:val="000000"/>
          <w:sz w:val="30"/>
          <w:szCs w:val="30"/>
        </w:rPr>
        <w:t>1</w:t>
      </w:r>
      <w:r w:rsidRPr="00BF2B6E">
        <w:rPr>
          <w:rFonts w:ascii="Angsana New" w:hAnsi="Angsana New"/>
          <w:color w:val="000000"/>
          <w:sz w:val="30"/>
          <w:szCs w:val="30"/>
        </w:rPr>
        <w:t xml:space="preserve"> </w:t>
      </w:r>
      <w:r w:rsidRPr="00BF2B6E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Pr="00BF2B6E">
        <w:rPr>
          <w:rFonts w:ascii="Angsana New" w:hAnsi="Angsana New"/>
          <w:color w:val="000000"/>
          <w:sz w:val="30"/>
          <w:szCs w:val="30"/>
        </w:rPr>
        <w:t xml:space="preserve"> 256</w:t>
      </w:r>
      <w:r w:rsidR="007C1775" w:rsidRPr="00BF2B6E">
        <w:rPr>
          <w:rFonts w:ascii="Angsana New" w:hAnsi="Angsana New"/>
          <w:color w:val="000000"/>
          <w:sz w:val="30"/>
          <w:szCs w:val="30"/>
        </w:rPr>
        <w:t>6</w:t>
      </w:r>
    </w:p>
    <w:p w14:paraId="3113A2F6" w14:textId="77777777" w:rsidR="00BA310A" w:rsidRPr="00BF2B6E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95F8C56" w14:textId="363A603A" w:rsidR="00352E5E" w:rsidRPr="00BF2B6E" w:rsidRDefault="00E4254D" w:rsidP="00B94E3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F2B6E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</w:t>
      </w:r>
      <w:r w:rsidRPr="00BF2B6E">
        <w:rPr>
          <w:rFonts w:ascii="Angsana New" w:hAnsi="Angsana New" w:hint="cs"/>
          <w:sz w:val="30"/>
          <w:szCs w:val="30"/>
          <w:cs/>
        </w:rPr>
        <w:t>ง</w:t>
      </w:r>
      <w:r w:rsidRPr="00BF2B6E">
        <w:rPr>
          <w:rFonts w:ascii="Angsana New" w:hAnsi="Angsana New"/>
          <w:sz w:val="30"/>
          <w:szCs w:val="30"/>
          <w:cs/>
        </w:rPr>
        <w:t>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8E2380" w:rsidRPr="00BF2B6E">
        <w:rPr>
          <w:rFonts w:ascii="Angsana New" w:hAnsi="Angsana New" w:hint="cs"/>
          <w:sz w:val="30"/>
          <w:szCs w:val="30"/>
          <w:cs/>
        </w:rPr>
        <w:t>ที่</w:t>
      </w:r>
      <w:r w:rsidRPr="00BF2B6E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BF2B6E">
        <w:rPr>
          <w:rFonts w:ascii="Angsana New" w:hAnsi="Angsana New" w:hint="cs"/>
          <w:sz w:val="30"/>
          <w:szCs w:val="30"/>
          <w:cs/>
        </w:rPr>
        <w:t>ไว้</w:t>
      </w:r>
      <w:r w:rsidRPr="00BF2B6E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BF2B6E">
        <w:rPr>
          <w:rFonts w:ascii="Angsana New" w:hAnsi="Angsana New"/>
          <w:sz w:val="30"/>
          <w:szCs w:val="30"/>
        </w:rPr>
        <w:t>3</w:t>
      </w:r>
      <w:r w:rsidR="00C7712F" w:rsidRPr="00BF2B6E">
        <w:rPr>
          <w:rFonts w:ascii="Angsana New" w:hAnsi="Angsana New"/>
          <w:sz w:val="30"/>
          <w:szCs w:val="30"/>
        </w:rPr>
        <w:t>1</w:t>
      </w:r>
      <w:r w:rsidRPr="00BF2B6E">
        <w:rPr>
          <w:rFonts w:ascii="Angsana New" w:hAnsi="Angsana New"/>
          <w:sz w:val="30"/>
          <w:szCs w:val="30"/>
        </w:rPr>
        <w:t xml:space="preserve"> </w:t>
      </w:r>
      <w:r w:rsidRPr="00BF2B6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F2B6E">
        <w:rPr>
          <w:rFonts w:ascii="Angsana New" w:hAnsi="Angsana New"/>
          <w:sz w:val="30"/>
          <w:szCs w:val="30"/>
        </w:rPr>
        <w:t>256</w:t>
      </w:r>
      <w:r w:rsidR="007C1775" w:rsidRPr="00BF2B6E">
        <w:rPr>
          <w:rFonts w:ascii="Angsana New" w:hAnsi="Angsana New"/>
          <w:sz w:val="30"/>
          <w:szCs w:val="30"/>
        </w:rPr>
        <w:t>6</w:t>
      </w:r>
    </w:p>
    <w:p w14:paraId="5DDC2337" w14:textId="77777777" w:rsidR="00277445" w:rsidRPr="00BF2B6E" w:rsidRDefault="00277445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0D79899" w14:textId="71586C71" w:rsidR="00CF51DC" w:rsidRPr="00BF2B6E" w:rsidRDefault="00352E5E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BF2B6E">
        <w:rPr>
          <w:rFonts w:ascii="Angsana New" w:hAnsi="Angsana New"/>
          <w:b/>
          <w:bCs/>
          <w:color w:val="000000"/>
          <w:sz w:val="30"/>
          <w:szCs w:val="30"/>
        </w:rPr>
        <w:t>2</w:t>
      </w:r>
      <w:r w:rsidR="003070BC" w:rsidRPr="00BF2B6E">
        <w:rPr>
          <w:rFonts w:ascii="Angsana New" w:hAnsi="Angsana New"/>
          <w:b/>
          <w:bCs/>
          <w:color w:val="000000"/>
          <w:sz w:val="30"/>
          <w:szCs w:val="30"/>
        </w:rPr>
        <w:t xml:space="preserve">         </w:t>
      </w:r>
      <w:r w:rsidR="003070BC" w:rsidRPr="00BF2B6E">
        <w:rPr>
          <w:rFonts w:ascii="Angsana New" w:hAnsi="Angsana New"/>
          <w:b/>
          <w:bCs/>
          <w:color w:val="000000"/>
          <w:sz w:val="30"/>
          <w:szCs w:val="30"/>
          <w:cs/>
        </w:rPr>
        <w:t>บุคคลหรือกิจการที่เกี่ยวข้องกัน</w:t>
      </w:r>
    </w:p>
    <w:p w14:paraId="4429ED5C" w14:textId="77777777" w:rsidR="007F6C42" w:rsidRPr="00BF2B6E" w:rsidRDefault="007F6C42" w:rsidP="00B94E35">
      <w:pPr>
        <w:pStyle w:val="a"/>
        <w:tabs>
          <w:tab w:val="clear" w:pos="1080"/>
        </w:tabs>
        <w:ind w:left="576" w:right="-115"/>
        <w:jc w:val="thaiDistribute"/>
        <w:rPr>
          <w:rFonts w:ascii="Angsana New" w:hAnsi="Angsana New" w:cs="Angsana New"/>
          <w:color w:val="000000"/>
          <w:lang w:val="en-US"/>
        </w:rPr>
      </w:pPr>
    </w:p>
    <w:p w14:paraId="573F89EA" w14:textId="74020B71" w:rsidR="00811F3F" w:rsidRPr="00BF2B6E" w:rsidRDefault="00811F3F" w:rsidP="00811F3F">
      <w:pPr>
        <w:pStyle w:val="a"/>
        <w:tabs>
          <w:tab w:val="clear" w:pos="1080"/>
        </w:tabs>
        <w:ind w:left="576" w:right="-115"/>
        <w:jc w:val="thaiDistribute"/>
        <w:rPr>
          <w:rFonts w:ascii="Angsana New" w:hAnsi="Angsana New" w:cs="Angsana New"/>
          <w:color w:val="000000"/>
          <w:lang w:val="en-US"/>
        </w:rPr>
      </w:pPr>
      <w:r w:rsidRPr="00BF2B6E">
        <w:rPr>
          <w:rFonts w:ascii="Angsana New" w:hAnsi="Angsana New" w:cs="Angsana New"/>
          <w:color w:val="000000"/>
          <w:cs/>
          <w:lang w:val="en-US"/>
        </w:rPr>
        <w:t>รายการที่สำคัญกับ</w:t>
      </w:r>
      <w:r w:rsidRPr="00BF2B6E">
        <w:rPr>
          <w:rFonts w:ascii="Angsana New" w:hAnsi="Angsana New" w:cs="Angsana New" w:hint="cs"/>
          <w:color w:val="000000"/>
          <w:cs/>
          <w:lang w:val="en-US"/>
        </w:rPr>
        <w:t>ผู้บริหารสำคัญและ</w:t>
      </w:r>
      <w:r w:rsidRPr="00BF2B6E">
        <w:rPr>
          <w:rFonts w:ascii="Angsana New" w:hAnsi="Angsana New" w:cs="Angsana New"/>
          <w:color w:val="000000"/>
          <w:cs/>
          <w:lang w:val="en-US"/>
        </w:rPr>
        <w:t>กิจการที่เกี่ยวข้องกันสำหรับงวด</w:t>
      </w:r>
      <w:r w:rsidR="00F14E12" w:rsidRPr="00BF2B6E">
        <w:rPr>
          <w:rFonts w:ascii="Angsana New" w:hAnsi="Angsana New" w:cs="Angsana New" w:hint="cs"/>
          <w:color w:val="000000"/>
          <w:cs/>
          <w:lang w:val="en-US"/>
        </w:rPr>
        <w:t>หก</w:t>
      </w:r>
      <w:r w:rsidRPr="00BF2B6E">
        <w:rPr>
          <w:rFonts w:ascii="Angsana New" w:hAnsi="Angsana New" w:cs="Angsana New" w:hint="cs"/>
          <w:color w:val="000000"/>
          <w:cs/>
          <w:lang w:val="en-US"/>
        </w:rPr>
        <w:t>เดือน</w:t>
      </w:r>
      <w:r w:rsidRPr="00BF2B6E">
        <w:rPr>
          <w:rFonts w:ascii="Angsana New" w:hAnsi="Angsana New" w:cs="Angsana New"/>
          <w:color w:val="000000"/>
          <w:cs/>
          <w:lang w:val="en-US"/>
        </w:rPr>
        <w:t xml:space="preserve">สิ้นสุดวันที่ </w:t>
      </w:r>
      <w:r w:rsidRPr="00BF2B6E">
        <w:rPr>
          <w:rFonts w:ascii="Angsana New" w:hAnsi="Angsana New" w:cs="Angsana New"/>
          <w:color w:val="000000"/>
          <w:lang w:val="en-US"/>
        </w:rPr>
        <w:t>3</w:t>
      </w:r>
      <w:r w:rsidR="00850A17" w:rsidRPr="00BF2B6E">
        <w:rPr>
          <w:rFonts w:ascii="Angsana New" w:hAnsi="Angsana New" w:cs="Angsana New"/>
          <w:color w:val="000000"/>
          <w:lang w:val="en-US"/>
        </w:rPr>
        <w:t xml:space="preserve">0 </w:t>
      </w:r>
      <w:r w:rsidR="00850A17" w:rsidRPr="00BF2B6E">
        <w:rPr>
          <w:rFonts w:ascii="Angsana New" w:hAnsi="Angsana New" w:cs="Angsana New" w:hint="cs"/>
          <w:color w:val="000000"/>
          <w:cs/>
          <w:lang w:val="en-US"/>
        </w:rPr>
        <w:t>มิถุนายน</w:t>
      </w:r>
      <w:r w:rsidRPr="00BF2B6E">
        <w:rPr>
          <w:rFonts w:ascii="Angsana New" w:hAnsi="Angsana New" w:cs="Angsana New" w:hint="cs"/>
          <w:color w:val="000000"/>
          <w:cs/>
          <w:lang w:val="en-US"/>
        </w:rPr>
        <w:t xml:space="preserve"> </w:t>
      </w:r>
      <w:r w:rsidRPr="00BF2B6E">
        <w:rPr>
          <w:rFonts w:ascii="Angsana New" w:hAnsi="Angsana New" w:cs="Angsana New"/>
          <w:color w:val="000000"/>
          <w:cs/>
          <w:lang w:val="en-US"/>
        </w:rPr>
        <w:t>สรุปได้ดังนี้</w:t>
      </w:r>
    </w:p>
    <w:p w14:paraId="17367314" w14:textId="1783B346" w:rsidR="00F86C8B" w:rsidRPr="00BF2B6E" w:rsidRDefault="00F86C8B" w:rsidP="00B94E35">
      <w:pPr>
        <w:pStyle w:val="a"/>
        <w:tabs>
          <w:tab w:val="clear" w:pos="1080"/>
        </w:tabs>
        <w:ind w:left="576" w:right="-115"/>
        <w:jc w:val="thaiDistribute"/>
        <w:rPr>
          <w:rFonts w:ascii="Angsana New" w:hAnsi="Angsana New" w:cs="Angsana New"/>
          <w:color w:val="000000"/>
          <w:lang w:val="en-US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2"/>
        <w:gridCol w:w="270"/>
        <w:gridCol w:w="1171"/>
        <w:gridCol w:w="270"/>
        <w:gridCol w:w="1160"/>
        <w:gridCol w:w="273"/>
        <w:gridCol w:w="1201"/>
      </w:tblGrid>
      <w:tr w:rsidR="00811F3F" w:rsidRPr="00BF2B6E" w14:paraId="6D4DF312" w14:textId="77777777" w:rsidTr="00850A17">
        <w:trPr>
          <w:tblHeader/>
        </w:trPr>
        <w:tc>
          <w:tcPr>
            <w:tcW w:w="2081" w:type="pct"/>
          </w:tcPr>
          <w:p w14:paraId="5D817D64" w14:textId="77777777" w:rsidR="00811F3F" w:rsidRPr="00BF2B6E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7" w:type="pct"/>
            <w:gridSpan w:val="3"/>
          </w:tcPr>
          <w:p w14:paraId="4BB43A99" w14:textId="77777777" w:rsidR="00811F3F" w:rsidRPr="00BF2B6E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F2B6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5C38CE2E" w14:textId="77777777" w:rsidR="00811F3F" w:rsidRPr="00BF2B6E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7" w:type="pct"/>
            <w:gridSpan w:val="3"/>
          </w:tcPr>
          <w:p w14:paraId="0A4AA94F" w14:textId="77777777" w:rsidR="00811F3F" w:rsidRPr="00BF2B6E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F2B6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1F3F" w:rsidRPr="00BF2B6E" w14:paraId="73E1B653" w14:textId="77777777" w:rsidTr="00850A17">
        <w:trPr>
          <w:trHeight w:val="434"/>
          <w:tblHeader/>
        </w:trPr>
        <w:tc>
          <w:tcPr>
            <w:tcW w:w="2081" w:type="pct"/>
          </w:tcPr>
          <w:p w14:paraId="6272DC4B" w14:textId="732C1C01" w:rsidR="00811F3F" w:rsidRPr="00BF2B6E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BF2B6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A63644" w:rsidRPr="00BF2B6E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BF2B6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</w:t>
            </w:r>
            <w:r w:rsidR="00A63644" w:rsidRPr="00BF2B6E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น</w:t>
            </w:r>
            <w:r w:rsidRPr="00BF2B6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สิ้นสุดวันที่</w:t>
            </w:r>
            <w:r w:rsidRPr="00BF2B6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</w:t>
            </w:r>
            <w:r w:rsidR="00850A17" w:rsidRPr="00BF2B6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0</w:t>
            </w:r>
            <w:r w:rsidR="00340C3B" w:rsidRPr="00BF2B6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340C3B" w:rsidRPr="00BF2B6E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</w:t>
            </w:r>
            <w:r w:rsidR="00850A17" w:rsidRPr="00BF2B6E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582" w:type="pct"/>
          </w:tcPr>
          <w:p w14:paraId="6B7A12AB" w14:textId="1A6B47E4" w:rsidR="00811F3F" w:rsidRPr="00BF2B6E" w:rsidRDefault="00C7712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F2B6E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="00340C3B" w:rsidRPr="00BF2B6E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452B19C4" w14:textId="77777777" w:rsidR="00811F3F" w:rsidRPr="00BF2B6E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2188408F" w14:textId="5C81F272" w:rsidR="00811F3F" w:rsidRPr="00BF2B6E" w:rsidRDefault="00C7712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F2B6E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="00340C3B" w:rsidRPr="00BF2B6E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032164F3" w14:textId="77777777" w:rsidR="00811F3F" w:rsidRPr="00BF2B6E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</w:tcPr>
          <w:p w14:paraId="332A7E31" w14:textId="059A4A5E" w:rsidR="00811F3F" w:rsidRPr="00BF2B6E" w:rsidRDefault="00C7712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F2B6E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="00340C3B" w:rsidRPr="00BF2B6E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0037F553" w14:textId="77777777" w:rsidR="00811F3F" w:rsidRPr="00BF2B6E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6" w:type="pct"/>
          </w:tcPr>
          <w:p w14:paraId="7DCB1B42" w14:textId="72B296B6" w:rsidR="00811F3F" w:rsidRPr="00BF2B6E" w:rsidRDefault="00C7712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F2B6E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="00340C3B" w:rsidRPr="00BF2B6E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811F3F" w:rsidRPr="00BF2B6E" w14:paraId="721988C8" w14:textId="77777777" w:rsidTr="00850A17">
        <w:trPr>
          <w:tblHeader/>
        </w:trPr>
        <w:tc>
          <w:tcPr>
            <w:tcW w:w="2081" w:type="pct"/>
          </w:tcPr>
          <w:p w14:paraId="351C866A" w14:textId="77777777" w:rsidR="00811F3F" w:rsidRPr="00BF2B6E" w:rsidRDefault="00811F3F" w:rsidP="004C5A9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2919" w:type="pct"/>
            <w:gridSpan w:val="7"/>
          </w:tcPr>
          <w:p w14:paraId="225D5884" w14:textId="77777777" w:rsidR="00811F3F" w:rsidRPr="00BF2B6E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BF2B6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811F3F" w:rsidRPr="00BF2B6E" w14:paraId="3E1151CD" w14:textId="77777777" w:rsidTr="00850A17">
        <w:tc>
          <w:tcPr>
            <w:tcW w:w="2081" w:type="pct"/>
          </w:tcPr>
          <w:p w14:paraId="58A14FC6" w14:textId="77777777" w:rsidR="00811F3F" w:rsidRPr="00BF2B6E" w:rsidRDefault="00811F3F" w:rsidP="004C5A9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BF2B6E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บริษัทย่อย</w:t>
            </w:r>
          </w:p>
        </w:tc>
        <w:tc>
          <w:tcPr>
            <w:tcW w:w="582" w:type="pct"/>
          </w:tcPr>
          <w:p w14:paraId="3F7E4728" w14:textId="77777777" w:rsidR="00811F3F" w:rsidRPr="00BF2B6E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6A7C9668" w14:textId="77777777" w:rsidR="00811F3F" w:rsidRPr="00BF2B6E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48A2FB8F" w14:textId="77777777" w:rsidR="00811F3F" w:rsidRPr="00BF2B6E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2F996661" w14:textId="77777777" w:rsidR="00811F3F" w:rsidRPr="00BF2B6E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</w:tcPr>
          <w:p w14:paraId="2AF97161" w14:textId="77777777" w:rsidR="00811F3F" w:rsidRPr="00BF2B6E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3E7F5D6C" w14:textId="77777777" w:rsidR="00811F3F" w:rsidRPr="00BF2B6E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6" w:type="pct"/>
          </w:tcPr>
          <w:p w14:paraId="372FC124" w14:textId="77777777" w:rsidR="00811F3F" w:rsidRPr="00BF2B6E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50A17" w:rsidRPr="00BF2B6E" w14:paraId="189ECA1D" w14:textId="77777777" w:rsidTr="00850A17">
        <w:tc>
          <w:tcPr>
            <w:tcW w:w="2081" w:type="pct"/>
          </w:tcPr>
          <w:p w14:paraId="397C0981" w14:textId="77777777" w:rsidR="00850A17" w:rsidRPr="00BF2B6E" w:rsidRDefault="00850A17" w:rsidP="0085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F2B6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ซื้อสินค้าสำเร็จรูป</w:t>
            </w:r>
          </w:p>
        </w:tc>
        <w:tc>
          <w:tcPr>
            <w:tcW w:w="582" w:type="pct"/>
          </w:tcPr>
          <w:p w14:paraId="66856025" w14:textId="3B501910" w:rsidR="00850A17" w:rsidRPr="00BF2B6E" w:rsidRDefault="00A402B4" w:rsidP="00850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010" w:firstLine="30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F2B6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5C653D2" w14:textId="77777777" w:rsidR="00850A17" w:rsidRPr="00BF2B6E" w:rsidRDefault="00850A17" w:rsidP="00850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448A53BD" w14:textId="7E923F0A" w:rsidR="00850A17" w:rsidRPr="00BF2B6E" w:rsidRDefault="00850A17" w:rsidP="00850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F2B6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9BB5933" w14:textId="77777777" w:rsidR="00850A17" w:rsidRPr="00BF2B6E" w:rsidRDefault="00850A17" w:rsidP="00850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</w:tcPr>
          <w:p w14:paraId="73599D57" w14:textId="1BA207C4" w:rsidR="00850A17" w:rsidRPr="00BF2B6E" w:rsidRDefault="009F77FF" w:rsidP="00850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F77FF">
              <w:rPr>
                <w:rFonts w:ascii="Angsana New" w:hAnsi="Angsana New"/>
                <w:sz w:val="30"/>
                <w:szCs w:val="30"/>
              </w:rPr>
              <w:t>89</w:t>
            </w:r>
            <w:r w:rsidR="009D379B" w:rsidRPr="00BF2B6E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9F77FF">
              <w:rPr>
                <w:rFonts w:ascii="Angsana New" w:hAnsi="Angsana New"/>
                <w:sz w:val="30"/>
                <w:szCs w:val="30"/>
              </w:rPr>
              <w:t>485</w:t>
            </w:r>
          </w:p>
        </w:tc>
        <w:tc>
          <w:tcPr>
            <w:tcW w:w="147" w:type="pct"/>
          </w:tcPr>
          <w:p w14:paraId="4FF60C10" w14:textId="77777777" w:rsidR="00850A17" w:rsidRPr="00BF2B6E" w:rsidRDefault="00850A17" w:rsidP="00850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2D39AC96" w14:textId="1754AABA" w:rsidR="00850A17" w:rsidRPr="00BF2B6E" w:rsidRDefault="00850A17" w:rsidP="00850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F2B6E">
              <w:rPr>
                <w:rFonts w:ascii="Angsana New" w:hAnsi="Angsana New"/>
                <w:color w:val="000000"/>
                <w:sz w:val="30"/>
                <w:szCs w:val="30"/>
              </w:rPr>
              <w:t>99,368</w:t>
            </w:r>
          </w:p>
        </w:tc>
      </w:tr>
      <w:tr w:rsidR="00850A17" w:rsidRPr="00BF2B6E" w14:paraId="0DB510B6" w14:textId="77777777" w:rsidTr="00850A17">
        <w:tc>
          <w:tcPr>
            <w:tcW w:w="2081" w:type="pct"/>
          </w:tcPr>
          <w:p w14:paraId="14EBC595" w14:textId="0A46D21A" w:rsidR="00850A17" w:rsidRPr="00BF2B6E" w:rsidRDefault="00850A17" w:rsidP="00850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F2B6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82" w:type="pct"/>
          </w:tcPr>
          <w:p w14:paraId="340796CF" w14:textId="0ADE4944" w:rsidR="00850A17" w:rsidRPr="00BF2B6E" w:rsidRDefault="00A402B4" w:rsidP="00850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010" w:firstLine="30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F2B6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2314716" w14:textId="77777777" w:rsidR="00850A17" w:rsidRPr="00BF2B6E" w:rsidRDefault="00850A17" w:rsidP="00850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5780E032" w14:textId="4B896FB9" w:rsidR="00850A17" w:rsidRPr="00BF2B6E" w:rsidRDefault="00850A17" w:rsidP="00850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F2B6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625C9C4" w14:textId="77777777" w:rsidR="00850A17" w:rsidRPr="00BF2B6E" w:rsidRDefault="00850A17" w:rsidP="00850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</w:tcPr>
          <w:p w14:paraId="72BA1162" w14:textId="35C6F567" w:rsidR="00850A17" w:rsidRPr="00BF2B6E" w:rsidRDefault="002E4331" w:rsidP="00DE2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31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739CABE" w14:textId="77777777" w:rsidR="00850A17" w:rsidRPr="00BF2B6E" w:rsidRDefault="00850A17" w:rsidP="00850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2F23DBD4" w14:textId="28151979" w:rsidR="00850A17" w:rsidRPr="00BF2B6E" w:rsidRDefault="00850A17" w:rsidP="00850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F2B6E">
              <w:rPr>
                <w:rFonts w:ascii="Angsana New" w:hAnsi="Angsana New"/>
                <w:color w:val="000000"/>
                <w:sz w:val="30"/>
                <w:szCs w:val="30"/>
              </w:rPr>
              <w:t>409</w:t>
            </w:r>
          </w:p>
        </w:tc>
      </w:tr>
      <w:tr w:rsidR="00CD2181" w:rsidRPr="00BF2B6E" w14:paraId="69F15447" w14:textId="77777777" w:rsidTr="00850A17">
        <w:tc>
          <w:tcPr>
            <w:tcW w:w="2081" w:type="pct"/>
          </w:tcPr>
          <w:p w14:paraId="7FDD79AC" w14:textId="3DBA9D90" w:rsidR="00CD2181" w:rsidRPr="00BF2B6E" w:rsidRDefault="00CD2181" w:rsidP="00CD2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F2B6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ขายวัสดุสิ้นเปลือง</w:t>
            </w:r>
          </w:p>
        </w:tc>
        <w:tc>
          <w:tcPr>
            <w:tcW w:w="582" w:type="pct"/>
          </w:tcPr>
          <w:p w14:paraId="6E91A521" w14:textId="74AE6F9C" w:rsidR="00CD2181" w:rsidRPr="00BF2B6E" w:rsidRDefault="00A402B4" w:rsidP="00850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010" w:firstLine="30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F2B6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478E7AF" w14:textId="77777777" w:rsidR="00CD2181" w:rsidRPr="00BF2B6E" w:rsidRDefault="00CD2181" w:rsidP="00850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0D5D18CB" w14:textId="0C1EA18D" w:rsidR="00CD2181" w:rsidRPr="00BF2B6E" w:rsidRDefault="00CD2181" w:rsidP="00850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F2B6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78CCCA8" w14:textId="77777777" w:rsidR="00CD2181" w:rsidRPr="00BF2B6E" w:rsidRDefault="00CD2181" w:rsidP="00850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</w:tcPr>
          <w:p w14:paraId="7F94299C" w14:textId="03B856F8" w:rsidR="00CD2181" w:rsidRPr="00BF2B6E" w:rsidRDefault="00A402B4" w:rsidP="00850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F2B6E">
              <w:rPr>
                <w:rFonts w:ascii="Angsana New" w:hAnsi="Angsana New"/>
                <w:sz w:val="30"/>
                <w:szCs w:val="30"/>
              </w:rPr>
              <w:t>254</w:t>
            </w:r>
          </w:p>
        </w:tc>
        <w:tc>
          <w:tcPr>
            <w:tcW w:w="147" w:type="pct"/>
          </w:tcPr>
          <w:p w14:paraId="720D4B0B" w14:textId="77777777" w:rsidR="00CD2181" w:rsidRPr="00BF2B6E" w:rsidRDefault="00CD2181" w:rsidP="00850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0304CB21" w14:textId="7EC471C8" w:rsidR="00CD2181" w:rsidRPr="00BF2B6E" w:rsidRDefault="00A402B4" w:rsidP="00093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F2B6E">
              <w:rPr>
                <w:rFonts w:ascii="Angsana New" w:hAnsi="Angsana New"/>
                <w:color w:val="000000"/>
                <w:sz w:val="30"/>
                <w:szCs w:val="30"/>
              </w:rPr>
              <w:t>257</w:t>
            </w:r>
          </w:p>
        </w:tc>
      </w:tr>
      <w:tr w:rsidR="00157658" w:rsidRPr="00BF2B6E" w14:paraId="02AEA5F1" w14:textId="77777777" w:rsidTr="00850A17">
        <w:tc>
          <w:tcPr>
            <w:tcW w:w="2081" w:type="pct"/>
          </w:tcPr>
          <w:p w14:paraId="122AAE7C" w14:textId="54E1D67E" w:rsidR="00157658" w:rsidRPr="00BF2B6E" w:rsidRDefault="00157658" w:rsidP="00157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F2B6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ขายวัตถุดิบ</w:t>
            </w:r>
          </w:p>
        </w:tc>
        <w:tc>
          <w:tcPr>
            <w:tcW w:w="582" w:type="pct"/>
          </w:tcPr>
          <w:p w14:paraId="0A7484D2" w14:textId="5EFD26F9" w:rsidR="00157658" w:rsidRPr="00BF2B6E" w:rsidRDefault="00157658" w:rsidP="00157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010" w:firstLine="30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F2B6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318217D" w14:textId="77777777" w:rsidR="00157658" w:rsidRPr="00BF2B6E" w:rsidRDefault="00157658" w:rsidP="00157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3FC990E7" w14:textId="30CCFC0B" w:rsidR="00157658" w:rsidRPr="00BF2B6E" w:rsidRDefault="00157658" w:rsidP="00157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F2B6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2C8B540" w14:textId="77777777" w:rsidR="00157658" w:rsidRPr="00BF2B6E" w:rsidRDefault="00157658" w:rsidP="00157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</w:tcPr>
          <w:p w14:paraId="58DE2F17" w14:textId="131E8F65" w:rsidR="00157658" w:rsidRPr="00DE2C65" w:rsidRDefault="00157658" w:rsidP="00DE2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2C6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EC17333" w14:textId="77777777" w:rsidR="00157658" w:rsidRPr="00BF2B6E" w:rsidRDefault="00157658" w:rsidP="00157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3E6D504E" w14:textId="598CA850" w:rsidR="00157658" w:rsidRPr="00BF2B6E" w:rsidRDefault="00157658" w:rsidP="00157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</w:tbl>
    <w:p w14:paraId="42DE4E94" w14:textId="77777777" w:rsidR="00A402B4" w:rsidRPr="00BF2B6E" w:rsidRDefault="00A402B4" w:rsidP="00905768"/>
    <w:p w14:paraId="7C874F49" w14:textId="77777777" w:rsidR="00A402B4" w:rsidRPr="00BF2B6E" w:rsidRDefault="00A402B4" w:rsidP="00905768">
      <w:pPr>
        <w:rPr>
          <w:cs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080"/>
        <w:gridCol w:w="270"/>
        <w:gridCol w:w="1193"/>
        <w:gridCol w:w="274"/>
        <w:gridCol w:w="1251"/>
      </w:tblGrid>
      <w:tr w:rsidR="00905768" w:rsidRPr="00BF2B6E" w14:paraId="164714D1" w14:textId="77777777" w:rsidTr="00850A17">
        <w:trPr>
          <w:trHeight w:val="137"/>
        </w:trPr>
        <w:tc>
          <w:tcPr>
            <w:tcW w:w="2063" w:type="pct"/>
          </w:tcPr>
          <w:p w14:paraId="50E1C3C4" w14:textId="77777777" w:rsidR="00905768" w:rsidRPr="00BF2B6E" w:rsidRDefault="00905768" w:rsidP="000D4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"/>
                <w:szCs w:val="2"/>
                <w:cs/>
              </w:rPr>
            </w:pPr>
          </w:p>
        </w:tc>
        <w:tc>
          <w:tcPr>
            <w:tcW w:w="1344" w:type="pct"/>
            <w:gridSpan w:val="3"/>
          </w:tcPr>
          <w:p w14:paraId="00200B4A" w14:textId="77777777" w:rsidR="00905768" w:rsidRPr="00BF2B6E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9"/>
              </w:tabs>
              <w:spacing w:after="0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2B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685DD6D8" w14:textId="77777777" w:rsidR="00905768" w:rsidRPr="00BF2B6E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9"/>
              </w:tabs>
              <w:spacing w:after="0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9" w:type="pct"/>
            <w:gridSpan w:val="3"/>
          </w:tcPr>
          <w:p w14:paraId="730808D0" w14:textId="77777777" w:rsidR="00905768" w:rsidRPr="00BF2B6E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9"/>
              </w:tabs>
              <w:spacing w:after="0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2B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0C3B" w:rsidRPr="00BF2B6E" w14:paraId="215D6FFC" w14:textId="77777777" w:rsidTr="00850A17">
        <w:trPr>
          <w:trHeight w:val="137"/>
        </w:trPr>
        <w:tc>
          <w:tcPr>
            <w:tcW w:w="2063" w:type="pct"/>
          </w:tcPr>
          <w:p w14:paraId="3FF65624" w14:textId="7E09069F" w:rsidR="00340C3B" w:rsidRPr="00BF2B6E" w:rsidRDefault="00340C3B" w:rsidP="0034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"/>
                <w:szCs w:val="2"/>
                <w:cs/>
              </w:rPr>
            </w:pPr>
            <w:r w:rsidRPr="00BF2B6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A63644" w:rsidRPr="00BF2B6E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BF2B6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BF2B6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850A17" w:rsidRPr="00BF2B6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 w:rsidR="00850A17" w:rsidRPr="00BF2B6E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</w:rPr>
              <w:t>0</w:t>
            </w:r>
            <w:r w:rsidR="00850A17" w:rsidRPr="00BF2B6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850A17" w:rsidRPr="00BF2B6E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24" w:type="pct"/>
          </w:tcPr>
          <w:p w14:paraId="6853701A" w14:textId="7EBA5C35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rPr>
                <w:rFonts w:ascii="Angsana New" w:hAnsi="Angsana New"/>
                <w:color w:val="000000"/>
                <w:sz w:val="8"/>
                <w:szCs w:val="8"/>
              </w:rPr>
            </w:pPr>
            <w:r w:rsidRPr="00BF2B6E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Pr="00BF2B6E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64008B28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576" w:type="pct"/>
          </w:tcPr>
          <w:p w14:paraId="03E76516" w14:textId="451D8183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rPr>
                <w:rFonts w:ascii="Angsana New" w:hAnsi="Angsana New"/>
                <w:color w:val="000000"/>
                <w:sz w:val="8"/>
                <w:szCs w:val="8"/>
              </w:rPr>
            </w:pPr>
            <w:r w:rsidRPr="00BF2B6E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Pr="00BF2B6E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5F1DB184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636" w:type="pct"/>
          </w:tcPr>
          <w:p w14:paraId="112FFB75" w14:textId="0931CEBB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8"/>
                <w:szCs w:val="8"/>
              </w:rPr>
            </w:pPr>
            <w:r w:rsidRPr="00BF2B6E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Pr="00BF2B6E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78CE7D8F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67" w:type="pct"/>
          </w:tcPr>
          <w:p w14:paraId="24B3D0C9" w14:textId="358E29CC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8"/>
                <w:szCs w:val="8"/>
              </w:rPr>
            </w:pPr>
            <w:r w:rsidRPr="00BF2B6E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Pr="00BF2B6E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340C3B" w:rsidRPr="00BF2B6E" w14:paraId="6648C494" w14:textId="77777777" w:rsidTr="00850A17">
        <w:trPr>
          <w:trHeight w:val="137"/>
        </w:trPr>
        <w:tc>
          <w:tcPr>
            <w:tcW w:w="2063" w:type="pct"/>
          </w:tcPr>
          <w:p w14:paraId="189DDC88" w14:textId="77777777" w:rsidR="00340C3B" w:rsidRPr="00BF2B6E" w:rsidRDefault="00340C3B" w:rsidP="0034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937" w:type="pct"/>
            <w:gridSpan w:val="7"/>
          </w:tcPr>
          <w:p w14:paraId="7B2219E8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F2B6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340C3B" w:rsidRPr="00BF2B6E" w14:paraId="1449DA41" w14:textId="77777777" w:rsidTr="00850A17">
        <w:tc>
          <w:tcPr>
            <w:tcW w:w="2063" w:type="pct"/>
          </w:tcPr>
          <w:p w14:paraId="10AA3FCE" w14:textId="77777777" w:rsidR="00340C3B" w:rsidRPr="00BF2B6E" w:rsidRDefault="00340C3B" w:rsidP="00340C3B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BF2B6E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ผู้บริหารสำคัญ</w:t>
            </w:r>
          </w:p>
        </w:tc>
        <w:tc>
          <w:tcPr>
            <w:tcW w:w="624" w:type="pct"/>
          </w:tcPr>
          <w:p w14:paraId="6E5E73BC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388AF273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</w:tcPr>
          <w:p w14:paraId="4584090F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755C51C6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6" w:type="pct"/>
          </w:tcPr>
          <w:p w14:paraId="71BA0426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083E2350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67" w:type="pct"/>
          </w:tcPr>
          <w:p w14:paraId="52DD7121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40C3B" w:rsidRPr="00BF2B6E" w14:paraId="3C57413A" w14:textId="77777777" w:rsidTr="00850A17">
        <w:tc>
          <w:tcPr>
            <w:tcW w:w="2063" w:type="pct"/>
          </w:tcPr>
          <w:p w14:paraId="7046AC3A" w14:textId="77777777" w:rsidR="00340C3B" w:rsidRPr="00BF2B6E" w:rsidRDefault="00340C3B" w:rsidP="00340C3B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BF2B6E">
              <w:rPr>
                <w:rFonts w:ascii="Angsana New" w:hAnsi="Angsana New" w:cs="Angsana New"/>
                <w:color w:val="00000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24" w:type="pct"/>
          </w:tcPr>
          <w:p w14:paraId="624A2B3F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26A0B98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</w:tcPr>
          <w:p w14:paraId="494B9BC9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74A4587D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6" w:type="pct"/>
          </w:tcPr>
          <w:p w14:paraId="5FE3B7E2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3E123856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67" w:type="pct"/>
          </w:tcPr>
          <w:p w14:paraId="5C080FE9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40C3B" w:rsidRPr="00BF2B6E" w14:paraId="0212FC18" w14:textId="77777777" w:rsidTr="00850A17">
        <w:tc>
          <w:tcPr>
            <w:tcW w:w="2063" w:type="pct"/>
          </w:tcPr>
          <w:p w14:paraId="7A6E10E7" w14:textId="77777777" w:rsidR="00340C3B" w:rsidRPr="00BF2B6E" w:rsidRDefault="00340C3B" w:rsidP="00340C3B">
            <w:pPr>
              <w:pStyle w:val="a"/>
              <w:ind w:left="252"/>
              <w:rPr>
                <w:rFonts w:ascii="Angsana New" w:hAnsi="Angsana New" w:cs="Angsana New"/>
                <w:color w:val="000000"/>
                <w:lang w:val="en-US"/>
              </w:rPr>
            </w:pPr>
            <w:r w:rsidRPr="00BF2B6E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ผลประโยชน์ระยะสั้น</w:t>
            </w:r>
            <w:r w:rsidRPr="00BF2B6E">
              <w:rPr>
                <w:rFonts w:ascii="Angsana New" w:hAnsi="Angsana New" w:cs="Angsana New" w:hint="cs"/>
                <w:color w:val="000000"/>
                <w:cs/>
                <w:lang w:val="en-US"/>
              </w:rPr>
              <w:t>ของพนักงาน</w:t>
            </w:r>
            <w:r w:rsidRPr="00BF2B6E">
              <w:rPr>
                <w:rFonts w:ascii="Angsana New" w:hAnsi="Angsana New" w:cs="Angsana New"/>
                <w:color w:val="000000"/>
                <w:lang w:val="en-US"/>
              </w:rPr>
              <w:t xml:space="preserve"> </w:t>
            </w:r>
            <w:r w:rsidRPr="00BF2B6E">
              <w:rPr>
                <w:rFonts w:ascii="Angsana New" w:hAnsi="Angsana New" w:cs="Angsana New"/>
                <w:i/>
                <w:iCs/>
                <w:color w:val="000000"/>
                <w:cs/>
                <w:lang w:val="en-US"/>
              </w:rPr>
              <w:t>(รว</w:t>
            </w:r>
            <w:r w:rsidRPr="00BF2B6E">
              <w:rPr>
                <w:rFonts w:ascii="Angsana New" w:hAnsi="Angsana New" w:cs="Angsana New" w:hint="cs"/>
                <w:i/>
                <w:iCs/>
                <w:color w:val="000000"/>
                <w:cs/>
                <w:lang w:val="en-US"/>
              </w:rPr>
              <w:t>ม</w:t>
            </w:r>
          </w:p>
        </w:tc>
        <w:tc>
          <w:tcPr>
            <w:tcW w:w="624" w:type="pct"/>
          </w:tcPr>
          <w:p w14:paraId="6B8B6F04" w14:textId="77777777" w:rsidR="00340C3B" w:rsidRPr="00BF2B6E" w:rsidRDefault="00340C3B" w:rsidP="0034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5"/>
              </w:tabs>
            </w:pPr>
          </w:p>
        </w:tc>
        <w:tc>
          <w:tcPr>
            <w:tcW w:w="144" w:type="pct"/>
          </w:tcPr>
          <w:p w14:paraId="5F2EEB74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60BBCD9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B58A667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02F48188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919F626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74051567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3FD2" w:rsidRPr="00BF2B6E" w14:paraId="695F5544" w14:textId="77777777" w:rsidTr="00850A17">
        <w:tc>
          <w:tcPr>
            <w:tcW w:w="2063" w:type="pct"/>
          </w:tcPr>
          <w:p w14:paraId="2D5DD8F2" w14:textId="77777777" w:rsidR="00633FD2" w:rsidRPr="00BF2B6E" w:rsidRDefault="00633FD2" w:rsidP="00633FD2">
            <w:pPr>
              <w:pStyle w:val="a"/>
              <w:ind w:left="25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BF2B6E">
              <w:rPr>
                <w:rFonts w:ascii="Angsana New" w:hAnsi="Angsana New" w:cs="Angsana New"/>
                <w:i/>
                <w:iCs/>
                <w:color w:val="000000"/>
                <w:lang w:val="en-US"/>
              </w:rPr>
              <w:t xml:space="preserve">   </w:t>
            </w:r>
            <w:r w:rsidRPr="00BF2B6E">
              <w:rPr>
                <w:rFonts w:ascii="Angsana New" w:hAnsi="Angsana New" w:cs="Angsana New"/>
                <w:i/>
                <w:iCs/>
                <w:color w:val="000000"/>
                <w:cs/>
                <w:lang w:val="en-US"/>
              </w:rPr>
              <w:t>ค่าตอบแทนกรรมการ</w:t>
            </w:r>
            <w:r w:rsidRPr="00BF2B6E">
              <w:rPr>
                <w:rFonts w:ascii="Angsana New" w:hAnsi="Angsana New" w:cs="Angsana New"/>
                <w:i/>
                <w:iCs/>
                <w:color w:val="000000"/>
                <w:lang w:val="en-US"/>
              </w:rPr>
              <w:t>)</w:t>
            </w:r>
          </w:p>
        </w:tc>
        <w:tc>
          <w:tcPr>
            <w:tcW w:w="624" w:type="pct"/>
          </w:tcPr>
          <w:p w14:paraId="0458868D" w14:textId="7425F914" w:rsidR="00633FD2" w:rsidRPr="00BF2B6E" w:rsidRDefault="00633FD2" w:rsidP="00633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2B6E">
              <w:rPr>
                <w:rFonts w:ascii="Angsana New" w:hAnsi="Angsana New"/>
                <w:sz w:val="30"/>
                <w:szCs w:val="30"/>
              </w:rPr>
              <w:t>32,372</w:t>
            </w:r>
          </w:p>
        </w:tc>
        <w:tc>
          <w:tcPr>
            <w:tcW w:w="144" w:type="pct"/>
          </w:tcPr>
          <w:p w14:paraId="532E700A" w14:textId="77777777" w:rsidR="00633FD2" w:rsidRPr="00BF2B6E" w:rsidRDefault="00633FD2" w:rsidP="00633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78D1EE7" w14:textId="16FA460F" w:rsidR="00633FD2" w:rsidRPr="00BF2B6E" w:rsidRDefault="00633FD2" w:rsidP="00633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2B6E">
              <w:rPr>
                <w:rFonts w:ascii="Angsana New" w:hAnsi="Angsana New"/>
                <w:sz w:val="30"/>
                <w:szCs w:val="30"/>
              </w:rPr>
              <w:t>26,478</w:t>
            </w:r>
          </w:p>
        </w:tc>
        <w:tc>
          <w:tcPr>
            <w:tcW w:w="144" w:type="pct"/>
          </w:tcPr>
          <w:p w14:paraId="3BE753A4" w14:textId="77777777" w:rsidR="00633FD2" w:rsidRPr="00BF2B6E" w:rsidRDefault="00633FD2" w:rsidP="00633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4809E9C" w14:textId="69560B32" w:rsidR="00633FD2" w:rsidRPr="00BF2B6E" w:rsidRDefault="00633FD2" w:rsidP="00633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F2B6E">
              <w:rPr>
                <w:rFonts w:ascii="Angsana New" w:hAnsi="Angsana New"/>
                <w:sz w:val="30"/>
                <w:szCs w:val="30"/>
              </w:rPr>
              <w:t>32,372</w:t>
            </w:r>
          </w:p>
        </w:tc>
        <w:tc>
          <w:tcPr>
            <w:tcW w:w="146" w:type="pct"/>
          </w:tcPr>
          <w:p w14:paraId="45518CF4" w14:textId="77777777" w:rsidR="00633FD2" w:rsidRPr="00BF2B6E" w:rsidRDefault="00633FD2" w:rsidP="00633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64995504" w14:textId="517F7794" w:rsidR="00633FD2" w:rsidRPr="00BF2B6E" w:rsidRDefault="00633FD2" w:rsidP="00633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2B6E">
              <w:rPr>
                <w:rFonts w:ascii="Angsana New" w:hAnsi="Angsana New"/>
                <w:sz w:val="30"/>
                <w:szCs w:val="30"/>
              </w:rPr>
              <w:t>26,478</w:t>
            </w:r>
          </w:p>
        </w:tc>
      </w:tr>
      <w:tr w:rsidR="00633FD2" w:rsidRPr="00BF2B6E" w14:paraId="74E63B41" w14:textId="77777777" w:rsidTr="00850A17">
        <w:tc>
          <w:tcPr>
            <w:tcW w:w="2063" w:type="pct"/>
          </w:tcPr>
          <w:p w14:paraId="0956F13E" w14:textId="77777777" w:rsidR="00633FD2" w:rsidRPr="00BF2B6E" w:rsidRDefault="00633FD2" w:rsidP="00633FD2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BF2B6E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67717B56" w14:textId="0E32B848" w:rsidR="00633FD2" w:rsidRPr="00BF2B6E" w:rsidRDefault="00633FD2" w:rsidP="00633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2B6E">
              <w:rPr>
                <w:rFonts w:ascii="Angsana New" w:hAnsi="Angsana New"/>
                <w:sz w:val="30"/>
                <w:szCs w:val="30"/>
              </w:rPr>
              <w:t>863</w:t>
            </w:r>
          </w:p>
        </w:tc>
        <w:tc>
          <w:tcPr>
            <w:tcW w:w="144" w:type="pct"/>
          </w:tcPr>
          <w:p w14:paraId="07958BB4" w14:textId="77777777" w:rsidR="00633FD2" w:rsidRPr="00BF2B6E" w:rsidRDefault="00633FD2" w:rsidP="00633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0F1D3CBB" w14:textId="1A5E7ADB" w:rsidR="00633FD2" w:rsidRPr="00BF2B6E" w:rsidRDefault="00633FD2" w:rsidP="00633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2B6E">
              <w:rPr>
                <w:rFonts w:ascii="Angsana New" w:hAnsi="Angsana New"/>
                <w:sz w:val="30"/>
                <w:szCs w:val="30"/>
              </w:rPr>
              <w:t>1,140</w:t>
            </w:r>
          </w:p>
        </w:tc>
        <w:tc>
          <w:tcPr>
            <w:tcW w:w="144" w:type="pct"/>
          </w:tcPr>
          <w:p w14:paraId="6FAF7838" w14:textId="77777777" w:rsidR="00633FD2" w:rsidRPr="00BF2B6E" w:rsidRDefault="00633FD2" w:rsidP="00633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39A3F594" w14:textId="24F86AB6" w:rsidR="00633FD2" w:rsidRPr="00BF2B6E" w:rsidRDefault="00633FD2" w:rsidP="00633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2B6E">
              <w:rPr>
                <w:rFonts w:ascii="Angsana New" w:hAnsi="Angsana New"/>
                <w:sz w:val="30"/>
                <w:szCs w:val="30"/>
              </w:rPr>
              <w:t>863</w:t>
            </w:r>
          </w:p>
        </w:tc>
        <w:tc>
          <w:tcPr>
            <w:tcW w:w="146" w:type="pct"/>
          </w:tcPr>
          <w:p w14:paraId="621104B5" w14:textId="77777777" w:rsidR="00633FD2" w:rsidRPr="00BF2B6E" w:rsidRDefault="00633FD2" w:rsidP="00633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41EE7AB5" w14:textId="221B44B4" w:rsidR="00633FD2" w:rsidRPr="00BF2B6E" w:rsidRDefault="00633FD2" w:rsidP="00633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2B6E">
              <w:rPr>
                <w:rFonts w:ascii="Angsana New" w:hAnsi="Angsana New"/>
                <w:sz w:val="30"/>
                <w:szCs w:val="30"/>
              </w:rPr>
              <w:t>1,140</w:t>
            </w:r>
          </w:p>
        </w:tc>
      </w:tr>
      <w:tr w:rsidR="00633FD2" w:rsidRPr="00BF2B6E" w14:paraId="3FCF5E41" w14:textId="77777777" w:rsidTr="00850A17">
        <w:tc>
          <w:tcPr>
            <w:tcW w:w="2063" w:type="pct"/>
          </w:tcPr>
          <w:p w14:paraId="3F7C3416" w14:textId="77777777" w:rsidR="00633FD2" w:rsidRPr="00BF2B6E" w:rsidRDefault="00633FD2" w:rsidP="00633FD2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BF2B6E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รวม</w:t>
            </w:r>
            <w:r w:rsidRPr="00BF2B6E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1AE6F30E" w14:textId="5895CE6E" w:rsidR="00633FD2" w:rsidRPr="00BF2B6E" w:rsidRDefault="00633FD2" w:rsidP="00633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2B6E">
              <w:rPr>
                <w:rFonts w:ascii="Angsana New" w:hAnsi="Angsana New"/>
                <w:b/>
                <w:bCs/>
                <w:sz w:val="30"/>
                <w:szCs w:val="30"/>
              </w:rPr>
              <w:t>33,235</w:t>
            </w:r>
          </w:p>
        </w:tc>
        <w:tc>
          <w:tcPr>
            <w:tcW w:w="144" w:type="pct"/>
          </w:tcPr>
          <w:p w14:paraId="2907295E" w14:textId="77777777" w:rsidR="00633FD2" w:rsidRPr="00BF2B6E" w:rsidRDefault="00633FD2" w:rsidP="00633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12CAC75B" w14:textId="359BD486" w:rsidR="00633FD2" w:rsidRPr="00BF2B6E" w:rsidRDefault="00633FD2" w:rsidP="00633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2B6E">
              <w:rPr>
                <w:rFonts w:ascii="Angsana New" w:hAnsi="Angsana New"/>
                <w:b/>
                <w:bCs/>
                <w:sz w:val="30"/>
                <w:szCs w:val="30"/>
              </w:rPr>
              <w:t>27,618</w:t>
            </w:r>
          </w:p>
        </w:tc>
        <w:tc>
          <w:tcPr>
            <w:tcW w:w="144" w:type="pct"/>
          </w:tcPr>
          <w:p w14:paraId="084E971F" w14:textId="77777777" w:rsidR="00633FD2" w:rsidRPr="00BF2B6E" w:rsidRDefault="00633FD2" w:rsidP="00633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4A08486B" w14:textId="69229105" w:rsidR="00633FD2" w:rsidRPr="00BF2B6E" w:rsidRDefault="00633FD2" w:rsidP="00633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2B6E">
              <w:rPr>
                <w:rFonts w:ascii="Angsana New" w:hAnsi="Angsana New"/>
                <w:b/>
                <w:bCs/>
                <w:sz w:val="30"/>
                <w:szCs w:val="30"/>
              </w:rPr>
              <w:t>33,235</w:t>
            </w:r>
          </w:p>
        </w:tc>
        <w:tc>
          <w:tcPr>
            <w:tcW w:w="146" w:type="pct"/>
          </w:tcPr>
          <w:p w14:paraId="3ACF07A4" w14:textId="77777777" w:rsidR="00633FD2" w:rsidRPr="00BF2B6E" w:rsidRDefault="00633FD2" w:rsidP="00633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3364DF18" w14:textId="0B27825D" w:rsidR="00633FD2" w:rsidRPr="00BF2B6E" w:rsidRDefault="00633FD2" w:rsidP="00633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2B6E">
              <w:rPr>
                <w:rFonts w:ascii="Angsana New" w:hAnsi="Angsana New"/>
                <w:b/>
                <w:bCs/>
                <w:sz w:val="30"/>
                <w:szCs w:val="30"/>
              </w:rPr>
              <w:t>27,618</w:t>
            </w:r>
          </w:p>
        </w:tc>
      </w:tr>
      <w:tr w:rsidR="00850A17" w:rsidRPr="00BF2B6E" w14:paraId="5D4D0AC6" w14:textId="77777777" w:rsidTr="00850A17">
        <w:tblPrEx>
          <w:tblLook w:val="04A0" w:firstRow="1" w:lastRow="0" w:firstColumn="1" w:lastColumn="0" w:noHBand="0" w:noVBand="1"/>
        </w:tblPrEx>
        <w:trPr>
          <w:trHeight w:val="326"/>
        </w:trPr>
        <w:tc>
          <w:tcPr>
            <w:tcW w:w="2063" w:type="pct"/>
          </w:tcPr>
          <w:p w14:paraId="3F92E27F" w14:textId="77777777" w:rsidR="00850A17" w:rsidRPr="00BF2B6E" w:rsidRDefault="00850A17" w:rsidP="00850A17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624" w:type="pct"/>
          </w:tcPr>
          <w:p w14:paraId="0108080B" w14:textId="77777777" w:rsidR="00850A17" w:rsidRPr="00BF2B6E" w:rsidRDefault="00850A17" w:rsidP="00850A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C2942AC" w14:textId="77777777" w:rsidR="00850A17" w:rsidRPr="00BF2B6E" w:rsidRDefault="00850A17" w:rsidP="00850A17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576" w:type="pct"/>
          </w:tcPr>
          <w:p w14:paraId="45EF8E90" w14:textId="77777777" w:rsidR="00850A17" w:rsidRPr="00BF2B6E" w:rsidRDefault="00850A17" w:rsidP="00850A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23CF3A2" w14:textId="77777777" w:rsidR="00850A17" w:rsidRPr="00BF2B6E" w:rsidRDefault="00850A17" w:rsidP="00850A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475B4A65" w14:textId="77777777" w:rsidR="00850A17" w:rsidRPr="00BF2B6E" w:rsidRDefault="00850A17" w:rsidP="00850A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441D58B" w14:textId="77777777" w:rsidR="00850A17" w:rsidRPr="00BF2B6E" w:rsidRDefault="00850A17" w:rsidP="00850A17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67" w:type="pct"/>
          </w:tcPr>
          <w:p w14:paraId="3CA9E899" w14:textId="77777777" w:rsidR="00850A17" w:rsidRPr="00BF2B6E" w:rsidRDefault="00850A17" w:rsidP="00850A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0A17" w:rsidRPr="00BF2B6E" w14:paraId="69FF0831" w14:textId="77777777" w:rsidTr="00850A17">
        <w:tblPrEx>
          <w:tblLook w:val="04A0" w:firstRow="1" w:lastRow="0" w:firstColumn="1" w:lastColumn="0" w:noHBand="0" w:noVBand="1"/>
        </w:tblPrEx>
        <w:trPr>
          <w:trHeight w:val="326"/>
        </w:trPr>
        <w:tc>
          <w:tcPr>
            <w:tcW w:w="2063" w:type="pct"/>
          </w:tcPr>
          <w:p w14:paraId="16E0908F" w14:textId="644320CC" w:rsidR="00850A17" w:rsidRPr="00BF2B6E" w:rsidRDefault="00850A17" w:rsidP="00850A17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BF2B6E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24" w:type="pct"/>
          </w:tcPr>
          <w:p w14:paraId="40167386" w14:textId="77777777" w:rsidR="00850A17" w:rsidRPr="00BF2B6E" w:rsidRDefault="00850A17" w:rsidP="00850A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85AB0A6" w14:textId="77777777" w:rsidR="00850A17" w:rsidRPr="00BF2B6E" w:rsidRDefault="00850A17" w:rsidP="00850A17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576" w:type="pct"/>
          </w:tcPr>
          <w:p w14:paraId="0A37A966" w14:textId="77777777" w:rsidR="00850A17" w:rsidRPr="00BF2B6E" w:rsidRDefault="00850A17" w:rsidP="00850A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46A6069" w14:textId="77777777" w:rsidR="00850A17" w:rsidRPr="00BF2B6E" w:rsidRDefault="00850A17" w:rsidP="00850A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50015204" w14:textId="77777777" w:rsidR="00850A17" w:rsidRPr="00BF2B6E" w:rsidRDefault="00850A17" w:rsidP="00850A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DB4544B" w14:textId="77777777" w:rsidR="00850A17" w:rsidRPr="00BF2B6E" w:rsidRDefault="00850A17" w:rsidP="00850A17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67" w:type="pct"/>
          </w:tcPr>
          <w:p w14:paraId="6A12B036" w14:textId="77777777" w:rsidR="00850A17" w:rsidRPr="00BF2B6E" w:rsidRDefault="00850A17" w:rsidP="00850A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0A17" w:rsidRPr="00BF2B6E" w14:paraId="35C13A9D" w14:textId="77777777" w:rsidTr="00850A17">
        <w:tblPrEx>
          <w:tblLook w:val="04A0" w:firstRow="1" w:lastRow="0" w:firstColumn="1" w:lastColumn="0" w:noHBand="0" w:noVBand="1"/>
        </w:tblPrEx>
        <w:trPr>
          <w:trHeight w:val="326"/>
        </w:trPr>
        <w:tc>
          <w:tcPr>
            <w:tcW w:w="2063" w:type="pct"/>
          </w:tcPr>
          <w:p w14:paraId="56A28DE0" w14:textId="79CCA73A" w:rsidR="00850A17" w:rsidRPr="00BF2B6E" w:rsidRDefault="00850A17" w:rsidP="00850A17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BF2B6E">
              <w:rPr>
                <w:rFonts w:ascii="Angsana New" w:hAnsi="Angsana New" w:cs="Angsana New" w:hint="cs"/>
                <w:color w:val="000000"/>
                <w:cs/>
                <w:lang w:val="en-US"/>
              </w:rPr>
              <w:t>ขายสินค้าและการให้บริการ</w:t>
            </w:r>
          </w:p>
        </w:tc>
        <w:tc>
          <w:tcPr>
            <w:tcW w:w="624" w:type="pct"/>
          </w:tcPr>
          <w:p w14:paraId="3529A963" w14:textId="0F44AA78" w:rsidR="00850A17" w:rsidRPr="00BF2B6E" w:rsidRDefault="00633FD2" w:rsidP="00633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F2B6E">
              <w:rPr>
                <w:rFonts w:ascii="Angsana New" w:hAnsi="Angsana New"/>
                <w:color w:val="000000"/>
                <w:sz w:val="30"/>
                <w:szCs w:val="30"/>
              </w:rPr>
              <w:t>1,323</w:t>
            </w:r>
          </w:p>
        </w:tc>
        <w:tc>
          <w:tcPr>
            <w:tcW w:w="144" w:type="pct"/>
          </w:tcPr>
          <w:p w14:paraId="1A53FABB" w14:textId="77777777" w:rsidR="00850A17" w:rsidRPr="00BF2B6E" w:rsidRDefault="00850A17" w:rsidP="00850A17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76" w:type="pct"/>
          </w:tcPr>
          <w:p w14:paraId="22C6A184" w14:textId="4B6DA2BE" w:rsidR="00850A17" w:rsidRPr="00BF2B6E" w:rsidRDefault="00850A17" w:rsidP="00850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2B6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392F06AA" w14:textId="77777777" w:rsidR="00850A17" w:rsidRPr="00BF2B6E" w:rsidRDefault="00850A17" w:rsidP="00850A17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5C1F8D0F" w14:textId="4146E050" w:rsidR="00850A17" w:rsidRPr="00BF2B6E" w:rsidRDefault="009D379B" w:rsidP="00633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F2B6E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BF2B6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,</w:t>
            </w:r>
            <w:r w:rsidRPr="00BF2B6E">
              <w:rPr>
                <w:rFonts w:ascii="Angsana New" w:hAnsi="Angsana New"/>
                <w:color w:val="000000"/>
                <w:sz w:val="30"/>
                <w:szCs w:val="30"/>
              </w:rPr>
              <w:t>323</w:t>
            </w:r>
          </w:p>
        </w:tc>
        <w:tc>
          <w:tcPr>
            <w:tcW w:w="146" w:type="pct"/>
          </w:tcPr>
          <w:p w14:paraId="41736878" w14:textId="23BF8242" w:rsidR="00850A17" w:rsidRPr="00BF2B6E" w:rsidRDefault="00850A17" w:rsidP="009D379B">
            <w:pPr>
              <w:pStyle w:val="a"/>
              <w:tabs>
                <w:tab w:val="left" w:pos="342"/>
              </w:tabs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667" w:type="pct"/>
          </w:tcPr>
          <w:p w14:paraId="037B8C47" w14:textId="7512CCDF" w:rsidR="00850A17" w:rsidRPr="00BF2B6E" w:rsidRDefault="00850A17" w:rsidP="00850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2B6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50A17" w:rsidRPr="00BF2B6E" w14:paraId="211A1D0B" w14:textId="77777777" w:rsidTr="00850A17">
        <w:tblPrEx>
          <w:tblLook w:val="04A0" w:firstRow="1" w:lastRow="0" w:firstColumn="1" w:lastColumn="0" w:noHBand="0" w:noVBand="1"/>
        </w:tblPrEx>
        <w:trPr>
          <w:trHeight w:val="326"/>
        </w:trPr>
        <w:tc>
          <w:tcPr>
            <w:tcW w:w="2063" w:type="pct"/>
          </w:tcPr>
          <w:p w14:paraId="3E60B0B6" w14:textId="06B503BF" w:rsidR="00850A17" w:rsidRPr="00BF2B6E" w:rsidRDefault="00850A17" w:rsidP="00850A17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BF2B6E">
              <w:rPr>
                <w:rFonts w:ascii="Angsana New" w:hAnsi="Angsana New" w:cs="Angsana New"/>
                <w:color w:val="000000"/>
                <w:cs/>
                <w:lang w:val="en-US"/>
              </w:rPr>
              <w:t>ค่าบริการพื้นที่</w:t>
            </w:r>
          </w:p>
        </w:tc>
        <w:tc>
          <w:tcPr>
            <w:tcW w:w="624" w:type="pct"/>
          </w:tcPr>
          <w:p w14:paraId="1E6807A4" w14:textId="01070237" w:rsidR="00850A17" w:rsidRPr="00BF2B6E" w:rsidRDefault="00884F40" w:rsidP="00850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2B6E">
              <w:rPr>
                <w:rFonts w:ascii="Angsana New" w:hAnsi="Angsana New"/>
                <w:sz w:val="30"/>
                <w:szCs w:val="30"/>
              </w:rPr>
              <w:t>1,200</w:t>
            </w:r>
          </w:p>
        </w:tc>
        <w:tc>
          <w:tcPr>
            <w:tcW w:w="144" w:type="pct"/>
          </w:tcPr>
          <w:p w14:paraId="17F9EA09" w14:textId="77777777" w:rsidR="00850A17" w:rsidRPr="00BF2B6E" w:rsidRDefault="00850A17" w:rsidP="00850A17">
            <w:pPr>
              <w:pStyle w:val="a"/>
              <w:tabs>
                <w:tab w:val="left" w:pos="342"/>
              </w:tabs>
              <w:spacing w:line="240" w:lineRule="atLeas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76" w:type="pct"/>
          </w:tcPr>
          <w:p w14:paraId="69940B5F" w14:textId="48093375" w:rsidR="00850A17" w:rsidRPr="00BF2B6E" w:rsidRDefault="00850A17" w:rsidP="00850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2B6E">
              <w:rPr>
                <w:rFonts w:ascii="Angsana New" w:hAnsi="Angsana New"/>
                <w:sz w:val="30"/>
                <w:szCs w:val="30"/>
              </w:rPr>
              <w:t>1,201</w:t>
            </w:r>
          </w:p>
        </w:tc>
        <w:tc>
          <w:tcPr>
            <w:tcW w:w="144" w:type="pct"/>
          </w:tcPr>
          <w:p w14:paraId="6F852CE0" w14:textId="77777777" w:rsidR="00850A17" w:rsidRPr="00BF2B6E" w:rsidRDefault="00850A17" w:rsidP="00850A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631786C2" w14:textId="4F900208" w:rsidR="00850A17" w:rsidRPr="00BF2B6E" w:rsidRDefault="00884F40" w:rsidP="00850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2B6E">
              <w:rPr>
                <w:rFonts w:ascii="Angsana New" w:hAnsi="Angsana New"/>
                <w:sz w:val="30"/>
                <w:szCs w:val="30"/>
              </w:rPr>
              <w:t>1,200</w:t>
            </w:r>
          </w:p>
        </w:tc>
        <w:tc>
          <w:tcPr>
            <w:tcW w:w="146" w:type="pct"/>
          </w:tcPr>
          <w:p w14:paraId="1899A435" w14:textId="77777777" w:rsidR="00850A17" w:rsidRPr="00BF2B6E" w:rsidRDefault="00850A17" w:rsidP="00850A17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67" w:type="pct"/>
          </w:tcPr>
          <w:p w14:paraId="593D5607" w14:textId="6D4A851D" w:rsidR="00850A17" w:rsidRPr="00BF2B6E" w:rsidRDefault="00850A17" w:rsidP="00850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2B6E">
              <w:rPr>
                <w:rFonts w:ascii="Angsana New" w:hAnsi="Angsana New"/>
                <w:sz w:val="30"/>
                <w:szCs w:val="30"/>
              </w:rPr>
              <w:t>1,201</w:t>
            </w:r>
          </w:p>
        </w:tc>
      </w:tr>
    </w:tbl>
    <w:p w14:paraId="7A47A893" w14:textId="2A1B021F" w:rsidR="007F6C42" w:rsidRPr="00BF2B6E" w:rsidRDefault="007F6C42" w:rsidP="004E0799">
      <w:pPr>
        <w:pStyle w:val="a"/>
        <w:tabs>
          <w:tab w:val="clear" w:pos="1080"/>
        </w:tabs>
        <w:ind w:left="576" w:right="-115"/>
        <w:jc w:val="thaiDistribute"/>
        <w:rPr>
          <w:rFonts w:ascii="Angsana New" w:hAnsi="Angsana New" w:cs="Angsana New"/>
          <w:color w:val="000000"/>
          <w:lang w:val="en-US"/>
        </w:rPr>
      </w:pPr>
    </w:p>
    <w:p w14:paraId="2E63CA0E" w14:textId="54C4D026" w:rsidR="00811F3F" w:rsidRPr="00BF2B6E" w:rsidRDefault="00811F3F" w:rsidP="00811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rPr>
          <w:rFonts w:ascii="Angsana New" w:hAnsi="Angsana New"/>
          <w:sz w:val="30"/>
          <w:szCs w:val="30"/>
        </w:rPr>
      </w:pPr>
      <w:r w:rsidRPr="00BF2B6E">
        <w:rPr>
          <w:rFonts w:ascii="Angsana New" w:hAnsi="Angsana New" w:hint="cs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340C3B" w:rsidRPr="00BF2B6E">
        <w:rPr>
          <w:rFonts w:ascii="Angsana New" w:hAnsi="Angsana New"/>
          <w:sz w:val="30"/>
          <w:szCs w:val="30"/>
        </w:rPr>
        <w:t>3</w:t>
      </w:r>
      <w:r w:rsidR="00850A17" w:rsidRPr="00BF2B6E">
        <w:rPr>
          <w:rFonts w:ascii="Angsana New" w:hAnsi="Angsana New"/>
          <w:sz w:val="30"/>
          <w:szCs w:val="30"/>
        </w:rPr>
        <w:t>0</w:t>
      </w:r>
      <w:r w:rsidR="00340C3B" w:rsidRPr="00BF2B6E">
        <w:rPr>
          <w:rFonts w:ascii="Angsana New" w:hAnsi="Angsana New"/>
          <w:sz w:val="30"/>
          <w:szCs w:val="30"/>
        </w:rPr>
        <w:t xml:space="preserve"> </w:t>
      </w:r>
      <w:r w:rsidR="00340C3B" w:rsidRPr="00BF2B6E">
        <w:rPr>
          <w:rFonts w:ascii="Angsana New" w:hAnsi="Angsana New" w:hint="cs"/>
          <w:sz w:val="30"/>
          <w:szCs w:val="30"/>
          <w:cs/>
        </w:rPr>
        <w:t>ม</w:t>
      </w:r>
      <w:r w:rsidR="00850A17" w:rsidRPr="00BF2B6E">
        <w:rPr>
          <w:rFonts w:ascii="Angsana New" w:hAnsi="Angsana New" w:hint="cs"/>
          <w:sz w:val="30"/>
          <w:szCs w:val="30"/>
          <w:cs/>
        </w:rPr>
        <w:t>ิถุนายน</w:t>
      </w:r>
      <w:r w:rsidR="00340C3B" w:rsidRPr="00BF2B6E">
        <w:rPr>
          <w:rFonts w:ascii="Angsana New" w:hAnsi="Angsana New" w:hint="cs"/>
          <w:sz w:val="30"/>
          <w:szCs w:val="30"/>
          <w:cs/>
        </w:rPr>
        <w:t xml:space="preserve"> </w:t>
      </w:r>
      <w:r w:rsidR="00340C3B" w:rsidRPr="00BF2B6E">
        <w:rPr>
          <w:rFonts w:ascii="Angsana New" w:hAnsi="Angsana New"/>
          <w:sz w:val="30"/>
          <w:szCs w:val="30"/>
        </w:rPr>
        <w:t>2567</w:t>
      </w:r>
      <w:r w:rsidRPr="00BF2B6E">
        <w:rPr>
          <w:rFonts w:ascii="Angsana New" w:hAnsi="Angsana New" w:hint="cs"/>
          <w:sz w:val="30"/>
          <w:szCs w:val="30"/>
          <w:cs/>
        </w:rPr>
        <w:t xml:space="preserve"> และ</w:t>
      </w:r>
      <w:r w:rsidR="00482F28" w:rsidRPr="00BF2B6E">
        <w:rPr>
          <w:rFonts w:ascii="Angsana New" w:hAnsi="Angsana New"/>
          <w:sz w:val="30"/>
          <w:szCs w:val="30"/>
        </w:rPr>
        <w:t xml:space="preserve"> </w:t>
      </w:r>
      <w:r w:rsidR="00482F28" w:rsidRPr="00BF2B6E">
        <w:rPr>
          <w:rFonts w:ascii="Angsana New" w:hAnsi="Angsana New" w:hint="cs"/>
          <w:sz w:val="30"/>
          <w:szCs w:val="30"/>
          <w:cs/>
        </w:rPr>
        <w:t>วันที่</w:t>
      </w:r>
      <w:r w:rsidRPr="00BF2B6E">
        <w:rPr>
          <w:rFonts w:ascii="Angsana New" w:hAnsi="Angsana New" w:hint="cs"/>
          <w:sz w:val="30"/>
          <w:szCs w:val="30"/>
          <w:cs/>
        </w:rPr>
        <w:t xml:space="preserve"> </w:t>
      </w:r>
      <w:r w:rsidRPr="00BF2B6E">
        <w:rPr>
          <w:rFonts w:ascii="Angsana New" w:hAnsi="Angsana New" w:hint="cs"/>
          <w:sz w:val="30"/>
          <w:szCs w:val="30"/>
        </w:rPr>
        <w:t>3</w:t>
      </w:r>
      <w:r w:rsidR="00C7712F" w:rsidRPr="00BF2B6E">
        <w:rPr>
          <w:rFonts w:ascii="Angsana New" w:hAnsi="Angsana New" w:hint="cs"/>
          <w:sz w:val="30"/>
          <w:szCs w:val="30"/>
        </w:rPr>
        <w:t>1</w:t>
      </w:r>
      <w:r w:rsidRPr="00BF2B6E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BF2B6E">
        <w:rPr>
          <w:rFonts w:ascii="Angsana New" w:hAnsi="Angsana New"/>
          <w:color w:val="000000"/>
          <w:sz w:val="30"/>
          <w:szCs w:val="30"/>
        </w:rPr>
        <w:t>256</w:t>
      </w:r>
      <w:r w:rsidR="00340C3B" w:rsidRPr="00BF2B6E">
        <w:rPr>
          <w:rFonts w:ascii="Angsana New" w:hAnsi="Angsana New"/>
          <w:color w:val="000000"/>
          <w:sz w:val="30"/>
          <w:szCs w:val="30"/>
        </w:rPr>
        <w:t>6</w:t>
      </w:r>
      <w:r w:rsidRPr="00BF2B6E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176950B4" w14:textId="77777777" w:rsidR="00C94B58" w:rsidRPr="00BF2B6E" w:rsidRDefault="00C94B58" w:rsidP="004E0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rPr>
          <w:rFonts w:ascii="Angsana New" w:hAnsi="Angsana New"/>
          <w:sz w:val="30"/>
          <w:szCs w:val="30"/>
        </w:rPr>
      </w:pPr>
    </w:p>
    <w:tbl>
      <w:tblPr>
        <w:tblW w:w="95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71"/>
        <w:gridCol w:w="1257"/>
        <w:gridCol w:w="271"/>
        <w:gridCol w:w="1173"/>
        <w:gridCol w:w="271"/>
        <w:gridCol w:w="1259"/>
        <w:gridCol w:w="271"/>
        <w:gridCol w:w="1252"/>
      </w:tblGrid>
      <w:tr w:rsidR="007F3F8B" w:rsidRPr="00BF2B6E" w14:paraId="333B88E7" w14:textId="77777777" w:rsidTr="00340C3B">
        <w:trPr>
          <w:trHeight w:val="371"/>
        </w:trPr>
        <w:tc>
          <w:tcPr>
            <w:tcW w:w="1980" w:type="pct"/>
            <w:hideMark/>
          </w:tcPr>
          <w:p w14:paraId="3E49BEE4" w14:textId="77777777" w:rsidR="007F3F8B" w:rsidRPr="00BF2B6E" w:rsidRDefault="007F3F8B" w:rsidP="006C3E73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1418" w:type="pct"/>
            <w:gridSpan w:val="3"/>
            <w:hideMark/>
          </w:tcPr>
          <w:p w14:paraId="2E2CFED4" w14:textId="77777777" w:rsidR="007F3F8B" w:rsidRPr="00BF2B6E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9"/>
              </w:tabs>
              <w:spacing w:after="0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2B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0F38E83B" w14:textId="77777777" w:rsidR="007F3F8B" w:rsidRPr="00BF2B6E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0" w:type="pct"/>
            <w:gridSpan w:val="3"/>
            <w:hideMark/>
          </w:tcPr>
          <w:p w14:paraId="1531D16A" w14:textId="77777777" w:rsidR="007F3F8B" w:rsidRPr="00BF2B6E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2B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0C3B" w:rsidRPr="00BF2B6E" w14:paraId="15E75390" w14:textId="77777777" w:rsidTr="00515627">
        <w:trPr>
          <w:trHeight w:val="308"/>
        </w:trPr>
        <w:tc>
          <w:tcPr>
            <w:tcW w:w="1980" w:type="pct"/>
          </w:tcPr>
          <w:p w14:paraId="0DFFE501" w14:textId="77777777" w:rsidR="00340C3B" w:rsidRPr="00BF2B6E" w:rsidRDefault="00340C3B" w:rsidP="00340C3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660" w:type="pct"/>
          </w:tcPr>
          <w:p w14:paraId="2D011E19" w14:textId="1F525263" w:rsidR="00340C3B" w:rsidRPr="00BF2B6E" w:rsidRDefault="00850A17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B6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F2B6E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2" w:type="pct"/>
          </w:tcPr>
          <w:p w14:paraId="1EEC6A8B" w14:textId="77777777" w:rsidR="00340C3B" w:rsidRPr="00BF2B6E" w:rsidRDefault="00340C3B" w:rsidP="00340C3B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6" w:type="pct"/>
            <w:hideMark/>
          </w:tcPr>
          <w:p w14:paraId="6EC01895" w14:textId="2E1D05DF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B6E">
              <w:rPr>
                <w:rFonts w:ascii="Angsana New" w:hAnsi="Angsana New"/>
                <w:sz w:val="30"/>
                <w:szCs w:val="30"/>
              </w:rPr>
              <w:t>31</w:t>
            </w:r>
            <w:r w:rsidRPr="00BF2B6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2" w:type="pct"/>
          </w:tcPr>
          <w:p w14:paraId="5A7BEDE9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hideMark/>
          </w:tcPr>
          <w:p w14:paraId="5F62DF21" w14:textId="42C2487E" w:rsidR="00340C3B" w:rsidRPr="00BF2B6E" w:rsidRDefault="00850A17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B6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F2B6E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2" w:type="pct"/>
          </w:tcPr>
          <w:p w14:paraId="6F16ECDF" w14:textId="77777777" w:rsidR="00340C3B" w:rsidRPr="00BF2B6E" w:rsidRDefault="00340C3B" w:rsidP="00340C3B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7" w:type="pct"/>
            <w:hideMark/>
          </w:tcPr>
          <w:p w14:paraId="5D8A18D4" w14:textId="00AF9F54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B6E">
              <w:rPr>
                <w:rFonts w:ascii="Angsana New" w:hAnsi="Angsana New"/>
                <w:sz w:val="30"/>
                <w:szCs w:val="30"/>
              </w:rPr>
              <w:t>31</w:t>
            </w:r>
            <w:r w:rsidRPr="00BF2B6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40C3B" w:rsidRPr="00BF2B6E" w14:paraId="3487A0B1" w14:textId="77777777" w:rsidTr="00515627">
        <w:trPr>
          <w:trHeight w:val="326"/>
        </w:trPr>
        <w:tc>
          <w:tcPr>
            <w:tcW w:w="1980" w:type="pct"/>
          </w:tcPr>
          <w:p w14:paraId="667D66EB" w14:textId="77777777" w:rsidR="00340C3B" w:rsidRPr="00BF2B6E" w:rsidRDefault="00340C3B" w:rsidP="00340C3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660" w:type="pct"/>
          </w:tcPr>
          <w:p w14:paraId="73E23AA2" w14:textId="580C1B30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B6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2" w:type="pct"/>
          </w:tcPr>
          <w:p w14:paraId="48F03CF5" w14:textId="77777777" w:rsidR="00340C3B" w:rsidRPr="00BF2B6E" w:rsidRDefault="00340C3B" w:rsidP="00340C3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16" w:type="pct"/>
            <w:hideMark/>
          </w:tcPr>
          <w:p w14:paraId="435F5041" w14:textId="25B03695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B6E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2" w:type="pct"/>
          </w:tcPr>
          <w:p w14:paraId="3A96B1DE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hideMark/>
          </w:tcPr>
          <w:p w14:paraId="42326CD6" w14:textId="0551970A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B6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2" w:type="pct"/>
          </w:tcPr>
          <w:p w14:paraId="238629C2" w14:textId="77777777" w:rsidR="00340C3B" w:rsidRPr="00BF2B6E" w:rsidRDefault="00340C3B" w:rsidP="00340C3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57" w:type="pct"/>
            <w:hideMark/>
          </w:tcPr>
          <w:p w14:paraId="6CFCAD0C" w14:textId="1E13D150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B6E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340C3B" w:rsidRPr="00BF2B6E" w14:paraId="12086E04" w14:textId="77777777" w:rsidTr="00811F3F">
        <w:trPr>
          <w:trHeight w:val="371"/>
        </w:trPr>
        <w:tc>
          <w:tcPr>
            <w:tcW w:w="1980" w:type="pct"/>
          </w:tcPr>
          <w:p w14:paraId="522C7F8A" w14:textId="77777777" w:rsidR="00340C3B" w:rsidRPr="00BF2B6E" w:rsidRDefault="00340C3B" w:rsidP="00340C3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3020" w:type="pct"/>
            <w:gridSpan w:val="7"/>
            <w:hideMark/>
          </w:tcPr>
          <w:p w14:paraId="1025B7CA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2B6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340C3B" w:rsidRPr="00BF2B6E" w14:paraId="5DCCF89F" w14:textId="77777777" w:rsidTr="00515627">
        <w:tc>
          <w:tcPr>
            <w:tcW w:w="1980" w:type="pct"/>
          </w:tcPr>
          <w:p w14:paraId="7454BC5F" w14:textId="2389806C" w:rsidR="00340C3B" w:rsidRPr="00BF2B6E" w:rsidRDefault="00AF5025" w:rsidP="00340C3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  <w:r w:rsidRPr="00BF2B6E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ลูกหนี้การค้า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</w:tcPr>
          <w:p w14:paraId="71CB6C77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50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240CF70F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</w:tcPr>
          <w:p w14:paraId="206ECE99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55F87662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</w:tcPr>
          <w:p w14:paraId="37E26D49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41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048761A4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</w:tcPr>
          <w:p w14:paraId="58B97511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40C3B" w:rsidRPr="00BF2B6E" w14:paraId="2DDB24B5" w14:textId="77777777" w:rsidTr="00515627">
        <w:tc>
          <w:tcPr>
            <w:tcW w:w="1980" w:type="pct"/>
          </w:tcPr>
          <w:p w14:paraId="650F8597" w14:textId="36695A34" w:rsidR="00340C3B" w:rsidRPr="00BF2B6E" w:rsidRDefault="003D5E45" w:rsidP="00340C3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BF2B6E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60" w:type="pct"/>
            <w:tcBorders>
              <w:top w:val="nil"/>
              <w:left w:val="nil"/>
              <w:right w:val="nil"/>
            </w:tcBorders>
          </w:tcPr>
          <w:p w14:paraId="1F84DF7A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50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477E1B32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nil"/>
              <w:left w:val="nil"/>
              <w:right w:val="nil"/>
            </w:tcBorders>
          </w:tcPr>
          <w:p w14:paraId="4BE618C4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5550FB9B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nil"/>
              <w:left w:val="nil"/>
              <w:right w:val="nil"/>
            </w:tcBorders>
          </w:tcPr>
          <w:p w14:paraId="1ED1526F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41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5F544018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nil"/>
              <w:left w:val="nil"/>
              <w:right w:val="nil"/>
            </w:tcBorders>
          </w:tcPr>
          <w:p w14:paraId="3E2BB568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A74A2" w:rsidRPr="00BF2B6E" w14:paraId="69E0CAEC" w14:textId="77777777" w:rsidTr="00515627">
        <w:tc>
          <w:tcPr>
            <w:tcW w:w="1980" w:type="pct"/>
          </w:tcPr>
          <w:p w14:paraId="4B1C09FF" w14:textId="1E1508BF" w:rsidR="000A74A2" w:rsidRPr="00BF2B6E" w:rsidRDefault="000A74A2" w:rsidP="000A74A2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BF2B6E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บริษัท </w:t>
            </w:r>
            <w:r w:rsidR="003D5E45" w:rsidRPr="00BF2B6E">
              <w:rPr>
                <w:rFonts w:ascii="Angsana New" w:hAnsi="Angsana New" w:cs="Angsana New" w:hint="cs"/>
                <w:color w:val="000000"/>
                <w:cs/>
                <w:lang w:val="en-US"/>
              </w:rPr>
              <w:t>พัทยา</w:t>
            </w:r>
            <w:r w:rsidR="003D5E45" w:rsidRPr="00BF2B6E"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 </w:t>
            </w:r>
            <w:r w:rsidR="003D5E45" w:rsidRPr="00BF2B6E">
              <w:rPr>
                <w:rFonts w:ascii="Angsana New" w:hAnsi="Angsana New" w:cs="Angsana New" w:hint="cs"/>
                <w:color w:val="000000"/>
                <w:cs/>
                <w:lang w:val="en-US"/>
              </w:rPr>
              <w:t>แกรนด์</w:t>
            </w:r>
            <w:r w:rsidR="003D5E45" w:rsidRPr="00BF2B6E"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 </w:t>
            </w:r>
            <w:r w:rsidR="003D5E45" w:rsidRPr="00BF2B6E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วิลเลจ </w:t>
            </w:r>
            <w:r w:rsidRPr="00BF2B6E">
              <w:rPr>
                <w:rFonts w:ascii="Angsana New" w:hAnsi="Angsana New" w:cs="Angsana New" w:hint="cs"/>
                <w:color w:val="000000"/>
                <w:cs/>
                <w:lang w:val="en-US"/>
              </w:rPr>
              <w:t>จำกัด</w:t>
            </w:r>
          </w:p>
        </w:tc>
        <w:tc>
          <w:tcPr>
            <w:tcW w:w="66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DB8581A" w14:textId="40349842" w:rsidR="000A74A2" w:rsidRPr="00BF2B6E" w:rsidRDefault="00FB65A2" w:rsidP="00FB6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F2B6E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  <w:r w:rsidR="009F77FF" w:rsidRPr="009F77FF">
              <w:rPr>
                <w:rFonts w:ascii="Angsana New" w:hAnsi="Angsana New" w:hint="cs"/>
                <w:sz w:val="30"/>
                <w:szCs w:val="30"/>
              </w:rPr>
              <w:t>142</w:t>
            </w:r>
          </w:p>
        </w:tc>
        <w:tc>
          <w:tcPr>
            <w:tcW w:w="142" w:type="pct"/>
          </w:tcPr>
          <w:p w14:paraId="74189677" w14:textId="77777777" w:rsidR="000A74A2" w:rsidRPr="00BF2B6E" w:rsidRDefault="000A74A2" w:rsidP="000A7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ind w:right="18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E5135D5" w14:textId="6A9F9FCA" w:rsidR="000A74A2" w:rsidRPr="00BF2B6E" w:rsidRDefault="000A74A2" w:rsidP="00AF5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78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F2B6E">
              <w:rPr>
                <w:rFonts w:ascii="Angsana New" w:hAnsi="Angsana New"/>
                <w:sz w:val="30"/>
                <w:szCs w:val="30"/>
              </w:rPr>
              <w:tab/>
            </w:r>
            <w:r w:rsidRPr="00BF2B6E">
              <w:rPr>
                <w:rFonts w:ascii="Angsana New" w:hAnsi="Angsana New"/>
                <w:sz w:val="30"/>
                <w:szCs w:val="30"/>
              </w:rPr>
              <w:tab/>
            </w:r>
            <w:r w:rsidR="00AF5025" w:rsidRPr="00BF2B6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E4331" w:rsidRPr="002E433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C8B2E15" w14:textId="77777777" w:rsidR="000A74A2" w:rsidRPr="00BF2B6E" w:rsidRDefault="000A74A2" w:rsidP="000A7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739F4A" w14:textId="775F2BD6" w:rsidR="000A74A2" w:rsidRPr="00BF2B6E" w:rsidRDefault="009F77FF" w:rsidP="000A7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77FF">
              <w:rPr>
                <w:rFonts w:ascii="Angsana New" w:hAnsi="Angsana New" w:hint="cs"/>
                <w:sz w:val="30"/>
                <w:szCs w:val="30"/>
              </w:rPr>
              <w:t>142</w:t>
            </w:r>
          </w:p>
        </w:tc>
        <w:tc>
          <w:tcPr>
            <w:tcW w:w="142" w:type="pct"/>
          </w:tcPr>
          <w:p w14:paraId="68B2B48B" w14:textId="77777777" w:rsidR="000A74A2" w:rsidRPr="00BF2B6E" w:rsidRDefault="000A74A2" w:rsidP="000A7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AC53075" w14:textId="142F926E" w:rsidR="000A74A2" w:rsidRPr="00BF2B6E" w:rsidRDefault="00AF5025" w:rsidP="00AF5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B6E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  <w:r w:rsidR="00FB65A2" w:rsidRPr="00BF2B6E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2E4331" w:rsidRPr="002E433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40C3B" w:rsidRPr="00BF2B6E" w14:paraId="2220F9CC" w14:textId="77777777" w:rsidTr="00515627">
        <w:tc>
          <w:tcPr>
            <w:tcW w:w="1980" w:type="pct"/>
          </w:tcPr>
          <w:p w14:paraId="6FD5B871" w14:textId="77777777" w:rsidR="00340C3B" w:rsidRPr="00BF2B6E" w:rsidRDefault="00340C3B" w:rsidP="00340C3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66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511B8CA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43EB1365" w14:textId="77777777" w:rsidR="00340C3B" w:rsidRPr="00BF2B6E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C53E6D4" w14:textId="77777777" w:rsidR="00340C3B" w:rsidRPr="00BF2B6E" w:rsidRDefault="00340C3B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9CB2464" w14:textId="77777777" w:rsidR="00340C3B" w:rsidRPr="00BF2B6E" w:rsidRDefault="00340C3B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13FCDD7" w14:textId="77777777" w:rsidR="00340C3B" w:rsidRPr="00BF2B6E" w:rsidRDefault="00340C3B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7C8B62E" w14:textId="77777777" w:rsidR="00340C3B" w:rsidRPr="00BF2B6E" w:rsidRDefault="00340C3B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A01CCF7" w14:textId="77777777" w:rsidR="00340C3B" w:rsidRPr="00BF2B6E" w:rsidRDefault="00340C3B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6B9B" w:rsidRPr="00BF2B6E" w14:paraId="28D58FAA" w14:textId="77777777" w:rsidTr="00515627">
        <w:tc>
          <w:tcPr>
            <w:tcW w:w="1980" w:type="pct"/>
          </w:tcPr>
          <w:p w14:paraId="661BC752" w14:textId="5341F00E" w:rsidR="00186B9B" w:rsidRPr="00BF2B6E" w:rsidRDefault="00186B9B" w:rsidP="00186B9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  <w:r w:rsidRPr="00BF2B6E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เจ้าหนี้การค้า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</w:tcPr>
          <w:p w14:paraId="52BA882E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59071C0F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</w:tcPr>
          <w:p w14:paraId="00CC5301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99901E4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</w:tcPr>
          <w:p w14:paraId="3DEA47F8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FD7C69D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</w:tcPr>
          <w:p w14:paraId="73EB66D9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6B9B" w:rsidRPr="00BF2B6E" w14:paraId="1C9558AB" w14:textId="77777777" w:rsidTr="00515627">
        <w:tc>
          <w:tcPr>
            <w:tcW w:w="1980" w:type="pct"/>
          </w:tcPr>
          <w:p w14:paraId="54D06B89" w14:textId="23A334FC" w:rsidR="00186B9B" w:rsidRPr="00BF2B6E" w:rsidRDefault="00186B9B" w:rsidP="00186B9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  <w:r w:rsidRPr="00BF2B6E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บริษัทย่อย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</w:tcPr>
          <w:p w14:paraId="5ABA4122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36619170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</w:tcPr>
          <w:p w14:paraId="58155897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5F49011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</w:tcPr>
          <w:p w14:paraId="5247B5A4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41029C6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</w:tcPr>
          <w:p w14:paraId="1B1F5890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6B9B" w:rsidRPr="00BF2B6E" w14:paraId="76A90531" w14:textId="77777777" w:rsidTr="00186B9B">
        <w:tc>
          <w:tcPr>
            <w:tcW w:w="1980" w:type="pct"/>
          </w:tcPr>
          <w:p w14:paraId="7B26E6CA" w14:textId="4734709A" w:rsidR="00186B9B" w:rsidRPr="00BF2B6E" w:rsidRDefault="00186B9B" w:rsidP="00186B9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  <w:r w:rsidRPr="00BF2B6E">
              <w:rPr>
                <w:rFonts w:ascii="Angsana New" w:hAnsi="Angsana New" w:cs="Angsana New" w:hint="cs"/>
                <w:color w:val="000000"/>
                <w:cs/>
                <w:lang w:val="en-US"/>
              </w:rPr>
              <w:t>บริษัท ไดมอนด์ วัสดุ จำกัด</w:t>
            </w:r>
          </w:p>
        </w:tc>
        <w:tc>
          <w:tcPr>
            <w:tcW w:w="66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E70C773" w14:textId="41D0A19B" w:rsidR="00186B9B" w:rsidRPr="00BF2B6E" w:rsidRDefault="00186B9B" w:rsidP="00AF5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F2B6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7A04830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AFE493C" w14:textId="3E8D7026" w:rsidR="00186B9B" w:rsidRPr="00BF2B6E" w:rsidRDefault="004A7AAB" w:rsidP="004A7A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2B6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86B9B" w:rsidRPr="00BF2B6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84C3692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ED66C95" w14:textId="43BFDF66" w:rsidR="00186B9B" w:rsidRPr="00BF2B6E" w:rsidRDefault="009F77FF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77FF">
              <w:rPr>
                <w:rFonts w:ascii="Angsana New" w:hAnsi="Angsana New" w:hint="cs"/>
                <w:sz w:val="30"/>
                <w:szCs w:val="30"/>
              </w:rPr>
              <w:t>38</w:t>
            </w:r>
            <w:r w:rsidR="00186B9B" w:rsidRPr="00BF2B6E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9F77FF">
              <w:rPr>
                <w:rFonts w:ascii="Angsana New" w:hAnsi="Angsana New" w:hint="cs"/>
                <w:sz w:val="30"/>
                <w:szCs w:val="30"/>
              </w:rPr>
              <w:t>796</w:t>
            </w:r>
          </w:p>
        </w:tc>
        <w:tc>
          <w:tcPr>
            <w:tcW w:w="142" w:type="pct"/>
          </w:tcPr>
          <w:p w14:paraId="03107F67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AF43BDB" w14:textId="3B6452DE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2B6E">
              <w:rPr>
                <w:rFonts w:ascii="Angsana New" w:hAnsi="Angsana New"/>
                <w:sz w:val="30"/>
                <w:szCs w:val="30"/>
              </w:rPr>
              <w:t>40,293</w:t>
            </w:r>
          </w:p>
        </w:tc>
      </w:tr>
      <w:tr w:rsidR="00186B9B" w:rsidRPr="00BF2B6E" w14:paraId="57B6E771" w14:textId="77777777" w:rsidTr="00186B9B">
        <w:tc>
          <w:tcPr>
            <w:tcW w:w="1980" w:type="pct"/>
          </w:tcPr>
          <w:p w14:paraId="58CFE745" w14:textId="77777777" w:rsidR="00186B9B" w:rsidRPr="00BF2B6E" w:rsidRDefault="00186B9B" w:rsidP="00186B9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66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AE82E6A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78496502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2B4E906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15C6937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13D3B3F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1516B8AE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3B7A80E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6B9B" w:rsidRPr="00BF2B6E" w14:paraId="05F8AF72" w14:textId="77777777" w:rsidTr="00515627">
        <w:tc>
          <w:tcPr>
            <w:tcW w:w="1980" w:type="pct"/>
          </w:tcPr>
          <w:p w14:paraId="133CF5DA" w14:textId="3919E30A" w:rsidR="00186B9B" w:rsidRPr="00BF2B6E" w:rsidRDefault="00186B9B" w:rsidP="00186B9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  <w:r w:rsidRPr="00BF2B6E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</w:tcPr>
          <w:p w14:paraId="24B0649E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1E10D2A0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</w:tcPr>
          <w:p w14:paraId="066CF3B5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1CCE2758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</w:tcPr>
          <w:p w14:paraId="2BC8247A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82C1711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</w:tcPr>
          <w:p w14:paraId="0E7DAA3D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6B9B" w:rsidRPr="00BF2B6E" w14:paraId="4CB8AB87" w14:textId="77777777" w:rsidTr="00515627">
        <w:tc>
          <w:tcPr>
            <w:tcW w:w="1980" w:type="pct"/>
          </w:tcPr>
          <w:p w14:paraId="7D77EF91" w14:textId="77777777" w:rsidR="00186B9B" w:rsidRPr="00BF2B6E" w:rsidRDefault="00186B9B" w:rsidP="00186B9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BF2B6E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60" w:type="pct"/>
            <w:tcBorders>
              <w:top w:val="nil"/>
              <w:left w:val="nil"/>
              <w:right w:val="nil"/>
            </w:tcBorders>
          </w:tcPr>
          <w:p w14:paraId="7D2E985D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7F983060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nil"/>
              <w:left w:val="nil"/>
              <w:right w:val="nil"/>
            </w:tcBorders>
          </w:tcPr>
          <w:p w14:paraId="0C84D82D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F65EF37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nil"/>
              <w:left w:val="nil"/>
              <w:right w:val="nil"/>
            </w:tcBorders>
          </w:tcPr>
          <w:p w14:paraId="64970C03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11B4B2AC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nil"/>
              <w:left w:val="nil"/>
              <w:right w:val="nil"/>
            </w:tcBorders>
          </w:tcPr>
          <w:p w14:paraId="5C373352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6B9B" w:rsidRPr="00BF2B6E" w14:paraId="25358A3C" w14:textId="77777777" w:rsidTr="00515627">
        <w:tc>
          <w:tcPr>
            <w:tcW w:w="1980" w:type="pct"/>
          </w:tcPr>
          <w:p w14:paraId="6399329B" w14:textId="77777777" w:rsidR="00186B9B" w:rsidRPr="00BF2B6E" w:rsidRDefault="00186B9B" w:rsidP="00186B9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BF2B6E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บริษัท พหล </w:t>
            </w:r>
            <w:r w:rsidRPr="00BF2B6E">
              <w:rPr>
                <w:rFonts w:ascii="Angsana New" w:hAnsi="Angsana New" w:cs="Angsana New" w:hint="cs"/>
                <w:color w:val="000000"/>
                <w:lang w:val="en-US"/>
              </w:rPr>
              <w:t>8</w:t>
            </w:r>
            <w:r w:rsidRPr="00BF2B6E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จำกัด</w:t>
            </w:r>
          </w:p>
        </w:tc>
        <w:tc>
          <w:tcPr>
            <w:tcW w:w="66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73758FA" w14:textId="566F751E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F2B6E">
              <w:rPr>
                <w:rFonts w:ascii="Angsana New" w:hAnsi="Angsana New"/>
                <w:color w:val="000000"/>
                <w:sz w:val="30"/>
                <w:szCs w:val="30"/>
              </w:rPr>
              <w:t>1,551</w:t>
            </w:r>
          </w:p>
        </w:tc>
        <w:tc>
          <w:tcPr>
            <w:tcW w:w="142" w:type="pct"/>
          </w:tcPr>
          <w:p w14:paraId="715D1B2D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BE87B92" w14:textId="5F808DA4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2B6E">
              <w:rPr>
                <w:rFonts w:ascii="Angsana New" w:hAnsi="Angsana New"/>
                <w:sz w:val="30"/>
                <w:szCs w:val="30"/>
              </w:rPr>
              <w:t>1,903</w:t>
            </w:r>
          </w:p>
        </w:tc>
        <w:tc>
          <w:tcPr>
            <w:tcW w:w="142" w:type="pct"/>
          </w:tcPr>
          <w:p w14:paraId="40D94B02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B1F63B1" w14:textId="233CD46C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F2B6E">
              <w:rPr>
                <w:rFonts w:ascii="Angsana New" w:hAnsi="Angsana New"/>
                <w:sz w:val="30"/>
                <w:szCs w:val="30"/>
              </w:rPr>
              <w:t>1,551</w:t>
            </w:r>
          </w:p>
        </w:tc>
        <w:tc>
          <w:tcPr>
            <w:tcW w:w="142" w:type="pct"/>
          </w:tcPr>
          <w:p w14:paraId="2E406095" w14:textId="77777777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6C60187" w14:textId="15E010B0" w:rsidR="00186B9B" w:rsidRPr="00BF2B6E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2B6E">
              <w:rPr>
                <w:rFonts w:ascii="Angsana New" w:hAnsi="Angsana New"/>
                <w:sz w:val="30"/>
                <w:szCs w:val="30"/>
              </w:rPr>
              <w:t>1,903</w:t>
            </w:r>
          </w:p>
        </w:tc>
      </w:tr>
    </w:tbl>
    <w:p w14:paraId="5FF6B429" w14:textId="0627709A" w:rsidR="006A3980" w:rsidRPr="00BF2B6E" w:rsidRDefault="00834A88" w:rsidP="006A3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BF2B6E"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3</w:t>
      </w:r>
      <w:r w:rsidR="006A3980" w:rsidRPr="00BF2B6E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6A3980" w:rsidRPr="00BF2B6E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6A3980" w:rsidRPr="00BF2B6E">
        <w:rPr>
          <w:rFonts w:ascii="Angsana New" w:hAnsi="Angsana New"/>
          <w:b/>
          <w:bCs/>
          <w:color w:val="000000"/>
          <w:sz w:val="30"/>
          <w:szCs w:val="30"/>
        </w:rPr>
        <w:tab/>
        <w:t xml:space="preserve"> </w:t>
      </w:r>
      <w:r w:rsidR="006A3980" w:rsidRPr="00BF2B6E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ที่ดิน อาคารและอุปกรณ์ </w:t>
      </w:r>
    </w:p>
    <w:p w14:paraId="4419D663" w14:textId="4EE07721" w:rsidR="008079B6" w:rsidRPr="003B1B35" w:rsidRDefault="008079B6" w:rsidP="00807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pacing w:val="6"/>
          <w:sz w:val="36"/>
          <w:szCs w:val="36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00"/>
        <w:gridCol w:w="720"/>
        <w:gridCol w:w="1980"/>
        <w:gridCol w:w="180"/>
        <w:gridCol w:w="1800"/>
      </w:tblGrid>
      <w:tr w:rsidR="00811F3F" w:rsidRPr="00BF2B6E" w14:paraId="7075BE88" w14:textId="77777777" w:rsidTr="00315B71">
        <w:trPr>
          <w:cantSplit/>
        </w:trPr>
        <w:tc>
          <w:tcPr>
            <w:tcW w:w="4500" w:type="dxa"/>
            <w:vAlign w:val="bottom"/>
          </w:tcPr>
          <w:p w14:paraId="23E67DF5" w14:textId="5672DAE9" w:rsidR="00811F3F" w:rsidRPr="00BF2B6E" w:rsidRDefault="00811F3F" w:rsidP="00811F3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BF2B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BC42F9" w:rsidRPr="00BF2B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BF2B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</w:t>
            </w:r>
            <w:r w:rsidRPr="00BF2B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ดือนสิ้นสุดวันที่ </w:t>
            </w:r>
            <w:r w:rsidR="00850A17" w:rsidRPr="00BF2B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850A17" w:rsidRPr="00BF2B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="00850A17" w:rsidRPr="00BF2B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850A17" w:rsidRPr="00BF2B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มิถุนายน </w:t>
            </w:r>
            <w:r w:rsidR="003A146F" w:rsidRPr="00BF2B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720" w:type="dxa"/>
            <w:vAlign w:val="bottom"/>
          </w:tcPr>
          <w:p w14:paraId="5C7AF86B" w14:textId="77777777" w:rsidR="00811F3F" w:rsidRPr="00BF2B6E" w:rsidRDefault="00811F3F" w:rsidP="00811F3F">
            <w:pPr>
              <w:pStyle w:val="acctmergecolhdg"/>
              <w:spacing w:line="240" w:lineRule="auto"/>
              <w:ind w:left="-83" w:right="-79" w:hanging="174"/>
              <w:rPr>
                <w:rFonts w:ascii="Angsana New" w:hAnsi="Angsana New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74990798" w14:textId="20984AB5" w:rsidR="00811F3F" w:rsidRPr="00BF2B6E" w:rsidRDefault="00811F3F" w:rsidP="0081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 w:hanging="1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2B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BF2B6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BF2B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DC5538C" w14:textId="77777777" w:rsidR="00811F3F" w:rsidRPr="00BF2B6E" w:rsidRDefault="00811F3F" w:rsidP="00811F3F">
            <w:pPr>
              <w:pStyle w:val="acctmergecolhdg"/>
              <w:spacing w:line="240" w:lineRule="auto"/>
              <w:ind w:hanging="17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622E91F" w14:textId="77777777" w:rsidR="00811F3F" w:rsidRPr="00BF2B6E" w:rsidRDefault="00811F3F" w:rsidP="00811F3F">
            <w:pPr>
              <w:pStyle w:val="acctmergecolhdg"/>
              <w:spacing w:line="240" w:lineRule="auto"/>
              <w:ind w:hanging="17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F2B6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0455F3C7" w14:textId="5E13B77E" w:rsidR="00811F3F" w:rsidRPr="00BF2B6E" w:rsidRDefault="00811F3F" w:rsidP="00811F3F">
            <w:pPr>
              <w:pStyle w:val="acctmergecolhdg"/>
              <w:spacing w:line="240" w:lineRule="auto"/>
              <w:ind w:hanging="17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BF2B6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811F3F" w:rsidRPr="00BF2B6E" w14:paraId="5DA6C64A" w14:textId="77777777" w:rsidTr="0054175C">
        <w:trPr>
          <w:cantSplit/>
        </w:trPr>
        <w:tc>
          <w:tcPr>
            <w:tcW w:w="4500" w:type="dxa"/>
          </w:tcPr>
          <w:p w14:paraId="701B4BCF" w14:textId="77777777" w:rsidR="00811F3F" w:rsidRPr="00BF2B6E" w:rsidRDefault="00811F3F" w:rsidP="00811F3F">
            <w:pPr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62382D52" w14:textId="77777777" w:rsidR="00811F3F" w:rsidRPr="00BF2B6E" w:rsidRDefault="00811F3F" w:rsidP="00811F3F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960" w:type="dxa"/>
            <w:gridSpan w:val="3"/>
          </w:tcPr>
          <w:p w14:paraId="202F9D00" w14:textId="0F5607A4" w:rsidR="00811F3F" w:rsidRPr="00BF2B6E" w:rsidRDefault="00811F3F" w:rsidP="00811F3F">
            <w:pPr>
              <w:pStyle w:val="acctfourfigures"/>
              <w:tabs>
                <w:tab w:val="clear" w:pos="765"/>
              </w:tabs>
              <w:spacing w:line="240" w:lineRule="auto"/>
              <w:ind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F2B6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A74A2" w:rsidRPr="00BF2B6E" w14:paraId="693EE464" w14:textId="77777777" w:rsidTr="00315B71">
        <w:trPr>
          <w:cantSplit/>
        </w:trPr>
        <w:tc>
          <w:tcPr>
            <w:tcW w:w="4500" w:type="dxa"/>
          </w:tcPr>
          <w:p w14:paraId="6211F50C" w14:textId="308D4715" w:rsidR="000A74A2" w:rsidRPr="00BF2B6E" w:rsidRDefault="000A74A2" w:rsidP="000A74A2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2B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ซื้อสินทรัพย์ </w:t>
            </w:r>
            <w:r w:rsidR="002E4331" w:rsidRPr="002E433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F2B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720" w:type="dxa"/>
          </w:tcPr>
          <w:p w14:paraId="65F2CA56" w14:textId="77777777" w:rsidR="000A74A2" w:rsidRPr="00BF2B6E" w:rsidRDefault="000A74A2" w:rsidP="000A74A2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2E49448C" w14:textId="51C89111" w:rsidR="000A74A2" w:rsidRPr="00BF2B6E" w:rsidRDefault="009F77FF" w:rsidP="000A74A2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77F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203</w:t>
            </w:r>
            <w:r w:rsidR="000973AE" w:rsidRPr="00BF2B6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Pr="009F77F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571</w:t>
            </w:r>
          </w:p>
        </w:tc>
        <w:tc>
          <w:tcPr>
            <w:tcW w:w="180" w:type="dxa"/>
          </w:tcPr>
          <w:p w14:paraId="4BD779A3" w14:textId="77777777" w:rsidR="000A74A2" w:rsidRPr="00BF2B6E" w:rsidRDefault="000A74A2" w:rsidP="000A74A2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46246B2" w14:textId="5B7D56B5" w:rsidR="000A74A2" w:rsidRPr="00BF2B6E" w:rsidRDefault="009F77FF" w:rsidP="000A74A2">
            <w:pPr>
              <w:pStyle w:val="acctfourfigures"/>
              <w:tabs>
                <w:tab w:val="clear" w:pos="765"/>
              </w:tabs>
              <w:spacing w:line="240" w:lineRule="auto"/>
              <w:ind w:left="-79" w:right="66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77F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198</w:t>
            </w:r>
            <w:r w:rsidR="000973AE" w:rsidRPr="00BF2B6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Pr="009F77F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060</w:t>
            </w:r>
          </w:p>
        </w:tc>
      </w:tr>
      <w:tr w:rsidR="000A74A2" w:rsidRPr="00BF2B6E" w14:paraId="246C9C70" w14:textId="77777777" w:rsidTr="00315B71">
        <w:trPr>
          <w:cantSplit/>
        </w:trPr>
        <w:tc>
          <w:tcPr>
            <w:tcW w:w="4500" w:type="dxa"/>
          </w:tcPr>
          <w:p w14:paraId="0D01F3DC" w14:textId="5C960C4A" w:rsidR="000A74A2" w:rsidRPr="00BF2B6E" w:rsidRDefault="000A74A2" w:rsidP="000A74A2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2B6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สินทรัพย์สิทธิการใช้ </w:t>
            </w:r>
            <w:r w:rsidRPr="00BF2B6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F2B6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720" w:type="dxa"/>
          </w:tcPr>
          <w:p w14:paraId="1EF50595" w14:textId="77777777" w:rsidR="000A74A2" w:rsidRPr="00BF2B6E" w:rsidRDefault="000A74A2" w:rsidP="000A74A2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38E3E39F" w14:textId="5BA197D6" w:rsidR="000A74A2" w:rsidRPr="00BF2B6E" w:rsidRDefault="009F77FF" w:rsidP="000A74A2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77F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  <w:r w:rsidR="001F3CD2" w:rsidRPr="00BF2B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F77F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222</w:t>
            </w:r>
          </w:p>
        </w:tc>
        <w:tc>
          <w:tcPr>
            <w:tcW w:w="180" w:type="dxa"/>
          </w:tcPr>
          <w:p w14:paraId="19A010F9" w14:textId="77777777" w:rsidR="000A74A2" w:rsidRPr="00BF2B6E" w:rsidRDefault="000A74A2" w:rsidP="000A74A2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CB7DB81" w14:textId="109966CC" w:rsidR="000A74A2" w:rsidRPr="00BF2B6E" w:rsidRDefault="009F77FF" w:rsidP="000A74A2">
            <w:pPr>
              <w:pStyle w:val="acctfourfigures"/>
              <w:tabs>
                <w:tab w:val="clear" w:pos="765"/>
              </w:tabs>
              <w:spacing w:line="240" w:lineRule="auto"/>
              <w:ind w:left="-79" w:right="66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77F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  <w:r w:rsidR="001F3CD2" w:rsidRPr="00BF2B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F77F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222</w:t>
            </w:r>
          </w:p>
        </w:tc>
      </w:tr>
    </w:tbl>
    <w:p w14:paraId="091EED8F" w14:textId="77777777" w:rsidR="00BA310A" w:rsidRPr="003B1B35" w:rsidRDefault="00BA310A" w:rsidP="001623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Cs/>
          <w:color w:val="000000"/>
          <w:sz w:val="36"/>
          <w:szCs w:val="36"/>
        </w:rPr>
      </w:pPr>
    </w:p>
    <w:p w14:paraId="5E0B2F44" w14:textId="667C82A5" w:rsidR="004339C6" w:rsidRPr="00BF2B6E" w:rsidRDefault="004339C6" w:rsidP="003D5E45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  <w:r w:rsidRPr="00BF2B6E">
        <w:rPr>
          <w:rFonts w:ascii="Angsana New" w:hAnsi="Angsana New"/>
          <w:color w:val="000000"/>
          <w:sz w:val="30"/>
          <w:szCs w:val="30"/>
          <w:cs/>
          <w:lang w:val="en-US"/>
        </w:rPr>
        <w:t>กลุ่มบริษัท</w:t>
      </w:r>
      <w:r w:rsidR="005C0D81" w:rsidRPr="00BF2B6E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และบริษัท</w:t>
      </w:r>
      <w:r w:rsidRPr="00BF2B6E">
        <w:rPr>
          <w:rFonts w:ascii="Angsana New" w:hAnsi="Angsana New"/>
          <w:color w:val="000000"/>
          <w:sz w:val="30"/>
          <w:szCs w:val="30"/>
          <w:cs/>
          <w:lang w:val="en-US"/>
        </w:rPr>
        <w:t>เช่า</w:t>
      </w:r>
      <w:r w:rsidRPr="00BF2B6E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ที่ดิน อาคาร และอุปกรณ์</w:t>
      </w:r>
      <w:r w:rsidRPr="00BF2B6E">
        <w:rPr>
          <w:rFonts w:ascii="Angsana New" w:hAnsi="Angsana New" w:hint="cs"/>
          <w:color w:val="000000"/>
          <w:sz w:val="30"/>
          <w:szCs w:val="30"/>
          <w:cs/>
          <w:lang w:val="en-US"/>
        </w:rPr>
        <w:t>เป็น</w:t>
      </w:r>
      <w:r w:rsidRPr="00BF2B6E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ระยะเวลา </w:t>
      </w:r>
      <w:r w:rsidR="009F77FF" w:rsidRPr="009F77FF">
        <w:rPr>
          <w:rFonts w:ascii="Angsana New" w:hAnsi="Angsana New" w:hint="cs"/>
          <w:color w:val="000000"/>
          <w:sz w:val="30"/>
          <w:szCs w:val="30"/>
          <w:lang w:val="en-US" w:bidi="th-TH"/>
        </w:rPr>
        <w:t>1</w:t>
      </w:r>
      <w:r w:rsidRPr="00BF2B6E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BF2B6E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ปี</w:t>
      </w:r>
      <w:r w:rsidR="003D5E45" w:rsidRPr="00BF2B6E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 </w:t>
      </w:r>
      <w:r w:rsidR="003D5E45" w:rsidRPr="00BF2B6E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4 </w:t>
      </w:r>
      <w:r w:rsidR="003D5E45" w:rsidRPr="00BF2B6E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เดือน</w:t>
      </w:r>
      <w:r w:rsidRPr="00BF2B6E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 ถึง </w:t>
      </w:r>
      <w:r w:rsidRPr="00BF2B6E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5 </w:t>
      </w:r>
      <w:r w:rsidRPr="00BF2B6E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ปี</w:t>
      </w:r>
      <w:r w:rsidR="003D5E45" w:rsidRPr="00BF2B6E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 </w:t>
      </w:r>
      <w:r w:rsidRPr="00BF2B6E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โดยค่าเช่าคงที่ตลอดอายุสัญญา</w:t>
      </w:r>
      <w:r w:rsidRPr="00BF2B6E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</w:t>
      </w:r>
      <w:r w:rsidRPr="00BF2B6E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และค่าเช่า</w:t>
      </w:r>
      <w:r w:rsidRPr="00BF2B6E">
        <w:rPr>
          <w:rFonts w:ascii="Angsana New" w:hAnsi="Angsana New"/>
          <w:color w:val="000000"/>
          <w:sz w:val="30"/>
          <w:szCs w:val="30"/>
          <w:cs/>
          <w:lang w:val="en-US" w:bidi="th-TH"/>
        </w:rPr>
        <w:t>กำหนดชำระเป็นรายเดือนตามอัตราที่</w:t>
      </w:r>
      <w:r w:rsidRPr="00BF2B6E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ระบุ</w:t>
      </w:r>
      <w:r w:rsidRPr="00BF2B6E">
        <w:rPr>
          <w:rFonts w:ascii="Angsana New" w:hAnsi="Angsana New"/>
          <w:color w:val="000000"/>
          <w:sz w:val="30"/>
          <w:szCs w:val="30"/>
          <w:cs/>
          <w:lang w:val="en-US" w:bidi="th-TH"/>
        </w:rPr>
        <w:t>ไว้ในสัญญา</w:t>
      </w:r>
    </w:p>
    <w:p w14:paraId="6834BD16" w14:textId="4A46DC51" w:rsidR="004339C6" w:rsidRPr="003B1B35" w:rsidRDefault="004339C6" w:rsidP="004339C6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z w:val="36"/>
          <w:szCs w:val="36"/>
          <w:lang w:val="en-US" w:bidi="th-TH"/>
        </w:rPr>
      </w:pPr>
    </w:p>
    <w:p w14:paraId="4B97DE95" w14:textId="3366FA12" w:rsidR="0067788E" w:rsidRPr="00BF2B6E" w:rsidRDefault="0067788E" w:rsidP="0002011D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pacing w:val="-8"/>
          <w:sz w:val="30"/>
          <w:szCs w:val="30"/>
          <w:lang w:val="en-US" w:bidi="th-TH"/>
        </w:rPr>
      </w:pPr>
      <w:r w:rsidRPr="00BF2B6E">
        <w:rPr>
          <w:rFonts w:ascii="Angsana New" w:hAnsi="Angsana New" w:hint="cs"/>
          <w:color w:val="000000"/>
          <w:spacing w:val="-8"/>
          <w:sz w:val="30"/>
          <w:szCs w:val="30"/>
          <w:cs/>
        </w:rPr>
        <w:t>ใน</w:t>
      </w:r>
      <w:r w:rsidR="00165C15" w:rsidRPr="00BF2B6E">
        <w:rPr>
          <w:rFonts w:ascii="Angsana New" w:hAnsi="Angsana New" w:hint="cs"/>
          <w:color w:val="000000"/>
          <w:spacing w:val="-8"/>
          <w:sz w:val="30"/>
          <w:szCs w:val="30"/>
          <w:cs/>
          <w:lang w:eastAsia="ko-KR"/>
        </w:rPr>
        <w:t>ระหว่าง</w:t>
      </w:r>
      <w:r w:rsidRPr="00BF2B6E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ปี </w:t>
      </w:r>
      <w:r w:rsidR="005C0D81" w:rsidRPr="00BF2B6E">
        <w:rPr>
          <w:rFonts w:ascii="Angsana New" w:hAnsi="Angsana New"/>
          <w:color w:val="000000"/>
          <w:sz w:val="30"/>
          <w:szCs w:val="30"/>
          <w:lang w:val="en-US" w:bidi="th-TH"/>
        </w:rPr>
        <w:t>256</w:t>
      </w:r>
      <w:r w:rsidR="00F9513F" w:rsidRPr="00BF2B6E">
        <w:rPr>
          <w:rFonts w:ascii="Angsana New" w:hAnsi="Angsana New"/>
          <w:color w:val="000000"/>
          <w:sz w:val="30"/>
          <w:szCs w:val="30"/>
          <w:lang w:val="en-US" w:bidi="th-TH"/>
        </w:rPr>
        <w:t>7</w:t>
      </w:r>
      <w:r w:rsidRPr="00BF2B6E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BF2B6E">
        <w:rPr>
          <w:rFonts w:ascii="Angsana New" w:hAnsi="Angsana New"/>
          <w:color w:val="000000"/>
          <w:spacing w:val="-8"/>
          <w:sz w:val="30"/>
          <w:szCs w:val="30"/>
          <w:cs/>
        </w:rPr>
        <w:t>กระแสเงินสดจ่ายทั้งหมดของสัญญาเช่า</w:t>
      </w:r>
      <w:r w:rsidRPr="00BF2B6E">
        <w:rPr>
          <w:rFonts w:ascii="Angsana New" w:hAnsi="Angsana New" w:hint="cs"/>
          <w:color w:val="000000"/>
          <w:spacing w:val="-8"/>
          <w:sz w:val="30"/>
          <w:szCs w:val="30"/>
          <w:cs/>
        </w:rPr>
        <w:t>ของ</w:t>
      </w:r>
      <w:r w:rsidRPr="00BF2B6E">
        <w:rPr>
          <w:rFonts w:ascii="Angsana New" w:hAnsi="Angsana New"/>
          <w:color w:val="000000"/>
          <w:spacing w:val="-8"/>
          <w:sz w:val="30"/>
          <w:szCs w:val="30"/>
          <w:cs/>
        </w:rPr>
        <w:t>กลุ่มบริษัท</w:t>
      </w:r>
      <w:r w:rsidRPr="00BF2B6E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และบริษัท </w:t>
      </w:r>
      <w:r w:rsidRPr="00BF2B6E">
        <w:rPr>
          <w:rFonts w:ascii="Angsana New" w:hAnsi="Angsana New"/>
          <w:color w:val="000000"/>
          <w:spacing w:val="-8"/>
          <w:sz w:val="30"/>
          <w:szCs w:val="30"/>
          <w:cs/>
        </w:rPr>
        <w:t>มีจำนวน</w:t>
      </w:r>
      <w:r w:rsidR="00011688" w:rsidRPr="00BF2B6E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 xml:space="preserve"> </w:t>
      </w:r>
      <w:r w:rsidR="009F77FF" w:rsidRPr="009F77FF">
        <w:rPr>
          <w:rFonts w:ascii="Angsana New" w:hAnsi="Angsana New" w:hint="cs"/>
          <w:color w:val="000000"/>
          <w:spacing w:val="-8"/>
          <w:sz w:val="30"/>
          <w:szCs w:val="30"/>
          <w:lang w:val="en-US" w:bidi="th-TH"/>
        </w:rPr>
        <w:t>11</w:t>
      </w:r>
      <w:r w:rsidR="00011688" w:rsidRPr="00BF2B6E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.</w:t>
      </w:r>
      <w:r w:rsidR="009F77FF" w:rsidRPr="009F77FF">
        <w:rPr>
          <w:rFonts w:ascii="Angsana New" w:hAnsi="Angsana New" w:hint="cs"/>
          <w:color w:val="000000"/>
          <w:spacing w:val="-8"/>
          <w:sz w:val="30"/>
          <w:szCs w:val="30"/>
          <w:lang w:val="en-US" w:bidi="th-TH"/>
        </w:rPr>
        <w:t>84</w:t>
      </w:r>
      <w:r w:rsidRPr="00BF2B6E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Pr="00BF2B6E">
        <w:rPr>
          <w:rFonts w:ascii="Angsana New" w:hAnsi="Angsana New"/>
          <w:color w:val="000000"/>
          <w:spacing w:val="-8"/>
          <w:sz w:val="30"/>
          <w:szCs w:val="30"/>
          <w:cs/>
        </w:rPr>
        <w:t>ล้านบาท</w:t>
      </w:r>
      <w:r w:rsidR="002C291B" w:rsidRPr="00BF2B6E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="00AE753A" w:rsidRPr="00BF2B6E">
        <w:rPr>
          <w:rFonts w:ascii="Angsana New" w:hAnsi="Angsana New"/>
          <w:color w:val="000000"/>
          <w:spacing w:val="-8"/>
          <w:sz w:val="30"/>
          <w:szCs w:val="30"/>
        </w:rPr>
        <w:br/>
      </w:r>
      <w:r w:rsidRPr="00BF2B6E">
        <w:rPr>
          <w:rFonts w:ascii="Angsana New" w:hAnsi="Angsana New" w:hint="cs"/>
          <w:color w:val="000000"/>
          <w:spacing w:val="-8"/>
          <w:sz w:val="30"/>
          <w:szCs w:val="30"/>
          <w:cs/>
        </w:rPr>
        <w:t>และ</w:t>
      </w:r>
      <w:r w:rsidR="00E44EE8" w:rsidRPr="00BF2B6E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="009F77FF" w:rsidRPr="009F77FF">
        <w:rPr>
          <w:rFonts w:ascii="Angsana New" w:hAnsi="Angsana New" w:hint="cs"/>
          <w:color w:val="000000"/>
          <w:sz w:val="30"/>
          <w:szCs w:val="30"/>
          <w:lang w:val="en-US" w:bidi="th-TH"/>
        </w:rPr>
        <w:t>11</w:t>
      </w:r>
      <w:r w:rsidR="00011688" w:rsidRPr="00BF2B6E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.</w:t>
      </w:r>
      <w:r w:rsidR="009F77FF" w:rsidRPr="009F77FF">
        <w:rPr>
          <w:rFonts w:ascii="Angsana New" w:hAnsi="Angsana New" w:hint="cs"/>
          <w:color w:val="000000"/>
          <w:sz w:val="30"/>
          <w:szCs w:val="30"/>
          <w:lang w:val="en-US" w:bidi="th-TH"/>
        </w:rPr>
        <w:t>74</w:t>
      </w:r>
      <w:r w:rsidR="00011688" w:rsidRPr="00BF2B6E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 </w:t>
      </w:r>
      <w:r w:rsidRPr="00BF2B6E">
        <w:rPr>
          <w:rFonts w:ascii="Angsana New" w:hAnsi="Angsana New" w:hint="cs"/>
          <w:color w:val="000000"/>
          <w:spacing w:val="-8"/>
          <w:sz w:val="30"/>
          <w:szCs w:val="30"/>
          <w:cs/>
        </w:rPr>
        <w:t>ล้านบาท</w:t>
      </w:r>
      <w:r w:rsidRPr="00BF2B6E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Pr="00BF2B6E">
        <w:rPr>
          <w:rFonts w:ascii="Angsana New" w:hAnsi="Angsana New" w:hint="cs"/>
          <w:color w:val="000000"/>
          <w:spacing w:val="-8"/>
          <w:sz w:val="30"/>
          <w:szCs w:val="30"/>
          <w:cs/>
        </w:rPr>
        <w:t>ตามลำดับ</w:t>
      </w:r>
    </w:p>
    <w:p w14:paraId="36FB7FEB" w14:textId="77777777" w:rsidR="00F1510E" w:rsidRPr="003B1B35" w:rsidRDefault="00F1510E" w:rsidP="002D5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bCs/>
          <w:color w:val="000000"/>
          <w:spacing w:val="-8"/>
          <w:sz w:val="36"/>
          <w:szCs w:val="36"/>
        </w:rPr>
      </w:pPr>
    </w:p>
    <w:p w14:paraId="4E96BF99" w14:textId="138202B4" w:rsidR="00F9030C" w:rsidRPr="00BF2B6E" w:rsidRDefault="00D33FEC" w:rsidP="00D135EB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</w:rPr>
      </w:pPr>
      <w:r w:rsidRPr="00BF2B6E">
        <w:rPr>
          <w:rFonts w:ascii="Angsana New" w:hAnsi="Angsana New"/>
          <w:b/>
          <w:bCs/>
          <w:color w:val="000000"/>
          <w:sz w:val="30"/>
          <w:szCs w:val="30"/>
        </w:rPr>
        <w:t>4</w:t>
      </w:r>
      <w:r w:rsidR="00BD3AFD" w:rsidRPr="00BF2B6E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F9030C" w:rsidRPr="00BF2B6E">
        <w:rPr>
          <w:rFonts w:ascii="Angsana New" w:hAnsi="Angsana New" w:hint="cs"/>
          <w:b/>
          <w:bCs/>
          <w:color w:val="000000"/>
          <w:sz w:val="30"/>
          <w:szCs w:val="30"/>
          <w:cs/>
        </w:rPr>
        <w:t>ส่วนงานดำเนินงานและการจำแนกรายได้</w:t>
      </w:r>
    </w:p>
    <w:p w14:paraId="08412781" w14:textId="77777777" w:rsidR="00F9030C" w:rsidRPr="00F9030C" w:rsidRDefault="00F9030C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color w:val="000000"/>
          <w:sz w:val="30"/>
          <w:szCs w:val="30"/>
        </w:rPr>
      </w:pPr>
    </w:p>
    <w:p w14:paraId="469527F3" w14:textId="77777777" w:rsidR="00F9030C" w:rsidRPr="00BF2B6E" w:rsidRDefault="00F9030C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i/>
          <w:iCs/>
          <w:color w:val="000000"/>
          <w:sz w:val="30"/>
          <w:szCs w:val="30"/>
        </w:rPr>
      </w:pPr>
      <w:r w:rsidRPr="00BF2B6E">
        <w:rPr>
          <w:rFonts w:ascii="Angsana New" w:hAnsi="Angsana New"/>
          <w:i/>
          <w:iCs/>
          <w:color w:val="000000"/>
          <w:sz w:val="30"/>
          <w:szCs w:val="30"/>
        </w:rPr>
        <w:tab/>
      </w:r>
      <w:r w:rsidRPr="00BF2B6E"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ส่วนงานดำเนินงาน</w:t>
      </w:r>
    </w:p>
    <w:p w14:paraId="632A75EF" w14:textId="77777777" w:rsidR="00F9030C" w:rsidRPr="00F9030C" w:rsidRDefault="00F9030C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thaiDistribute"/>
        <w:rPr>
          <w:rFonts w:ascii="Angsana New" w:hAnsi="Angsana New"/>
          <w:noProof/>
          <w:color w:val="000000"/>
          <w:spacing w:val="-4"/>
          <w:sz w:val="30"/>
          <w:szCs w:val="30"/>
          <w:lang w:eastAsia="x-none"/>
        </w:rPr>
      </w:pPr>
    </w:p>
    <w:p w14:paraId="6EFB37CD" w14:textId="77777777" w:rsidR="00F9030C" w:rsidRDefault="00F9030C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right="65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  <w:r w:rsidRPr="00BF2B6E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กลุ่ม</w:t>
      </w:r>
      <w:r w:rsidRPr="00BF2B6E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บริษั</w:t>
      </w:r>
      <w:r w:rsidRPr="00BF2B6E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ทดำเนินกิจการในส่วนงานธุรกิจเดียวคือ </w:t>
      </w:r>
      <w:r w:rsidRPr="00BF2B6E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ธุรกิจผลิต</w:t>
      </w:r>
      <w:r w:rsidRPr="00BF2B6E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กระเบื้องมุงหลังคา</w:t>
      </w:r>
      <w:r w:rsidRPr="00BF2B6E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BF2B6E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วัสดุแทนไม้ คอนกรีตมวลเบา </w:t>
      </w:r>
      <w:r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br/>
      </w:r>
      <w:r w:rsidRPr="00BF2B6E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และโครงหลังคาสำเร็จรูป </w:t>
      </w:r>
      <w:r w:rsidRPr="00BF2B6E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ซึ่งเป็นกลุ่มของผลิตภัณฑ์เดียวกันและมีลักษณะการดำเนินงานที่สนับสนุนซึ่งกันและกัน ฝ่ายบริหารจึงพิจารณาว่า</w:t>
      </w:r>
      <w:r w:rsidRPr="00BF2B6E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กลุ่ม</w:t>
      </w:r>
      <w:r w:rsidRPr="00BF2B6E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บริษัทมีส่วนงานธุรกิจเพียงส่วนงานเดียว</w:t>
      </w:r>
      <w:r w:rsidRPr="00BF2B6E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 ดังนั้น รายได้ กำไร และสินทรัพย์ทั้งหมด</w:t>
      </w:r>
      <w:r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br/>
      </w:r>
      <w:r w:rsidRPr="00BF2B6E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ที่แสดงในงบการเงินจึงเกี่ยวกับส่วนงานธุรกิจผลิตกระเบื้องมุงหลังคา</w:t>
      </w:r>
      <w:r w:rsidRPr="00BF2B6E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BF2B6E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วัสดุแทนไม้</w:t>
      </w:r>
      <w:r w:rsidRPr="00BF2B6E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BF2B6E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คอนกรีตมวลเบา และโครงหลังคาสำเร็จรูป</w:t>
      </w:r>
    </w:p>
    <w:p w14:paraId="5FBD8138" w14:textId="77777777" w:rsidR="00B53156" w:rsidRPr="00BF2B6E" w:rsidRDefault="00B53156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right="65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</w:p>
    <w:p w14:paraId="16AB59A4" w14:textId="77777777" w:rsidR="00F9030C" w:rsidRPr="00BF2B6E" w:rsidRDefault="00F9030C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i/>
          <w:iCs/>
          <w:color w:val="000000"/>
          <w:sz w:val="30"/>
          <w:szCs w:val="30"/>
        </w:rPr>
      </w:pPr>
      <w:r w:rsidRPr="00BF2B6E">
        <w:rPr>
          <w:rFonts w:ascii="Angsana New" w:hAnsi="Angsana New"/>
          <w:b/>
          <w:bCs/>
          <w:color w:val="000000"/>
          <w:sz w:val="30"/>
          <w:szCs w:val="30"/>
          <w:cs/>
        </w:rPr>
        <w:tab/>
      </w:r>
      <w:r w:rsidRPr="00BF2B6E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การจำแนกรายได้</w:t>
      </w:r>
    </w:p>
    <w:p w14:paraId="469AA6C5" w14:textId="77777777" w:rsidR="00F9030C" w:rsidRPr="00F9030C" w:rsidRDefault="00F9030C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thaiDistribute"/>
        <w:rPr>
          <w:rFonts w:ascii="Angsana New" w:hAnsi="Angsana New"/>
          <w:noProof/>
          <w:color w:val="000000"/>
          <w:spacing w:val="-4"/>
          <w:sz w:val="20"/>
          <w:szCs w:val="20"/>
          <w:lang w:val="x-none" w:eastAsia="x-none"/>
        </w:rPr>
      </w:pPr>
    </w:p>
    <w:p w14:paraId="35FCA444" w14:textId="77777777" w:rsidR="00F9030C" w:rsidRPr="00BF2B6E" w:rsidRDefault="00F9030C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  <w:lang w:eastAsia="x-none"/>
        </w:rPr>
      </w:pPr>
      <w:r w:rsidRPr="00BF2B6E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ข้อมูลรายได้ที่ถูกจำแนกตามส่วนงานภูมิศาสตร์หลัก ประเภทของผลิตภัณฑ์และบริการหลัก</w:t>
      </w:r>
      <w:r w:rsidRPr="00BF2B6E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 xml:space="preserve"> </w:t>
      </w:r>
      <w:r w:rsidRPr="00BF2B6E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และจังหวะเวลาในการรับรู้รายได้ มีดังนี้</w:t>
      </w:r>
      <w:r w:rsidRPr="00BF2B6E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 xml:space="preserve"> </w:t>
      </w:r>
    </w:p>
    <w:p w14:paraId="1057C5FB" w14:textId="1D61BB9B" w:rsidR="00F9030C" w:rsidRDefault="00F9030C" w:rsidP="00D135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noProof/>
          <w:sz w:val="30"/>
          <w:szCs w:val="30"/>
          <w:lang w:val="th-TH"/>
        </w:rPr>
        <w:lastRenderedPageBreak/>
        <w:drawing>
          <wp:inline distT="0" distB="0" distL="0" distR="0" wp14:anchorId="0D88E490" wp14:editId="57B51651">
            <wp:extent cx="6099175" cy="316928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3169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FF5F3C" w14:textId="77777777" w:rsidR="00D135EB" w:rsidRPr="00D135EB" w:rsidRDefault="00D135EB" w:rsidP="00D135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cs/>
        </w:rPr>
      </w:pPr>
    </w:p>
    <w:p w14:paraId="204804DF" w14:textId="5D869D92" w:rsidR="00F9030C" w:rsidRPr="00BF2B6E" w:rsidRDefault="00F9030C" w:rsidP="00F903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0"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BF2B6E">
        <w:rPr>
          <w:rFonts w:ascii="Angsana New" w:hAnsi="Angsana New"/>
          <w:i/>
          <w:iCs/>
          <w:sz w:val="30"/>
          <w:szCs w:val="30"/>
          <w:cs/>
          <w:lang w:val="th-TH"/>
        </w:rPr>
        <w:t>การดำเนินงานที่เป็นไปตามฤดูกาล</w:t>
      </w:r>
    </w:p>
    <w:p w14:paraId="05EFA5E6" w14:textId="77777777" w:rsidR="00F9030C" w:rsidRPr="00D135EB" w:rsidRDefault="00F9030C" w:rsidP="00F903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firstLine="630"/>
        <w:jc w:val="thaiDistribute"/>
        <w:rPr>
          <w:rFonts w:ascii="Angsana New" w:hAnsi="Angsana New"/>
          <w:bCs/>
          <w:color w:val="000000"/>
          <w:sz w:val="10"/>
          <w:szCs w:val="10"/>
          <w:cs/>
        </w:rPr>
      </w:pPr>
    </w:p>
    <w:p w14:paraId="55BC1596" w14:textId="77777777" w:rsidR="00F9030C" w:rsidRDefault="00F9030C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BF2B6E">
        <w:rPr>
          <w:rFonts w:ascii="Angsana New" w:hAnsi="Angsana New"/>
          <w:color w:val="000000"/>
          <w:spacing w:val="-4"/>
          <w:sz w:val="30"/>
          <w:szCs w:val="30"/>
          <w:cs/>
        </w:rPr>
        <w:t>ยอดรายได้จากการขายของ</w:t>
      </w:r>
      <w:r w:rsidRPr="00BF2B6E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กลุ่ม</w:t>
      </w:r>
      <w:r w:rsidRPr="00BF2B6E">
        <w:rPr>
          <w:rFonts w:ascii="Angsana New" w:hAnsi="Angsana New"/>
          <w:color w:val="000000"/>
          <w:spacing w:val="-4"/>
          <w:sz w:val="30"/>
          <w:szCs w:val="30"/>
          <w:cs/>
        </w:rPr>
        <w:t>บริษัทจาก</w:t>
      </w:r>
      <w:r w:rsidRPr="00BF2B6E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การดำเนินธุรกิจผลิตกระเบื้องมุงหลังคา</w:t>
      </w:r>
      <w:r w:rsidRPr="00BF2B6E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BF2B6E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วัสดุแทนไม้ </w:t>
      </w:r>
      <w:r w:rsidRPr="00A512DC">
        <w:rPr>
          <w:rFonts w:ascii="Angsana New" w:hAnsi="Angsana New" w:hint="cs"/>
          <w:color w:val="000000"/>
          <w:spacing w:val="-4"/>
          <w:sz w:val="30"/>
          <w:szCs w:val="30"/>
          <w:cs/>
        </w:rPr>
        <w:t>คอนกรีตมวลเบา</w:t>
      </w:r>
      <w:r w:rsidRPr="00A512DC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A512DC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และโครงหลังคาสำเร็จรูป</w:t>
      </w:r>
      <w:r w:rsidRPr="00A512DC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BF2B6E">
        <w:rPr>
          <w:rFonts w:ascii="Angsana New" w:hAnsi="Angsana New"/>
          <w:color w:val="000000"/>
          <w:sz w:val="30"/>
          <w:szCs w:val="30"/>
          <w:cs/>
        </w:rPr>
        <w:t>เป็นไปตามฤดูกาล รายได้จากการขายและรายจ่ายส่วนใหญ่โดยปกติเกิดใน</w:t>
      </w:r>
      <w:r w:rsidRPr="00BF2B6E">
        <w:rPr>
          <w:rFonts w:ascii="Angsana New" w:hAnsi="Angsana New" w:hint="cs"/>
          <w:color w:val="000000"/>
          <w:sz w:val="30"/>
          <w:szCs w:val="30"/>
          <w:cs/>
        </w:rPr>
        <w:t>ช่วง</w:t>
      </w:r>
      <w:r w:rsidRPr="00BF2B6E">
        <w:rPr>
          <w:rFonts w:ascii="Angsana New" w:hAnsi="Angsana New"/>
          <w:color w:val="000000"/>
          <w:sz w:val="30"/>
          <w:szCs w:val="30"/>
          <w:cs/>
        </w:rPr>
        <w:t>เดือนมกราคมถึง</w:t>
      </w:r>
      <w:r w:rsidRPr="00BF2B6E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</w:p>
    <w:p w14:paraId="25C465CD" w14:textId="77777777" w:rsidR="00D135EB" w:rsidRPr="00D135EB" w:rsidRDefault="00D135EB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</w:rPr>
      </w:pPr>
    </w:p>
    <w:p w14:paraId="1060DC77" w14:textId="4533EF34" w:rsidR="00F9030C" w:rsidRPr="00BF2B6E" w:rsidRDefault="00D135EB" w:rsidP="00F903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5</w:t>
      </w:r>
      <w:r w:rsidR="00BA1A7E" w:rsidRPr="00BF2B6E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F9030C" w:rsidRPr="00BF2B6E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เงินปันผล</w:t>
      </w:r>
    </w:p>
    <w:p w14:paraId="6EF68497" w14:textId="77777777" w:rsidR="00F9030C" w:rsidRPr="00D135EB" w:rsidRDefault="00F9030C" w:rsidP="00F903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4"/>
          <w:szCs w:val="4"/>
        </w:rPr>
      </w:pPr>
    </w:p>
    <w:p w14:paraId="1504C469" w14:textId="51DF9A3F" w:rsidR="00DB5106" w:rsidRPr="005B605A" w:rsidRDefault="00F9030C" w:rsidP="00DB5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F2B6E">
        <w:rPr>
          <w:rFonts w:ascii="Angsana New" w:hAnsi="Angsana New" w:hint="cs"/>
          <w:sz w:val="30"/>
          <w:szCs w:val="30"/>
          <w:cs/>
        </w:rPr>
        <w:t xml:space="preserve">รายละเอียดเงินปันผลในระหว่างปี </w:t>
      </w:r>
      <w:r w:rsidRPr="00BF2B6E">
        <w:rPr>
          <w:rFonts w:ascii="Angsana New" w:hAnsi="Angsana New"/>
          <w:sz w:val="30"/>
          <w:szCs w:val="30"/>
        </w:rPr>
        <w:t>2567</w:t>
      </w:r>
      <w:r w:rsidRPr="00BF2B6E">
        <w:rPr>
          <w:rFonts w:ascii="Angsana New" w:hAnsi="Angsana New" w:hint="cs"/>
          <w:sz w:val="30"/>
          <w:szCs w:val="30"/>
          <w:cs/>
        </w:rPr>
        <w:t xml:space="preserve"> </w:t>
      </w:r>
      <w:r w:rsidR="003F5EF0">
        <w:rPr>
          <w:rFonts w:ascii="Angsana New" w:hAnsi="Angsana New" w:hint="cs"/>
          <w:sz w:val="30"/>
          <w:szCs w:val="30"/>
          <w:cs/>
        </w:rPr>
        <w:t xml:space="preserve">และ </w:t>
      </w:r>
      <w:r w:rsidR="003F5EF0">
        <w:rPr>
          <w:rFonts w:ascii="Angsana New" w:hAnsi="Angsana New"/>
          <w:sz w:val="30"/>
          <w:szCs w:val="30"/>
        </w:rPr>
        <w:t xml:space="preserve">2566 </w:t>
      </w:r>
      <w:r w:rsidRPr="00BF2B6E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57DA80F5" w14:textId="77777777" w:rsidR="00F9030C" w:rsidRPr="00D135EB" w:rsidRDefault="00F9030C" w:rsidP="00F903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14"/>
          <w:szCs w:val="14"/>
        </w:rPr>
      </w:pPr>
    </w:p>
    <w:tbl>
      <w:tblPr>
        <w:tblStyle w:val="TableGrid"/>
        <w:tblW w:w="92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24"/>
        <w:gridCol w:w="1790"/>
        <w:gridCol w:w="1857"/>
        <w:gridCol w:w="1345"/>
        <w:gridCol w:w="248"/>
        <w:gridCol w:w="1362"/>
      </w:tblGrid>
      <w:tr w:rsidR="00F9030C" w:rsidRPr="00217C08" w:rsidDel="00D43E7A" w14:paraId="250EB3F8" w14:textId="77777777" w:rsidTr="009825D4">
        <w:trPr>
          <w:trHeight w:val="434"/>
          <w:tblHeader/>
        </w:trPr>
        <w:tc>
          <w:tcPr>
            <w:tcW w:w="2624" w:type="dxa"/>
            <w:vAlign w:val="bottom"/>
          </w:tcPr>
          <w:p w14:paraId="749215DD" w14:textId="77777777" w:rsidR="00F9030C" w:rsidRPr="00217C08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0" w:type="dxa"/>
            <w:vAlign w:val="bottom"/>
          </w:tcPr>
          <w:p w14:paraId="235DAE7B" w14:textId="77777777" w:rsidR="00F9030C" w:rsidRPr="00217C08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57" w:type="dxa"/>
            <w:vAlign w:val="bottom"/>
          </w:tcPr>
          <w:p w14:paraId="5BFB6D70" w14:textId="77777777" w:rsidR="00F9030C" w:rsidRPr="00217C08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45" w:type="dxa"/>
            <w:vAlign w:val="bottom"/>
          </w:tcPr>
          <w:p w14:paraId="57A249D6" w14:textId="77777777" w:rsidR="00F9030C" w:rsidRPr="00217C08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48" w:type="dxa"/>
          </w:tcPr>
          <w:p w14:paraId="07F78304" w14:textId="77777777" w:rsidR="00F9030C" w:rsidRPr="00217C08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2" w:type="dxa"/>
            <w:vAlign w:val="bottom"/>
          </w:tcPr>
          <w:p w14:paraId="3D69F5FD" w14:textId="77777777" w:rsidR="00F9030C" w:rsidRPr="00217C08" w:rsidDel="00D43E7A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F9030C" w:rsidRPr="00217C08" w14:paraId="652C021F" w14:textId="77777777" w:rsidTr="009825D4">
        <w:trPr>
          <w:trHeight w:val="441"/>
          <w:tblHeader/>
        </w:trPr>
        <w:tc>
          <w:tcPr>
            <w:tcW w:w="2624" w:type="dxa"/>
          </w:tcPr>
          <w:p w14:paraId="401AE864" w14:textId="77777777" w:rsidR="00F9030C" w:rsidRPr="00217C08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0" w:type="dxa"/>
          </w:tcPr>
          <w:p w14:paraId="6352201D" w14:textId="77777777" w:rsidR="00F9030C" w:rsidRPr="00217C08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</w:tcPr>
          <w:p w14:paraId="60A6E5EE" w14:textId="77777777" w:rsidR="00F9030C" w:rsidRPr="00217C08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5" w:type="dxa"/>
          </w:tcPr>
          <w:p w14:paraId="7DCFBCCA" w14:textId="77777777" w:rsidR="00F9030C" w:rsidRPr="00217C08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48" w:type="dxa"/>
          </w:tcPr>
          <w:p w14:paraId="258A8FB7" w14:textId="77777777" w:rsidR="00F9030C" w:rsidRPr="00217C08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2" w:type="dxa"/>
          </w:tcPr>
          <w:p w14:paraId="4FB81C8C" w14:textId="77777777" w:rsidR="00F9030C" w:rsidRPr="00217C08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5106" w:rsidRPr="00217C08" w14:paraId="7A9A462F" w14:textId="77777777" w:rsidTr="009825D4">
        <w:trPr>
          <w:trHeight w:val="423"/>
        </w:trPr>
        <w:tc>
          <w:tcPr>
            <w:tcW w:w="2624" w:type="dxa"/>
          </w:tcPr>
          <w:p w14:paraId="3DE4BB39" w14:textId="6D83FEAE" w:rsidR="00DB5106" w:rsidRPr="00217C08" w:rsidRDefault="00DB5106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  <w:lang w:eastAsia="ko-KR"/>
              </w:rPr>
            </w:pPr>
            <w:r w:rsidRPr="00217C0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ko-KR"/>
              </w:rPr>
              <w:t xml:space="preserve">ปี </w:t>
            </w:r>
            <w:r w:rsidRPr="00217C08">
              <w:rPr>
                <w:rFonts w:ascii="Angsana New" w:hAnsi="Angsana New"/>
                <w:i/>
                <w:iCs/>
                <w:sz w:val="30"/>
                <w:szCs w:val="30"/>
                <w:lang w:eastAsia="ko-KR"/>
              </w:rPr>
              <w:t>256</w:t>
            </w:r>
            <w:r w:rsidR="00AC3547">
              <w:rPr>
                <w:rFonts w:ascii="Angsana New" w:hAnsi="Angsana New"/>
                <w:i/>
                <w:iCs/>
                <w:sz w:val="30"/>
                <w:szCs w:val="30"/>
                <w:lang w:eastAsia="ko-KR"/>
              </w:rPr>
              <w:t>7</w:t>
            </w:r>
          </w:p>
        </w:tc>
        <w:tc>
          <w:tcPr>
            <w:tcW w:w="1790" w:type="dxa"/>
            <w:shd w:val="clear" w:color="auto" w:fill="auto"/>
          </w:tcPr>
          <w:p w14:paraId="0AEF57E5" w14:textId="77777777" w:rsidR="00DB5106" w:rsidRPr="00217C08" w:rsidRDefault="00DB5106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  <w:shd w:val="clear" w:color="auto" w:fill="auto"/>
          </w:tcPr>
          <w:p w14:paraId="1B0BAC08" w14:textId="77777777" w:rsidR="00DB5106" w:rsidRPr="00217C08" w:rsidRDefault="00DB5106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5" w:type="dxa"/>
          </w:tcPr>
          <w:p w14:paraId="29D37F75" w14:textId="77777777" w:rsidR="00DB5106" w:rsidRPr="00217C08" w:rsidRDefault="00DB5106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31CD6919" w14:textId="77777777" w:rsidR="00DB5106" w:rsidRPr="00217C08" w:rsidRDefault="00DB5106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3045A366" w14:textId="77777777" w:rsidR="00DB5106" w:rsidRPr="00217C08" w:rsidRDefault="00DB5106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34CB" w:rsidRPr="00217C08" w14:paraId="171F3483" w14:textId="77777777" w:rsidTr="00C934CB">
        <w:trPr>
          <w:trHeight w:val="423"/>
        </w:trPr>
        <w:tc>
          <w:tcPr>
            <w:tcW w:w="2624" w:type="dxa"/>
          </w:tcPr>
          <w:p w14:paraId="7A9D5FB3" w14:textId="5DBD9732" w:rsidR="00C934CB" w:rsidRPr="00C934CB" w:rsidRDefault="00C934CB" w:rsidP="00C9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C934CB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C934CB">
              <w:rPr>
                <w:rFonts w:ascii="Angsana New" w:hAnsi="Angsana New"/>
                <w:sz w:val="30"/>
                <w:szCs w:val="30"/>
              </w:rPr>
              <w:t xml:space="preserve"> 25</w:t>
            </w:r>
            <w:r w:rsidR="00595B96">
              <w:rPr>
                <w:rFonts w:ascii="Angsana New" w:hAnsi="Angsana New"/>
                <w:sz w:val="30"/>
                <w:szCs w:val="30"/>
              </w:rPr>
              <w:t>6</w:t>
            </w:r>
            <w:r w:rsidR="008259A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90" w:type="dxa"/>
            <w:shd w:val="clear" w:color="auto" w:fill="auto"/>
          </w:tcPr>
          <w:p w14:paraId="026D5410" w14:textId="0D6144F5" w:rsidR="00C934CB" w:rsidRPr="00C934CB" w:rsidRDefault="003B1B35" w:rsidP="003B1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="00C934CB" w:rsidRPr="00C934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934CB" w:rsidRPr="00C934CB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="00C934CB" w:rsidRPr="00C934C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57" w:type="dxa"/>
            <w:shd w:val="clear" w:color="auto" w:fill="auto"/>
          </w:tcPr>
          <w:p w14:paraId="373E8B02" w14:textId="3A52A624" w:rsidR="00C934CB" w:rsidRPr="00C934CB" w:rsidRDefault="00C934CB" w:rsidP="00C9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4CB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C934C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45" w:type="dxa"/>
          </w:tcPr>
          <w:p w14:paraId="7567911C" w14:textId="0FBC746B" w:rsidR="00C934CB" w:rsidRPr="00C934CB" w:rsidRDefault="00C934CB" w:rsidP="00C9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4CB">
              <w:rPr>
                <w:rFonts w:ascii="Angsana New" w:hAnsi="Angsana New"/>
                <w:sz w:val="30"/>
                <w:szCs w:val="30"/>
              </w:rPr>
              <w:t>0.52</w:t>
            </w:r>
          </w:p>
        </w:tc>
        <w:tc>
          <w:tcPr>
            <w:tcW w:w="248" w:type="dxa"/>
          </w:tcPr>
          <w:p w14:paraId="2136D7A9" w14:textId="77777777" w:rsidR="00C934CB" w:rsidRPr="00C934CB" w:rsidRDefault="00C934CB" w:rsidP="00C9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4FFC24DE" w14:textId="4BCAEF55" w:rsidR="00C934CB" w:rsidRPr="00C934CB" w:rsidRDefault="00C934CB" w:rsidP="00C9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4CB">
              <w:rPr>
                <w:rFonts w:ascii="Angsana New" w:hAnsi="Angsana New"/>
                <w:sz w:val="30"/>
                <w:szCs w:val="30"/>
              </w:rPr>
              <w:t>444,618</w:t>
            </w:r>
          </w:p>
        </w:tc>
      </w:tr>
      <w:tr w:rsidR="00C934CB" w:rsidRPr="00217C08" w14:paraId="78CEC537" w14:textId="77777777" w:rsidTr="00DB5106">
        <w:trPr>
          <w:trHeight w:val="423"/>
        </w:trPr>
        <w:tc>
          <w:tcPr>
            <w:tcW w:w="2624" w:type="dxa"/>
          </w:tcPr>
          <w:p w14:paraId="6160FC4C" w14:textId="367D897F" w:rsidR="00C934CB" w:rsidRPr="00C934CB" w:rsidRDefault="00C934CB" w:rsidP="00C9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  <w:lang w:eastAsia="ko-KR"/>
              </w:rPr>
            </w:pPr>
            <w:r w:rsidRPr="00C934CB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</w:t>
            </w:r>
            <w:r w:rsidR="00595B96">
              <w:rPr>
                <w:rFonts w:ascii="Angsana New" w:hAnsi="Angsana New" w:hint="cs"/>
                <w:sz w:val="30"/>
                <w:szCs w:val="30"/>
                <w:cs/>
              </w:rPr>
              <w:t>กาล</w:t>
            </w:r>
            <w:r w:rsidR="00C51F48" w:rsidRPr="005B605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="00C51F48" w:rsidRPr="005B605A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8259A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90" w:type="dxa"/>
            <w:shd w:val="clear" w:color="auto" w:fill="auto"/>
          </w:tcPr>
          <w:p w14:paraId="60BBD104" w14:textId="5E818828" w:rsidR="00C934CB" w:rsidRPr="00C934CB" w:rsidRDefault="00C934CB" w:rsidP="00C9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  <w:r w:rsidRPr="00C934CB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C934CB">
              <w:rPr>
                <w:rFonts w:ascii="Angsana New" w:hAnsi="Angsana New" w:hint="cs"/>
                <w:sz w:val="30"/>
                <w:szCs w:val="30"/>
              </w:rPr>
              <w:t>21</w:t>
            </w:r>
            <w:r w:rsidRPr="00C934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934CB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C934C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57" w:type="dxa"/>
            <w:shd w:val="clear" w:color="auto" w:fill="auto"/>
          </w:tcPr>
          <w:p w14:paraId="204E70DB" w14:textId="0B613FB4" w:rsidR="00C934CB" w:rsidRPr="00C934CB" w:rsidRDefault="00C934CB" w:rsidP="00C9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4CB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C934C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7C4C3255" w14:textId="17BDCC2B" w:rsidR="00C934CB" w:rsidRPr="00C934CB" w:rsidRDefault="00C934CB" w:rsidP="00C9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4C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C934CB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C934CB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C934CB">
              <w:rPr>
                <w:rFonts w:ascii="Angsana New" w:hAnsi="Angsana New" w:hint="cs"/>
                <w:sz w:val="30"/>
                <w:szCs w:val="30"/>
              </w:rPr>
              <w:t>26</w:t>
            </w:r>
            <w:r w:rsidRPr="00C934C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8" w:type="dxa"/>
          </w:tcPr>
          <w:p w14:paraId="1233F09A" w14:textId="77777777" w:rsidR="00C934CB" w:rsidRPr="00C934CB" w:rsidRDefault="00C934CB" w:rsidP="00C9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6DA1F206" w14:textId="4229967A" w:rsidR="00C934CB" w:rsidRPr="00C934CB" w:rsidRDefault="00C934CB" w:rsidP="00C9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4C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C934CB">
              <w:rPr>
                <w:rFonts w:ascii="Angsana New" w:hAnsi="Angsana New" w:hint="cs"/>
                <w:sz w:val="30"/>
                <w:szCs w:val="30"/>
              </w:rPr>
              <w:t>222</w:t>
            </w:r>
            <w:r w:rsidRPr="00C934CB">
              <w:rPr>
                <w:rFonts w:ascii="Angsana New" w:hAnsi="Angsana New"/>
                <w:sz w:val="30"/>
                <w:szCs w:val="30"/>
              </w:rPr>
              <w:t>,309)</w:t>
            </w:r>
          </w:p>
        </w:tc>
      </w:tr>
      <w:tr w:rsidR="00DB5106" w:rsidRPr="00217C08" w14:paraId="06A5A11F" w14:textId="77777777" w:rsidTr="00DB5106">
        <w:trPr>
          <w:trHeight w:val="423"/>
        </w:trPr>
        <w:tc>
          <w:tcPr>
            <w:tcW w:w="2624" w:type="dxa"/>
          </w:tcPr>
          <w:p w14:paraId="2F70C4B2" w14:textId="75021358" w:rsidR="00DB5106" w:rsidRPr="00217C08" w:rsidRDefault="00DB5106" w:rsidP="00DB5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  <w:lang w:eastAsia="ko-KR"/>
              </w:rPr>
            </w:pPr>
            <w:r w:rsidRPr="00BF2B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เงินปันผลที่จ่ายเพิ่ม</w:t>
            </w:r>
          </w:p>
        </w:tc>
        <w:tc>
          <w:tcPr>
            <w:tcW w:w="1790" w:type="dxa"/>
            <w:shd w:val="clear" w:color="auto" w:fill="auto"/>
          </w:tcPr>
          <w:p w14:paraId="1436A1EE" w14:textId="77777777" w:rsidR="00DB5106" w:rsidRPr="00217C08" w:rsidRDefault="00DB5106" w:rsidP="00DB5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  <w:shd w:val="clear" w:color="auto" w:fill="auto"/>
          </w:tcPr>
          <w:p w14:paraId="0EEEE2F5" w14:textId="77777777" w:rsidR="00DB5106" w:rsidRPr="00217C08" w:rsidRDefault="00DB5106" w:rsidP="00DB5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7D858D05" w14:textId="6BAD1C6A" w:rsidR="00DB5106" w:rsidRPr="00217C08" w:rsidRDefault="00DB5106" w:rsidP="00DB5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B6E">
              <w:rPr>
                <w:rFonts w:ascii="Angsana New" w:hAnsi="Angsana New"/>
                <w:b/>
                <w:bCs/>
                <w:sz w:val="30"/>
                <w:szCs w:val="30"/>
              </w:rPr>
              <w:t>0.26</w:t>
            </w:r>
          </w:p>
        </w:tc>
        <w:tc>
          <w:tcPr>
            <w:tcW w:w="248" w:type="dxa"/>
          </w:tcPr>
          <w:p w14:paraId="077FE59E" w14:textId="77777777" w:rsidR="00DB5106" w:rsidRPr="00217C08" w:rsidRDefault="00DB5106" w:rsidP="00DB5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509887FC" w14:textId="6B27FBAD" w:rsidR="00DB5106" w:rsidRPr="00217C08" w:rsidRDefault="00DB5106" w:rsidP="00DB5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B6E">
              <w:rPr>
                <w:rFonts w:ascii="Angsana New" w:hAnsi="Angsana New"/>
                <w:b/>
                <w:bCs/>
                <w:sz w:val="30"/>
                <w:szCs w:val="30"/>
              </w:rPr>
              <w:t>222,309</w:t>
            </w:r>
          </w:p>
        </w:tc>
      </w:tr>
      <w:tr w:rsidR="00DB5106" w:rsidRPr="00217C08" w14:paraId="11B652B0" w14:textId="77777777" w:rsidTr="00DB5106">
        <w:trPr>
          <w:trHeight w:val="423"/>
        </w:trPr>
        <w:tc>
          <w:tcPr>
            <w:tcW w:w="2624" w:type="dxa"/>
          </w:tcPr>
          <w:p w14:paraId="23B051B1" w14:textId="77777777" w:rsidR="00DB5106" w:rsidRPr="00217C08" w:rsidRDefault="00DB5106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790" w:type="dxa"/>
            <w:shd w:val="clear" w:color="auto" w:fill="auto"/>
          </w:tcPr>
          <w:p w14:paraId="3E3AAC8C" w14:textId="77777777" w:rsidR="00DB5106" w:rsidRPr="00217C08" w:rsidRDefault="00DB5106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  <w:shd w:val="clear" w:color="auto" w:fill="auto"/>
          </w:tcPr>
          <w:p w14:paraId="6BFA4801" w14:textId="77777777" w:rsidR="00DB5106" w:rsidRPr="00217C08" w:rsidRDefault="00DB5106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5" w:type="dxa"/>
            <w:tcBorders>
              <w:top w:val="double" w:sz="4" w:space="0" w:color="auto"/>
            </w:tcBorders>
          </w:tcPr>
          <w:p w14:paraId="7BA943B3" w14:textId="77777777" w:rsidR="00DB5106" w:rsidRPr="00217C08" w:rsidRDefault="00DB5106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27971540" w14:textId="77777777" w:rsidR="00DB5106" w:rsidRPr="00217C08" w:rsidRDefault="00DB5106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double" w:sz="4" w:space="0" w:color="auto"/>
            </w:tcBorders>
          </w:tcPr>
          <w:p w14:paraId="6A170F64" w14:textId="77777777" w:rsidR="00DB5106" w:rsidRPr="00217C08" w:rsidRDefault="00DB5106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030C" w:rsidRPr="00217C08" w14:paraId="54B99ED5" w14:textId="77777777" w:rsidTr="009825D4">
        <w:trPr>
          <w:trHeight w:val="423"/>
        </w:trPr>
        <w:tc>
          <w:tcPr>
            <w:tcW w:w="2624" w:type="dxa"/>
          </w:tcPr>
          <w:p w14:paraId="645A423D" w14:textId="3485BDA2" w:rsidR="00F9030C" w:rsidRPr="00217C08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ko-KR"/>
              </w:rPr>
              <w:t xml:space="preserve">ปี </w:t>
            </w:r>
            <w:r w:rsidRPr="00217C08">
              <w:rPr>
                <w:rFonts w:ascii="Angsana New" w:hAnsi="Angsana New"/>
                <w:i/>
                <w:iCs/>
                <w:sz w:val="30"/>
                <w:szCs w:val="30"/>
                <w:lang w:eastAsia="ko-KR"/>
              </w:rPr>
              <w:t>256</w:t>
            </w:r>
            <w:r w:rsidR="00AC3547">
              <w:rPr>
                <w:rFonts w:ascii="Angsana New" w:hAnsi="Angsana New"/>
                <w:i/>
                <w:iCs/>
                <w:sz w:val="30"/>
                <w:szCs w:val="30"/>
                <w:lang w:eastAsia="ko-KR"/>
              </w:rPr>
              <w:t>6</w:t>
            </w:r>
          </w:p>
        </w:tc>
        <w:tc>
          <w:tcPr>
            <w:tcW w:w="1790" w:type="dxa"/>
            <w:shd w:val="clear" w:color="auto" w:fill="auto"/>
          </w:tcPr>
          <w:p w14:paraId="75AC1C56" w14:textId="77777777" w:rsidR="00F9030C" w:rsidRPr="00217C08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  <w:shd w:val="clear" w:color="auto" w:fill="auto"/>
          </w:tcPr>
          <w:p w14:paraId="66C80AF2" w14:textId="77777777" w:rsidR="00F9030C" w:rsidRPr="00217C08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5" w:type="dxa"/>
          </w:tcPr>
          <w:p w14:paraId="2358E1EC" w14:textId="77777777" w:rsidR="00F9030C" w:rsidRPr="00217C08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23DFE5D1" w14:textId="77777777" w:rsidR="00F9030C" w:rsidRPr="00217C08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5F80368D" w14:textId="77777777" w:rsidR="00F9030C" w:rsidRPr="00217C08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0E0B" w:rsidRPr="00217C08" w14:paraId="4C5E5D89" w14:textId="77777777" w:rsidTr="009825D4">
        <w:trPr>
          <w:trHeight w:val="423"/>
        </w:trPr>
        <w:tc>
          <w:tcPr>
            <w:tcW w:w="2624" w:type="dxa"/>
          </w:tcPr>
          <w:p w14:paraId="700F2286" w14:textId="5C19B690" w:rsidR="00330E0B" w:rsidRPr="005B605A" w:rsidRDefault="00330E0B" w:rsidP="00330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BF2B6E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BF2B6E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8259A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90" w:type="dxa"/>
            <w:shd w:val="clear" w:color="auto" w:fill="auto"/>
          </w:tcPr>
          <w:p w14:paraId="0FAC6405" w14:textId="4AE4C474" w:rsidR="00330E0B" w:rsidRPr="005B605A" w:rsidRDefault="00330E0B" w:rsidP="0059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B6E">
              <w:rPr>
                <w:rFonts w:ascii="Angsana New" w:hAnsi="Angsana New"/>
                <w:sz w:val="30"/>
                <w:szCs w:val="30"/>
              </w:rPr>
              <w:t>2</w:t>
            </w:r>
            <w:r w:rsidR="00C934CB">
              <w:rPr>
                <w:rFonts w:ascii="Angsana New" w:hAnsi="Angsana New"/>
                <w:sz w:val="30"/>
                <w:szCs w:val="30"/>
              </w:rPr>
              <w:t>1</w:t>
            </w:r>
            <w:r w:rsidRPr="00BF2B6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F2B6E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BF2B6E">
              <w:rPr>
                <w:rFonts w:ascii="Angsana New" w:hAnsi="Angsana New"/>
                <w:sz w:val="30"/>
                <w:szCs w:val="30"/>
              </w:rPr>
              <w:t>256</w:t>
            </w:r>
            <w:r w:rsidR="00C934C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57" w:type="dxa"/>
            <w:shd w:val="clear" w:color="auto" w:fill="auto"/>
          </w:tcPr>
          <w:p w14:paraId="6385D8AC" w14:textId="08968570" w:rsidR="00330E0B" w:rsidRPr="005B605A" w:rsidRDefault="00330E0B" w:rsidP="0059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2B6E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BF2B6E">
              <w:rPr>
                <w:rFonts w:ascii="Angsana New" w:hAnsi="Angsana New"/>
                <w:sz w:val="30"/>
                <w:szCs w:val="30"/>
              </w:rPr>
              <w:t>256</w:t>
            </w:r>
            <w:r w:rsidR="00C934C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45" w:type="dxa"/>
          </w:tcPr>
          <w:p w14:paraId="20D63BEB" w14:textId="6C79EDFB" w:rsidR="00330E0B" w:rsidRPr="005B605A" w:rsidRDefault="00330E0B" w:rsidP="00330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B6E">
              <w:rPr>
                <w:rFonts w:ascii="Angsana New" w:hAnsi="Angsana New"/>
                <w:sz w:val="30"/>
                <w:szCs w:val="30"/>
              </w:rPr>
              <w:t>0.5</w:t>
            </w:r>
            <w:r w:rsidR="00C934CB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48" w:type="dxa"/>
          </w:tcPr>
          <w:p w14:paraId="55C55C65" w14:textId="77777777" w:rsidR="00330E0B" w:rsidRPr="005B605A" w:rsidRDefault="00330E0B" w:rsidP="00330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0F76671C" w14:textId="7C728FE6" w:rsidR="00330E0B" w:rsidRPr="005B605A" w:rsidRDefault="00C934CB" w:rsidP="00330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427,517</w:t>
            </w:r>
          </w:p>
        </w:tc>
      </w:tr>
      <w:tr w:rsidR="00F9030C" w:rsidRPr="00217C08" w14:paraId="7E5E9DD5" w14:textId="77777777" w:rsidTr="009825D4">
        <w:trPr>
          <w:trHeight w:val="423"/>
        </w:trPr>
        <w:tc>
          <w:tcPr>
            <w:tcW w:w="2624" w:type="dxa"/>
          </w:tcPr>
          <w:p w14:paraId="5B372BBB" w14:textId="2C141C33" w:rsidR="00F9030C" w:rsidRPr="005B605A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5B605A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  <w:r w:rsidR="00C51F48" w:rsidRPr="005B605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="00C51F48" w:rsidRPr="005B605A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8259A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90" w:type="dxa"/>
            <w:shd w:val="clear" w:color="auto" w:fill="auto"/>
          </w:tcPr>
          <w:p w14:paraId="6E959267" w14:textId="514151A7" w:rsidR="00F9030C" w:rsidRPr="005B605A" w:rsidRDefault="00F9030C" w:rsidP="0059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05A">
              <w:rPr>
                <w:rFonts w:ascii="Angsana New" w:hAnsi="Angsana New"/>
                <w:sz w:val="30"/>
                <w:szCs w:val="30"/>
              </w:rPr>
              <w:t>2</w:t>
            </w:r>
            <w:r w:rsidR="008259A8">
              <w:rPr>
                <w:rFonts w:ascii="Angsana New" w:hAnsi="Angsana New"/>
                <w:sz w:val="30"/>
                <w:szCs w:val="30"/>
              </w:rPr>
              <w:t>2</w:t>
            </w:r>
            <w:r w:rsidRPr="005B605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B605A"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Pr="005B605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B605A">
              <w:rPr>
                <w:rFonts w:ascii="Angsana New" w:hAnsi="Angsana New"/>
                <w:sz w:val="30"/>
                <w:szCs w:val="30"/>
              </w:rPr>
              <w:t>256</w:t>
            </w:r>
            <w:r w:rsidR="00C934C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57" w:type="dxa"/>
            <w:shd w:val="clear" w:color="auto" w:fill="auto"/>
          </w:tcPr>
          <w:p w14:paraId="7B1E61B7" w14:textId="5CFFE8CA" w:rsidR="00F9030C" w:rsidRPr="005B605A" w:rsidRDefault="00F9030C" w:rsidP="0059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05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5B605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B605A">
              <w:rPr>
                <w:rFonts w:ascii="Angsana New" w:hAnsi="Angsana New"/>
                <w:sz w:val="30"/>
                <w:szCs w:val="30"/>
              </w:rPr>
              <w:t>256</w:t>
            </w:r>
            <w:r w:rsidR="00C934C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5797A3B0" w14:textId="6D943019" w:rsidR="00F9030C" w:rsidRPr="005B605A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05A">
              <w:rPr>
                <w:rFonts w:ascii="Angsana New" w:hAnsi="Angsana New"/>
                <w:sz w:val="30"/>
                <w:szCs w:val="30"/>
              </w:rPr>
              <w:t>(0.2</w:t>
            </w:r>
            <w:r w:rsidR="00C934CB">
              <w:rPr>
                <w:rFonts w:ascii="Angsana New" w:hAnsi="Angsana New"/>
                <w:sz w:val="30"/>
                <w:szCs w:val="30"/>
              </w:rPr>
              <w:t>4</w:t>
            </w:r>
            <w:r w:rsidRPr="005B605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8" w:type="dxa"/>
          </w:tcPr>
          <w:p w14:paraId="6F6F7AAA" w14:textId="77777777" w:rsidR="00F9030C" w:rsidRPr="005B605A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22C1C2E5" w14:textId="1ED568F8" w:rsidR="00F9030C" w:rsidRPr="005B605A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05A">
              <w:rPr>
                <w:rFonts w:ascii="Angsana New" w:hAnsi="Angsana New"/>
                <w:sz w:val="30"/>
                <w:szCs w:val="30"/>
              </w:rPr>
              <w:t>(</w:t>
            </w:r>
            <w:r w:rsidR="00C934CB">
              <w:rPr>
                <w:rFonts w:ascii="Angsana New" w:hAnsi="Angsana New"/>
                <w:sz w:val="30"/>
                <w:szCs w:val="30"/>
              </w:rPr>
              <w:t>205,208</w:t>
            </w:r>
            <w:r w:rsidR="00C934C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F9030C" w:rsidRPr="00217C08" w14:paraId="238CDC56" w14:textId="77777777" w:rsidTr="009825D4">
        <w:trPr>
          <w:trHeight w:val="423"/>
        </w:trPr>
        <w:tc>
          <w:tcPr>
            <w:tcW w:w="2624" w:type="dxa"/>
          </w:tcPr>
          <w:p w14:paraId="0EDA01FF" w14:textId="77777777" w:rsidR="00F9030C" w:rsidRPr="00217C08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เงินปันผลที่จ่ายเพิ่ม</w:t>
            </w:r>
          </w:p>
        </w:tc>
        <w:tc>
          <w:tcPr>
            <w:tcW w:w="1790" w:type="dxa"/>
            <w:shd w:val="clear" w:color="auto" w:fill="auto"/>
          </w:tcPr>
          <w:p w14:paraId="5C8B52CD" w14:textId="77777777" w:rsidR="00F9030C" w:rsidRPr="00217C08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  <w:shd w:val="clear" w:color="auto" w:fill="auto"/>
          </w:tcPr>
          <w:p w14:paraId="67F46108" w14:textId="77777777" w:rsidR="00F9030C" w:rsidRPr="00217C08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253B5297" w14:textId="77777777" w:rsidR="00F9030C" w:rsidRPr="00217C08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0.26</w:t>
            </w:r>
          </w:p>
        </w:tc>
        <w:tc>
          <w:tcPr>
            <w:tcW w:w="248" w:type="dxa"/>
          </w:tcPr>
          <w:p w14:paraId="6FDC26CC" w14:textId="77777777" w:rsidR="00F9030C" w:rsidRPr="00217C08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6BC945EF" w14:textId="77777777" w:rsidR="00F9030C" w:rsidRPr="00217C08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</w:rPr>
              <w:t>222,309</w:t>
            </w:r>
          </w:p>
        </w:tc>
      </w:tr>
    </w:tbl>
    <w:p w14:paraId="14EF1399" w14:textId="017084A4" w:rsidR="00F9030C" w:rsidRPr="00BF2B6E" w:rsidRDefault="00D135EB" w:rsidP="00F903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6</w:t>
      </w:r>
      <w:r w:rsidR="00BA310A" w:rsidRPr="00BF2B6E">
        <w:rPr>
          <w:rFonts w:ascii="Angsana New" w:hAnsi="Angsana New"/>
          <w:b/>
          <w:bCs/>
          <w:color w:val="000000"/>
          <w:sz w:val="30"/>
          <w:szCs w:val="30"/>
        </w:rPr>
        <w:tab/>
      </w:r>
      <w:bookmarkStart w:id="1" w:name="_Hlk70554789"/>
      <w:r w:rsidR="00F9030C" w:rsidRPr="00BF2B6E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เครื่องมือทางการเงิน</w:t>
      </w:r>
    </w:p>
    <w:p w14:paraId="32CF8FC7" w14:textId="77777777" w:rsidR="00F9030C" w:rsidRPr="006A607D" w:rsidRDefault="00F9030C" w:rsidP="00F903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5FCB8BCD" w14:textId="77777777" w:rsidR="00F9030C" w:rsidRPr="00BF2B6E" w:rsidRDefault="00F9030C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  <w:lang w:val="x-none" w:eastAsia="x-none"/>
        </w:rPr>
      </w:pPr>
      <w:r w:rsidRPr="00BF2B6E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  <w:lang w:val="x-none" w:eastAsia="x-none"/>
        </w:rPr>
        <w:t>มูลค่าตามบัญชีและมูลค่ายุติธรรม</w:t>
      </w:r>
    </w:p>
    <w:p w14:paraId="1EBF0E64" w14:textId="77777777" w:rsidR="00F9030C" w:rsidRPr="006A607D" w:rsidRDefault="00F9030C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  <w:lang w:val="x-none" w:eastAsia="x-none"/>
        </w:rPr>
      </w:pPr>
    </w:p>
    <w:p w14:paraId="2297E0C8" w14:textId="77777777" w:rsidR="00F9030C" w:rsidRPr="00BF2B6E" w:rsidRDefault="00F9030C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BF2B6E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สินทรัพย์และหนี้สินทางการเงินส่วนใหญ่ของกลุ่มบริษัทจัดอยู่ในประเภทระยะสั้น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ฐานะการเงิน</w:t>
      </w:r>
    </w:p>
    <w:p w14:paraId="379712F4" w14:textId="77777777" w:rsidR="00F9030C" w:rsidRPr="006A607D" w:rsidRDefault="00F9030C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  <w:lang w:val="x-none" w:eastAsia="x-none"/>
        </w:rPr>
      </w:pPr>
    </w:p>
    <w:p w14:paraId="204FAE5D" w14:textId="3C886B7F" w:rsidR="003A4109" w:rsidRPr="00F9030C" w:rsidRDefault="00F9030C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BF2B6E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มูลค่ายุติธรรม</w:t>
      </w:r>
      <w:r w:rsidRPr="00BF2B6E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ของเงินกู้ยืมระยะยาว มีมูลค่าใกล้เคียงกับมูลค่าตามบัญชีเนื่องจากอัตราดอกเบี้ยของเงินกู้ยืมดังกล่าวใกล้เคียงกับอัตราดอกเบี้</w:t>
      </w:r>
      <w:r w:rsidRPr="00BF2B6E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ยในตลาด</w:t>
      </w:r>
      <w:bookmarkEnd w:id="1"/>
    </w:p>
    <w:p w14:paraId="3A4E2F28" w14:textId="77777777" w:rsidR="006D4D22" w:rsidRPr="006A607D" w:rsidRDefault="006D4D22" w:rsidP="00A40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3A9CDA7" w14:textId="312E3FE5" w:rsidR="00F9030C" w:rsidRPr="00BF2B6E" w:rsidRDefault="00D135EB" w:rsidP="00F9030C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7</w:t>
      </w:r>
      <w:r w:rsidR="00D73A0B" w:rsidRPr="00BF2B6E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F9030C" w:rsidRPr="00BF2B6E">
        <w:rPr>
          <w:rFonts w:ascii="Angsana New" w:hAnsi="Angsana New"/>
          <w:b/>
          <w:bCs/>
          <w:color w:val="000000"/>
          <w:sz w:val="30"/>
          <w:szCs w:val="30"/>
          <w:cs/>
        </w:rPr>
        <w:t>ภาระผูกพันกับกิจการที่ไม่เกี่ยวข้องกัน</w:t>
      </w:r>
      <w:r w:rsidR="00F9030C" w:rsidRPr="00BF2B6E">
        <w:rPr>
          <w:rFonts w:ascii="Angsana New" w:hAnsi="Angsana New" w:hint="cs"/>
          <w:b/>
          <w:bCs/>
          <w:color w:val="000000"/>
          <w:sz w:val="30"/>
          <w:szCs w:val="30"/>
          <w:cs/>
        </w:rPr>
        <w:t xml:space="preserve"> </w:t>
      </w:r>
    </w:p>
    <w:p w14:paraId="344368A5" w14:textId="77777777" w:rsidR="00F9030C" w:rsidRPr="006A607D" w:rsidRDefault="00F9030C" w:rsidP="00F9030C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80"/>
        <w:gridCol w:w="1620"/>
        <w:gridCol w:w="270"/>
        <w:gridCol w:w="1620"/>
      </w:tblGrid>
      <w:tr w:rsidR="00F9030C" w:rsidRPr="00BF2B6E" w14:paraId="1299B8CC" w14:textId="77777777" w:rsidTr="009825D4">
        <w:trPr>
          <w:cantSplit/>
          <w:tblHeader/>
        </w:trPr>
        <w:tc>
          <w:tcPr>
            <w:tcW w:w="5580" w:type="dxa"/>
            <w:vAlign w:val="bottom"/>
          </w:tcPr>
          <w:p w14:paraId="191247C7" w14:textId="77777777" w:rsidR="00F9030C" w:rsidRPr="00BF2B6E" w:rsidRDefault="00F9030C" w:rsidP="009825D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BF2B6E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BF2B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Pr="00BF2B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Pr="00BF2B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BF2B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มิถุนายน </w:t>
            </w:r>
            <w:r w:rsidRPr="00BF2B6E">
              <w:rPr>
                <w:rFonts w:ascii="Angsana New" w:hAnsi="Angsana New" w:hint="cs"/>
                <w:b/>
                <w:i/>
                <w:iCs/>
                <w:sz w:val="30"/>
                <w:szCs w:val="30"/>
                <w:lang w:val="en-US" w:bidi="th-TH"/>
              </w:rPr>
              <w:t>256</w:t>
            </w:r>
            <w:r w:rsidRPr="00BF2B6E">
              <w:rPr>
                <w:rFonts w:ascii="Angsana New" w:hAnsi="Angsana New"/>
                <w:b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620" w:type="dxa"/>
            <w:vAlign w:val="bottom"/>
          </w:tcPr>
          <w:p w14:paraId="6D585BDB" w14:textId="77777777" w:rsidR="00F9030C" w:rsidRPr="00BF2B6E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 w:hanging="1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2B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BF2B6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BF2B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1C8D418" w14:textId="77777777" w:rsidR="00F9030C" w:rsidRPr="00BF2B6E" w:rsidRDefault="00F9030C" w:rsidP="009825D4">
            <w:pPr>
              <w:pStyle w:val="acctmergecolhdg"/>
              <w:spacing w:line="240" w:lineRule="auto"/>
              <w:ind w:hanging="17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07DA085" w14:textId="77777777" w:rsidR="00F9030C" w:rsidRPr="00BF2B6E" w:rsidRDefault="00F9030C" w:rsidP="009825D4">
            <w:pPr>
              <w:pStyle w:val="acctmergecolhdg"/>
              <w:spacing w:line="240" w:lineRule="auto"/>
              <w:ind w:hanging="17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F2B6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2E83D546" w14:textId="77777777" w:rsidR="00F9030C" w:rsidRPr="00BF2B6E" w:rsidRDefault="00F9030C" w:rsidP="009825D4">
            <w:pPr>
              <w:pStyle w:val="acctmergecolhdg"/>
              <w:spacing w:line="240" w:lineRule="auto"/>
              <w:ind w:hanging="17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BF2B6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F9030C" w:rsidRPr="00BF2B6E" w14:paraId="7F18EE5D" w14:textId="77777777" w:rsidTr="009825D4">
        <w:trPr>
          <w:cantSplit/>
        </w:trPr>
        <w:tc>
          <w:tcPr>
            <w:tcW w:w="5580" w:type="dxa"/>
          </w:tcPr>
          <w:p w14:paraId="2E531FD6" w14:textId="77777777" w:rsidR="00F9030C" w:rsidRPr="00BF2B6E" w:rsidRDefault="00F9030C" w:rsidP="009825D4">
            <w:pPr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</w:tcPr>
          <w:p w14:paraId="45F91149" w14:textId="77777777" w:rsidR="00F9030C" w:rsidRPr="00BF2B6E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F2B6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9030C" w:rsidRPr="00BF2B6E" w14:paraId="5E9832D9" w14:textId="77777777" w:rsidTr="009825D4">
        <w:trPr>
          <w:cantSplit/>
        </w:trPr>
        <w:tc>
          <w:tcPr>
            <w:tcW w:w="5580" w:type="dxa"/>
          </w:tcPr>
          <w:p w14:paraId="7A7D659C" w14:textId="77777777" w:rsidR="00F9030C" w:rsidRPr="00BF2B6E" w:rsidRDefault="00F9030C" w:rsidP="009825D4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2B6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</w:t>
            </w:r>
            <w:r w:rsidRPr="00BF2B6E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620" w:type="dxa"/>
          </w:tcPr>
          <w:p w14:paraId="37B00D61" w14:textId="77777777" w:rsidR="00F9030C" w:rsidRPr="00BF2B6E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66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7FE17E1" w14:textId="77777777" w:rsidR="00F9030C" w:rsidRPr="00BF2B6E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9E7042D" w14:textId="77777777" w:rsidR="00F9030C" w:rsidRPr="00BF2B6E" w:rsidRDefault="00F9030C" w:rsidP="009825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030C" w:rsidRPr="00BF2B6E" w14:paraId="7FD15929" w14:textId="77777777" w:rsidTr="009825D4">
        <w:trPr>
          <w:cantSplit/>
        </w:trPr>
        <w:tc>
          <w:tcPr>
            <w:tcW w:w="5580" w:type="dxa"/>
          </w:tcPr>
          <w:p w14:paraId="0FE39C61" w14:textId="77777777" w:rsidR="00F9030C" w:rsidRPr="00BF2B6E" w:rsidRDefault="00F9030C" w:rsidP="009825D4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2B6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สัญญาก่อสร้างและซื้อเครื่องจักร และอุปกรณ์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9F2FE25" w14:textId="77777777" w:rsidR="00F9030C" w:rsidRPr="00BF2B6E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77F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115</w:t>
            </w:r>
            <w:r w:rsidRPr="00BF2B6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Pr="009F77F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749</w:t>
            </w:r>
          </w:p>
        </w:tc>
        <w:tc>
          <w:tcPr>
            <w:tcW w:w="270" w:type="dxa"/>
          </w:tcPr>
          <w:p w14:paraId="6A0CA12A" w14:textId="77777777" w:rsidR="00F9030C" w:rsidRPr="00BF2B6E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18FAC4B" w14:textId="77777777" w:rsidR="00F9030C" w:rsidRPr="00BF2B6E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77F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114</w:t>
            </w:r>
            <w:r w:rsidRPr="00BF2B6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Pr="009F77F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969</w:t>
            </w:r>
          </w:p>
        </w:tc>
      </w:tr>
      <w:tr w:rsidR="00F9030C" w:rsidRPr="00BF2B6E" w14:paraId="0BC5D120" w14:textId="77777777" w:rsidTr="009825D4">
        <w:trPr>
          <w:cantSplit/>
        </w:trPr>
        <w:tc>
          <w:tcPr>
            <w:tcW w:w="5580" w:type="dxa"/>
          </w:tcPr>
          <w:p w14:paraId="1D5688A3" w14:textId="77777777" w:rsidR="00F9030C" w:rsidRPr="00BF2B6E" w:rsidRDefault="00F9030C" w:rsidP="009825D4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2B6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C49548" w14:textId="77777777" w:rsidR="00F9030C" w:rsidRPr="00BF2B6E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F77F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115</w:t>
            </w:r>
            <w:r w:rsidRPr="00BF2B6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9F77F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749</w:t>
            </w:r>
          </w:p>
        </w:tc>
        <w:tc>
          <w:tcPr>
            <w:tcW w:w="270" w:type="dxa"/>
          </w:tcPr>
          <w:p w14:paraId="5F9FAA3F" w14:textId="77777777" w:rsidR="00F9030C" w:rsidRPr="00BF2B6E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530A7B" w14:textId="77777777" w:rsidR="00F9030C" w:rsidRPr="00BF2B6E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F77F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114</w:t>
            </w:r>
            <w:r w:rsidRPr="00BF2B6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9F77F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969</w:t>
            </w:r>
          </w:p>
        </w:tc>
      </w:tr>
      <w:tr w:rsidR="00F9030C" w:rsidRPr="00BF2B6E" w14:paraId="2979E1C7" w14:textId="77777777" w:rsidTr="009825D4">
        <w:trPr>
          <w:cantSplit/>
        </w:trPr>
        <w:tc>
          <w:tcPr>
            <w:tcW w:w="5580" w:type="dxa"/>
          </w:tcPr>
          <w:p w14:paraId="3EF47432" w14:textId="77777777" w:rsidR="00F9030C" w:rsidRPr="00BF2B6E" w:rsidRDefault="00F9030C" w:rsidP="009825D4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431A6526" w14:textId="77777777" w:rsidR="00F9030C" w:rsidRPr="00BF2B6E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A74B7A" w14:textId="77777777" w:rsidR="00F9030C" w:rsidRPr="00BF2B6E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3B077E02" w14:textId="77777777" w:rsidR="00F9030C" w:rsidRPr="00BF2B6E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9030C" w:rsidRPr="00BF2B6E" w14:paraId="2EFED0B8" w14:textId="77777777" w:rsidTr="009825D4">
        <w:trPr>
          <w:cantSplit/>
        </w:trPr>
        <w:tc>
          <w:tcPr>
            <w:tcW w:w="5580" w:type="dxa"/>
          </w:tcPr>
          <w:p w14:paraId="43D75AF8" w14:textId="77777777" w:rsidR="00F9030C" w:rsidRPr="00BF2B6E" w:rsidRDefault="00F9030C" w:rsidP="009825D4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F2B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BF2B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BF2B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F2B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620" w:type="dxa"/>
          </w:tcPr>
          <w:p w14:paraId="37C9C778" w14:textId="77777777" w:rsidR="00F9030C" w:rsidRPr="00BF2B6E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280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F6053C" w14:textId="77777777" w:rsidR="00F9030C" w:rsidRPr="00BF2B6E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333A2F1" w14:textId="77777777" w:rsidR="00F9030C" w:rsidRPr="00BF2B6E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9030C" w:rsidRPr="00BF2B6E" w14:paraId="2D22209D" w14:textId="77777777" w:rsidTr="009825D4">
        <w:trPr>
          <w:cantSplit/>
        </w:trPr>
        <w:tc>
          <w:tcPr>
            <w:tcW w:w="5580" w:type="dxa"/>
          </w:tcPr>
          <w:p w14:paraId="0099DC2B" w14:textId="77777777" w:rsidR="00F9030C" w:rsidRPr="00BF2B6E" w:rsidRDefault="00F9030C" w:rsidP="009825D4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F2B6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620" w:type="dxa"/>
          </w:tcPr>
          <w:p w14:paraId="29A00F60" w14:textId="77777777" w:rsidR="00F9030C" w:rsidRPr="00BF2B6E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66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C7AA0BA" w14:textId="77777777" w:rsidR="00F9030C" w:rsidRPr="00BF2B6E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right="66" w:hanging="1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0774F686" w14:textId="77777777" w:rsidR="00F9030C" w:rsidRPr="00BF2B6E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9030C" w:rsidRPr="00BF2B6E" w14:paraId="639F50F5" w14:textId="77777777" w:rsidTr="009825D4">
        <w:trPr>
          <w:cantSplit/>
        </w:trPr>
        <w:tc>
          <w:tcPr>
            <w:tcW w:w="5580" w:type="dxa"/>
          </w:tcPr>
          <w:p w14:paraId="1149E7C7" w14:textId="77777777" w:rsidR="00F9030C" w:rsidRPr="00BF2B6E" w:rsidRDefault="00F9030C" w:rsidP="009825D4">
            <w:pPr>
              <w:spacing w:line="240" w:lineRule="auto"/>
              <w:ind w:left="197" w:hanging="17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F2B6E">
              <w:rPr>
                <w:rFonts w:asciiTheme="majorBidi" w:hAnsiTheme="majorBidi"/>
                <w:color w:val="000000"/>
                <w:sz w:val="30"/>
                <w:szCs w:val="30"/>
              </w:rPr>
              <w:t xml:space="preserve">   </w:t>
            </w:r>
            <w:r w:rsidRPr="00BF2B6E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และสินทรัพย์อ้างอิงที่มีมูลค่าต่ำ</w:t>
            </w:r>
          </w:p>
        </w:tc>
        <w:tc>
          <w:tcPr>
            <w:tcW w:w="1620" w:type="dxa"/>
          </w:tcPr>
          <w:p w14:paraId="5B4D6E5F" w14:textId="77777777" w:rsidR="00F9030C" w:rsidRPr="00BF2B6E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2B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467</w:t>
            </w:r>
          </w:p>
        </w:tc>
        <w:tc>
          <w:tcPr>
            <w:tcW w:w="270" w:type="dxa"/>
          </w:tcPr>
          <w:p w14:paraId="44900B60" w14:textId="77777777" w:rsidR="00F9030C" w:rsidRPr="00BF2B6E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5114C0C" w14:textId="77777777" w:rsidR="00F9030C" w:rsidRPr="00BF2B6E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F2B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467</w:t>
            </w:r>
          </w:p>
        </w:tc>
      </w:tr>
      <w:tr w:rsidR="00F9030C" w:rsidRPr="00BF2B6E" w14:paraId="11520293" w14:textId="77777777" w:rsidTr="009825D4">
        <w:trPr>
          <w:cantSplit/>
        </w:trPr>
        <w:tc>
          <w:tcPr>
            <w:tcW w:w="5580" w:type="dxa"/>
          </w:tcPr>
          <w:p w14:paraId="71F1B6B8" w14:textId="77777777" w:rsidR="00F9030C" w:rsidRPr="00BF2B6E" w:rsidRDefault="00F9030C" w:rsidP="009825D4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F2B6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1620" w:type="dxa"/>
          </w:tcPr>
          <w:p w14:paraId="60FBAA60" w14:textId="77777777" w:rsidR="00F9030C" w:rsidRPr="00BF2B6E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2B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361,313</w:t>
            </w:r>
          </w:p>
        </w:tc>
        <w:tc>
          <w:tcPr>
            <w:tcW w:w="270" w:type="dxa"/>
          </w:tcPr>
          <w:p w14:paraId="31C416B1" w14:textId="77777777" w:rsidR="00F9030C" w:rsidRPr="00BF2B6E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AA75AC5" w14:textId="77777777" w:rsidR="00F9030C" w:rsidRPr="00BF2B6E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2B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361,313</w:t>
            </w:r>
          </w:p>
        </w:tc>
      </w:tr>
      <w:tr w:rsidR="00F9030C" w:rsidRPr="00BF2B6E" w14:paraId="68B6B2E2" w14:textId="77777777" w:rsidTr="009825D4">
        <w:trPr>
          <w:cantSplit/>
        </w:trPr>
        <w:tc>
          <w:tcPr>
            <w:tcW w:w="5580" w:type="dxa"/>
          </w:tcPr>
          <w:p w14:paraId="12396E10" w14:textId="77777777" w:rsidR="00F9030C" w:rsidRPr="00BF2B6E" w:rsidRDefault="00F9030C" w:rsidP="009825D4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F2B6E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620" w:type="dxa"/>
          </w:tcPr>
          <w:p w14:paraId="4040192E" w14:textId="77777777" w:rsidR="00F9030C" w:rsidRPr="00BF2B6E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F2B6E">
              <w:rPr>
                <w:rFonts w:asciiTheme="majorBidi" w:hAnsiTheme="majorBidi" w:cstheme="majorBidi"/>
                <w:sz w:val="30"/>
                <w:szCs w:val="30"/>
              </w:rPr>
              <w:t>38,910</w:t>
            </w:r>
          </w:p>
        </w:tc>
        <w:tc>
          <w:tcPr>
            <w:tcW w:w="270" w:type="dxa"/>
          </w:tcPr>
          <w:p w14:paraId="7612CA7B" w14:textId="77777777" w:rsidR="00F9030C" w:rsidRPr="00BF2B6E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9EEC98B" w14:textId="77777777" w:rsidR="00F9030C" w:rsidRPr="00BF2B6E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2B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38,910</w:t>
            </w:r>
          </w:p>
        </w:tc>
      </w:tr>
      <w:tr w:rsidR="00F9030C" w:rsidRPr="00BF2B6E" w14:paraId="02419230" w14:textId="77777777" w:rsidTr="009825D4">
        <w:trPr>
          <w:cantSplit/>
        </w:trPr>
        <w:tc>
          <w:tcPr>
            <w:tcW w:w="5580" w:type="dxa"/>
          </w:tcPr>
          <w:p w14:paraId="43F97CB1" w14:textId="77777777" w:rsidR="00F9030C" w:rsidRPr="00BF2B6E" w:rsidRDefault="00F9030C" w:rsidP="009825D4">
            <w:pPr>
              <w:spacing w:line="240" w:lineRule="auto"/>
              <w:ind w:left="197" w:hanging="174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BF2B6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5315E0D" w14:textId="77777777" w:rsidR="00F9030C" w:rsidRPr="00BF2B6E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F2B6E">
              <w:rPr>
                <w:rFonts w:asciiTheme="majorBidi" w:hAnsiTheme="majorBidi" w:cstheme="majorBidi"/>
                <w:sz w:val="30"/>
                <w:szCs w:val="30"/>
              </w:rPr>
              <w:t>1,880</w:t>
            </w:r>
          </w:p>
        </w:tc>
        <w:tc>
          <w:tcPr>
            <w:tcW w:w="270" w:type="dxa"/>
          </w:tcPr>
          <w:p w14:paraId="61F20B10" w14:textId="77777777" w:rsidR="00F9030C" w:rsidRPr="00BF2B6E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D9F45B2" w14:textId="77777777" w:rsidR="00F9030C" w:rsidRPr="00BF2B6E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2B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1,213</w:t>
            </w:r>
          </w:p>
        </w:tc>
      </w:tr>
      <w:tr w:rsidR="00F9030C" w:rsidRPr="00BF2B6E" w14:paraId="041A6D03" w14:textId="77777777" w:rsidTr="009825D4">
        <w:trPr>
          <w:cantSplit/>
        </w:trPr>
        <w:tc>
          <w:tcPr>
            <w:tcW w:w="5580" w:type="dxa"/>
          </w:tcPr>
          <w:p w14:paraId="2891EAB8" w14:textId="77777777" w:rsidR="00F9030C" w:rsidRPr="00BF2B6E" w:rsidRDefault="00F9030C" w:rsidP="009825D4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F2B6E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0E65FEE" w14:textId="77777777" w:rsidR="00F9030C" w:rsidRPr="00BF2B6E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F2B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402,</w:t>
            </w:r>
            <w:r w:rsidRPr="009F77F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570</w:t>
            </w:r>
          </w:p>
        </w:tc>
        <w:tc>
          <w:tcPr>
            <w:tcW w:w="270" w:type="dxa"/>
          </w:tcPr>
          <w:p w14:paraId="20FAD1BA" w14:textId="77777777" w:rsidR="00F9030C" w:rsidRPr="00BF2B6E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14CA31D" w14:textId="77777777" w:rsidR="00F9030C" w:rsidRPr="00BF2B6E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F2B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</w:t>
            </w:r>
            <w:r w:rsidRPr="009F77F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Pr="00BF2B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F77F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903</w:t>
            </w:r>
          </w:p>
        </w:tc>
      </w:tr>
    </w:tbl>
    <w:p w14:paraId="04D4C33E" w14:textId="77777777" w:rsidR="00F9030C" w:rsidRPr="006A607D" w:rsidRDefault="00F9030C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7152C902" w14:textId="77777777" w:rsidR="00F9030C" w:rsidRPr="00BF2B6E" w:rsidRDefault="00F9030C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BF2B6E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สัญญาเช่า</w:t>
      </w:r>
    </w:p>
    <w:p w14:paraId="0FF6475E" w14:textId="77777777" w:rsidR="00F9030C" w:rsidRPr="006A607D" w:rsidRDefault="00F9030C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color w:val="000000"/>
          <w:spacing w:val="5"/>
          <w:sz w:val="30"/>
          <w:szCs w:val="30"/>
          <w:cs/>
        </w:rPr>
      </w:pPr>
    </w:p>
    <w:p w14:paraId="0C0BC90D" w14:textId="53D1D97C" w:rsidR="005B605A" w:rsidRDefault="00F9030C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F9030C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ณ </w:t>
      </w:r>
      <w:r w:rsidRPr="00F9030C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วันที่ </w:t>
      </w:r>
      <w:r w:rsidRPr="00F9030C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30 </w:t>
      </w:r>
      <w:r w:rsidRPr="00F9030C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มิถุนายน</w:t>
      </w:r>
      <w:r w:rsidRPr="00F9030C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F9030C">
        <w:rPr>
          <w:rFonts w:ascii="Angsana New" w:hAnsi="Angsana New"/>
          <w:spacing w:val="-4"/>
          <w:sz w:val="30"/>
          <w:szCs w:val="30"/>
          <w:lang w:val="x-none" w:eastAsia="x-none"/>
        </w:rPr>
        <w:t>2567</w:t>
      </w:r>
      <w:r w:rsidRPr="00F9030C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F9030C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กลุ่ม</w:t>
      </w:r>
      <w:r w:rsidRPr="00F9030C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บริษัทมีสัญญาเช่า</w:t>
      </w:r>
      <w:r w:rsidRPr="00F9030C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 ซึ่งมีกำหนดระยะเวลา </w:t>
      </w:r>
      <w:r w:rsidRPr="00F9030C">
        <w:rPr>
          <w:rFonts w:ascii="Angsana New" w:hAnsi="Angsana New"/>
          <w:spacing w:val="-4"/>
          <w:sz w:val="30"/>
          <w:szCs w:val="30"/>
          <w:lang w:val="x-none" w:eastAsia="x-none"/>
        </w:rPr>
        <w:t>6</w:t>
      </w:r>
      <w:r w:rsidRPr="00F9030C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 เดือนถึง </w:t>
      </w:r>
      <w:r w:rsidRPr="00F9030C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 </w:t>
      </w:r>
      <w:r w:rsidRPr="00F9030C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ปี สิ้นสุดจนถึงเดือนกันยายน </w:t>
      </w:r>
      <w:r w:rsidRPr="00F9030C">
        <w:rPr>
          <w:rFonts w:ascii="Angsana New" w:hAnsi="Angsana New"/>
          <w:spacing w:val="-4"/>
          <w:sz w:val="30"/>
          <w:szCs w:val="30"/>
          <w:lang w:val="x-none" w:eastAsia="x-none"/>
        </w:rPr>
        <w:t>2568</w:t>
      </w:r>
      <w:r w:rsidRPr="00F9030C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F9030C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โดย</w:t>
      </w:r>
      <w:r w:rsidRPr="00F9030C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มีจำนวนเงิน</w:t>
      </w:r>
      <w:r w:rsidRPr="00F9030C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ที่</w:t>
      </w:r>
      <w:r w:rsidRPr="00F9030C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ต้องจ่ายตาม</w:t>
      </w:r>
      <w:r w:rsidRPr="00F9030C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ที่ระบุใน</w:t>
      </w:r>
      <w:r w:rsidRPr="00F9030C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สัญญา</w:t>
      </w:r>
    </w:p>
    <w:p w14:paraId="5131264B" w14:textId="77777777" w:rsidR="006D4D22" w:rsidRPr="006A607D" w:rsidRDefault="006D4D22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</w:p>
    <w:p w14:paraId="3F3A28FC" w14:textId="77FBED26" w:rsidR="00D135EB" w:rsidRDefault="00D135EB" w:rsidP="00C51F48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8</w:t>
      </w:r>
      <w:r w:rsidR="006D4D22" w:rsidRPr="00BF2B6E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6D4D22" w:rsidRPr="006D4D22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เหตุการณ์ภายหลังรอบระยะเวลารายงาน</w:t>
      </w:r>
    </w:p>
    <w:p w14:paraId="61F72E6F" w14:textId="77777777" w:rsidR="00C51F48" w:rsidRPr="00C51F48" w:rsidRDefault="00C51F48" w:rsidP="00C51F48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2FA20AC" w14:textId="7A54EE2B" w:rsidR="0030789C" w:rsidRDefault="00C51F48" w:rsidP="00C51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เมื่อวันที่ </w:t>
      </w:r>
      <w:r w:rsidRPr="00C51F48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5 </w:t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กรกฎาคม </w:t>
      </w:r>
      <w:r w:rsidRPr="00C51F48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2567 </w:t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โจทก์ในฐานะผู้จัดการมรดกร่วมยื่นฟ้องต่อศาลจังหวัดสระบุรี เป็นคดีหมายเลขดำที่ </w:t>
      </w:r>
      <w:r>
        <w:rPr>
          <w:rFonts w:ascii="Angsana New" w:hAnsi="Angsana New"/>
          <w:spacing w:val="-4"/>
          <w:sz w:val="30"/>
          <w:szCs w:val="30"/>
          <w:lang w:val="x-none" w:eastAsia="x-none"/>
        </w:rPr>
        <w:br/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พ</w:t>
      </w:r>
      <w:r w:rsidRPr="00C51F48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E271/2567 </w:t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คำฟ้องขอเพิกถอนนิติกรรมการจดทะเบียนซื้อขายที่ดิน นส.</w:t>
      </w:r>
      <w:r w:rsidRPr="00C51F48">
        <w:rPr>
          <w:rFonts w:ascii="Angsana New" w:hAnsi="Angsana New"/>
          <w:spacing w:val="-4"/>
          <w:sz w:val="30"/>
          <w:szCs w:val="30"/>
          <w:lang w:val="x-none" w:eastAsia="x-none"/>
        </w:rPr>
        <w:t>3</w:t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ก จำนวน </w:t>
      </w:r>
      <w:r w:rsidRPr="00C51F48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 </w:t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แปลง โดยบริษัทเป็นจำเลยที่ </w:t>
      </w:r>
      <w:r w:rsidRPr="00C51F48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3 </w:t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เนื่องจาก ณ วันที่ </w:t>
      </w:r>
      <w:r w:rsidRPr="00C51F48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3 </w:t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พฤศจิกายน </w:t>
      </w:r>
      <w:r w:rsidRPr="00C51F48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2566 </w:t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บริษัทซื้อที่ดินทั้ง </w:t>
      </w:r>
      <w:r w:rsidRPr="00C51F48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 </w:t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แปลงมาจากจำเลยที่ </w:t>
      </w:r>
      <w:r w:rsidRPr="00C51F48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 </w:t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มูลค่าซื้อขายที่ชำระแล้วจำนวน </w:t>
      </w:r>
      <w:r w:rsidRPr="00C51F48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50.56 </w:t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ล้านบาท</w:t>
      </w:r>
      <w:r w:rsidRPr="00C51F48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 </w:t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โดยโจกท์อ้างว่านิติกรรมดังกล่าวถือเป็นโมฆะ เนื่องจากการจดทะเบียนซื้อขายที่ดินทั้ง </w:t>
      </w:r>
      <w:r w:rsidRPr="00C51F48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 </w:t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แปลง เมื่อวันที่ </w:t>
      </w:r>
      <w:r>
        <w:rPr>
          <w:rFonts w:ascii="Angsana New" w:hAnsi="Angsana New"/>
          <w:spacing w:val="-4"/>
          <w:sz w:val="30"/>
          <w:szCs w:val="30"/>
          <w:lang w:val="x-none" w:eastAsia="x-none"/>
        </w:rPr>
        <w:br/>
      </w:r>
      <w:r w:rsidRPr="00C51F48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24 </w:t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มกราคม </w:t>
      </w:r>
      <w:r w:rsidRPr="00C51F48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2556 </w:t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นั้นฝ่า</w:t>
      </w:r>
      <w:r w:rsidR="00E17DC2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ฝืน</w:t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กฎหมาย เนื่องจากเจ้าของกรรมสิทธิ์ที่ดินทั้ง </w:t>
      </w:r>
      <w:r w:rsidRPr="00C51F48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 </w:t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แปลงไม่ได้เดินทางไปสำนักงานที่ดิน</w:t>
      </w:r>
      <w:r w:rsidR="0073707A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br/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และไม่ได้มอบอำนาจให้บุคคลอื่นดำเนินการแทน โจทก์อ้างว่าการโอนสิทธิ์ในที่ดินทั้งสองแปลงนั้นไม่ชอบด้วยกฎหมาย ดังนั้นการโอนสิทธิ์ในวันที่ </w:t>
      </w:r>
      <w:r w:rsidRPr="00C51F48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3 </w:t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พฤศจิกายน </w:t>
      </w:r>
      <w:r w:rsidRPr="00C51F48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2566 </w:t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ระหว่างจำเลยที่ </w:t>
      </w:r>
      <w:r w:rsidRPr="00C51F48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 </w:t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และบริษัทจึงตกเป็นโมฆะ จึงขอให้ศาลเพิกถอนการจดทะเบียนโอนนิติกรรมที่ดินทั้งสองแปลง</w:t>
      </w:r>
    </w:p>
    <w:p w14:paraId="78E3A845" w14:textId="77777777" w:rsidR="0030789C" w:rsidRDefault="0030789C" w:rsidP="00C51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</w:p>
    <w:p w14:paraId="3C2C174C" w14:textId="555821BD" w:rsidR="00D135EB" w:rsidRPr="0073707A" w:rsidRDefault="00D41D47" w:rsidP="00C51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D41D47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อย่างไรก็ตาม</w:t>
      </w:r>
      <w:r w:rsidRPr="00D41D47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D41D47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ฝ่ายบริหารพิจารณาว่าคดีดังกล่าวไม่มีผลกระทบต่อบริษัท</w:t>
      </w:r>
      <w:r w:rsidRPr="00D41D47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D41D47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เนื่องจากบริษัทเป็นผู้ซื้อที่ดินพิพาท</w:t>
      </w:r>
      <w:r w:rsidR="0030789C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br/>
      </w:r>
      <w:r w:rsidRPr="00D41D47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ทั้ง</w:t>
      </w:r>
      <w:r w:rsidRPr="00D41D47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="003F5EF0" w:rsidRPr="003F5EF0">
        <w:rPr>
          <w:rFonts w:ascii="Angsana New" w:hAnsi="Angsana New"/>
          <w:spacing w:val="-4"/>
          <w:sz w:val="30"/>
          <w:szCs w:val="30"/>
          <w:lang w:eastAsia="x-none"/>
        </w:rPr>
        <w:t>2</w:t>
      </w:r>
      <w:r w:rsidRPr="00D41D47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D41D47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แปลง</w:t>
      </w:r>
      <w:r w:rsidR="00BD6E4A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 </w:t>
      </w:r>
      <w:r w:rsidRPr="00D41D47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มาโดยสุจริต</w:t>
      </w:r>
      <w:r w:rsidRPr="00D41D47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D41D47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เสียค่าตอบแทน</w:t>
      </w:r>
      <w:r w:rsidRPr="00D41D47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D41D47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และจดทะเบียนสิทธิโดยสุจริต</w:t>
      </w:r>
      <w:r w:rsidRPr="00D41D47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D41D47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ย่อมต้องได้รับความคุ้มครองตามกฎหมาย</w:t>
      </w:r>
      <w:r w:rsidRPr="00D41D47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D41D47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และหากศาลมีคำพิพากษาถึงที่สุดให้เพิกถอนนิติกรรมการซื้อขายที่ดินทั้ง</w:t>
      </w:r>
      <w:r w:rsidRPr="00D41D47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="003F5EF0" w:rsidRPr="003F5EF0">
        <w:rPr>
          <w:rFonts w:ascii="Angsana New" w:hAnsi="Angsana New"/>
          <w:spacing w:val="-4"/>
          <w:sz w:val="30"/>
          <w:szCs w:val="30"/>
          <w:lang w:eastAsia="x-none"/>
        </w:rPr>
        <w:t>2</w:t>
      </w:r>
      <w:r w:rsidRPr="00D41D47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D41D47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แปลง</w:t>
      </w:r>
      <w:r w:rsidRPr="00D41D47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D41D47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บริษัทมีสิทธิฟ้องเรียกร้อง</w:t>
      </w:r>
      <w:r w:rsidR="0073707A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br/>
      </w:r>
      <w:r w:rsidRPr="00D41D47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เอาราคาทรัพย์ที่ซื้อ</w:t>
      </w:r>
      <w:r w:rsidRPr="00D41D47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D41D47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พร้อมทั้งค่าเสียหายที่เกิดขึ้นจากจำเลยที่</w:t>
      </w:r>
      <w:r w:rsidRPr="00D41D47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="003F5EF0" w:rsidRPr="003F5EF0">
        <w:rPr>
          <w:rFonts w:ascii="Angsana New" w:hAnsi="Angsana New"/>
          <w:spacing w:val="-4"/>
          <w:sz w:val="30"/>
          <w:szCs w:val="30"/>
          <w:lang w:eastAsia="x-none"/>
        </w:rPr>
        <w:t>2</w:t>
      </w:r>
      <w:r w:rsidRPr="00D41D47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D41D47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คืนได้</w:t>
      </w:r>
    </w:p>
    <w:sectPr w:rsidR="00D135EB" w:rsidRPr="0073707A" w:rsidSect="00C640C6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pgNumType w:start="15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7EBC3" w14:textId="77777777" w:rsidR="00F71905" w:rsidRDefault="00F71905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2FE905A8" w14:textId="77777777" w:rsidR="00F71905" w:rsidRDefault="00F71905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BAA9C" w14:textId="77777777" w:rsidR="00834A88" w:rsidRPr="00CA448A" w:rsidRDefault="00834A88" w:rsidP="002F7B22">
    <w:pPr>
      <w:pStyle w:val="Footer"/>
      <w:framePr w:wrap="around" w:vAnchor="text" w:hAnchor="page" w:x="6226" w:y="9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5A366E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00CF65E" w14:textId="77777777" w:rsidR="00834A88" w:rsidRPr="00C640C6" w:rsidRDefault="00834A88" w:rsidP="002F7B22">
    <w:pPr>
      <w:pStyle w:val="Footer"/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808BBC" w14:textId="77777777" w:rsidR="00F71905" w:rsidRDefault="00F71905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4B54BFD6" w14:textId="77777777" w:rsidR="00F71905" w:rsidRDefault="00F71905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448AE" w14:textId="77777777" w:rsidR="00856B0D" w:rsidRPr="00B34CCD" w:rsidRDefault="00856B0D" w:rsidP="00856B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ผลิตภัณฑ์ตราเพชร</w:t>
    </w:r>
    <w:r w:rsidRPr="00D90C5B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A44F428" w14:textId="77777777" w:rsidR="00856B0D" w:rsidRPr="008C507D" w:rsidRDefault="00856B0D" w:rsidP="00856B0D">
    <w:pPr>
      <w:pStyle w:val="Heading5"/>
      <w:rPr>
        <w:rFonts w:ascii="Angsana New" w:hAnsi="Angsana New"/>
      </w:rPr>
    </w:pPr>
    <w:r w:rsidRPr="00D90C5B">
      <w:rPr>
        <w:rFonts w:ascii="Angsana New" w:hAnsi="Angsana New"/>
        <w:cs/>
      </w:rPr>
      <w:t>หมายเหตุประกอบงบการเงิน</w:t>
    </w:r>
    <w:r>
      <w:rPr>
        <w:rFonts w:ascii="Angsana New" w:hAnsi="Angsana New" w:hint="cs"/>
        <w:cs/>
      </w:rPr>
      <w:t>ระหว่างกาลแบบย่อ</w:t>
    </w:r>
  </w:p>
  <w:p w14:paraId="22577E2C" w14:textId="1C2E16AA" w:rsidR="00856B0D" w:rsidRDefault="00856B0D" w:rsidP="00856B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60E70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="00795B8C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860E70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860E70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340C3B">
      <w:rPr>
        <w:rFonts w:ascii="Angsana New" w:hAnsi="Angsana New"/>
        <w:b/>
        <w:bCs/>
        <w:sz w:val="32"/>
        <w:szCs w:val="32"/>
      </w:rPr>
      <w:t>3</w:t>
    </w:r>
    <w:r w:rsidR="00795B8C">
      <w:rPr>
        <w:rFonts w:ascii="Angsana New" w:hAnsi="Angsana New"/>
        <w:b/>
        <w:bCs/>
        <w:sz w:val="32"/>
        <w:szCs w:val="32"/>
      </w:rPr>
      <w:t>0</w:t>
    </w:r>
    <w:r w:rsidR="00340C3B">
      <w:rPr>
        <w:rFonts w:ascii="Angsana New" w:hAnsi="Angsana New"/>
        <w:b/>
        <w:bCs/>
        <w:sz w:val="32"/>
        <w:szCs w:val="32"/>
      </w:rPr>
      <w:t xml:space="preserve"> </w:t>
    </w:r>
    <w:r w:rsidR="00340C3B">
      <w:rPr>
        <w:rFonts w:ascii="Angsana New" w:hAnsi="Angsana New" w:hint="cs"/>
        <w:b/>
        <w:bCs/>
        <w:sz w:val="32"/>
        <w:szCs w:val="32"/>
        <w:cs/>
      </w:rPr>
      <w:t>ม</w:t>
    </w:r>
    <w:r w:rsidR="00795B8C">
      <w:rPr>
        <w:rFonts w:ascii="Angsana New" w:hAnsi="Angsana New" w:hint="cs"/>
        <w:b/>
        <w:bCs/>
        <w:sz w:val="32"/>
        <w:szCs w:val="32"/>
        <w:cs/>
      </w:rPr>
      <w:t>ิถุนายน</w:t>
    </w:r>
    <w:r w:rsidR="00340C3B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340C3B">
      <w:rPr>
        <w:rFonts w:ascii="Angsana New" w:hAnsi="Angsana New"/>
        <w:b/>
        <w:bCs/>
        <w:sz w:val="32"/>
        <w:szCs w:val="32"/>
      </w:rPr>
      <w:t>2567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88E5FB2" w14:textId="77777777" w:rsidR="007F6C42" w:rsidRPr="007A52D5" w:rsidRDefault="007F6C42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27005719"/>
    <w:multiLevelType w:val="hybridMultilevel"/>
    <w:tmpl w:val="7C30A8AE"/>
    <w:lvl w:ilvl="0" w:tplc="0D04C76E">
      <w:start w:val="8"/>
      <w:numFmt w:val="decimal"/>
      <w:lvlText w:val="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478309D"/>
    <w:multiLevelType w:val="hybridMultilevel"/>
    <w:tmpl w:val="AD9845E2"/>
    <w:lvl w:ilvl="0" w:tplc="55F86B9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0" w15:restartNumberingAfterBreak="0">
    <w:nsid w:val="79BA1F64"/>
    <w:multiLevelType w:val="hybridMultilevel"/>
    <w:tmpl w:val="823CC854"/>
    <w:lvl w:ilvl="0" w:tplc="F000CB16">
      <w:start w:val="16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1231491">
    <w:abstractNumId w:val="6"/>
  </w:num>
  <w:num w:numId="2" w16cid:durableId="193809457">
    <w:abstractNumId w:val="5"/>
  </w:num>
  <w:num w:numId="3" w16cid:durableId="1342900350">
    <w:abstractNumId w:val="9"/>
  </w:num>
  <w:num w:numId="4" w16cid:durableId="1351377621">
    <w:abstractNumId w:val="7"/>
  </w:num>
  <w:num w:numId="5" w16cid:durableId="2144955687">
    <w:abstractNumId w:val="8"/>
  </w:num>
  <w:num w:numId="6" w16cid:durableId="1697805144">
    <w:abstractNumId w:val="3"/>
  </w:num>
  <w:num w:numId="7" w16cid:durableId="1583375093">
    <w:abstractNumId w:val="2"/>
  </w:num>
  <w:num w:numId="8" w16cid:durableId="864908804">
    <w:abstractNumId w:val="0"/>
  </w:num>
  <w:num w:numId="9" w16cid:durableId="670715866">
    <w:abstractNumId w:val="1"/>
  </w:num>
  <w:num w:numId="10" w16cid:durableId="2099208699">
    <w:abstractNumId w:val="4"/>
  </w:num>
  <w:num w:numId="11" w16cid:durableId="1396394704">
    <w:abstractNumId w:val="14"/>
  </w:num>
  <w:num w:numId="12" w16cid:durableId="1073236447">
    <w:abstractNumId w:val="10"/>
  </w:num>
  <w:num w:numId="13" w16cid:durableId="2041392982">
    <w:abstractNumId w:val="18"/>
  </w:num>
  <w:num w:numId="14" w16cid:durableId="566962859">
    <w:abstractNumId w:val="12"/>
  </w:num>
  <w:num w:numId="15" w16cid:durableId="1664161429">
    <w:abstractNumId w:val="15"/>
  </w:num>
  <w:num w:numId="16" w16cid:durableId="1752775585">
    <w:abstractNumId w:val="17"/>
  </w:num>
  <w:num w:numId="17" w16cid:durableId="83958603">
    <w:abstractNumId w:val="16"/>
  </w:num>
  <w:num w:numId="18" w16cid:durableId="290324976">
    <w:abstractNumId w:val="19"/>
  </w:num>
  <w:num w:numId="19" w16cid:durableId="1969118365">
    <w:abstractNumId w:val="13"/>
  </w:num>
  <w:num w:numId="20" w16cid:durableId="2014718096">
    <w:abstractNumId w:val="20"/>
  </w:num>
  <w:num w:numId="21" w16cid:durableId="503058465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114"/>
    <w:rsid w:val="0000041E"/>
    <w:rsid w:val="00000AF2"/>
    <w:rsid w:val="00001C79"/>
    <w:rsid w:val="000020B4"/>
    <w:rsid w:val="00002389"/>
    <w:rsid w:val="00002C9A"/>
    <w:rsid w:val="0000332D"/>
    <w:rsid w:val="00003FEC"/>
    <w:rsid w:val="00004C81"/>
    <w:rsid w:val="00004D64"/>
    <w:rsid w:val="00004FDC"/>
    <w:rsid w:val="000057F1"/>
    <w:rsid w:val="0000581A"/>
    <w:rsid w:val="000059D3"/>
    <w:rsid w:val="00005C07"/>
    <w:rsid w:val="00005D33"/>
    <w:rsid w:val="0000701F"/>
    <w:rsid w:val="00010199"/>
    <w:rsid w:val="000101B0"/>
    <w:rsid w:val="000106DB"/>
    <w:rsid w:val="00010B8E"/>
    <w:rsid w:val="00011236"/>
    <w:rsid w:val="0001137C"/>
    <w:rsid w:val="000114F4"/>
    <w:rsid w:val="00011688"/>
    <w:rsid w:val="00012042"/>
    <w:rsid w:val="0001353D"/>
    <w:rsid w:val="00013735"/>
    <w:rsid w:val="000138CB"/>
    <w:rsid w:val="00013C44"/>
    <w:rsid w:val="00013F44"/>
    <w:rsid w:val="0001402E"/>
    <w:rsid w:val="0001441F"/>
    <w:rsid w:val="00014750"/>
    <w:rsid w:val="00015624"/>
    <w:rsid w:val="000158EA"/>
    <w:rsid w:val="00015B58"/>
    <w:rsid w:val="00016966"/>
    <w:rsid w:val="00017128"/>
    <w:rsid w:val="0001725A"/>
    <w:rsid w:val="00017BBE"/>
    <w:rsid w:val="0002011D"/>
    <w:rsid w:val="00021635"/>
    <w:rsid w:val="00021AB1"/>
    <w:rsid w:val="00022459"/>
    <w:rsid w:val="00022F95"/>
    <w:rsid w:val="000231D0"/>
    <w:rsid w:val="00024045"/>
    <w:rsid w:val="00024401"/>
    <w:rsid w:val="00024599"/>
    <w:rsid w:val="00025BB2"/>
    <w:rsid w:val="00026A4D"/>
    <w:rsid w:val="00026B17"/>
    <w:rsid w:val="00027076"/>
    <w:rsid w:val="00027104"/>
    <w:rsid w:val="000271E8"/>
    <w:rsid w:val="0002778A"/>
    <w:rsid w:val="00027877"/>
    <w:rsid w:val="0003079C"/>
    <w:rsid w:val="000307E5"/>
    <w:rsid w:val="00030C01"/>
    <w:rsid w:val="00030DD8"/>
    <w:rsid w:val="0003180B"/>
    <w:rsid w:val="00031B4A"/>
    <w:rsid w:val="000321C6"/>
    <w:rsid w:val="0003389B"/>
    <w:rsid w:val="000339AD"/>
    <w:rsid w:val="000340A9"/>
    <w:rsid w:val="0003411A"/>
    <w:rsid w:val="0003526A"/>
    <w:rsid w:val="000352D1"/>
    <w:rsid w:val="000361FC"/>
    <w:rsid w:val="000363B0"/>
    <w:rsid w:val="0003708E"/>
    <w:rsid w:val="000375EF"/>
    <w:rsid w:val="0003780A"/>
    <w:rsid w:val="00037833"/>
    <w:rsid w:val="00037C60"/>
    <w:rsid w:val="00040238"/>
    <w:rsid w:val="00040756"/>
    <w:rsid w:val="00040A57"/>
    <w:rsid w:val="0004129E"/>
    <w:rsid w:val="00041560"/>
    <w:rsid w:val="0004179A"/>
    <w:rsid w:val="000417F2"/>
    <w:rsid w:val="00041D67"/>
    <w:rsid w:val="000423A8"/>
    <w:rsid w:val="00042733"/>
    <w:rsid w:val="00042787"/>
    <w:rsid w:val="00042D60"/>
    <w:rsid w:val="00043153"/>
    <w:rsid w:val="000431F7"/>
    <w:rsid w:val="0004349E"/>
    <w:rsid w:val="00043799"/>
    <w:rsid w:val="000439C6"/>
    <w:rsid w:val="00044558"/>
    <w:rsid w:val="00044BA8"/>
    <w:rsid w:val="00044E4B"/>
    <w:rsid w:val="0004528E"/>
    <w:rsid w:val="00045813"/>
    <w:rsid w:val="00046F24"/>
    <w:rsid w:val="000470A3"/>
    <w:rsid w:val="000470EE"/>
    <w:rsid w:val="0004728A"/>
    <w:rsid w:val="000475C7"/>
    <w:rsid w:val="00047852"/>
    <w:rsid w:val="00047939"/>
    <w:rsid w:val="00050AB3"/>
    <w:rsid w:val="00050AB9"/>
    <w:rsid w:val="00050BB3"/>
    <w:rsid w:val="00050EA2"/>
    <w:rsid w:val="00051BE5"/>
    <w:rsid w:val="00051D28"/>
    <w:rsid w:val="00051E38"/>
    <w:rsid w:val="00051EEE"/>
    <w:rsid w:val="00052973"/>
    <w:rsid w:val="00052B49"/>
    <w:rsid w:val="00052CB5"/>
    <w:rsid w:val="00053E40"/>
    <w:rsid w:val="00054000"/>
    <w:rsid w:val="00055492"/>
    <w:rsid w:val="00055562"/>
    <w:rsid w:val="000555F6"/>
    <w:rsid w:val="00055D63"/>
    <w:rsid w:val="00055FF1"/>
    <w:rsid w:val="000561ED"/>
    <w:rsid w:val="00056FDA"/>
    <w:rsid w:val="000570BF"/>
    <w:rsid w:val="00057333"/>
    <w:rsid w:val="000573CE"/>
    <w:rsid w:val="0005760D"/>
    <w:rsid w:val="00057893"/>
    <w:rsid w:val="000579C8"/>
    <w:rsid w:val="00060157"/>
    <w:rsid w:val="000607C8"/>
    <w:rsid w:val="0006094F"/>
    <w:rsid w:val="000609AB"/>
    <w:rsid w:val="00060EF0"/>
    <w:rsid w:val="00061A2E"/>
    <w:rsid w:val="0006230D"/>
    <w:rsid w:val="00062599"/>
    <w:rsid w:val="00062DE4"/>
    <w:rsid w:val="0006301C"/>
    <w:rsid w:val="000635AA"/>
    <w:rsid w:val="0006459F"/>
    <w:rsid w:val="00064D01"/>
    <w:rsid w:val="00064D05"/>
    <w:rsid w:val="000666FB"/>
    <w:rsid w:val="00066B18"/>
    <w:rsid w:val="00066B95"/>
    <w:rsid w:val="00066C83"/>
    <w:rsid w:val="000674DE"/>
    <w:rsid w:val="0006780A"/>
    <w:rsid w:val="00067F9C"/>
    <w:rsid w:val="00070180"/>
    <w:rsid w:val="00070513"/>
    <w:rsid w:val="000712EC"/>
    <w:rsid w:val="000713C6"/>
    <w:rsid w:val="000714E3"/>
    <w:rsid w:val="0007246F"/>
    <w:rsid w:val="000724F7"/>
    <w:rsid w:val="00073135"/>
    <w:rsid w:val="00074E48"/>
    <w:rsid w:val="0007502E"/>
    <w:rsid w:val="00075168"/>
    <w:rsid w:val="000752D7"/>
    <w:rsid w:val="00075385"/>
    <w:rsid w:val="000753F9"/>
    <w:rsid w:val="00075B65"/>
    <w:rsid w:val="0007601D"/>
    <w:rsid w:val="000762FB"/>
    <w:rsid w:val="00076C65"/>
    <w:rsid w:val="000779E1"/>
    <w:rsid w:val="00077B12"/>
    <w:rsid w:val="00077C07"/>
    <w:rsid w:val="0008087B"/>
    <w:rsid w:val="000808C7"/>
    <w:rsid w:val="00080EA3"/>
    <w:rsid w:val="00081054"/>
    <w:rsid w:val="00081087"/>
    <w:rsid w:val="000815FA"/>
    <w:rsid w:val="0008174B"/>
    <w:rsid w:val="00082352"/>
    <w:rsid w:val="00082394"/>
    <w:rsid w:val="000827E4"/>
    <w:rsid w:val="00082B89"/>
    <w:rsid w:val="0008334C"/>
    <w:rsid w:val="000833C8"/>
    <w:rsid w:val="000835A7"/>
    <w:rsid w:val="00084798"/>
    <w:rsid w:val="0008594D"/>
    <w:rsid w:val="00085A55"/>
    <w:rsid w:val="00085E2A"/>
    <w:rsid w:val="00086118"/>
    <w:rsid w:val="000861ED"/>
    <w:rsid w:val="000861F1"/>
    <w:rsid w:val="00086404"/>
    <w:rsid w:val="000867CA"/>
    <w:rsid w:val="00086D61"/>
    <w:rsid w:val="000871AF"/>
    <w:rsid w:val="00087811"/>
    <w:rsid w:val="00087BED"/>
    <w:rsid w:val="000902ED"/>
    <w:rsid w:val="00090C20"/>
    <w:rsid w:val="0009101F"/>
    <w:rsid w:val="000917D4"/>
    <w:rsid w:val="00091C22"/>
    <w:rsid w:val="0009238A"/>
    <w:rsid w:val="00092676"/>
    <w:rsid w:val="00092D70"/>
    <w:rsid w:val="00093013"/>
    <w:rsid w:val="0009319A"/>
    <w:rsid w:val="00093553"/>
    <w:rsid w:val="000937ED"/>
    <w:rsid w:val="00093AB3"/>
    <w:rsid w:val="00094013"/>
    <w:rsid w:val="00094723"/>
    <w:rsid w:val="000952E5"/>
    <w:rsid w:val="00095DD9"/>
    <w:rsid w:val="00095E98"/>
    <w:rsid w:val="00096570"/>
    <w:rsid w:val="000968D7"/>
    <w:rsid w:val="00096C6D"/>
    <w:rsid w:val="0009702B"/>
    <w:rsid w:val="000972F5"/>
    <w:rsid w:val="000973AE"/>
    <w:rsid w:val="00097DAD"/>
    <w:rsid w:val="000A13D8"/>
    <w:rsid w:val="000A1CF8"/>
    <w:rsid w:val="000A2E33"/>
    <w:rsid w:val="000A32B1"/>
    <w:rsid w:val="000A3BC3"/>
    <w:rsid w:val="000A4959"/>
    <w:rsid w:val="000A6342"/>
    <w:rsid w:val="000A6740"/>
    <w:rsid w:val="000A6AE7"/>
    <w:rsid w:val="000A70AD"/>
    <w:rsid w:val="000A71F8"/>
    <w:rsid w:val="000A739D"/>
    <w:rsid w:val="000A74A2"/>
    <w:rsid w:val="000A7582"/>
    <w:rsid w:val="000A76BD"/>
    <w:rsid w:val="000A7A21"/>
    <w:rsid w:val="000B0058"/>
    <w:rsid w:val="000B02BF"/>
    <w:rsid w:val="000B081A"/>
    <w:rsid w:val="000B0DFD"/>
    <w:rsid w:val="000B13B8"/>
    <w:rsid w:val="000B2082"/>
    <w:rsid w:val="000B3104"/>
    <w:rsid w:val="000B3148"/>
    <w:rsid w:val="000B38AA"/>
    <w:rsid w:val="000B3A47"/>
    <w:rsid w:val="000B3BDE"/>
    <w:rsid w:val="000B4903"/>
    <w:rsid w:val="000B4C87"/>
    <w:rsid w:val="000B4FF2"/>
    <w:rsid w:val="000B5EDC"/>
    <w:rsid w:val="000B60CA"/>
    <w:rsid w:val="000B7CA7"/>
    <w:rsid w:val="000B7F72"/>
    <w:rsid w:val="000B7F92"/>
    <w:rsid w:val="000C0D52"/>
    <w:rsid w:val="000C1002"/>
    <w:rsid w:val="000C105E"/>
    <w:rsid w:val="000C1B3D"/>
    <w:rsid w:val="000C33A7"/>
    <w:rsid w:val="000C3AAB"/>
    <w:rsid w:val="000C3FCA"/>
    <w:rsid w:val="000C4168"/>
    <w:rsid w:val="000C4B28"/>
    <w:rsid w:val="000C5709"/>
    <w:rsid w:val="000C6B46"/>
    <w:rsid w:val="000C7041"/>
    <w:rsid w:val="000C77A0"/>
    <w:rsid w:val="000C7BF0"/>
    <w:rsid w:val="000D03BE"/>
    <w:rsid w:val="000D13CF"/>
    <w:rsid w:val="000D2F89"/>
    <w:rsid w:val="000D3002"/>
    <w:rsid w:val="000D3610"/>
    <w:rsid w:val="000D4250"/>
    <w:rsid w:val="000D4760"/>
    <w:rsid w:val="000D4AAF"/>
    <w:rsid w:val="000D5990"/>
    <w:rsid w:val="000D5BE0"/>
    <w:rsid w:val="000D6594"/>
    <w:rsid w:val="000D741F"/>
    <w:rsid w:val="000D7B14"/>
    <w:rsid w:val="000D7EB8"/>
    <w:rsid w:val="000E028F"/>
    <w:rsid w:val="000E0E4D"/>
    <w:rsid w:val="000E0E81"/>
    <w:rsid w:val="000E12B6"/>
    <w:rsid w:val="000E14CF"/>
    <w:rsid w:val="000E1694"/>
    <w:rsid w:val="000E179E"/>
    <w:rsid w:val="000E1B7D"/>
    <w:rsid w:val="000E1BA7"/>
    <w:rsid w:val="000E1D2A"/>
    <w:rsid w:val="000E2AC9"/>
    <w:rsid w:val="000E3076"/>
    <w:rsid w:val="000E3DAE"/>
    <w:rsid w:val="000E3F7A"/>
    <w:rsid w:val="000E434E"/>
    <w:rsid w:val="000E4389"/>
    <w:rsid w:val="000E44C6"/>
    <w:rsid w:val="000E469F"/>
    <w:rsid w:val="000E4B14"/>
    <w:rsid w:val="000E4E80"/>
    <w:rsid w:val="000E519C"/>
    <w:rsid w:val="000E5711"/>
    <w:rsid w:val="000E5F2B"/>
    <w:rsid w:val="000E63FD"/>
    <w:rsid w:val="000E6410"/>
    <w:rsid w:val="000E67A1"/>
    <w:rsid w:val="000E6C88"/>
    <w:rsid w:val="000E766D"/>
    <w:rsid w:val="000E7FA6"/>
    <w:rsid w:val="000F00F6"/>
    <w:rsid w:val="000F029D"/>
    <w:rsid w:val="000F0BE7"/>
    <w:rsid w:val="000F122E"/>
    <w:rsid w:val="000F1668"/>
    <w:rsid w:val="000F196A"/>
    <w:rsid w:val="000F1FFD"/>
    <w:rsid w:val="000F20B0"/>
    <w:rsid w:val="000F2513"/>
    <w:rsid w:val="000F2AB8"/>
    <w:rsid w:val="000F3896"/>
    <w:rsid w:val="000F3BC9"/>
    <w:rsid w:val="000F55C2"/>
    <w:rsid w:val="000F562F"/>
    <w:rsid w:val="000F58E1"/>
    <w:rsid w:val="000F60F2"/>
    <w:rsid w:val="000F6540"/>
    <w:rsid w:val="000F7143"/>
    <w:rsid w:val="000F7549"/>
    <w:rsid w:val="000F7C92"/>
    <w:rsid w:val="0010011A"/>
    <w:rsid w:val="001011B0"/>
    <w:rsid w:val="001011E7"/>
    <w:rsid w:val="00101868"/>
    <w:rsid w:val="00102074"/>
    <w:rsid w:val="00102301"/>
    <w:rsid w:val="00103262"/>
    <w:rsid w:val="00103510"/>
    <w:rsid w:val="00103AA9"/>
    <w:rsid w:val="00103F50"/>
    <w:rsid w:val="00104D39"/>
    <w:rsid w:val="001050C8"/>
    <w:rsid w:val="0010552E"/>
    <w:rsid w:val="0010555F"/>
    <w:rsid w:val="00106119"/>
    <w:rsid w:val="001067FA"/>
    <w:rsid w:val="001101B5"/>
    <w:rsid w:val="00110851"/>
    <w:rsid w:val="00110857"/>
    <w:rsid w:val="00110A62"/>
    <w:rsid w:val="001115B1"/>
    <w:rsid w:val="00111ADF"/>
    <w:rsid w:val="001129FC"/>
    <w:rsid w:val="00113118"/>
    <w:rsid w:val="00113A0D"/>
    <w:rsid w:val="001143BF"/>
    <w:rsid w:val="00114520"/>
    <w:rsid w:val="00115763"/>
    <w:rsid w:val="00115E76"/>
    <w:rsid w:val="00116342"/>
    <w:rsid w:val="0011694C"/>
    <w:rsid w:val="00117056"/>
    <w:rsid w:val="001177B6"/>
    <w:rsid w:val="00120399"/>
    <w:rsid w:val="0012041B"/>
    <w:rsid w:val="0012045E"/>
    <w:rsid w:val="001207CA"/>
    <w:rsid w:val="001207F7"/>
    <w:rsid w:val="00120A02"/>
    <w:rsid w:val="00121A77"/>
    <w:rsid w:val="00121E83"/>
    <w:rsid w:val="00121F6D"/>
    <w:rsid w:val="001221C2"/>
    <w:rsid w:val="00122713"/>
    <w:rsid w:val="0012321F"/>
    <w:rsid w:val="00123373"/>
    <w:rsid w:val="00123F61"/>
    <w:rsid w:val="001243EA"/>
    <w:rsid w:val="001249E4"/>
    <w:rsid w:val="001251FF"/>
    <w:rsid w:val="00125BB0"/>
    <w:rsid w:val="00126108"/>
    <w:rsid w:val="00126219"/>
    <w:rsid w:val="00126477"/>
    <w:rsid w:val="00126795"/>
    <w:rsid w:val="00126D32"/>
    <w:rsid w:val="001271BB"/>
    <w:rsid w:val="0012760C"/>
    <w:rsid w:val="00127836"/>
    <w:rsid w:val="00130683"/>
    <w:rsid w:val="00130AEB"/>
    <w:rsid w:val="00130DED"/>
    <w:rsid w:val="00131489"/>
    <w:rsid w:val="001317DE"/>
    <w:rsid w:val="001327A4"/>
    <w:rsid w:val="001331A8"/>
    <w:rsid w:val="00133269"/>
    <w:rsid w:val="001334A1"/>
    <w:rsid w:val="0013534D"/>
    <w:rsid w:val="00135ACC"/>
    <w:rsid w:val="00135F9A"/>
    <w:rsid w:val="0013645F"/>
    <w:rsid w:val="00136C18"/>
    <w:rsid w:val="00136E0F"/>
    <w:rsid w:val="001375A7"/>
    <w:rsid w:val="001406FD"/>
    <w:rsid w:val="00140D25"/>
    <w:rsid w:val="00141358"/>
    <w:rsid w:val="0014226F"/>
    <w:rsid w:val="0014285E"/>
    <w:rsid w:val="00142A8C"/>
    <w:rsid w:val="00142EA5"/>
    <w:rsid w:val="00142F4F"/>
    <w:rsid w:val="001434CA"/>
    <w:rsid w:val="001438B1"/>
    <w:rsid w:val="001438E1"/>
    <w:rsid w:val="0014420E"/>
    <w:rsid w:val="0014448A"/>
    <w:rsid w:val="001455FA"/>
    <w:rsid w:val="00145C36"/>
    <w:rsid w:val="00146032"/>
    <w:rsid w:val="0014605D"/>
    <w:rsid w:val="0014641B"/>
    <w:rsid w:val="001468FA"/>
    <w:rsid w:val="00146DB1"/>
    <w:rsid w:val="00146F37"/>
    <w:rsid w:val="00146FBA"/>
    <w:rsid w:val="0014777B"/>
    <w:rsid w:val="00147912"/>
    <w:rsid w:val="001504C5"/>
    <w:rsid w:val="001506B4"/>
    <w:rsid w:val="00150949"/>
    <w:rsid w:val="00150BD5"/>
    <w:rsid w:val="00150F17"/>
    <w:rsid w:val="00150FB8"/>
    <w:rsid w:val="00151370"/>
    <w:rsid w:val="00151964"/>
    <w:rsid w:val="00151EE1"/>
    <w:rsid w:val="001520FF"/>
    <w:rsid w:val="00152442"/>
    <w:rsid w:val="00152B18"/>
    <w:rsid w:val="001534B8"/>
    <w:rsid w:val="00153690"/>
    <w:rsid w:val="001538FE"/>
    <w:rsid w:val="00153965"/>
    <w:rsid w:val="00154A5F"/>
    <w:rsid w:val="00154AE0"/>
    <w:rsid w:val="001555F8"/>
    <w:rsid w:val="00155829"/>
    <w:rsid w:val="00156303"/>
    <w:rsid w:val="00156D95"/>
    <w:rsid w:val="00157054"/>
    <w:rsid w:val="00157658"/>
    <w:rsid w:val="00157C60"/>
    <w:rsid w:val="00157D6C"/>
    <w:rsid w:val="001602EB"/>
    <w:rsid w:val="00160AAA"/>
    <w:rsid w:val="00160BCB"/>
    <w:rsid w:val="00160FF1"/>
    <w:rsid w:val="00161184"/>
    <w:rsid w:val="00161915"/>
    <w:rsid w:val="00161A0B"/>
    <w:rsid w:val="001622F6"/>
    <w:rsid w:val="001623EA"/>
    <w:rsid w:val="001625FB"/>
    <w:rsid w:val="00162701"/>
    <w:rsid w:val="0016301E"/>
    <w:rsid w:val="00163387"/>
    <w:rsid w:val="00164165"/>
    <w:rsid w:val="001643B6"/>
    <w:rsid w:val="00164488"/>
    <w:rsid w:val="001645A3"/>
    <w:rsid w:val="00164AFB"/>
    <w:rsid w:val="0016539C"/>
    <w:rsid w:val="001658F5"/>
    <w:rsid w:val="00165944"/>
    <w:rsid w:val="00165AB0"/>
    <w:rsid w:val="00165C15"/>
    <w:rsid w:val="00165CD4"/>
    <w:rsid w:val="00166F4A"/>
    <w:rsid w:val="001706D8"/>
    <w:rsid w:val="00170F42"/>
    <w:rsid w:val="001710C6"/>
    <w:rsid w:val="001722B3"/>
    <w:rsid w:val="001725AD"/>
    <w:rsid w:val="00172F78"/>
    <w:rsid w:val="00174106"/>
    <w:rsid w:val="00174A7A"/>
    <w:rsid w:val="00174A90"/>
    <w:rsid w:val="00175CB8"/>
    <w:rsid w:val="0017687F"/>
    <w:rsid w:val="00176A83"/>
    <w:rsid w:val="00176F38"/>
    <w:rsid w:val="00177860"/>
    <w:rsid w:val="00180641"/>
    <w:rsid w:val="00180F64"/>
    <w:rsid w:val="00181214"/>
    <w:rsid w:val="001814C5"/>
    <w:rsid w:val="00181529"/>
    <w:rsid w:val="001816AE"/>
    <w:rsid w:val="00181A68"/>
    <w:rsid w:val="00181EC4"/>
    <w:rsid w:val="001820C3"/>
    <w:rsid w:val="001820F9"/>
    <w:rsid w:val="001821CB"/>
    <w:rsid w:val="00182AB0"/>
    <w:rsid w:val="00183111"/>
    <w:rsid w:val="00183938"/>
    <w:rsid w:val="00183E74"/>
    <w:rsid w:val="00185DC4"/>
    <w:rsid w:val="001861C8"/>
    <w:rsid w:val="0018665C"/>
    <w:rsid w:val="00186B9B"/>
    <w:rsid w:val="00187D12"/>
    <w:rsid w:val="0019035A"/>
    <w:rsid w:val="00191113"/>
    <w:rsid w:val="001912D7"/>
    <w:rsid w:val="001914E2"/>
    <w:rsid w:val="001915A8"/>
    <w:rsid w:val="001918D1"/>
    <w:rsid w:val="00191BD7"/>
    <w:rsid w:val="00192B7F"/>
    <w:rsid w:val="00192FD3"/>
    <w:rsid w:val="0019329C"/>
    <w:rsid w:val="00194364"/>
    <w:rsid w:val="00194C78"/>
    <w:rsid w:val="00195A80"/>
    <w:rsid w:val="00195C71"/>
    <w:rsid w:val="00195CA0"/>
    <w:rsid w:val="00196566"/>
    <w:rsid w:val="00196944"/>
    <w:rsid w:val="0019755B"/>
    <w:rsid w:val="00197967"/>
    <w:rsid w:val="00197DE7"/>
    <w:rsid w:val="001A0B80"/>
    <w:rsid w:val="001A1456"/>
    <w:rsid w:val="001A1949"/>
    <w:rsid w:val="001A2249"/>
    <w:rsid w:val="001A257C"/>
    <w:rsid w:val="001A3366"/>
    <w:rsid w:val="001A3D0A"/>
    <w:rsid w:val="001A3E0C"/>
    <w:rsid w:val="001A3F75"/>
    <w:rsid w:val="001A4032"/>
    <w:rsid w:val="001A435B"/>
    <w:rsid w:val="001A4470"/>
    <w:rsid w:val="001A4610"/>
    <w:rsid w:val="001A473A"/>
    <w:rsid w:val="001A67A0"/>
    <w:rsid w:val="001A67DB"/>
    <w:rsid w:val="001A7448"/>
    <w:rsid w:val="001A7694"/>
    <w:rsid w:val="001A7877"/>
    <w:rsid w:val="001A7DD0"/>
    <w:rsid w:val="001A7FDC"/>
    <w:rsid w:val="001A7FF8"/>
    <w:rsid w:val="001B055E"/>
    <w:rsid w:val="001B058B"/>
    <w:rsid w:val="001B0DE5"/>
    <w:rsid w:val="001B1B0D"/>
    <w:rsid w:val="001B302F"/>
    <w:rsid w:val="001B3236"/>
    <w:rsid w:val="001B3417"/>
    <w:rsid w:val="001B3ADB"/>
    <w:rsid w:val="001B3F8B"/>
    <w:rsid w:val="001B50E4"/>
    <w:rsid w:val="001B53C1"/>
    <w:rsid w:val="001B65F8"/>
    <w:rsid w:val="001B6672"/>
    <w:rsid w:val="001B69E2"/>
    <w:rsid w:val="001B7BB4"/>
    <w:rsid w:val="001C0014"/>
    <w:rsid w:val="001C1E9E"/>
    <w:rsid w:val="001C2299"/>
    <w:rsid w:val="001C22B6"/>
    <w:rsid w:val="001C2586"/>
    <w:rsid w:val="001C2934"/>
    <w:rsid w:val="001C3896"/>
    <w:rsid w:val="001C3914"/>
    <w:rsid w:val="001C3EB9"/>
    <w:rsid w:val="001C43C1"/>
    <w:rsid w:val="001C489C"/>
    <w:rsid w:val="001C48D9"/>
    <w:rsid w:val="001C499C"/>
    <w:rsid w:val="001C532F"/>
    <w:rsid w:val="001C55CF"/>
    <w:rsid w:val="001C5D07"/>
    <w:rsid w:val="001C69C1"/>
    <w:rsid w:val="001C6C1D"/>
    <w:rsid w:val="001C6EDA"/>
    <w:rsid w:val="001C7E31"/>
    <w:rsid w:val="001D01BC"/>
    <w:rsid w:val="001D03DE"/>
    <w:rsid w:val="001D06FE"/>
    <w:rsid w:val="001D0930"/>
    <w:rsid w:val="001D1653"/>
    <w:rsid w:val="001D27AE"/>
    <w:rsid w:val="001D2B4E"/>
    <w:rsid w:val="001D319A"/>
    <w:rsid w:val="001D3E22"/>
    <w:rsid w:val="001D4DE1"/>
    <w:rsid w:val="001D6A07"/>
    <w:rsid w:val="001D777B"/>
    <w:rsid w:val="001D7DD0"/>
    <w:rsid w:val="001D7E6D"/>
    <w:rsid w:val="001E030D"/>
    <w:rsid w:val="001E0691"/>
    <w:rsid w:val="001E0C7E"/>
    <w:rsid w:val="001E0D0D"/>
    <w:rsid w:val="001E2B70"/>
    <w:rsid w:val="001E343D"/>
    <w:rsid w:val="001E35C4"/>
    <w:rsid w:val="001E477D"/>
    <w:rsid w:val="001E5B7E"/>
    <w:rsid w:val="001E64CB"/>
    <w:rsid w:val="001E6562"/>
    <w:rsid w:val="001E66A3"/>
    <w:rsid w:val="001E6803"/>
    <w:rsid w:val="001E6993"/>
    <w:rsid w:val="001E6B9A"/>
    <w:rsid w:val="001E706D"/>
    <w:rsid w:val="001E73A6"/>
    <w:rsid w:val="001E76E4"/>
    <w:rsid w:val="001E77EF"/>
    <w:rsid w:val="001E7C1C"/>
    <w:rsid w:val="001E7DD3"/>
    <w:rsid w:val="001E7EED"/>
    <w:rsid w:val="001F05C8"/>
    <w:rsid w:val="001F0B97"/>
    <w:rsid w:val="001F0E66"/>
    <w:rsid w:val="001F1540"/>
    <w:rsid w:val="001F174F"/>
    <w:rsid w:val="001F1854"/>
    <w:rsid w:val="001F266A"/>
    <w:rsid w:val="001F3565"/>
    <w:rsid w:val="001F3590"/>
    <w:rsid w:val="001F3B34"/>
    <w:rsid w:val="001F3CD2"/>
    <w:rsid w:val="001F407D"/>
    <w:rsid w:val="001F433A"/>
    <w:rsid w:val="001F4D24"/>
    <w:rsid w:val="001F5193"/>
    <w:rsid w:val="001F5308"/>
    <w:rsid w:val="001F5BF8"/>
    <w:rsid w:val="001F6845"/>
    <w:rsid w:val="001F7451"/>
    <w:rsid w:val="001F7493"/>
    <w:rsid w:val="001F7D8E"/>
    <w:rsid w:val="002003D3"/>
    <w:rsid w:val="002006D2"/>
    <w:rsid w:val="00200AD3"/>
    <w:rsid w:val="00200CC4"/>
    <w:rsid w:val="002014AD"/>
    <w:rsid w:val="00201847"/>
    <w:rsid w:val="00201E5C"/>
    <w:rsid w:val="00201F31"/>
    <w:rsid w:val="00201FCF"/>
    <w:rsid w:val="002034C3"/>
    <w:rsid w:val="002037AF"/>
    <w:rsid w:val="0020382B"/>
    <w:rsid w:val="00203849"/>
    <w:rsid w:val="002051A2"/>
    <w:rsid w:val="00205646"/>
    <w:rsid w:val="0020571A"/>
    <w:rsid w:val="00206613"/>
    <w:rsid w:val="002070A9"/>
    <w:rsid w:val="00207ADE"/>
    <w:rsid w:val="00210D37"/>
    <w:rsid w:val="00211A6B"/>
    <w:rsid w:val="00211AE5"/>
    <w:rsid w:val="00212068"/>
    <w:rsid w:val="002120AB"/>
    <w:rsid w:val="00212867"/>
    <w:rsid w:val="00212A7F"/>
    <w:rsid w:val="002130F3"/>
    <w:rsid w:val="00213283"/>
    <w:rsid w:val="0021382C"/>
    <w:rsid w:val="002143C7"/>
    <w:rsid w:val="002149E5"/>
    <w:rsid w:val="00214CC0"/>
    <w:rsid w:val="002155CC"/>
    <w:rsid w:val="00215C05"/>
    <w:rsid w:val="002162F6"/>
    <w:rsid w:val="00216460"/>
    <w:rsid w:val="0021668F"/>
    <w:rsid w:val="00216EB4"/>
    <w:rsid w:val="00217512"/>
    <w:rsid w:val="0021782B"/>
    <w:rsid w:val="00217B69"/>
    <w:rsid w:val="002205EF"/>
    <w:rsid w:val="0022097F"/>
    <w:rsid w:val="00220A16"/>
    <w:rsid w:val="00220E3D"/>
    <w:rsid w:val="00220F21"/>
    <w:rsid w:val="00221070"/>
    <w:rsid w:val="00222144"/>
    <w:rsid w:val="00222727"/>
    <w:rsid w:val="002230BD"/>
    <w:rsid w:val="00224118"/>
    <w:rsid w:val="002246AC"/>
    <w:rsid w:val="00224E76"/>
    <w:rsid w:val="002251F7"/>
    <w:rsid w:val="00225A1E"/>
    <w:rsid w:val="00225BE8"/>
    <w:rsid w:val="0022663F"/>
    <w:rsid w:val="002266AE"/>
    <w:rsid w:val="002267E4"/>
    <w:rsid w:val="0022753D"/>
    <w:rsid w:val="00227944"/>
    <w:rsid w:val="00227D36"/>
    <w:rsid w:val="00227E42"/>
    <w:rsid w:val="0023062A"/>
    <w:rsid w:val="0023068C"/>
    <w:rsid w:val="002308C6"/>
    <w:rsid w:val="00230D9F"/>
    <w:rsid w:val="00231458"/>
    <w:rsid w:val="00231678"/>
    <w:rsid w:val="00232645"/>
    <w:rsid w:val="00233935"/>
    <w:rsid w:val="00234399"/>
    <w:rsid w:val="002344F3"/>
    <w:rsid w:val="0023474D"/>
    <w:rsid w:val="0023482A"/>
    <w:rsid w:val="00234BC4"/>
    <w:rsid w:val="00234CD2"/>
    <w:rsid w:val="00235298"/>
    <w:rsid w:val="00235B6F"/>
    <w:rsid w:val="00235EC2"/>
    <w:rsid w:val="00236394"/>
    <w:rsid w:val="00236EC7"/>
    <w:rsid w:val="002372C4"/>
    <w:rsid w:val="00237541"/>
    <w:rsid w:val="00237D45"/>
    <w:rsid w:val="002401B8"/>
    <w:rsid w:val="00240BDC"/>
    <w:rsid w:val="00241A2B"/>
    <w:rsid w:val="00241E06"/>
    <w:rsid w:val="00241E81"/>
    <w:rsid w:val="00242CB2"/>
    <w:rsid w:val="00242F74"/>
    <w:rsid w:val="00243C27"/>
    <w:rsid w:val="002443C8"/>
    <w:rsid w:val="0024451F"/>
    <w:rsid w:val="00244ACC"/>
    <w:rsid w:val="0024553C"/>
    <w:rsid w:val="002456BC"/>
    <w:rsid w:val="0024602E"/>
    <w:rsid w:val="00246574"/>
    <w:rsid w:val="00247623"/>
    <w:rsid w:val="00247876"/>
    <w:rsid w:val="002479A1"/>
    <w:rsid w:val="00247B28"/>
    <w:rsid w:val="00247EEA"/>
    <w:rsid w:val="0025085F"/>
    <w:rsid w:val="00250A52"/>
    <w:rsid w:val="00250E5F"/>
    <w:rsid w:val="00250EEE"/>
    <w:rsid w:val="002515E2"/>
    <w:rsid w:val="00251C3D"/>
    <w:rsid w:val="00251C53"/>
    <w:rsid w:val="002522D3"/>
    <w:rsid w:val="0025234C"/>
    <w:rsid w:val="00252967"/>
    <w:rsid w:val="00252B3E"/>
    <w:rsid w:val="00252C5E"/>
    <w:rsid w:val="00253BCA"/>
    <w:rsid w:val="0025401E"/>
    <w:rsid w:val="00254159"/>
    <w:rsid w:val="002543C9"/>
    <w:rsid w:val="00255367"/>
    <w:rsid w:val="002559E9"/>
    <w:rsid w:val="00255AFC"/>
    <w:rsid w:val="002560B8"/>
    <w:rsid w:val="002567A7"/>
    <w:rsid w:val="00256EF5"/>
    <w:rsid w:val="00257655"/>
    <w:rsid w:val="00257F0E"/>
    <w:rsid w:val="00260293"/>
    <w:rsid w:val="00260D54"/>
    <w:rsid w:val="00261184"/>
    <w:rsid w:val="00261198"/>
    <w:rsid w:val="00262079"/>
    <w:rsid w:val="0026239E"/>
    <w:rsid w:val="0026289C"/>
    <w:rsid w:val="00262DFC"/>
    <w:rsid w:val="002634AD"/>
    <w:rsid w:val="00263A98"/>
    <w:rsid w:val="002644CD"/>
    <w:rsid w:val="0026461C"/>
    <w:rsid w:val="00264D2F"/>
    <w:rsid w:val="00265762"/>
    <w:rsid w:val="00265D75"/>
    <w:rsid w:val="00265D78"/>
    <w:rsid w:val="00266075"/>
    <w:rsid w:val="00266C10"/>
    <w:rsid w:val="00266D35"/>
    <w:rsid w:val="00267497"/>
    <w:rsid w:val="00267A9C"/>
    <w:rsid w:val="002709B1"/>
    <w:rsid w:val="00270D06"/>
    <w:rsid w:val="00272682"/>
    <w:rsid w:val="00272D85"/>
    <w:rsid w:val="00272E27"/>
    <w:rsid w:val="002735FB"/>
    <w:rsid w:val="00273EA7"/>
    <w:rsid w:val="00274004"/>
    <w:rsid w:val="00274F91"/>
    <w:rsid w:val="00275350"/>
    <w:rsid w:val="00275759"/>
    <w:rsid w:val="00276BE0"/>
    <w:rsid w:val="00277258"/>
    <w:rsid w:val="0027742A"/>
    <w:rsid w:val="00277442"/>
    <w:rsid w:val="00277445"/>
    <w:rsid w:val="00277C57"/>
    <w:rsid w:val="00280170"/>
    <w:rsid w:val="00280348"/>
    <w:rsid w:val="002804AC"/>
    <w:rsid w:val="00281C88"/>
    <w:rsid w:val="0028299D"/>
    <w:rsid w:val="00282C71"/>
    <w:rsid w:val="0028320E"/>
    <w:rsid w:val="0028398E"/>
    <w:rsid w:val="00283D02"/>
    <w:rsid w:val="00283E95"/>
    <w:rsid w:val="00284026"/>
    <w:rsid w:val="002847AB"/>
    <w:rsid w:val="002853B9"/>
    <w:rsid w:val="00286128"/>
    <w:rsid w:val="00286F40"/>
    <w:rsid w:val="002874C3"/>
    <w:rsid w:val="00287825"/>
    <w:rsid w:val="00287CA8"/>
    <w:rsid w:val="002902CC"/>
    <w:rsid w:val="00290B0F"/>
    <w:rsid w:val="00290CF4"/>
    <w:rsid w:val="002917D2"/>
    <w:rsid w:val="0029196B"/>
    <w:rsid w:val="00291C76"/>
    <w:rsid w:val="00291D2A"/>
    <w:rsid w:val="00292FA7"/>
    <w:rsid w:val="00293179"/>
    <w:rsid w:val="00293419"/>
    <w:rsid w:val="0029356C"/>
    <w:rsid w:val="00293CAE"/>
    <w:rsid w:val="00294123"/>
    <w:rsid w:val="00294428"/>
    <w:rsid w:val="00294734"/>
    <w:rsid w:val="00294C3E"/>
    <w:rsid w:val="00295878"/>
    <w:rsid w:val="00295BF5"/>
    <w:rsid w:val="002962C6"/>
    <w:rsid w:val="002963CD"/>
    <w:rsid w:val="002965A0"/>
    <w:rsid w:val="00296B6C"/>
    <w:rsid w:val="00297258"/>
    <w:rsid w:val="00297C74"/>
    <w:rsid w:val="002A0947"/>
    <w:rsid w:val="002A0E77"/>
    <w:rsid w:val="002A125D"/>
    <w:rsid w:val="002A166F"/>
    <w:rsid w:val="002A2294"/>
    <w:rsid w:val="002A233B"/>
    <w:rsid w:val="002A2500"/>
    <w:rsid w:val="002A27DE"/>
    <w:rsid w:val="002A2860"/>
    <w:rsid w:val="002A315A"/>
    <w:rsid w:val="002A43EB"/>
    <w:rsid w:val="002A43FA"/>
    <w:rsid w:val="002A45F0"/>
    <w:rsid w:val="002A4AD2"/>
    <w:rsid w:val="002A4EDC"/>
    <w:rsid w:val="002A5158"/>
    <w:rsid w:val="002A641D"/>
    <w:rsid w:val="002A643F"/>
    <w:rsid w:val="002A6AC8"/>
    <w:rsid w:val="002A6B8E"/>
    <w:rsid w:val="002A6D1B"/>
    <w:rsid w:val="002A7324"/>
    <w:rsid w:val="002A7A62"/>
    <w:rsid w:val="002B16CD"/>
    <w:rsid w:val="002B20F3"/>
    <w:rsid w:val="002B2237"/>
    <w:rsid w:val="002B2AE6"/>
    <w:rsid w:val="002B2F5E"/>
    <w:rsid w:val="002B326C"/>
    <w:rsid w:val="002B32AA"/>
    <w:rsid w:val="002B3786"/>
    <w:rsid w:val="002B398D"/>
    <w:rsid w:val="002B4046"/>
    <w:rsid w:val="002B4239"/>
    <w:rsid w:val="002B42A2"/>
    <w:rsid w:val="002B42FB"/>
    <w:rsid w:val="002B4721"/>
    <w:rsid w:val="002B4A16"/>
    <w:rsid w:val="002B65B4"/>
    <w:rsid w:val="002B76B4"/>
    <w:rsid w:val="002C044C"/>
    <w:rsid w:val="002C0471"/>
    <w:rsid w:val="002C088F"/>
    <w:rsid w:val="002C08AE"/>
    <w:rsid w:val="002C0F66"/>
    <w:rsid w:val="002C1678"/>
    <w:rsid w:val="002C1E63"/>
    <w:rsid w:val="002C2919"/>
    <w:rsid w:val="002C291B"/>
    <w:rsid w:val="002C2CF6"/>
    <w:rsid w:val="002C34C1"/>
    <w:rsid w:val="002C35D8"/>
    <w:rsid w:val="002C3A6E"/>
    <w:rsid w:val="002C47D5"/>
    <w:rsid w:val="002C4992"/>
    <w:rsid w:val="002C49BB"/>
    <w:rsid w:val="002C51D2"/>
    <w:rsid w:val="002C6331"/>
    <w:rsid w:val="002C68AE"/>
    <w:rsid w:val="002C742A"/>
    <w:rsid w:val="002C7967"/>
    <w:rsid w:val="002C798D"/>
    <w:rsid w:val="002C7F31"/>
    <w:rsid w:val="002C7FA9"/>
    <w:rsid w:val="002D01F3"/>
    <w:rsid w:val="002D0AFC"/>
    <w:rsid w:val="002D1161"/>
    <w:rsid w:val="002D1944"/>
    <w:rsid w:val="002D195C"/>
    <w:rsid w:val="002D2A59"/>
    <w:rsid w:val="002D351D"/>
    <w:rsid w:val="002D3EDA"/>
    <w:rsid w:val="002D4157"/>
    <w:rsid w:val="002D465F"/>
    <w:rsid w:val="002D5553"/>
    <w:rsid w:val="002D55FF"/>
    <w:rsid w:val="002D6414"/>
    <w:rsid w:val="002D6CEB"/>
    <w:rsid w:val="002D6F36"/>
    <w:rsid w:val="002D787C"/>
    <w:rsid w:val="002D79AF"/>
    <w:rsid w:val="002D7A77"/>
    <w:rsid w:val="002D7AF3"/>
    <w:rsid w:val="002E07D6"/>
    <w:rsid w:val="002E09F3"/>
    <w:rsid w:val="002E0B22"/>
    <w:rsid w:val="002E112B"/>
    <w:rsid w:val="002E1F4B"/>
    <w:rsid w:val="002E1F6D"/>
    <w:rsid w:val="002E2712"/>
    <w:rsid w:val="002E2A11"/>
    <w:rsid w:val="002E2D04"/>
    <w:rsid w:val="002E3195"/>
    <w:rsid w:val="002E338C"/>
    <w:rsid w:val="002E362E"/>
    <w:rsid w:val="002E387C"/>
    <w:rsid w:val="002E3925"/>
    <w:rsid w:val="002E3CE2"/>
    <w:rsid w:val="002E4331"/>
    <w:rsid w:val="002E51BA"/>
    <w:rsid w:val="002E51E4"/>
    <w:rsid w:val="002E585E"/>
    <w:rsid w:val="002E59C0"/>
    <w:rsid w:val="002E5B6A"/>
    <w:rsid w:val="002E5FD2"/>
    <w:rsid w:val="002E676C"/>
    <w:rsid w:val="002E6E20"/>
    <w:rsid w:val="002E7326"/>
    <w:rsid w:val="002E799D"/>
    <w:rsid w:val="002E7CB7"/>
    <w:rsid w:val="002E7FD7"/>
    <w:rsid w:val="002F003E"/>
    <w:rsid w:val="002F0218"/>
    <w:rsid w:val="002F0742"/>
    <w:rsid w:val="002F0BEE"/>
    <w:rsid w:val="002F0FC8"/>
    <w:rsid w:val="002F1759"/>
    <w:rsid w:val="002F22E7"/>
    <w:rsid w:val="002F3193"/>
    <w:rsid w:val="002F3424"/>
    <w:rsid w:val="002F3DE5"/>
    <w:rsid w:val="002F3E5B"/>
    <w:rsid w:val="002F4A86"/>
    <w:rsid w:val="002F4C54"/>
    <w:rsid w:val="002F61E7"/>
    <w:rsid w:val="002F64CA"/>
    <w:rsid w:val="002F65F8"/>
    <w:rsid w:val="002F6F84"/>
    <w:rsid w:val="002F7B22"/>
    <w:rsid w:val="002F7ED6"/>
    <w:rsid w:val="00300B44"/>
    <w:rsid w:val="00300DF6"/>
    <w:rsid w:val="00301099"/>
    <w:rsid w:val="00301853"/>
    <w:rsid w:val="00301D72"/>
    <w:rsid w:val="00301F00"/>
    <w:rsid w:val="00301F4E"/>
    <w:rsid w:val="003024E9"/>
    <w:rsid w:val="00302C99"/>
    <w:rsid w:val="00303606"/>
    <w:rsid w:val="003054A4"/>
    <w:rsid w:val="003054EF"/>
    <w:rsid w:val="00305FDD"/>
    <w:rsid w:val="003060E1"/>
    <w:rsid w:val="00306178"/>
    <w:rsid w:val="003062F8"/>
    <w:rsid w:val="00306331"/>
    <w:rsid w:val="0030636C"/>
    <w:rsid w:val="00306858"/>
    <w:rsid w:val="003070BC"/>
    <w:rsid w:val="0030780B"/>
    <w:rsid w:val="00307875"/>
    <w:rsid w:val="0030789C"/>
    <w:rsid w:val="003079A5"/>
    <w:rsid w:val="00307BE0"/>
    <w:rsid w:val="00307FF7"/>
    <w:rsid w:val="003100C5"/>
    <w:rsid w:val="0031120B"/>
    <w:rsid w:val="003116BA"/>
    <w:rsid w:val="003116FB"/>
    <w:rsid w:val="003119DE"/>
    <w:rsid w:val="00312C0A"/>
    <w:rsid w:val="00312D52"/>
    <w:rsid w:val="00312E76"/>
    <w:rsid w:val="00313196"/>
    <w:rsid w:val="00313417"/>
    <w:rsid w:val="0031354D"/>
    <w:rsid w:val="00313A0E"/>
    <w:rsid w:val="00313CA3"/>
    <w:rsid w:val="00313E1A"/>
    <w:rsid w:val="00313F39"/>
    <w:rsid w:val="00314002"/>
    <w:rsid w:val="003140FD"/>
    <w:rsid w:val="00314597"/>
    <w:rsid w:val="00314A1F"/>
    <w:rsid w:val="00314D61"/>
    <w:rsid w:val="00314E88"/>
    <w:rsid w:val="00315644"/>
    <w:rsid w:val="00315B71"/>
    <w:rsid w:val="003162DD"/>
    <w:rsid w:val="003163DC"/>
    <w:rsid w:val="00316BE6"/>
    <w:rsid w:val="00316E7F"/>
    <w:rsid w:val="00316F07"/>
    <w:rsid w:val="00317C9D"/>
    <w:rsid w:val="00317D1E"/>
    <w:rsid w:val="0032030C"/>
    <w:rsid w:val="00320317"/>
    <w:rsid w:val="003206F5"/>
    <w:rsid w:val="00320884"/>
    <w:rsid w:val="00321113"/>
    <w:rsid w:val="0032187D"/>
    <w:rsid w:val="00321EDB"/>
    <w:rsid w:val="0032212E"/>
    <w:rsid w:val="003243DC"/>
    <w:rsid w:val="00324C33"/>
    <w:rsid w:val="003262EE"/>
    <w:rsid w:val="003265ED"/>
    <w:rsid w:val="00326880"/>
    <w:rsid w:val="00326C4F"/>
    <w:rsid w:val="00327FB8"/>
    <w:rsid w:val="003301C6"/>
    <w:rsid w:val="00330A27"/>
    <w:rsid w:val="00330CCA"/>
    <w:rsid w:val="00330D3B"/>
    <w:rsid w:val="00330E0B"/>
    <w:rsid w:val="00331541"/>
    <w:rsid w:val="00331DA9"/>
    <w:rsid w:val="00332D5F"/>
    <w:rsid w:val="00332EEA"/>
    <w:rsid w:val="00333686"/>
    <w:rsid w:val="003336B2"/>
    <w:rsid w:val="00333BFB"/>
    <w:rsid w:val="00334FDE"/>
    <w:rsid w:val="00336768"/>
    <w:rsid w:val="00336B3C"/>
    <w:rsid w:val="00337056"/>
    <w:rsid w:val="00337927"/>
    <w:rsid w:val="00337C19"/>
    <w:rsid w:val="00337CD2"/>
    <w:rsid w:val="00340233"/>
    <w:rsid w:val="003402CC"/>
    <w:rsid w:val="003404AC"/>
    <w:rsid w:val="00340C3B"/>
    <w:rsid w:val="00341062"/>
    <w:rsid w:val="0034115E"/>
    <w:rsid w:val="00341859"/>
    <w:rsid w:val="00342028"/>
    <w:rsid w:val="00342078"/>
    <w:rsid w:val="00342222"/>
    <w:rsid w:val="003425DF"/>
    <w:rsid w:val="00342731"/>
    <w:rsid w:val="00342812"/>
    <w:rsid w:val="00342CF7"/>
    <w:rsid w:val="003433F5"/>
    <w:rsid w:val="00343C7B"/>
    <w:rsid w:val="00343DAB"/>
    <w:rsid w:val="00343F6C"/>
    <w:rsid w:val="00344637"/>
    <w:rsid w:val="0034471C"/>
    <w:rsid w:val="00344E3E"/>
    <w:rsid w:val="00345869"/>
    <w:rsid w:val="00345FA5"/>
    <w:rsid w:val="00346C18"/>
    <w:rsid w:val="0034722A"/>
    <w:rsid w:val="00347475"/>
    <w:rsid w:val="003474C7"/>
    <w:rsid w:val="0034773D"/>
    <w:rsid w:val="00347A37"/>
    <w:rsid w:val="00347CC6"/>
    <w:rsid w:val="00347E9A"/>
    <w:rsid w:val="0035092F"/>
    <w:rsid w:val="00351221"/>
    <w:rsid w:val="003512E5"/>
    <w:rsid w:val="003516AB"/>
    <w:rsid w:val="0035177C"/>
    <w:rsid w:val="00351F02"/>
    <w:rsid w:val="00352A04"/>
    <w:rsid w:val="00352AC9"/>
    <w:rsid w:val="00352E5E"/>
    <w:rsid w:val="00352F1F"/>
    <w:rsid w:val="00353D6B"/>
    <w:rsid w:val="00353E57"/>
    <w:rsid w:val="00354009"/>
    <w:rsid w:val="003542A8"/>
    <w:rsid w:val="00354782"/>
    <w:rsid w:val="00354DD8"/>
    <w:rsid w:val="00355195"/>
    <w:rsid w:val="003554F6"/>
    <w:rsid w:val="003558BB"/>
    <w:rsid w:val="00356E85"/>
    <w:rsid w:val="00357DC8"/>
    <w:rsid w:val="00360061"/>
    <w:rsid w:val="00360328"/>
    <w:rsid w:val="00360530"/>
    <w:rsid w:val="00360952"/>
    <w:rsid w:val="00360BE6"/>
    <w:rsid w:val="003615D1"/>
    <w:rsid w:val="00361849"/>
    <w:rsid w:val="00361969"/>
    <w:rsid w:val="00361D4F"/>
    <w:rsid w:val="00362445"/>
    <w:rsid w:val="00362C46"/>
    <w:rsid w:val="00363523"/>
    <w:rsid w:val="00363C14"/>
    <w:rsid w:val="00363C51"/>
    <w:rsid w:val="00363C74"/>
    <w:rsid w:val="00364B5A"/>
    <w:rsid w:val="00364BF6"/>
    <w:rsid w:val="00364D93"/>
    <w:rsid w:val="00365A5E"/>
    <w:rsid w:val="00365C82"/>
    <w:rsid w:val="00366204"/>
    <w:rsid w:val="00366828"/>
    <w:rsid w:val="0036685D"/>
    <w:rsid w:val="00366C2D"/>
    <w:rsid w:val="00366CC9"/>
    <w:rsid w:val="00366D0B"/>
    <w:rsid w:val="00367463"/>
    <w:rsid w:val="00367947"/>
    <w:rsid w:val="00367DA7"/>
    <w:rsid w:val="00370639"/>
    <w:rsid w:val="00370C49"/>
    <w:rsid w:val="00370C5E"/>
    <w:rsid w:val="0037199A"/>
    <w:rsid w:val="00371ECE"/>
    <w:rsid w:val="00372976"/>
    <w:rsid w:val="00373194"/>
    <w:rsid w:val="00373684"/>
    <w:rsid w:val="003736DD"/>
    <w:rsid w:val="0037398C"/>
    <w:rsid w:val="0037455F"/>
    <w:rsid w:val="003757A5"/>
    <w:rsid w:val="00375C7B"/>
    <w:rsid w:val="00376384"/>
    <w:rsid w:val="00376466"/>
    <w:rsid w:val="003765BF"/>
    <w:rsid w:val="003778D1"/>
    <w:rsid w:val="00377E97"/>
    <w:rsid w:val="00380483"/>
    <w:rsid w:val="003806CB"/>
    <w:rsid w:val="0038211E"/>
    <w:rsid w:val="0038235B"/>
    <w:rsid w:val="00382552"/>
    <w:rsid w:val="0038316D"/>
    <w:rsid w:val="00383198"/>
    <w:rsid w:val="00384486"/>
    <w:rsid w:val="00384A6E"/>
    <w:rsid w:val="00385613"/>
    <w:rsid w:val="00385FA2"/>
    <w:rsid w:val="00386158"/>
    <w:rsid w:val="0038632E"/>
    <w:rsid w:val="0038658D"/>
    <w:rsid w:val="00386FEE"/>
    <w:rsid w:val="00387123"/>
    <w:rsid w:val="00387CE8"/>
    <w:rsid w:val="00390024"/>
    <w:rsid w:val="00390D4A"/>
    <w:rsid w:val="00391282"/>
    <w:rsid w:val="0039221F"/>
    <w:rsid w:val="00392828"/>
    <w:rsid w:val="00393460"/>
    <w:rsid w:val="00393939"/>
    <w:rsid w:val="00393A6A"/>
    <w:rsid w:val="00393C51"/>
    <w:rsid w:val="00393CD7"/>
    <w:rsid w:val="003942DC"/>
    <w:rsid w:val="00394568"/>
    <w:rsid w:val="00395A1D"/>
    <w:rsid w:val="00396551"/>
    <w:rsid w:val="00397446"/>
    <w:rsid w:val="0039748F"/>
    <w:rsid w:val="003978B7"/>
    <w:rsid w:val="00397F4D"/>
    <w:rsid w:val="003A08DB"/>
    <w:rsid w:val="003A146F"/>
    <w:rsid w:val="003A16DB"/>
    <w:rsid w:val="003A16EF"/>
    <w:rsid w:val="003A21D8"/>
    <w:rsid w:val="003A2831"/>
    <w:rsid w:val="003A30F3"/>
    <w:rsid w:val="003A3294"/>
    <w:rsid w:val="003A3715"/>
    <w:rsid w:val="003A4109"/>
    <w:rsid w:val="003A4450"/>
    <w:rsid w:val="003A4B05"/>
    <w:rsid w:val="003A4EB8"/>
    <w:rsid w:val="003A4FAD"/>
    <w:rsid w:val="003A5D12"/>
    <w:rsid w:val="003A7117"/>
    <w:rsid w:val="003A7879"/>
    <w:rsid w:val="003A79EB"/>
    <w:rsid w:val="003A7CFA"/>
    <w:rsid w:val="003A7E69"/>
    <w:rsid w:val="003A7FBB"/>
    <w:rsid w:val="003B0008"/>
    <w:rsid w:val="003B05BA"/>
    <w:rsid w:val="003B0A58"/>
    <w:rsid w:val="003B0BC3"/>
    <w:rsid w:val="003B0FA5"/>
    <w:rsid w:val="003B114F"/>
    <w:rsid w:val="003B1B35"/>
    <w:rsid w:val="003B213D"/>
    <w:rsid w:val="003B31B6"/>
    <w:rsid w:val="003B32C3"/>
    <w:rsid w:val="003B37CA"/>
    <w:rsid w:val="003B3CF0"/>
    <w:rsid w:val="003B4522"/>
    <w:rsid w:val="003B5693"/>
    <w:rsid w:val="003B57F7"/>
    <w:rsid w:val="003B5C12"/>
    <w:rsid w:val="003B5C81"/>
    <w:rsid w:val="003B5EEA"/>
    <w:rsid w:val="003B5F97"/>
    <w:rsid w:val="003B61CD"/>
    <w:rsid w:val="003B65BA"/>
    <w:rsid w:val="003B6BCA"/>
    <w:rsid w:val="003B7400"/>
    <w:rsid w:val="003B745D"/>
    <w:rsid w:val="003B74E7"/>
    <w:rsid w:val="003B75BB"/>
    <w:rsid w:val="003C10E4"/>
    <w:rsid w:val="003C170E"/>
    <w:rsid w:val="003C1841"/>
    <w:rsid w:val="003C1E0D"/>
    <w:rsid w:val="003C1ED6"/>
    <w:rsid w:val="003C2491"/>
    <w:rsid w:val="003C2E6E"/>
    <w:rsid w:val="003C3066"/>
    <w:rsid w:val="003C34E0"/>
    <w:rsid w:val="003C427B"/>
    <w:rsid w:val="003C4C22"/>
    <w:rsid w:val="003C5704"/>
    <w:rsid w:val="003C5A19"/>
    <w:rsid w:val="003C6401"/>
    <w:rsid w:val="003C65E3"/>
    <w:rsid w:val="003C6E10"/>
    <w:rsid w:val="003C740B"/>
    <w:rsid w:val="003D01F1"/>
    <w:rsid w:val="003D021F"/>
    <w:rsid w:val="003D0230"/>
    <w:rsid w:val="003D032E"/>
    <w:rsid w:val="003D0604"/>
    <w:rsid w:val="003D07E4"/>
    <w:rsid w:val="003D0A62"/>
    <w:rsid w:val="003D0C4F"/>
    <w:rsid w:val="003D11B7"/>
    <w:rsid w:val="003D1766"/>
    <w:rsid w:val="003D1BF6"/>
    <w:rsid w:val="003D1D97"/>
    <w:rsid w:val="003D1EFE"/>
    <w:rsid w:val="003D20BF"/>
    <w:rsid w:val="003D278B"/>
    <w:rsid w:val="003D296C"/>
    <w:rsid w:val="003D2AF5"/>
    <w:rsid w:val="003D2FD2"/>
    <w:rsid w:val="003D55A9"/>
    <w:rsid w:val="003D59DA"/>
    <w:rsid w:val="003D5E45"/>
    <w:rsid w:val="003D5E53"/>
    <w:rsid w:val="003D6900"/>
    <w:rsid w:val="003D6CA1"/>
    <w:rsid w:val="003D7260"/>
    <w:rsid w:val="003D7485"/>
    <w:rsid w:val="003E0B47"/>
    <w:rsid w:val="003E0B94"/>
    <w:rsid w:val="003E14AE"/>
    <w:rsid w:val="003E16CC"/>
    <w:rsid w:val="003E1A12"/>
    <w:rsid w:val="003E200E"/>
    <w:rsid w:val="003E2134"/>
    <w:rsid w:val="003E290D"/>
    <w:rsid w:val="003E2D56"/>
    <w:rsid w:val="003E3B91"/>
    <w:rsid w:val="003E4285"/>
    <w:rsid w:val="003E460B"/>
    <w:rsid w:val="003E485A"/>
    <w:rsid w:val="003E4AA7"/>
    <w:rsid w:val="003E4F24"/>
    <w:rsid w:val="003E50D4"/>
    <w:rsid w:val="003E538E"/>
    <w:rsid w:val="003E5E13"/>
    <w:rsid w:val="003E604C"/>
    <w:rsid w:val="003E6119"/>
    <w:rsid w:val="003E62D2"/>
    <w:rsid w:val="003E666D"/>
    <w:rsid w:val="003E6B78"/>
    <w:rsid w:val="003E6DD4"/>
    <w:rsid w:val="003E6F37"/>
    <w:rsid w:val="003E730B"/>
    <w:rsid w:val="003E77FF"/>
    <w:rsid w:val="003E7985"/>
    <w:rsid w:val="003E7A2E"/>
    <w:rsid w:val="003E7D01"/>
    <w:rsid w:val="003F069A"/>
    <w:rsid w:val="003F0FDB"/>
    <w:rsid w:val="003F119C"/>
    <w:rsid w:val="003F1CB5"/>
    <w:rsid w:val="003F2FD2"/>
    <w:rsid w:val="003F2FD5"/>
    <w:rsid w:val="003F320C"/>
    <w:rsid w:val="003F38F5"/>
    <w:rsid w:val="003F4376"/>
    <w:rsid w:val="003F4FCC"/>
    <w:rsid w:val="003F5563"/>
    <w:rsid w:val="003F562D"/>
    <w:rsid w:val="003F5896"/>
    <w:rsid w:val="003F5D4E"/>
    <w:rsid w:val="003F5EF0"/>
    <w:rsid w:val="003F66AD"/>
    <w:rsid w:val="003F67A1"/>
    <w:rsid w:val="003F7047"/>
    <w:rsid w:val="003F7AA5"/>
    <w:rsid w:val="003F7C3B"/>
    <w:rsid w:val="003F7DA0"/>
    <w:rsid w:val="003F7EFB"/>
    <w:rsid w:val="00400373"/>
    <w:rsid w:val="0040049B"/>
    <w:rsid w:val="00400616"/>
    <w:rsid w:val="00400C86"/>
    <w:rsid w:val="00401390"/>
    <w:rsid w:val="00402CFA"/>
    <w:rsid w:val="00403412"/>
    <w:rsid w:val="00403769"/>
    <w:rsid w:val="00403B78"/>
    <w:rsid w:val="00404283"/>
    <w:rsid w:val="004051F9"/>
    <w:rsid w:val="00405298"/>
    <w:rsid w:val="00405352"/>
    <w:rsid w:val="00405C4D"/>
    <w:rsid w:val="00405EC6"/>
    <w:rsid w:val="00406415"/>
    <w:rsid w:val="004068D6"/>
    <w:rsid w:val="00406A13"/>
    <w:rsid w:val="00406A74"/>
    <w:rsid w:val="00407214"/>
    <w:rsid w:val="004073FD"/>
    <w:rsid w:val="00407D0B"/>
    <w:rsid w:val="00410305"/>
    <w:rsid w:val="00410AC0"/>
    <w:rsid w:val="00411620"/>
    <w:rsid w:val="00412E87"/>
    <w:rsid w:val="00412F18"/>
    <w:rsid w:val="00412F35"/>
    <w:rsid w:val="00413C69"/>
    <w:rsid w:val="00414056"/>
    <w:rsid w:val="004140C0"/>
    <w:rsid w:val="00414D07"/>
    <w:rsid w:val="00415CFF"/>
    <w:rsid w:val="00415F77"/>
    <w:rsid w:val="00416DF1"/>
    <w:rsid w:val="0041764E"/>
    <w:rsid w:val="00417AE0"/>
    <w:rsid w:val="004202EB"/>
    <w:rsid w:val="0042063C"/>
    <w:rsid w:val="00421066"/>
    <w:rsid w:val="00421BAB"/>
    <w:rsid w:val="004226D7"/>
    <w:rsid w:val="00422D76"/>
    <w:rsid w:val="00423857"/>
    <w:rsid w:val="004239BA"/>
    <w:rsid w:val="00423DEB"/>
    <w:rsid w:val="00424A7F"/>
    <w:rsid w:val="00424C48"/>
    <w:rsid w:val="00424CF5"/>
    <w:rsid w:val="0042581A"/>
    <w:rsid w:val="0042594D"/>
    <w:rsid w:val="00425D03"/>
    <w:rsid w:val="00425EC6"/>
    <w:rsid w:val="00426467"/>
    <w:rsid w:val="004267CA"/>
    <w:rsid w:val="004270A3"/>
    <w:rsid w:val="0042739C"/>
    <w:rsid w:val="0042754F"/>
    <w:rsid w:val="00430332"/>
    <w:rsid w:val="004307B1"/>
    <w:rsid w:val="0043089D"/>
    <w:rsid w:val="00430969"/>
    <w:rsid w:val="00431220"/>
    <w:rsid w:val="0043213A"/>
    <w:rsid w:val="00432581"/>
    <w:rsid w:val="00432DE6"/>
    <w:rsid w:val="004332F3"/>
    <w:rsid w:val="00433860"/>
    <w:rsid w:val="004339C6"/>
    <w:rsid w:val="00433AC6"/>
    <w:rsid w:val="00433E30"/>
    <w:rsid w:val="00434D9A"/>
    <w:rsid w:val="004350AA"/>
    <w:rsid w:val="004358AD"/>
    <w:rsid w:val="00436FC2"/>
    <w:rsid w:val="004377B3"/>
    <w:rsid w:val="0043788B"/>
    <w:rsid w:val="00437E06"/>
    <w:rsid w:val="00437F2A"/>
    <w:rsid w:val="00440010"/>
    <w:rsid w:val="004403DE"/>
    <w:rsid w:val="0044156D"/>
    <w:rsid w:val="00442873"/>
    <w:rsid w:val="0044311D"/>
    <w:rsid w:val="00443320"/>
    <w:rsid w:val="00443D02"/>
    <w:rsid w:val="00443F71"/>
    <w:rsid w:val="004442F2"/>
    <w:rsid w:val="004444A3"/>
    <w:rsid w:val="00444DFB"/>
    <w:rsid w:val="00445A0A"/>
    <w:rsid w:val="00445CB8"/>
    <w:rsid w:val="00445F7E"/>
    <w:rsid w:val="0044634C"/>
    <w:rsid w:val="004468CD"/>
    <w:rsid w:val="00446D4C"/>
    <w:rsid w:val="0045012E"/>
    <w:rsid w:val="0045088A"/>
    <w:rsid w:val="00450D8F"/>
    <w:rsid w:val="004519EF"/>
    <w:rsid w:val="0045204E"/>
    <w:rsid w:val="00453C6A"/>
    <w:rsid w:val="00454ABF"/>
    <w:rsid w:val="00455C98"/>
    <w:rsid w:val="004564FE"/>
    <w:rsid w:val="00456D05"/>
    <w:rsid w:val="00457642"/>
    <w:rsid w:val="00457E94"/>
    <w:rsid w:val="00460507"/>
    <w:rsid w:val="00460D2F"/>
    <w:rsid w:val="00462789"/>
    <w:rsid w:val="00462B6A"/>
    <w:rsid w:val="0046328A"/>
    <w:rsid w:val="0046328D"/>
    <w:rsid w:val="00463A7D"/>
    <w:rsid w:val="00464232"/>
    <w:rsid w:val="00464394"/>
    <w:rsid w:val="004645DC"/>
    <w:rsid w:val="0046589D"/>
    <w:rsid w:val="0046689A"/>
    <w:rsid w:val="00466C62"/>
    <w:rsid w:val="00466DB5"/>
    <w:rsid w:val="00466E1A"/>
    <w:rsid w:val="00467292"/>
    <w:rsid w:val="0047048B"/>
    <w:rsid w:val="004708B8"/>
    <w:rsid w:val="0047131A"/>
    <w:rsid w:val="0047196C"/>
    <w:rsid w:val="00471C41"/>
    <w:rsid w:val="00472B72"/>
    <w:rsid w:val="004730E1"/>
    <w:rsid w:val="004734A4"/>
    <w:rsid w:val="004738B5"/>
    <w:rsid w:val="0047471E"/>
    <w:rsid w:val="004757DB"/>
    <w:rsid w:val="00475CE8"/>
    <w:rsid w:val="00475D99"/>
    <w:rsid w:val="00476930"/>
    <w:rsid w:val="00476D75"/>
    <w:rsid w:val="00477601"/>
    <w:rsid w:val="0048003B"/>
    <w:rsid w:val="004804E7"/>
    <w:rsid w:val="00480946"/>
    <w:rsid w:val="004809D2"/>
    <w:rsid w:val="00481037"/>
    <w:rsid w:val="0048117A"/>
    <w:rsid w:val="00481587"/>
    <w:rsid w:val="00481F9A"/>
    <w:rsid w:val="00482058"/>
    <w:rsid w:val="004829F6"/>
    <w:rsid w:val="00482F28"/>
    <w:rsid w:val="00483519"/>
    <w:rsid w:val="00483990"/>
    <w:rsid w:val="00484310"/>
    <w:rsid w:val="0048449F"/>
    <w:rsid w:val="00485978"/>
    <w:rsid w:val="00485AA9"/>
    <w:rsid w:val="00486109"/>
    <w:rsid w:val="0048650B"/>
    <w:rsid w:val="004865F3"/>
    <w:rsid w:val="0048689C"/>
    <w:rsid w:val="00486A86"/>
    <w:rsid w:val="00486AC8"/>
    <w:rsid w:val="00486BF2"/>
    <w:rsid w:val="004878F3"/>
    <w:rsid w:val="00487C03"/>
    <w:rsid w:val="0049044F"/>
    <w:rsid w:val="004907DA"/>
    <w:rsid w:val="0049088C"/>
    <w:rsid w:val="00490AC7"/>
    <w:rsid w:val="00491474"/>
    <w:rsid w:val="00491BE1"/>
    <w:rsid w:val="00492227"/>
    <w:rsid w:val="00492401"/>
    <w:rsid w:val="0049248A"/>
    <w:rsid w:val="00492521"/>
    <w:rsid w:val="00492A83"/>
    <w:rsid w:val="00492E4B"/>
    <w:rsid w:val="004930F0"/>
    <w:rsid w:val="00493147"/>
    <w:rsid w:val="00493ED1"/>
    <w:rsid w:val="00494030"/>
    <w:rsid w:val="00494558"/>
    <w:rsid w:val="00494622"/>
    <w:rsid w:val="00495146"/>
    <w:rsid w:val="00495494"/>
    <w:rsid w:val="0049634F"/>
    <w:rsid w:val="00496B5A"/>
    <w:rsid w:val="00497252"/>
    <w:rsid w:val="00497285"/>
    <w:rsid w:val="00497970"/>
    <w:rsid w:val="00497C90"/>
    <w:rsid w:val="00497DEA"/>
    <w:rsid w:val="004A0426"/>
    <w:rsid w:val="004A11FB"/>
    <w:rsid w:val="004A122C"/>
    <w:rsid w:val="004A1A51"/>
    <w:rsid w:val="004A1BFA"/>
    <w:rsid w:val="004A2613"/>
    <w:rsid w:val="004A2F56"/>
    <w:rsid w:val="004A2FFD"/>
    <w:rsid w:val="004A31A3"/>
    <w:rsid w:val="004A3865"/>
    <w:rsid w:val="004A3B74"/>
    <w:rsid w:val="004A3D82"/>
    <w:rsid w:val="004A408A"/>
    <w:rsid w:val="004A44AD"/>
    <w:rsid w:val="004A53F6"/>
    <w:rsid w:val="004A55B2"/>
    <w:rsid w:val="004A5796"/>
    <w:rsid w:val="004A61FF"/>
    <w:rsid w:val="004A620E"/>
    <w:rsid w:val="004A6AE8"/>
    <w:rsid w:val="004A6F0E"/>
    <w:rsid w:val="004A700D"/>
    <w:rsid w:val="004A77CE"/>
    <w:rsid w:val="004A7AAB"/>
    <w:rsid w:val="004A7D49"/>
    <w:rsid w:val="004A7F22"/>
    <w:rsid w:val="004B0B1B"/>
    <w:rsid w:val="004B0DB4"/>
    <w:rsid w:val="004B0F5E"/>
    <w:rsid w:val="004B2177"/>
    <w:rsid w:val="004B2409"/>
    <w:rsid w:val="004B2A30"/>
    <w:rsid w:val="004B3453"/>
    <w:rsid w:val="004B3661"/>
    <w:rsid w:val="004B3B0F"/>
    <w:rsid w:val="004B4304"/>
    <w:rsid w:val="004B447A"/>
    <w:rsid w:val="004B4F2A"/>
    <w:rsid w:val="004B5388"/>
    <w:rsid w:val="004B538F"/>
    <w:rsid w:val="004B54CF"/>
    <w:rsid w:val="004B56D4"/>
    <w:rsid w:val="004B57A7"/>
    <w:rsid w:val="004B6280"/>
    <w:rsid w:val="004B6F1E"/>
    <w:rsid w:val="004B725B"/>
    <w:rsid w:val="004C091E"/>
    <w:rsid w:val="004C0AD0"/>
    <w:rsid w:val="004C0CDD"/>
    <w:rsid w:val="004C19CE"/>
    <w:rsid w:val="004C2200"/>
    <w:rsid w:val="004C23A5"/>
    <w:rsid w:val="004C29A5"/>
    <w:rsid w:val="004C382B"/>
    <w:rsid w:val="004C387A"/>
    <w:rsid w:val="004C410D"/>
    <w:rsid w:val="004C43C7"/>
    <w:rsid w:val="004C43DE"/>
    <w:rsid w:val="004C4809"/>
    <w:rsid w:val="004C4BC1"/>
    <w:rsid w:val="004C4C38"/>
    <w:rsid w:val="004C55AC"/>
    <w:rsid w:val="004C595C"/>
    <w:rsid w:val="004C5E61"/>
    <w:rsid w:val="004C614E"/>
    <w:rsid w:val="004C78A5"/>
    <w:rsid w:val="004C7E29"/>
    <w:rsid w:val="004D002C"/>
    <w:rsid w:val="004D0465"/>
    <w:rsid w:val="004D0703"/>
    <w:rsid w:val="004D0F75"/>
    <w:rsid w:val="004D14B4"/>
    <w:rsid w:val="004D19CB"/>
    <w:rsid w:val="004D2D43"/>
    <w:rsid w:val="004D3865"/>
    <w:rsid w:val="004D3B89"/>
    <w:rsid w:val="004D3D00"/>
    <w:rsid w:val="004D3F45"/>
    <w:rsid w:val="004D4EF6"/>
    <w:rsid w:val="004D6A22"/>
    <w:rsid w:val="004D6F71"/>
    <w:rsid w:val="004D714A"/>
    <w:rsid w:val="004D72B7"/>
    <w:rsid w:val="004D7ED5"/>
    <w:rsid w:val="004E0680"/>
    <w:rsid w:val="004E0799"/>
    <w:rsid w:val="004E170A"/>
    <w:rsid w:val="004E249A"/>
    <w:rsid w:val="004E34C0"/>
    <w:rsid w:val="004E3A59"/>
    <w:rsid w:val="004E4870"/>
    <w:rsid w:val="004E5EF3"/>
    <w:rsid w:val="004E637C"/>
    <w:rsid w:val="004E6764"/>
    <w:rsid w:val="004E6C15"/>
    <w:rsid w:val="004E74B7"/>
    <w:rsid w:val="004E76A9"/>
    <w:rsid w:val="004E79D6"/>
    <w:rsid w:val="004E7CAB"/>
    <w:rsid w:val="004E7D33"/>
    <w:rsid w:val="004E7DBE"/>
    <w:rsid w:val="004F05A4"/>
    <w:rsid w:val="004F0619"/>
    <w:rsid w:val="004F089B"/>
    <w:rsid w:val="004F195E"/>
    <w:rsid w:val="004F209F"/>
    <w:rsid w:val="004F248A"/>
    <w:rsid w:val="004F25CA"/>
    <w:rsid w:val="004F2A50"/>
    <w:rsid w:val="004F2E6F"/>
    <w:rsid w:val="004F3B61"/>
    <w:rsid w:val="004F3CD3"/>
    <w:rsid w:val="004F427D"/>
    <w:rsid w:val="004F45EE"/>
    <w:rsid w:val="004F52E3"/>
    <w:rsid w:val="004F58F9"/>
    <w:rsid w:val="004F75CC"/>
    <w:rsid w:val="004F77DB"/>
    <w:rsid w:val="004F7C4E"/>
    <w:rsid w:val="00500248"/>
    <w:rsid w:val="00500E9A"/>
    <w:rsid w:val="0050109A"/>
    <w:rsid w:val="0050113F"/>
    <w:rsid w:val="00501BBB"/>
    <w:rsid w:val="00502610"/>
    <w:rsid w:val="0050434E"/>
    <w:rsid w:val="0050495E"/>
    <w:rsid w:val="00504BB8"/>
    <w:rsid w:val="00504CEE"/>
    <w:rsid w:val="0050619E"/>
    <w:rsid w:val="00506488"/>
    <w:rsid w:val="005065C6"/>
    <w:rsid w:val="00506B65"/>
    <w:rsid w:val="00507B3A"/>
    <w:rsid w:val="00507D6B"/>
    <w:rsid w:val="005109F3"/>
    <w:rsid w:val="00511265"/>
    <w:rsid w:val="0051132E"/>
    <w:rsid w:val="00511437"/>
    <w:rsid w:val="0051256B"/>
    <w:rsid w:val="005131B4"/>
    <w:rsid w:val="00513302"/>
    <w:rsid w:val="005137AB"/>
    <w:rsid w:val="00513BD7"/>
    <w:rsid w:val="0051403A"/>
    <w:rsid w:val="005141BF"/>
    <w:rsid w:val="005149A2"/>
    <w:rsid w:val="005153B3"/>
    <w:rsid w:val="00515627"/>
    <w:rsid w:val="00515A51"/>
    <w:rsid w:val="005165A5"/>
    <w:rsid w:val="0052002F"/>
    <w:rsid w:val="00520543"/>
    <w:rsid w:val="005209B6"/>
    <w:rsid w:val="00521429"/>
    <w:rsid w:val="0052187D"/>
    <w:rsid w:val="00522F45"/>
    <w:rsid w:val="005230CB"/>
    <w:rsid w:val="00523B07"/>
    <w:rsid w:val="00523CFC"/>
    <w:rsid w:val="005246C4"/>
    <w:rsid w:val="005247C8"/>
    <w:rsid w:val="005252FD"/>
    <w:rsid w:val="00525434"/>
    <w:rsid w:val="00525491"/>
    <w:rsid w:val="00525633"/>
    <w:rsid w:val="00526007"/>
    <w:rsid w:val="00526B11"/>
    <w:rsid w:val="00526B9F"/>
    <w:rsid w:val="005271EC"/>
    <w:rsid w:val="005276E2"/>
    <w:rsid w:val="00527732"/>
    <w:rsid w:val="005278B3"/>
    <w:rsid w:val="005278CC"/>
    <w:rsid w:val="00527DA2"/>
    <w:rsid w:val="005300A8"/>
    <w:rsid w:val="00530316"/>
    <w:rsid w:val="005306FE"/>
    <w:rsid w:val="0053089E"/>
    <w:rsid w:val="00530F08"/>
    <w:rsid w:val="00531F86"/>
    <w:rsid w:val="005326A1"/>
    <w:rsid w:val="00532B60"/>
    <w:rsid w:val="00533561"/>
    <w:rsid w:val="00534008"/>
    <w:rsid w:val="00534295"/>
    <w:rsid w:val="00534A7D"/>
    <w:rsid w:val="00534C4F"/>
    <w:rsid w:val="00534C6C"/>
    <w:rsid w:val="00535436"/>
    <w:rsid w:val="00535AF5"/>
    <w:rsid w:val="005366CD"/>
    <w:rsid w:val="00536D4C"/>
    <w:rsid w:val="0053786E"/>
    <w:rsid w:val="005404C3"/>
    <w:rsid w:val="00540EC6"/>
    <w:rsid w:val="00540FB3"/>
    <w:rsid w:val="0054175C"/>
    <w:rsid w:val="00541B69"/>
    <w:rsid w:val="005424D1"/>
    <w:rsid w:val="0054279C"/>
    <w:rsid w:val="00542A58"/>
    <w:rsid w:val="00542CA1"/>
    <w:rsid w:val="005437F2"/>
    <w:rsid w:val="00544594"/>
    <w:rsid w:val="00544B7E"/>
    <w:rsid w:val="005450B2"/>
    <w:rsid w:val="00545338"/>
    <w:rsid w:val="005459B2"/>
    <w:rsid w:val="0054677D"/>
    <w:rsid w:val="005467CB"/>
    <w:rsid w:val="00546CE0"/>
    <w:rsid w:val="00546E28"/>
    <w:rsid w:val="00547647"/>
    <w:rsid w:val="00547B5C"/>
    <w:rsid w:val="00547CC1"/>
    <w:rsid w:val="0055033F"/>
    <w:rsid w:val="00550C9A"/>
    <w:rsid w:val="00550E87"/>
    <w:rsid w:val="00550F9A"/>
    <w:rsid w:val="00551C93"/>
    <w:rsid w:val="00551CF3"/>
    <w:rsid w:val="00552B18"/>
    <w:rsid w:val="00552D77"/>
    <w:rsid w:val="00552F6E"/>
    <w:rsid w:val="00553620"/>
    <w:rsid w:val="00553A49"/>
    <w:rsid w:val="00554526"/>
    <w:rsid w:val="00554938"/>
    <w:rsid w:val="00554C18"/>
    <w:rsid w:val="00554F4A"/>
    <w:rsid w:val="00555E25"/>
    <w:rsid w:val="00556894"/>
    <w:rsid w:val="00556C9D"/>
    <w:rsid w:val="00556E0F"/>
    <w:rsid w:val="00557301"/>
    <w:rsid w:val="00557E1F"/>
    <w:rsid w:val="00560031"/>
    <w:rsid w:val="00560D2A"/>
    <w:rsid w:val="00560F4D"/>
    <w:rsid w:val="00562240"/>
    <w:rsid w:val="00562738"/>
    <w:rsid w:val="005627FE"/>
    <w:rsid w:val="00562BB1"/>
    <w:rsid w:val="00563B60"/>
    <w:rsid w:val="0056464F"/>
    <w:rsid w:val="00564716"/>
    <w:rsid w:val="00564829"/>
    <w:rsid w:val="005654C8"/>
    <w:rsid w:val="00565A25"/>
    <w:rsid w:val="00566450"/>
    <w:rsid w:val="00566943"/>
    <w:rsid w:val="00566EE2"/>
    <w:rsid w:val="005672E1"/>
    <w:rsid w:val="00570161"/>
    <w:rsid w:val="005701EA"/>
    <w:rsid w:val="00570D7A"/>
    <w:rsid w:val="00570E92"/>
    <w:rsid w:val="0057100A"/>
    <w:rsid w:val="005711B1"/>
    <w:rsid w:val="00571541"/>
    <w:rsid w:val="005718F9"/>
    <w:rsid w:val="0057192B"/>
    <w:rsid w:val="005723A2"/>
    <w:rsid w:val="00573042"/>
    <w:rsid w:val="0057316A"/>
    <w:rsid w:val="00573408"/>
    <w:rsid w:val="00573A6E"/>
    <w:rsid w:val="00573AC1"/>
    <w:rsid w:val="00573E93"/>
    <w:rsid w:val="005742C8"/>
    <w:rsid w:val="0057475C"/>
    <w:rsid w:val="0057546B"/>
    <w:rsid w:val="00575E62"/>
    <w:rsid w:val="005760A8"/>
    <w:rsid w:val="005761F6"/>
    <w:rsid w:val="0057680C"/>
    <w:rsid w:val="0057760C"/>
    <w:rsid w:val="00577830"/>
    <w:rsid w:val="00577C21"/>
    <w:rsid w:val="00577E3D"/>
    <w:rsid w:val="0058157C"/>
    <w:rsid w:val="005817F2"/>
    <w:rsid w:val="00581B61"/>
    <w:rsid w:val="00581BA9"/>
    <w:rsid w:val="00581CD0"/>
    <w:rsid w:val="00581ED3"/>
    <w:rsid w:val="00581F53"/>
    <w:rsid w:val="00582121"/>
    <w:rsid w:val="005832DF"/>
    <w:rsid w:val="0058445F"/>
    <w:rsid w:val="0058455E"/>
    <w:rsid w:val="00584E50"/>
    <w:rsid w:val="00585AC2"/>
    <w:rsid w:val="00586B12"/>
    <w:rsid w:val="00587705"/>
    <w:rsid w:val="00587AD1"/>
    <w:rsid w:val="005900D9"/>
    <w:rsid w:val="0059011B"/>
    <w:rsid w:val="00590B19"/>
    <w:rsid w:val="00590F58"/>
    <w:rsid w:val="00590F5B"/>
    <w:rsid w:val="00591A0E"/>
    <w:rsid w:val="00591C3A"/>
    <w:rsid w:val="00592062"/>
    <w:rsid w:val="0059215C"/>
    <w:rsid w:val="0059296E"/>
    <w:rsid w:val="00592C95"/>
    <w:rsid w:val="00592D8F"/>
    <w:rsid w:val="0059349D"/>
    <w:rsid w:val="005936B0"/>
    <w:rsid w:val="0059398A"/>
    <w:rsid w:val="00594506"/>
    <w:rsid w:val="0059475C"/>
    <w:rsid w:val="005948D1"/>
    <w:rsid w:val="00594991"/>
    <w:rsid w:val="0059592C"/>
    <w:rsid w:val="00595B96"/>
    <w:rsid w:val="00595EB0"/>
    <w:rsid w:val="00596177"/>
    <w:rsid w:val="0059624A"/>
    <w:rsid w:val="005969E5"/>
    <w:rsid w:val="00596F1A"/>
    <w:rsid w:val="00597376"/>
    <w:rsid w:val="005974FF"/>
    <w:rsid w:val="0059758E"/>
    <w:rsid w:val="00597ECB"/>
    <w:rsid w:val="005A1429"/>
    <w:rsid w:val="005A1D6B"/>
    <w:rsid w:val="005A1EDB"/>
    <w:rsid w:val="005A259F"/>
    <w:rsid w:val="005A2691"/>
    <w:rsid w:val="005A3257"/>
    <w:rsid w:val="005A366E"/>
    <w:rsid w:val="005A3CEB"/>
    <w:rsid w:val="005A4AC8"/>
    <w:rsid w:val="005A4EE7"/>
    <w:rsid w:val="005A4F72"/>
    <w:rsid w:val="005A571C"/>
    <w:rsid w:val="005A5743"/>
    <w:rsid w:val="005A616D"/>
    <w:rsid w:val="005A633C"/>
    <w:rsid w:val="005A6668"/>
    <w:rsid w:val="005A73F7"/>
    <w:rsid w:val="005A795E"/>
    <w:rsid w:val="005B0E38"/>
    <w:rsid w:val="005B0FAB"/>
    <w:rsid w:val="005B1184"/>
    <w:rsid w:val="005B12AE"/>
    <w:rsid w:val="005B187D"/>
    <w:rsid w:val="005B19BD"/>
    <w:rsid w:val="005B1ACF"/>
    <w:rsid w:val="005B1CC1"/>
    <w:rsid w:val="005B20C0"/>
    <w:rsid w:val="005B2560"/>
    <w:rsid w:val="005B2737"/>
    <w:rsid w:val="005B32CA"/>
    <w:rsid w:val="005B3412"/>
    <w:rsid w:val="005B4016"/>
    <w:rsid w:val="005B4B83"/>
    <w:rsid w:val="005B4F07"/>
    <w:rsid w:val="005B535F"/>
    <w:rsid w:val="005B58C7"/>
    <w:rsid w:val="005B605A"/>
    <w:rsid w:val="005B669D"/>
    <w:rsid w:val="005B66E3"/>
    <w:rsid w:val="005B729B"/>
    <w:rsid w:val="005B7438"/>
    <w:rsid w:val="005B7C51"/>
    <w:rsid w:val="005B7ED5"/>
    <w:rsid w:val="005B7ED9"/>
    <w:rsid w:val="005C0440"/>
    <w:rsid w:val="005C0CAB"/>
    <w:rsid w:val="005C0D81"/>
    <w:rsid w:val="005C0EBB"/>
    <w:rsid w:val="005C0F91"/>
    <w:rsid w:val="005C108F"/>
    <w:rsid w:val="005C15FA"/>
    <w:rsid w:val="005C1707"/>
    <w:rsid w:val="005C1C31"/>
    <w:rsid w:val="005C269A"/>
    <w:rsid w:val="005C273B"/>
    <w:rsid w:val="005C30C6"/>
    <w:rsid w:val="005C328D"/>
    <w:rsid w:val="005C3303"/>
    <w:rsid w:val="005C3E90"/>
    <w:rsid w:val="005C3F9D"/>
    <w:rsid w:val="005C3FB2"/>
    <w:rsid w:val="005C4854"/>
    <w:rsid w:val="005C4894"/>
    <w:rsid w:val="005C5775"/>
    <w:rsid w:val="005C5C6A"/>
    <w:rsid w:val="005C5F73"/>
    <w:rsid w:val="005C60A3"/>
    <w:rsid w:val="005C788D"/>
    <w:rsid w:val="005C7CC3"/>
    <w:rsid w:val="005C7EE0"/>
    <w:rsid w:val="005D023B"/>
    <w:rsid w:val="005D03F0"/>
    <w:rsid w:val="005D0409"/>
    <w:rsid w:val="005D0D48"/>
    <w:rsid w:val="005D10DA"/>
    <w:rsid w:val="005D149A"/>
    <w:rsid w:val="005D1729"/>
    <w:rsid w:val="005D225D"/>
    <w:rsid w:val="005D2DCF"/>
    <w:rsid w:val="005D2FFC"/>
    <w:rsid w:val="005D4A29"/>
    <w:rsid w:val="005D51AD"/>
    <w:rsid w:val="005D56EB"/>
    <w:rsid w:val="005D6353"/>
    <w:rsid w:val="005D6936"/>
    <w:rsid w:val="005D7CCF"/>
    <w:rsid w:val="005D7E07"/>
    <w:rsid w:val="005E0D44"/>
    <w:rsid w:val="005E1274"/>
    <w:rsid w:val="005E1BF6"/>
    <w:rsid w:val="005E222D"/>
    <w:rsid w:val="005E281C"/>
    <w:rsid w:val="005E388D"/>
    <w:rsid w:val="005E3C72"/>
    <w:rsid w:val="005E4E3E"/>
    <w:rsid w:val="005E56E2"/>
    <w:rsid w:val="005E5928"/>
    <w:rsid w:val="005E78A9"/>
    <w:rsid w:val="005E7E6A"/>
    <w:rsid w:val="005F01C8"/>
    <w:rsid w:val="005F027B"/>
    <w:rsid w:val="005F0D16"/>
    <w:rsid w:val="005F0D50"/>
    <w:rsid w:val="005F185C"/>
    <w:rsid w:val="005F1BC5"/>
    <w:rsid w:val="005F1BD4"/>
    <w:rsid w:val="005F275F"/>
    <w:rsid w:val="005F35FC"/>
    <w:rsid w:val="005F3721"/>
    <w:rsid w:val="005F3DF0"/>
    <w:rsid w:val="005F3E67"/>
    <w:rsid w:val="005F4390"/>
    <w:rsid w:val="005F52AA"/>
    <w:rsid w:val="005F6084"/>
    <w:rsid w:val="005F620E"/>
    <w:rsid w:val="005F6345"/>
    <w:rsid w:val="005F65AF"/>
    <w:rsid w:val="005F6CA5"/>
    <w:rsid w:val="005F6D40"/>
    <w:rsid w:val="005F6DB4"/>
    <w:rsid w:val="005F76F1"/>
    <w:rsid w:val="005F78FB"/>
    <w:rsid w:val="005F7CDE"/>
    <w:rsid w:val="00600063"/>
    <w:rsid w:val="00600B72"/>
    <w:rsid w:val="00600EA1"/>
    <w:rsid w:val="0060114A"/>
    <w:rsid w:val="00601694"/>
    <w:rsid w:val="00601887"/>
    <w:rsid w:val="006019F1"/>
    <w:rsid w:val="00602E8C"/>
    <w:rsid w:val="006036B3"/>
    <w:rsid w:val="0060394E"/>
    <w:rsid w:val="00603D72"/>
    <w:rsid w:val="006040DC"/>
    <w:rsid w:val="006046DA"/>
    <w:rsid w:val="006053AE"/>
    <w:rsid w:val="00605806"/>
    <w:rsid w:val="00606D24"/>
    <w:rsid w:val="00606D85"/>
    <w:rsid w:val="006076EF"/>
    <w:rsid w:val="006107E2"/>
    <w:rsid w:val="00610AC5"/>
    <w:rsid w:val="00611ABE"/>
    <w:rsid w:val="00611B97"/>
    <w:rsid w:val="006121D9"/>
    <w:rsid w:val="006123BE"/>
    <w:rsid w:val="00612B79"/>
    <w:rsid w:val="00612CF9"/>
    <w:rsid w:val="00613E01"/>
    <w:rsid w:val="00614681"/>
    <w:rsid w:val="006146BC"/>
    <w:rsid w:val="0061542E"/>
    <w:rsid w:val="006162A8"/>
    <w:rsid w:val="006162F5"/>
    <w:rsid w:val="00616551"/>
    <w:rsid w:val="0061736B"/>
    <w:rsid w:val="00617D62"/>
    <w:rsid w:val="00620D41"/>
    <w:rsid w:val="00622067"/>
    <w:rsid w:val="00622369"/>
    <w:rsid w:val="00622411"/>
    <w:rsid w:val="00622505"/>
    <w:rsid w:val="006225BC"/>
    <w:rsid w:val="0062292B"/>
    <w:rsid w:val="006232F8"/>
    <w:rsid w:val="00623D14"/>
    <w:rsid w:val="006243C6"/>
    <w:rsid w:val="00624922"/>
    <w:rsid w:val="00624AC4"/>
    <w:rsid w:val="00624B54"/>
    <w:rsid w:val="00624C16"/>
    <w:rsid w:val="00625546"/>
    <w:rsid w:val="0062583E"/>
    <w:rsid w:val="006258C5"/>
    <w:rsid w:val="00625D92"/>
    <w:rsid w:val="0062704F"/>
    <w:rsid w:val="00627D39"/>
    <w:rsid w:val="00630AC3"/>
    <w:rsid w:val="00630F63"/>
    <w:rsid w:val="006316A0"/>
    <w:rsid w:val="006317B7"/>
    <w:rsid w:val="00631D61"/>
    <w:rsid w:val="00631DAB"/>
    <w:rsid w:val="0063216B"/>
    <w:rsid w:val="006322C2"/>
    <w:rsid w:val="006323FF"/>
    <w:rsid w:val="00632914"/>
    <w:rsid w:val="00632B7A"/>
    <w:rsid w:val="00632E9A"/>
    <w:rsid w:val="00633194"/>
    <w:rsid w:val="006333EB"/>
    <w:rsid w:val="006339FF"/>
    <w:rsid w:val="00633FD2"/>
    <w:rsid w:val="006343A2"/>
    <w:rsid w:val="00634542"/>
    <w:rsid w:val="00634A89"/>
    <w:rsid w:val="0063509D"/>
    <w:rsid w:val="00635191"/>
    <w:rsid w:val="00635244"/>
    <w:rsid w:val="00635312"/>
    <w:rsid w:val="006358B2"/>
    <w:rsid w:val="006359BD"/>
    <w:rsid w:val="00637DF4"/>
    <w:rsid w:val="00640860"/>
    <w:rsid w:val="006409C2"/>
    <w:rsid w:val="00641354"/>
    <w:rsid w:val="006414AA"/>
    <w:rsid w:val="00641BBF"/>
    <w:rsid w:val="00642721"/>
    <w:rsid w:val="00643177"/>
    <w:rsid w:val="006435E3"/>
    <w:rsid w:val="00643778"/>
    <w:rsid w:val="006441BC"/>
    <w:rsid w:val="00645388"/>
    <w:rsid w:val="00646053"/>
    <w:rsid w:val="0064614C"/>
    <w:rsid w:val="0064634E"/>
    <w:rsid w:val="00646491"/>
    <w:rsid w:val="00646668"/>
    <w:rsid w:val="00646BAC"/>
    <w:rsid w:val="0064708A"/>
    <w:rsid w:val="006472AE"/>
    <w:rsid w:val="006473AB"/>
    <w:rsid w:val="006476C0"/>
    <w:rsid w:val="006476C6"/>
    <w:rsid w:val="00647F7B"/>
    <w:rsid w:val="006502EC"/>
    <w:rsid w:val="006509A7"/>
    <w:rsid w:val="00650C87"/>
    <w:rsid w:val="00650FFE"/>
    <w:rsid w:val="00653B03"/>
    <w:rsid w:val="00653ECC"/>
    <w:rsid w:val="00653FEC"/>
    <w:rsid w:val="00654736"/>
    <w:rsid w:val="0065579A"/>
    <w:rsid w:val="006557AE"/>
    <w:rsid w:val="00655B50"/>
    <w:rsid w:val="00655F8D"/>
    <w:rsid w:val="00656A55"/>
    <w:rsid w:val="00657180"/>
    <w:rsid w:val="006574B6"/>
    <w:rsid w:val="00657665"/>
    <w:rsid w:val="006600B5"/>
    <w:rsid w:val="0066083B"/>
    <w:rsid w:val="00661396"/>
    <w:rsid w:val="00661537"/>
    <w:rsid w:val="00661E56"/>
    <w:rsid w:val="00661F31"/>
    <w:rsid w:val="0066236E"/>
    <w:rsid w:val="00662388"/>
    <w:rsid w:val="0066247C"/>
    <w:rsid w:val="006624B2"/>
    <w:rsid w:val="00662CDA"/>
    <w:rsid w:val="00662E1C"/>
    <w:rsid w:val="00662F79"/>
    <w:rsid w:val="0066314B"/>
    <w:rsid w:val="0066335E"/>
    <w:rsid w:val="00663738"/>
    <w:rsid w:val="00663A4E"/>
    <w:rsid w:val="00663F48"/>
    <w:rsid w:val="00664057"/>
    <w:rsid w:val="00664635"/>
    <w:rsid w:val="00664734"/>
    <w:rsid w:val="0066614A"/>
    <w:rsid w:val="006668C5"/>
    <w:rsid w:val="00666978"/>
    <w:rsid w:val="00666D47"/>
    <w:rsid w:val="00666E2E"/>
    <w:rsid w:val="006675B7"/>
    <w:rsid w:val="00670281"/>
    <w:rsid w:val="00670A9D"/>
    <w:rsid w:val="00670F12"/>
    <w:rsid w:val="00672385"/>
    <w:rsid w:val="006726C2"/>
    <w:rsid w:val="006729C4"/>
    <w:rsid w:val="0067314D"/>
    <w:rsid w:val="006735B2"/>
    <w:rsid w:val="00673986"/>
    <w:rsid w:val="00673E42"/>
    <w:rsid w:val="00674922"/>
    <w:rsid w:val="00674968"/>
    <w:rsid w:val="00674A02"/>
    <w:rsid w:val="00674CD8"/>
    <w:rsid w:val="00675FFF"/>
    <w:rsid w:val="0067603C"/>
    <w:rsid w:val="00676C0A"/>
    <w:rsid w:val="00676D6E"/>
    <w:rsid w:val="00676EA9"/>
    <w:rsid w:val="00677800"/>
    <w:rsid w:val="0067788E"/>
    <w:rsid w:val="00677F4D"/>
    <w:rsid w:val="00680444"/>
    <w:rsid w:val="00680E9C"/>
    <w:rsid w:val="00680EE9"/>
    <w:rsid w:val="0068104A"/>
    <w:rsid w:val="00681268"/>
    <w:rsid w:val="0068151A"/>
    <w:rsid w:val="00681751"/>
    <w:rsid w:val="006820C9"/>
    <w:rsid w:val="006823F9"/>
    <w:rsid w:val="006829E0"/>
    <w:rsid w:val="00683CD6"/>
    <w:rsid w:val="00683F07"/>
    <w:rsid w:val="00684BF8"/>
    <w:rsid w:val="00684C01"/>
    <w:rsid w:val="00685989"/>
    <w:rsid w:val="006859A5"/>
    <w:rsid w:val="00685A8D"/>
    <w:rsid w:val="006869B6"/>
    <w:rsid w:val="00687458"/>
    <w:rsid w:val="00690F52"/>
    <w:rsid w:val="00691BC1"/>
    <w:rsid w:val="00691C9C"/>
    <w:rsid w:val="00691E18"/>
    <w:rsid w:val="00691EC9"/>
    <w:rsid w:val="00691FBE"/>
    <w:rsid w:val="00692AD1"/>
    <w:rsid w:val="00693789"/>
    <w:rsid w:val="00693A01"/>
    <w:rsid w:val="00694287"/>
    <w:rsid w:val="0069467F"/>
    <w:rsid w:val="006954EE"/>
    <w:rsid w:val="006959E0"/>
    <w:rsid w:val="00696038"/>
    <w:rsid w:val="00696164"/>
    <w:rsid w:val="00696A1E"/>
    <w:rsid w:val="00696C3F"/>
    <w:rsid w:val="00696C65"/>
    <w:rsid w:val="0069701D"/>
    <w:rsid w:val="00697199"/>
    <w:rsid w:val="0069777C"/>
    <w:rsid w:val="006977A5"/>
    <w:rsid w:val="0069780D"/>
    <w:rsid w:val="0069791D"/>
    <w:rsid w:val="00697F18"/>
    <w:rsid w:val="006A001B"/>
    <w:rsid w:val="006A03A9"/>
    <w:rsid w:val="006A14AC"/>
    <w:rsid w:val="006A1994"/>
    <w:rsid w:val="006A2374"/>
    <w:rsid w:val="006A26B9"/>
    <w:rsid w:val="006A2AAD"/>
    <w:rsid w:val="006A2CCE"/>
    <w:rsid w:val="006A308D"/>
    <w:rsid w:val="006A354C"/>
    <w:rsid w:val="006A35DB"/>
    <w:rsid w:val="006A3980"/>
    <w:rsid w:val="006A3A3C"/>
    <w:rsid w:val="006A3B86"/>
    <w:rsid w:val="006A3EBF"/>
    <w:rsid w:val="006A463B"/>
    <w:rsid w:val="006A498D"/>
    <w:rsid w:val="006A5270"/>
    <w:rsid w:val="006A5BDE"/>
    <w:rsid w:val="006A607D"/>
    <w:rsid w:val="006A6975"/>
    <w:rsid w:val="006A6D32"/>
    <w:rsid w:val="006A721C"/>
    <w:rsid w:val="006A7A0B"/>
    <w:rsid w:val="006B049B"/>
    <w:rsid w:val="006B0538"/>
    <w:rsid w:val="006B066E"/>
    <w:rsid w:val="006B0C0E"/>
    <w:rsid w:val="006B15B6"/>
    <w:rsid w:val="006B1AD0"/>
    <w:rsid w:val="006B23ED"/>
    <w:rsid w:val="006B2674"/>
    <w:rsid w:val="006B2B08"/>
    <w:rsid w:val="006B2B25"/>
    <w:rsid w:val="006B36C1"/>
    <w:rsid w:val="006B378E"/>
    <w:rsid w:val="006B3806"/>
    <w:rsid w:val="006B40D6"/>
    <w:rsid w:val="006B4426"/>
    <w:rsid w:val="006B4DBF"/>
    <w:rsid w:val="006B53F2"/>
    <w:rsid w:val="006B6520"/>
    <w:rsid w:val="006B65DF"/>
    <w:rsid w:val="006B6C85"/>
    <w:rsid w:val="006B6C97"/>
    <w:rsid w:val="006B701A"/>
    <w:rsid w:val="006B703F"/>
    <w:rsid w:val="006B70FC"/>
    <w:rsid w:val="006B773B"/>
    <w:rsid w:val="006B7794"/>
    <w:rsid w:val="006B77FC"/>
    <w:rsid w:val="006B78B0"/>
    <w:rsid w:val="006B7A48"/>
    <w:rsid w:val="006B7BD2"/>
    <w:rsid w:val="006C08BA"/>
    <w:rsid w:val="006C0D31"/>
    <w:rsid w:val="006C12AB"/>
    <w:rsid w:val="006C1620"/>
    <w:rsid w:val="006C188D"/>
    <w:rsid w:val="006C1A95"/>
    <w:rsid w:val="006C1E72"/>
    <w:rsid w:val="006C32CD"/>
    <w:rsid w:val="006C3721"/>
    <w:rsid w:val="006C380D"/>
    <w:rsid w:val="006C3DD8"/>
    <w:rsid w:val="006C3E73"/>
    <w:rsid w:val="006C4697"/>
    <w:rsid w:val="006C4899"/>
    <w:rsid w:val="006C4C83"/>
    <w:rsid w:val="006C52E6"/>
    <w:rsid w:val="006C5649"/>
    <w:rsid w:val="006C5C75"/>
    <w:rsid w:val="006C6269"/>
    <w:rsid w:val="006C6C24"/>
    <w:rsid w:val="006C7A22"/>
    <w:rsid w:val="006D018E"/>
    <w:rsid w:val="006D034E"/>
    <w:rsid w:val="006D132D"/>
    <w:rsid w:val="006D15CB"/>
    <w:rsid w:val="006D1E39"/>
    <w:rsid w:val="006D228A"/>
    <w:rsid w:val="006D2DDC"/>
    <w:rsid w:val="006D3182"/>
    <w:rsid w:val="006D35E2"/>
    <w:rsid w:val="006D45DB"/>
    <w:rsid w:val="006D4D22"/>
    <w:rsid w:val="006D59B8"/>
    <w:rsid w:val="006D63AC"/>
    <w:rsid w:val="006D6DB9"/>
    <w:rsid w:val="006D6E9F"/>
    <w:rsid w:val="006D6F8A"/>
    <w:rsid w:val="006D71B7"/>
    <w:rsid w:val="006D7949"/>
    <w:rsid w:val="006D7B05"/>
    <w:rsid w:val="006E00A1"/>
    <w:rsid w:val="006E011D"/>
    <w:rsid w:val="006E0D2B"/>
    <w:rsid w:val="006E0F04"/>
    <w:rsid w:val="006E130F"/>
    <w:rsid w:val="006E33A2"/>
    <w:rsid w:val="006E38D6"/>
    <w:rsid w:val="006E3CFF"/>
    <w:rsid w:val="006E41AB"/>
    <w:rsid w:val="006E4AC2"/>
    <w:rsid w:val="006E51AD"/>
    <w:rsid w:val="006E5595"/>
    <w:rsid w:val="006E56B0"/>
    <w:rsid w:val="006E5946"/>
    <w:rsid w:val="006E5C5D"/>
    <w:rsid w:val="006E5D32"/>
    <w:rsid w:val="006E6287"/>
    <w:rsid w:val="006E6543"/>
    <w:rsid w:val="006E6675"/>
    <w:rsid w:val="006E6726"/>
    <w:rsid w:val="006E6A13"/>
    <w:rsid w:val="006E713B"/>
    <w:rsid w:val="006E74ED"/>
    <w:rsid w:val="006E79CE"/>
    <w:rsid w:val="006E7E20"/>
    <w:rsid w:val="006F0314"/>
    <w:rsid w:val="006F0510"/>
    <w:rsid w:val="006F0B61"/>
    <w:rsid w:val="006F0EBC"/>
    <w:rsid w:val="006F4420"/>
    <w:rsid w:val="006F4E34"/>
    <w:rsid w:val="006F4F23"/>
    <w:rsid w:val="006F4F84"/>
    <w:rsid w:val="006F5842"/>
    <w:rsid w:val="006F5B16"/>
    <w:rsid w:val="006F6CFA"/>
    <w:rsid w:val="006F76F9"/>
    <w:rsid w:val="00700384"/>
    <w:rsid w:val="00700B4C"/>
    <w:rsid w:val="00700C9B"/>
    <w:rsid w:val="00700E16"/>
    <w:rsid w:val="00701E6B"/>
    <w:rsid w:val="00701E73"/>
    <w:rsid w:val="00702BFB"/>
    <w:rsid w:val="00702E14"/>
    <w:rsid w:val="00703CB5"/>
    <w:rsid w:val="007058E9"/>
    <w:rsid w:val="00705902"/>
    <w:rsid w:val="007059F8"/>
    <w:rsid w:val="00705BF3"/>
    <w:rsid w:val="00706026"/>
    <w:rsid w:val="0070652F"/>
    <w:rsid w:val="00706D63"/>
    <w:rsid w:val="00706F85"/>
    <w:rsid w:val="007075B6"/>
    <w:rsid w:val="00707B60"/>
    <w:rsid w:val="00707F7B"/>
    <w:rsid w:val="00707FA8"/>
    <w:rsid w:val="007107B8"/>
    <w:rsid w:val="007111C0"/>
    <w:rsid w:val="007114C2"/>
    <w:rsid w:val="00711644"/>
    <w:rsid w:val="00711E0B"/>
    <w:rsid w:val="00712490"/>
    <w:rsid w:val="00713593"/>
    <w:rsid w:val="00714226"/>
    <w:rsid w:val="0071475B"/>
    <w:rsid w:val="00714CB8"/>
    <w:rsid w:val="00714FEF"/>
    <w:rsid w:val="00715AFB"/>
    <w:rsid w:val="00715E5A"/>
    <w:rsid w:val="007165C6"/>
    <w:rsid w:val="00716970"/>
    <w:rsid w:val="0071737A"/>
    <w:rsid w:val="00720063"/>
    <w:rsid w:val="007204D6"/>
    <w:rsid w:val="00720758"/>
    <w:rsid w:val="00721DDC"/>
    <w:rsid w:val="00722363"/>
    <w:rsid w:val="00722685"/>
    <w:rsid w:val="007232AA"/>
    <w:rsid w:val="00723394"/>
    <w:rsid w:val="0072377C"/>
    <w:rsid w:val="00723FA6"/>
    <w:rsid w:val="007244D1"/>
    <w:rsid w:val="0072546B"/>
    <w:rsid w:val="00725A3E"/>
    <w:rsid w:val="00725DC4"/>
    <w:rsid w:val="007264A8"/>
    <w:rsid w:val="00727515"/>
    <w:rsid w:val="007277DB"/>
    <w:rsid w:val="00727BF6"/>
    <w:rsid w:val="00727D42"/>
    <w:rsid w:val="007304FF"/>
    <w:rsid w:val="00730825"/>
    <w:rsid w:val="007308F1"/>
    <w:rsid w:val="00730AD1"/>
    <w:rsid w:val="00730F77"/>
    <w:rsid w:val="0073187D"/>
    <w:rsid w:val="00732A9C"/>
    <w:rsid w:val="00732AE3"/>
    <w:rsid w:val="00732DA2"/>
    <w:rsid w:val="00733D7F"/>
    <w:rsid w:val="0073437E"/>
    <w:rsid w:val="00734956"/>
    <w:rsid w:val="007349B3"/>
    <w:rsid w:val="00734A2F"/>
    <w:rsid w:val="00734A9E"/>
    <w:rsid w:val="00734B8E"/>
    <w:rsid w:val="007350F5"/>
    <w:rsid w:val="007351B6"/>
    <w:rsid w:val="00735857"/>
    <w:rsid w:val="0073707A"/>
    <w:rsid w:val="0074006F"/>
    <w:rsid w:val="007410B9"/>
    <w:rsid w:val="00741529"/>
    <w:rsid w:val="00741D77"/>
    <w:rsid w:val="0074212E"/>
    <w:rsid w:val="00742467"/>
    <w:rsid w:val="00742639"/>
    <w:rsid w:val="00742EDD"/>
    <w:rsid w:val="00743366"/>
    <w:rsid w:val="00743C66"/>
    <w:rsid w:val="00743FFE"/>
    <w:rsid w:val="007447BE"/>
    <w:rsid w:val="007448E2"/>
    <w:rsid w:val="007449BA"/>
    <w:rsid w:val="00744C80"/>
    <w:rsid w:val="00744EE6"/>
    <w:rsid w:val="007453FE"/>
    <w:rsid w:val="0074574D"/>
    <w:rsid w:val="00745A8B"/>
    <w:rsid w:val="00745E0C"/>
    <w:rsid w:val="0074630A"/>
    <w:rsid w:val="007478D6"/>
    <w:rsid w:val="0075071C"/>
    <w:rsid w:val="00750883"/>
    <w:rsid w:val="00750D8C"/>
    <w:rsid w:val="00750E9D"/>
    <w:rsid w:val="00751722"/>
    <w:rsid w:val="00751949"/>
    <w:rsid w:val="00751C5B"/>
    <w:rsid w:val="00751E3C"/>
    <w:rsid w:val="00752433"/>
    <w:rsid w:val="007524FF"/>
    <w:rsid w:val="0075256C"/>
    <w:rsid w:val="007525E2"/>
    <w:rsid w:val="00752B57"/>
    <w:rsid w:val="00752DB8"/>
    <w:rsid w:val="00753764"/>
    <w:rsid w:val="00754194"/>
    <w:rsid w:val="00754376"/>
    <w:rsid w:val="0075493C"/>
    <w:rsid w:val="00755D7C"/>
    <w:rsid w:val="00756932"/>
    <w:rsid w:val="0075701B"/>
    <w:rsid w:val="007570E9"/>
    <w:rsid w:val="00757658"/>
    <w:rsid w:val="00757C40"/>
    <w:rsid w:val="00760302"/>
    <w:rsid w:val="00760F6A"/>
    <w:rsid w:val="00761619"/>
    <w:rsid w:val="00761920"/>
    <w:rsid w:val="00761D54"/>
    <w:rsid w:val="00762527"/>
    <w:rsid w:val="00762907"/>
    <w:rsid w:val="00762CF8"/>
    <w:rsid w:val="00762E45"/>
    <w:rsid w:val="0076337F"/>
    <w:rsid w:val="00763752"/>
    <w:rsid w:val="00763FDE"/>
    <w:rsid w:val="00764B81"/>
    <w:rsid w:val="0076510C"/>
    <w:rsid w:val="007657A5"/>
    <w:rsid w:val="00765D9D"/>
    <w:rsid w:val="007668DE"/>
    <w:rsid w:val="00766985"/>
    <w:rsid w:val="00766AD1"/>
    <w:rsid w:val="00766B69"/>
    <w:rsid w:val="00766D79"/>
    <w:rsid w:val="00767A7B"/>
    <w:rsid w:val="00767C70"/>
    <w:rsid w:val="00767D3B"/>
    <w:rsid w:val="00767E3A"/>
    <w:rsid w:val="007706A0"/>
    <w:rsid w:val="00771761"/>
    <w:rsid w:val="00771FE8"/>
    <w:rsid w:val="007722B6"/>
    <w:rsid w:val="0077270E"/>
    <w:rsid w:val="00772B3D"/>
    <w:rsid w:val="007736FB"/>
    <w:rsid w:val="00773A18"/>
    <w:rsid w:val="00773F71"/>
    <w:rsid w:val="00774384"/>
    <w:rsid w:val="00774506"/>
    <w:rsid w:val="00774A35"/>
    <w:rsid w:val="00774A5F"/>
    <w:rsid w:val="0077548F"/>
    <w:rsid w:val="0077556F"/>
    <w:rsid w:val="007765A0"/>
    <w:rsid w:val="00776B72"/>
    <w:rsid w:val="007775DE"/>
    <w:rsid w:val="007775F4"/>
    <w:rsid w:val="00777773"/>
    <w:rsid w:val="0077781B"/>
    <w:rsid w:val="0077786C"/>
    <w:rsid w:val="00777EEF"/>
    <w:rsid w:val="00780572"/>
    <w:rsid w:val="00781749"/>
    <w:rsid w:val="00781B0E"/>
    <w:rsid w:val="00781EE0"/>
    <w:rsid w:val="00781F20"/>
    <w:rsid w:val="007824FE"/>
    <w:rsid w:val="0078273E"/>
    <w:rsid w:val="007828EA"/>
    <w:rsid w:val="00782DD3"/>
    <w:rsid w:val="0078307E"/>
    <w:rsid w:val="007837C9"/>
    <w:rsid w:val="00783C5D"/>
    <w:rsid w:val="00784275"/>
    <w:rsid w:val="00784691"/>
    <w:rsid w:val="007849A4"/>
    <w:rsid w:val="007849F1"/>
    <w:rsid w:val="0078570C"/>
    <w:rsid w:val="00785A14"/>
    <w:rsid w:val="007869C2"/>
    <w:rsid w:val="0078758E"/>
    <w:rsid w:val="00790A0B"/>
    <w:rsid w:val="007916CC"/>
    <w:rsid w:val="00791E6F"/>
    <w:rsid w:val="00791FB2"/>
    <w:rsid w:val="0079206B"/>
    <w:rsid w:val="007921A1"/>
    <w:rsid w:val="007928AE"/>
    <w:rsid w:val="0079297A"/>
    <w:rsid w:val="00792EAD"/>
    <w:rsid w:val="00793028"/>
    <w:rsid w:val="00794125"/>
    <w:rsid w:val="0079426E"/>
    <w:rsid w:val="0079437D"/>
    <w:rsid w:val="00794BAD"/>
    <w:rsid w:val="00795B8C"/>
    <w:rsid w:val="00795D7E"/>
    <w:rsid w:val="00795DE3"/>
    <w:rsid w:val="00796530"/>
    <w:rsid w:val="0079676A"/>
    <w:rsid w:val="00796834"/>
    <w:rsid w:val="00796D0E"/>
    <w:rsid w:val="00796DA1"/>
    <w:rsid w:val="00796EE7"/>
    <w:rsid w:val="007A072C"/>
    <w:rsid w:val="007A0D64"/>
    <w:rsid w:val="007A1434"/>
    <w:rsid w:val="007A1502"/>
    <w:rsid w:val="007A3F68"/>
    <w:rsid w:val="007A405C"/>
    <w:rsid w:val="007A433C"/>
    <w:rsid w:val="007A4745"/>
    <w:rsid w:val="007A4AF1"/>
    <w:rsid w:val="007A4DFB"/>
    <w:rsid w:val="007A50BF"/>
    <w:rsid w:val="007A52D5"/>
    <w:rsid w:val="007A6540"/>
    <w:rsid w:val="007A6736"/>
    <w:rsid w:val="007A6C77"/>
    <w:rsid w:val="007A7DD7"/>
    <w:rsid w:val="007B0147"/>
    <w:rsid w:val="007B04A9"/>
    <w:rsid w:val="007B0793"/>
    <w:rsid w:val="007B0A42"/>
    <w:rsid w:val="007B0B0B"/>
    <w:rsid w:val="007B0EC1"/>
    <w:rsid w:val="007B1A5A"/>
    <w:rsid w:val="007B1EB9"/>
    <w:rsid w:val="007B1F5F"/>
    <w:rsid w:val="007B270D"/>
    <w:rsid w:val="007B28E0"/>
    <w:rsid w:val="007B3118"/>
    <w:rsid w:val="007B3803"/>
    <w:rsid w:val="007B39FB"/>
    <w:rsid w:val="007B3B13"/>
    <w:rsid w:val="007B4A22"/>
    <w:rsid w:val="007B4E77"/>
    <w:rsid w:val="007B4E9C"/>
    <w:rsid w:val="007B5F70"/>
    <w:rsid w:val="007B5FEF"/>
    <w:rsid w:val="007B60A0"/>
    <w:rsid w:val="007B6357"/>
    <w:rsid w:val="007B6AD0"/>
    <w:rsid w:val="007B6B66"/>
    <w:rsid w:val="007B6CA0"/>
    <w:rsid w:val="007B76E1"/>
    <w:rsid w:val="007B7749"/>
    <w:rsid w:val="007C0B62"/>
    <w:rsid w:val="007C1775"/>
    <w:rsid w:val="007C1CEC"/>
    <w:rsid w:val="007C2686"/>
    <w:rsid w:val="007C2CAF"/>
    <w:rsid w:val="007C30BB"/>
    <w:rsid w:val="007C33E4"/>
    <w:rsid w:val="007C39E5"/>
    <w:rsid w:val="007C3E81"/>
    <w:rsid w:val="007C4DAB"/>
    <w:rsid w:val="007C4DD3"/>
    <w:rsid w:val="007C53AA"/>
    <w:rsid w:val="007C5ADA"/>
    <w:rsid w:val="007C5B07"/>
    <w:rsid w:val="007C5F00"/>
    <w:rsid w:val="007C6020"/>
    <w:rsid w:val="007C698E"/>
    <w:rsid w:val="007C6C1E"/>
    <w:rsid w:val="007C6C63"/>
    <w:rsid w:val="007C704D"/>
    <w:rsid w:val="007C7106"/>
    <w:rsid w:val="007C7116"/>
    <w:rsid w:val="007C7C2C"/>
    <w:rsid w:val="007D00EB"/>
    <w:rsid w:val="007D0253"/>
    <w:rsid w:val="007D0300"/>
    <w:rsid w:val="007D152E"/>
    <w:rsid w:val="007D206F"/>
    <w:rsid w:val="007D256A"/>
    <w:rsid w:val="007D26B6"/>
    <w:rsid w:val="007D282F"/>
    <w:rsid w:val="007D3057"/>
    <w:rsid w:val="007D32CD"/>
    <w:rsid w:val="007D3550"/>
    <w:rsid w:val="007D4140"/>
    <w:rsid w:val="007D4239"/>
    <w:rsid w:val="007D44AB"/>
    <w:rsid w:val="007D4818"/>
    <w:rsid w:val="007D4C73"/>
    <w:rsid w:val="007D5265"/>
    <w:rsid w:val="007D551B"/>
    <w:rsid w:val="007D572C"/>
    <w:rsid w:val="007D5748"/>
    <w:rsid w:val="007D592F"/>
    <w:rsid w:val="007D5DB4"/>
    <w:rsid w:val="007D66C3"/>
    <w:rsid w:val="007D6F50"/>
    <w:rsid w:val="007D7540"/>
    <w:rsid w:val="007D7B3E"/>
    <w:rsid w:val="007D7B61"/>
    <w:rsid w:val="007E07E2"/>
    <w:rsid w:val="007E0A7D"/>
    <w:rsid w:val="007E1271"/>
    <w:rsid w:val="007E141C"/>
    <w:rsid w:val="007E147F"/>
    <w:rsid w:val="007E1D67"/>
    <w:rsid w:val="007E2021"/>
    <w:rsid w:val="007E2214"/>
    <w:rsid w:val="007E25E1"/>
    <w:rsid w:val="007E2E5C"/>
    <w:rsid w:val="007E329F"/>
    <w:rsid w:val="007E3B27"/>
    <w:rsid w:val="007E3BD5"/>
    <w:rsid w:val="007E43AC"/>
    <w:rsid w:val="007E45B3"/>
    <w:rsid w:val="007E4928"/>
    <w:rsid w:val="007E49D6"/>
    <w:rsid w:val="007E4AE0"/>
    <w:rsid w:val="007E4AFD"/>
    <w:rsid w:val="007E520D"/>
    <w:rsid w:val="007E534B"/>
    <w:rsid w:val="007E5845"/>
    <w:rsid w:val="007E5C65"/>
    <w:rsid w:val="007E633E"/>
    <w:rsid w:val="007E644C"/>
    <w:rsid w:val="007E732D"/>
    <w:rsid w:val="007E7D18"/>
    <w:rsid w:val="007F0737"/>
    <w:rsid w:val="007F1074"/>
    <w:rsid w:val="007F10E2"/>
    <w:rsid w:val="007F18A0"/>
    <w:rsid w:val="007F1A03"/>
    <w:rsid w:val="007F1D15"/>
    <w:rsid w:val="007F1F28"/>
    <w:rsid w:val="007F32D0"/>
    <w:rsid w:val="007F333A"/>
    <w:rsid w:val="007F38AC"/>
    <w:rsid w:val="007F3F8B"/>
    <w:rsid w:val="007F4617"/>
    <w:rsid w:val="007F468D"/>
    <w:rsid w:val="007F46B6"/>
    <w:rsid w:val="007F47B7"/>
    <w:rsid w:val="007F53D3"/>
    <w:rsid w:val="007F5A87"/>
    <w:rsid w:val="007F671E"/>
    <w:rsid w:val="007F69D0"/>
    <w:rsid w:val="007F6C42"/>
    <w:rsid w:val="007F6CDA"/>
    <w:rsid w:val="007F6D15"/>
    <w:rsid w:val="007F6D8C"/>
    <w:rsid w:val="007F7184"/>
    <w:rsid w:val="007F7E50"/>
    <w:rsid w:val="0080083F"/>
    <w:rsid w:val="00800852"/>
    <w:rsid w:val="00800D28"/>
    <w:rsid w:val="00800EC3"/>
    <w:rsid w:val="008010AD"/>
    <w:rsid w:val="00801210"/>
    <w:rsid w:val="00801739"/>
    <w:rsid w:val="008019B6"/>
    <w:rsid w:val="00801B64"/>
    <w:rsid w:val="00803613"/>
    <w:rsid w:val="008037E4"/>
    <w:rsid w:val="00803B34"/>
    <w:rsid w:val="00803EA5"/>
    <w:rsid w:val="008042D6"/>
    <w:rsid w:val="008044EC"/>
    <w:rsid w:val="0080583E"/>
    <w:rsid w:val="00805EF0"/>
    <w:rsid w:val="008062DC"/>
    <w:rsid w:val="00806E84"/>
    <w:rsid w:val="008079B6"/>
    <w:rsid w:val="00807AC1"/>
    <w:rsid w:val="00807AF4"/>
    <w:rsid w:val="0081092A"/>
    <w:rsid w:val="00810C99"/>
    <w:rsid w:val="00810E87"/>
    <w:rsid w:val="00810F10"/>
    <w:rsid w:val="00810F8E"/>
    <w:rsid w:val="00811891"/>
    <w:rsid w:val="00811D0D"/>
    <w:rsid w:val="00811F3F"/>
    <w:rsid w:val="008120E5"/>
    <w:rsid w:val="00813502"/>
    <w:rsid w:val="0081372D"/>
    <w:rsid w:val="00813B38"/>
    <w:rsid w:val="00813BF6"/>
    <w:rsid w:val="00813F9A"/>
    <w:rsid w:val="0081443B"/>
    <w:rsid w:val="00815255"/>
    <w:rsid w:val="00816446"/>
    <w:rsid w:val="00816917"/>
    <w:rsid w:val="00817465"/>
    <w:rsid w:val="008175F5"/>
    <w:rsid w:val="008178A4"/>
    <w:rsid w:val="00817B40"/>
    <w:rsid w:val="00817BD1"/>
    <w:rsid w:val="00817C15"/>
    <w:rsid w:val="0082045F"/>
    <w:rsid w:val="00820799"/>
    <w:rsid w:val="008209A1"/>
    <w:rsid w:val="00820A8B"/>
    <w:rsid w:val="00820D68"/>
    <w:rsid w:val="00820FF6"/>
    <w:rsid w:val="00821689"/>
    <w:rsid w:val="008219B6"/>
    <w:rsid w:val="00821FDB"/>
    <w:rsid w:val="008224DE"/>
    <w:rsid w:val="0082259E"/>
    <w:rsid w:val="008230FA"/>
    <w:rsid w:val="0082324F"/>
    <w:rsid w:val="00823AE9"/>
    <w:rsid w:val="00823DDF"/>
    <w:rsid w:val="008242F0"/>
    <w:rsid w:val="0082527B"/>
    <w:rsid w:val="008252D7"/>
    <w:rsid w:val="008259A8"/>
    <w:rsid w:val="0082670A"/>
    <w:rsid w:val="00826964"/>
    <w:rsid w:val="00826C29"/>
    <w:rsid w:val="00827085"/>
    <w:rsid w:val="008271AB"/>
    <w:rsid w:val="008273D3"/>
    <w:rsid w:val="00827888"/>
    <w:rsid w:val="00827D72"/>
    <w:rsid w:val="00830834"/>
    <w:rsid w:val="008310DF"/>
    <w:rsid w:val="00831222"/>
    <w:rsid w:val="008324AE"/>
    <w:rsid w:val="008337E0"/>
    <w:rsid w:val="00833FE9"/>
    <w:rsid w:val="00834314"/>
    <w:rsid w:val="008345B3"/>
    <w:rsid w:val="00834978"/>
    <w:rsid w:val="00834A88"/>
    <w:rsid w:val="00835026"/>
    <w:rsid w:val="00835BAA"/>
    <w:rsid w:val="0083630C"/>
    <w:rsid w:val="008366C1"/>
    <w:rsid w:val="00836AF1"/>
    <w:rsid w:val="00836C80"/>
    <w:rsid w:val="00836E55"/>
    <w:rsid w:val="0083735C"/>
    <w:rsid w:val="008376C0"/>
    <w:rsid w:val="00837B18"/>
    <w:rsid w:val="00837BF1"/>
    <w:rsid w:val="00837DC7"/>
    <w:rsid w:val="008404F5"/>
    <w:rsid w:val="00840D41"/>
    <w:rsid w:val="0084133F"/>
    <w:rsid w:val="00841835"/>
    <w:rsid w:val="0084194B"/>
    <w:rsid w:val="00842557"/>
    <w:rsid w:val="00842618"/>
    <w:rsid w:val="0084282B"/>
    <w:rsid w:val="00842C1E"/>
    <w:rsid w:val="00842EDC"/>
    <w:rsid w:val="0084325E"/>
    <w:rsid w:val="00844258"/>
    <w:rsid w:val="008445E6"/>
    <w:rsid w:val="00844CAF"/>
    <w:rsid w:val="008463EE"/>
    <w:rsid w:val="00846750"/>
    <w:rsid w:val="0084679F"/>
    <w:rsid w:val="008467F7"/>
    <w:rsid w:val="00846A38"/>
    <w:rsid w:val="008472C6"/>
    <w:rsid w:val="00847608"/>
    <w:rsid w:val="00847B91"/>
    <w:rsid w:val="00850604"/>
    <w:rsid w:val="00850710"/>
    <w:rsid w:val="00850A15"/>
    <w:rsid w:val="00850A17"/>
    <w:rsid w:val="00850DC2"/>
    <w:rsid w:val="0085126F"/>
    <w:rsid w:val="00851949"/>
    <w:rsid w:val="00851D31"/>
    <w:rsid w:val="00852310"/>
    <w:rsid w:val="00852496"/>
    <w:rsid w:val="008525E0"/>
    <w:rsid w:val="00853C09"/>
    <w:rsid w:val="00854528"/>
    <w:rsid w:val="00855263"/>
    <w:rsid w:val="008552E5"/>
    <w:rsid w:val="00855D35"/>
    <w:rsid w:val="00856332"/>
    <w:rsid w:val="008566A1"/>
    <w:rsid w:val="00856749"/>
    <w:rsid w:val="00856B0D"/>
    <w:rsid w:val="00856FD5"/>
    <w:rsid w:val="00857117"/>
    <w:rsid w:val="00857F12"/>
    <w:rsid w:val="00860379"/>
    <w:rsid w:val="0086039F"/>
    <w:rsid w:val="00860E4E"/>
    <w:rsid w:val="00860E70"/>
    <w:rsid w:val="00861F53"/>
    <w:rsid w:val="00861F67"/>
    <w:rsid w:val="0086243E"/>
    <w:rsid w:val="008624D3"/>
    <w:rsid w:val="00862EF1"/>
    <w:rsid w:val="00863142"/>
    <w:rsid w:val="00863BA0"/>
    <w:rsid w:val="008642BD"/>
    <w:rsid w:val="00864686"/>
    <w:rsid w:val="00865105"/>
    <w:rsid w:val="0086516B"/>
    <w:rsid w:val="0086523F"/>
    <w:rsid w:val="008667B1"/>
    <w:rsid w:val="008667E4"/>
    <w:rsid w:val="00867566"/>
    <w:rsid w:val="0086787A"/>
    <w:rsid w:val="00867B59"/>
    <w:rsid w:val="00870017"/>
    <w:rsid w:val="0087042E"/>
    <w:rsid w:val="00870C90"/>
    <w:rsid w:val="00870FF1"/>
    <w:rsid w:val="00871B4D"/>
    <w:rsid w:val="00871F62"/>
    <w:rsid w:val="0087227E"/>
    <w:rsid w:val="008728CF"/>
    <w:rsid w:val="00872E97"/>
    <w:rsid w:val="00873186"/>
    <w:rsid w:val="00873E35"/>
    <w:rsid w:val="00873F50"/>
    <w:rsid w:val="0087415F"/>
    <w:rsid w:val="00874E3F"/>
    <w:rsid w:val="00875ACD"/>
    <w:rsid w:val="00875F6A"/>
    <w:rsid w:val="00877374"/>
    <w:rsid w:val="008779EC"/>
    <w:rsid w:val="0088015D"/>
    <w:rsid w:val="00880349"/>
    <w:rsid w:val="0088083F"/>
    <w:rsid w:val="00880849"/>
    <w:rsid w:val="00880B6E"/>
    <w:rsid w:val="00880E4A"/>
    <w:rsid w:val="0088100C"/>
    <w:rsid w:val="008810CA"/>
    <w:rsid w:val="00881599"/>
    <w:rsid w:val="00881EE0"/>
    <w:rsid w:val="00881F4B"/>
    <w:rsid w:val="0088277E"/>
    <w:rsid w:val="00882E2D"/>
    <w:rsid w:val="008831F7"/>
    <w:rsid w:val="008833C1"/>
    <w:rsid w:val="00883869"/>
    <w:rsid w:val="00883D40"/>
    <w:rsid w:val="00884177"/>
    <w:rsid w:val="00884353"/>
    <w:rsid w:val="00884D49"/>
    <w:rsid w:val="00884ED9"/>
    <w:rsid w:val="00884F40"/>
    <w:rsid w:val="008852F1"/>
    <w:rsid w:val="008872B7"/>
    <w:rsid w:val="00887C4D"/>
    <w:rsid w:val="00887E14"/>
    <w:rsid w:val="00890AAD"/>
    <w:rsid w:val="00890BAC"/>
    <w:rsid w:val="00893287"/>
    <w:rsid w:val="00893B28"/>
    <w:rsid w:val="00893CA8"/>
    <w:rsid w:val="00893ECF"/>
    <w:rsid w:val="0089495C"/>
    <w:rsid w:val="00894EE5"/>
    <w:rsid w:val="00895592"/>
    <w:rsid w:val="00895841"/>
    <w:rsid w:val="00895A32"/>
    <w:rsid w:val="00896972"/>
    <w:rsid w:val="0089726E"/>
    <w:rsid w:val="00897991"/>
    <w:rsid w:val="00897AC5"/>
    <w:rsid w:val="008A0509"/>
    <w:rsid w:val="008A075C"/>
    <w:rsid w:val="008A11FB"/>
    <w:rsid w:val="008A180B"/>
    <w:rsid w:val="008A18E7"/>
    <w:rsid w:val="008A1910"/>
    <w:rsid w:val="008A254E"/>
    <w:rsid w:val="008A317A"/>
    <w:rsid w:val="008A33E2"/>
    <w:rsid w:val="008A377A"/>
    <w:rsid w:val="008A38C6"/>
    <w:rsid w:val="008A3CCD"/>
    <w:rsid w:val="008A4B18"/>
    <w:rsid w:val="008A5821"/>
    <w:rsid w:val="008A5844"/>
    <w:rsid w:val="008A58CA"/>
    <w:rsid w:val="008A5A37"/>
    <w:rsid w:val="008A5F9A"/>
    <w:rsid w:val="008A6132"/>
    <w:rsid w:val="008A62C8"/>
    <w:rsid w:val="008A654E"/>
    <w:rsid w:val="008A65F2"/>
    <w:rsid w:val="008A6E62"/>
    <w:rsid w:val="008A760D"/>
    <w:rsid w:val="008A76B3"/>
    <w:rsid w:val="008A793A"/>
    <w:rsid w:val="008A7DC3"/>
    <w:rsid w:val="008B00B8"/>
    <w:rsid w:val="008B08BD"/>
    <w:rsid w:val="008B1323"/>
    <w:rsid w:val="008B1824"/>
    <w:rsid w:val="008B1DE8"/>
    <w:rsid w:val="008B2AFB"/>
    <w:rsid w:val="008B3269"/>
    <w:rsid w:val="008B3DAA"/>
    <w:rsid w:val="008B429F"/>
    <w:rsid w:val="008B45C3"/>
    <w:rsid w:val="008B4705"/>
    <w:rsid w:val="008B4E0D"/>
    <w:rsid w:val="008B4E20"/>
    <w:rsid w:val="008B4E73"/>
    <w:rsid w:val="008B551C"/>
    <w:rsid w:val="008B56E7"/>
    <w:rsid w:val="008B5F48"/>
    <w:rsid w:val="008B604A"/>
    <w:rsid w:val="008B796B"/>
    <w:rsid w:val="008B79B5"/>
    <w:rsid w:val="008B7ECD"/>
    <w:rsid w:val="008C12ED"/>
    <w:rsid w:val="008C16E6"/>
    <w:rsid w:val="008C1C34"/>
    <w:rsid w:val="008C2573"/>
    <w:rsid w:val="008C27E6"/>
    <w:rsid w:val="008C2825"/>
    <w:rsid w:val="008C3B13"/>
    <w:rsid w:val="008C3B6A"/>
    <w:rsid w:val="008C4036"/>
    <w:rsid w:val="008C4C53"/>
    <w:rsid w:val="008C507D"/>
    <w:rsid w:val="008C51B1"/>
    <w:rsid w:val="008C5796"/>
    <w:rsid w:val="008C5978"/>
    <w:rsid w:val="008C5ED5"/>
    <w:rsid w:val="008C5F06"/>
    <w:rsid w:val="008C60D9"/>
    <w:rsid w:val="008C7826"/>
    <w:rsid w:val="008D01DE"/>
    <w:rsid w:val="008D0C4B"/>
    <w:rsid w:val="008D0D70"/>
    <w:rsid w:val="008D0E40"/>
    <w:rsid w:val="008D0E51"/>
    <w:rsid w:val="008D137D"/>
    <w:rsid w:val="008D1864"/>
    <w:rsid w:val="008D2202"/>
    <w:rsid w:val="008D265B"/>
    <w:rsid w:val="008D2804"/>
    <w:rsid w:val="008D2D09"/>
    <w:rsid w:val="008D2F4F"/>
    <w:rsid w:val="008D32C1"/>
    <w:rsid w:val="008D3BB3"/>
    <w:rsid w:val="008D4468"/>
    <w:rsid w:val="008D45DB"/>
    <w:rsid w:val="008D4879"/>
    <w:rsid w:val="008D48B5"/>
    <w:rsid w:val="008D4C1B"/>
    <w:rsid w:val="008D512B"/>
    <w:rsid w:val="008D5C6C"/>
    <w:rsid w:val="008D6374"/>
    <w:rsid w:val="008D646A"/>
    <w:rsid w:val="008D6B60"/>
    <w:rsid w:val="008D6B72"/>
    <w:rsid w:val="008D742A"/>
    <w:rsid w:val="008D75B8"/>
    <w:rsid w:val="008D77BB"/>
    <w:rsid w:val="008D78C5"/>
    <w:rsid w:val="008D7A0D"/>
    <w:rsid w:val="008D7E66"/>
    <w:rsid w:val="008E0D99"/>
    <w:rsid w:val="008E0E62"/>
    <w:rsid w:val="008E0F6D"/>
    <w:rsid w:val="008E1652"/>
    <w:rsid w:val="008E1C18"/>
    <w:rsid w:val="008E215B"/>
    <w:rsid w:val="008E223A"/>
    <w:rsid w:val="008E2380"/>
    <w:rsid w:val="008E3116"/>
    <w:rsid w:val="008E35A0"/>
    <w:rsid w:val="008E364C"/>
    <w:rsid w:val="008E3F74"/>
    <w:rsid w:val="008E3FCB"/>
    <w:rsid w:val="008E439D"/>
    <w:rsid w:val="008E4F16"/>
    <w:rsid w:val="008E503D"/>
    <w:rsid w:val="008E55DC"/>
    <w:rsid w:val="008E562E"/>
    <w:rsid w:val="008E676E"/>
    <w:rsid w:val="008E6D19"/>
    <w:rsid w:val="008E6EE6"/>
    <w:rsid w:val="008E7764"/>
    <w:rsid w:val="008E787A"/>
    <w:rsid w:val="008E7997"/>
    <w:rsid w:val="008E7B8B"/>
    <w:rsid w:val="008E7FC1"/>
    <w:rsid w:val="008E7FDE"/>
    <w:rsid w:val="008F012A"/>
    <w:rsid w:val="008F0202"/>
    <w:rsid w:val="008F0D29"/>
    <w:rsid w:val="008F1FEB"/>
    <w:rsid w:val="008F213F"/>
    <w:rsid w:val="008F2B46"/>
    <w:rsid w:val="008F2E02"/>
    <w:rsid w:val="008F2E9B"/>
    <w:rsid w:val="008F2EB6"/>
    <w:rsid w:val="008F31ED"/>
    <w:rsid w:val="008F34A1"/>
    <w:rsid w:val="008F3876"/>
    <w:rsid w:val="008F433B"/>
    <w:rsid w:val="008F4472"/>
    <w:rsid w:val="008F4FBF"/>
    <w:rsid w:val="008F5949"/>
    <w:rsid w:val="008F5DBE"/>
    <w:rsid w:val="008F5F90"/>
    <w:rsid w:val="008F75C1"/>
    <w:rsid w:val="008F7F9D"/>
    <w:rsid w:val="00900118"/>
    <w:rsid w:val="00900457"/>
    <w:rsid w:val="009009A7"/>
    <w:rsid w:val="00900CFE"/>
    <w:rsid w:val="00900D21"/>
    <w:rsid w:val="00901C2D"/>
    <w:rsid w:val="009023BD"/>
    <w:rsid w:val="00902483"/>
    <w:rsid w:val="00902993"/>
    <w:rsid w:val="00902F1C"/>
    <w:rsid w:val="00903DD4"/>
    <w:rsid w:val="00904206"/>
    <w:rsid w:val="00904316"/>
    <w:rsid w:val="00904547"/>
    <w:rsid w:val="00904FAE"/>
    <w:rsid w:val="00905768"/>
    <w:rsid w:val="00905AAD"/>
    <w:rsid w:val="00906C19"/>
    <w:rsid w:val="00906FF1"/>
    <w:rsid w:val="00907667"/>
    <w:rsid w:val="0090769C"/>
    <w:rsid w:val="009077A1"/>
    <w:rsid w:val="00907AB5"/>
    <w:rsid w:val="00907FA1"/>
    <w:rsid w:val="009108F1"/>
    <w:rsid w:val="00910E66"/>
    <w:rsid w:val="0091142B"/>
    <w:rsid w:val="00911C6A"/>
    <w:rsid w:val="00911D0B"/>
    <w:rsid w:val="00912CE0"/>
    <w:rsid w:val="009130D4"/>
    <w:rsid w:val="0091437D"/>
    <w:rsid w:val="009146CF"/>
    <w:rsid w:val="00914E22"/>
    <w:rsid w:val="00915079"/>
    <w:rsid w:val="00915A86"/>
    <w:rsid w:val="009162CE"/>
    <w:rsid w:val="0091756F"/>
    <w:rsid w:val="00917665"/>
    <w:rsid w:val="00917FF2"/>
    <w:rsid w:val="009203B4"/>
    <w:rsid w:val="00920E9F"/>
    <w:rsid w:val="00920FD5"/>
    <w:rsid w:val="00921188"/>
    <w:rsid w:val="00921194"/>
    <w:rsid w:val="009212C8"/>
    <w:rsid w:val="009216CE"/>
    <w:rsid w:val="009217C1"/>
    <w:rsid w:val="00921CD9"/>
    <w:rsid w:val="00921D79"/>
    <w:rsid w:val="00921EB8"/>
    <w:rsid w:val="0092202F"/>
    <w:rsid w:val="00922243"/>
    <w:rsid w:val="00922A7F"/>
    <w:rsid w:val="009230DB"/>
    <w:rsid w:val="00923158"/>
    <w:rsid w:val="009234AF"/>
    <w:rsid w:val="00923FFC"/>
    <w:rsid w:val="00924956"/>
    <w:rsid w:val="00924B5F"/>
    <w:rsid w:val="00924F22"/>
    <w:rsid w:val="00925285"/>
    <w:rsid w:val="00925622"/>
    <w:rsid w:val="0092569B"/>
    <w:rsid w:val="00925D2B"/>
    <w:rsid w:val="00926AA7"/>
    <w:rsid w:val="00926B61"/>
    <w:rsid w:val="00926F2E"/>
    <w:rsid w:val="009275CA"/>
    <w:rsid w:val="009276B6"/>
    <w:rsid w:val="0092770D"/>
    <w:rsid w:val="009310AA"/>
    <w:rsid w:val="009318C1"/>
    <w:rsid w:val="009318F9"/>
    <w:rsid w:val="009320AD"/>
    <w:rsid w:val="0093239B"/>
    <w:rsid w:val="009327A6"/>
    <w:rsid w:val="00932CC9"/>
    <w:rsid w:val="00933640"/>
    <w:rsid w:val="00933DA6"/>
    <w:rsid w:val="00934386"/>
    <w:rsid w:val="009349AA"/>
    <w:rsid w:val="00934C76"/>
    <w:rsid w:val="009350FB"/>
    <w:rsid w:val="00935BAC"/>
    <w:rsid w:val="00935FD8"/>
    <w:rsid w:val="009365B8"/>
    <w:rsid w:val="0093672A"/>
    <w:rsid w:val="009368D3"/>
    <w:rsid w:val="00936C94"/>
    <w:rsid w:val="00937583"/>
    <w:rsid w:val="0094011D"/>
    <w:rsid w:val="00940811"/>
    <w:rsid w:val="009409A9"/>
    <w:rsid w:val="009409B2"/>
    <w:rsid w:val="00940DA6"/>
    <w:rsid w:val="00941278"/>
    <w:rsid w:val="009416C7"/>
    <w:rsid w:val="00941923"/>
    <w:rsid w:val="009419BC"/>
    <w:rsid w:val="00942B98"/>
    <w:rsid w:val="00942BE8"/>
    <w:rsid w:val="00943006"/>
    <w:rsid w:val="00943549"/>
    <w:rsid w:val="0094355F"/>
    <w:rsid w:val="0094360D"/>
    <w:rsid w:val="00943A13"/>
    <w:rsid w:val="00943F3B"/>
    <w:rsid w:val="009443C0"/>
    <w:rsid w:val="009445C8"/>
    <w:rsid w:val="009446C9"/>
    <w:rsid w:val="00944702"/>
    <w:rsid w:val="00944F50"/>
    <w:rsid w:val="00945891"/>
    <w:rsid w:val="00945E83"/>
    <w:rsid w:val="00946A09"/>
    <w:rsid w:val="00946A62"/>
    <w:rsid w:val="00946CEF"/>
    <w:rsid w:val="009478B1"/>
    <w:rsid w:val="00950746"/>
    <w:rsid w:val="009510A1"/>
    <w:rsid w:val="0095148F"/>
    <w:rsid w:val="00951CE8"/>
    <w:rsid w:val="00951E8C"/>
    <w:rsid w:val="00952BD0"/>
    <w:rsid w:val="00953752"/>
    <w:rsid w:val="00953946"/>
    <w:rsid w:val="00953D8D"/>
    <w:rsid w:val="00953FD2"/>
    <w:rsid w:val="00954673"/>
    <w:rsid w:val="009548E3"/>
    <w:rsid w:val="00954CC6"/>
    <w:rsid w:val="00955CD6"/>
    <w:rsid w:val="0095610F"/>
    <w:rsid w:val="00956124"/>
    <w:rsid w:val="00956331"/>
    <w:rsid w:val="0095706F"/>
    <w:rsid w:val="0095788F"/>
    <w:rsid w:val="00957CFE"/>
    <w:rsid w:val="00960857"/>
    <w:rsid w:val="00960B30"/>
    <w:rsid w:val="00960C53"/>
    <w:rsid w:val="00960D49"/>
    <w:rsid w:val="00960F98"/>
    <w:rsid w:val="009611EE"/>
    <w:rsid w:val="009613D8"/>
    <w:rsid w:val="009618B2"/>
    <w:rsid w:val="0096214E"/>
    <w:rsid w:val="009629DD"/>
    <w:rsid w:val="00962BEC"/>
    <w:rsid w:val="00964193"/>
    <w:rsid w:val="0096441B"/>
    <w:rsid w:val="00964712"/>
    <w:rsid w:val="00964982"/>
    <w:rsid w:val="00964A96"/>
    <w:rsid w:val="00964BC1"/>
    <w:rsid w:val="00964C5B"/>
    <w:rsid w:val="00964EFE"/>
    <w:rsid w:val="00965A07"/>
    <w:rsid w:val="00966B64"/>
    <w:rsid w:val="00967198"/>
    <w:rsid w:val="009707D2"/>
    <w:rsid w:val="00971949"/>
    <w:rsid w:val="009719E3"/>
    <w:rsid w:val="00971DD6"/>
    <w:rsid w:val="00971FB4"/>
    <w:rsid w:val="009720A7"/>
    <w:rsid w:val="009720F3"/>
    <w:rsid w:val="009729D2"/>
    <w:rsid w:val="00973240"/>
    <w:rsid w:val="0097325D"/>
    <w:rsid w:val="0097329D"/>
    <w:rsid w:val="009733A3"/>
    <w:rsid w:val="00973D57"/>
    <w:rsid w:val="009747C8"/>
    <w:rsid w:val="0097495E"/>
    <w:rsid w:val="00974A4D"/>
    <w:rsid w:val="00974CDE"/>
    <w:rsid w:val="00975043"/>
    <w:rsid w:val="00975310"/>
    <w:rsid w:val="00976633"/>
    <w:rsid w:val="00976C2C"/>
    <w:rsid w:val="00977D1C"/>
    <w:rsid w:val="00977E0B"/>
    <w:rsid w:val="00980675"/>
    <w:rsid w:val="00980EEA"/>
    <w:rsid w:val="009813D5"/>
    <w:rsid w:val="009816DE"/>
    <w:rsid w:val="00981841"/>
    <w:rsid w:val="00981F76"/>
    <w:rsid w:val="00982018"/>
    <w:rsid w:val="00982161"/>
    <w:rsid w:val="009821F5"/>
    <w:rsid w:val="009825E0"/>
    <w:rsid w:val="00983376"/>
    <w:rsid w:val="0098353A"/>
    <w:rsid w:val="00983560"/>
    <w:rsid w:val="0098426A"/>
    <w:rsid w:val="009843DE"/>
    <w:rsid w:val="00984948"/>
    <w:rsid w:val="00984F12"/>
    <w:rsid w:val="00985430"/>
    <w:rsid w:val="00985728"/>
    <w:rsid w:val="009858D8"/>
    <w:rsid w:val="00985CD2"/>
    <w:rsid w:val="00985D99"/>
    <w:rsid w:val="00985DFD"/>
    <w:rsid w:val="00986B9C"/>
    <w:rsid w:val="00986ECD"/>
    <w:rsid w:val="00987DDA"/>
    <w:rsid w:val="009901F5"/>
    <w:rsid w:val="009909CC"/>
    <w:rsid w:val="00990EEE"/>
    <w:rsid w:val="00991296"/>
    <w:rsid w:val="00991CA2"/>
    <w:rsid w:val="00991FBB"/>
    <w:rsid w:val="009924A9"/>
    <w:rsid w:val="00993046"/>
    <w:rsid w:val="00993139"/>
    <w:rsid w:val="009939B3"/>
    <w:rsid w:val="00993BB4"/>
    <w:rsid w:val="00994770"/>
    <w:rsid w:val="00995619"/>
    <w:rsid w:val="00995DCE"/>
    <w:rsid w:val="00996945"/>
    <w:rsid w:val="00996F06"/>
    <w:rsid w:val="009974D8"/>
    <w:rsid w:val="0099765C"/>
    <w:rsid w:val="009976A4"/>
    <w:rsid w:val="0099796C"/>
    <w:rsid w:val="00997A4E"/>
    <w:rsid w:val="00997FF4"/>
    <w:rsid w:val="009A0A73"/>
    <w:rsid w:val="009A0D63"/>
    <w:rsid w:val="009A10A1"/>
    <w:rsid w:val="009A1E9C"/>
    <w:rsid w:val="009A23BD"/>
    <w:rsid w:val="009A2968"/>
    <w:rsid w:val="009A30B1"/>
    <w:rsid w:val="009A358A"/>
    <w:rsid w:val="009A40BE"/>
    <w:rsid w:val="009A4754"/>
    <w:rsid w:val="009A49E5"/>
    <w:rsid w:val="009A5F4E"/>
    <w:rsid w:val="009A64FB"/>
    <w:rsid w:val="009A650D"/>
    <w:rsid w:val="009A6570"/>
    <w:rsid w:val="009A7901"/>
    <w:rsid w:val="009A7C69"/>
    <w:rsid w:val="009A7F3F"/>
    <w:rsid w:val="009B0352"/>
    <w:rsid w:val="009B03C9"/>
    <w:rsid w:val="009B04A1"/>
    <w:rsid w:val="009B0876"/>
    <w:rsid w:val="009B0AD1"/>
    <w:rsid w:val="009B17AE"/>
    <w:rsid w:val="009B1DC7"/>
    <w:rsid w:val="009B22D1"/>
    <w:rsid w:val="009B23AC"/>
    <w:rsid w:val="009B2E76"/>
    <w:rsid w:val="009B303D"/>
    <w:rsid w:val="009B412D"/>
    <w:rsid w:val="009B4832"/>
    <w:rsid w:val="009B502E"/>
    <w:rsid w:val="009B5135"/>
    <w:rsid w:val="009B580C"/>
    <w:rsid w:val="009B5B77"/>
    <w:rsid w:val="009B5C8F"/>
    <w:rsid w:val="009B6A54"/>
    <w:rsid w:val="009B6AC3"/>
    <w:rsid w:val="009B6FBC"/>
    <w:rsid w:val="009B7103"/>
    <w:rsid w:val="009C0902"/>
    <w:rsid w:val="009C0ACF"/>
    <w:rsid w:val="009C108F"/>
    <w:rsid w:val="009C1407"/>
    <w:rsid w:val="009C17F6"/>
    <w:rsid w:val="009C192D"/>
    <w:rsid w:val="009C1B90"/>
    <w:rsid w:val="009C1D5B"/>
    <w:rsid w:val="009C1EAD"/>
    <w:rsid w:val="009C28EB"/>
    <w:rsid w:val="009C2DF2"/>
    <w:rsid w:val="009C3946"/>
    <w:rsid w:val="009C3991"/>
    <w:rsid w:val="009C3B16"/>
    <w:rsid w:val="009C3D16"/>
    <w:rsid w:val="009C46E1"/>
    <w:rsid w:val="009C4C7A"/>
    <w:rsid w:val="009C4EA3"/>
    <w:rsid w:val="009C5D25"/>
    <w:rsid w:val="009C692F"/>
    <w:rsid w:val="009C6B9E"/>
    <w:rsid w:val="009C759F"/>
    <w:rsid w:val="009C75DE"/>
    <w:rsid w:val="009C763A"/>
    <w:rsid w:val="009C77D2"/>
    <w:rsid w:val="009D030F"/>
    <w:rsid w:val="009D119D"/>
    <w:rsid w:val="009D1E67"/>
    <w:rsid w:val="009D20E5"/>
    <w:rsid w:val="009D2343"/>
    <w:rsid w:val="009D28B4"/>
    <w:rsid w:val="009D2A3A"/>
    <w:rsid w:val="009D2A63"/>
    <w:rsid w:val="009D2CA1"/>
    <w:rsid w:val="009D379B"/>
    <w:rsid w:val="009D3D6A"/>
    <w:rsid w:val="009D4B05"/>
    <w:rsid w:val="009D4C1E"/>
    <w:rsid w:val="009D4DF6"/>
    <w:rsid w:val="009D5350"/>
    <w:rsid w:val="009D5372"/>
    <w:rsid w:val="009D5486"/>
    <w:rsid w:val="009D6521"/>
    <w:rsid w:val="009D661A"/>
    <w:rsid w:val="009D6C4B"/>
    <w:rsid w:val="009D73DB"/>
    <w:rsid w:val="009D7AB3"/>
    <w:rsid w:val="009E0FEC"/>
    <w:rsid w:val="009E1262"/>
    <w:rsid w:val="009E145B"/>
    <w:rsid w:val="009E154A"/>
    <w:rsid w:val="009E17E1"/>
    <w:rsid w:val="009E2235"/>
    <w:rsid w:val="009E2382"/>
    <w:rsid w:val="009E256D"/>
    <w:rsid w:val="009E2C2F"/>
    <w:rsid w:val="009E30B1"/>
    <w:rsid w:val="009E3375"/>
    <w:rsid w:val="009E3FD7"/>
    <w:rsid w:val="009E4311"/>
    <w:rsid w:val="009E5564"/>
    <w:rsid w:val="009E58FC"/>
    <w:rsid w:val="009E5AEB"/>
    <w:rsid w:val="009E5DBA"/>
    <w:rsid w:val="009E60F0"/>
    <w:rsid w:val="009E66BA"/>
    <w:rsid w:val="009E77D1"/>
    <w:rsid w:val="009F0136"/>
    <w:rsid w:val="009F09F4"/>
    <w:rsid w:val="009F1267"/>
    <w:rsid w:val="009F129F"/>
    <w:rsid w:val="009F143B"/>
    <w:rsid w:val="009F17E1"/>
    <w:rsid w:val="009F2A56"/>
    <w:rsid w:val="009F3EE1"/>
    <w:rsid w:val="009F49C7"/>
    <w:rsid w:val="009F4C5A"/>
    <w:rsid w:val="009F5CD6"/>
    <w:rsid w:val="009F71CA"/>
    <w:rsid w:val="009F7423"/>
    <w:rsid w:val="009F75EE"/>
    <w:rsid w:val="009F7703"/>
    <w:rsid w:val="009F77FF"/>
    <w:rsid w:val="00A000E9"/>
    <w:rsid w:val="00A00334"/>
    <w:rsid w:val="00A00ACE"/>
    <w:rsid w:val="00A01CD4"/>
    <w:rsid w:val="00A01D2F"/>
    <w:rsid w:val="00A027E7"/>
    <w:rsid w:val="00A02CF0"/>
    <w:rsid w:val="00A02EE7"/>
    <w:rsid w:val="00A0317A"/>
    <w:rsid w:val="00A03203"/>
    <w:rsid w:val="00A03C5C"/>
    <w:rsid w:val="00A04225"/>
    <w:rsid w:val="00A04941"/>
    <w:rsid w:val="00A04FA0"/>
    <w:rsid w:val="00A04FED"/>
    <w:rsid w:val="00A05846"/>
    <w:rsid w:val="00A05BA3"/>
    <w:rsid w:val="00A06338"/>
    <w:rsid w:val="00A063B5"/>
    <w:rsid w:val="00A0643E"/>
    <w:rsid w:val="00A071B9"/>
    <w:rsid w:val="00A07208"/>
    <w:rsid w:val="00A100D8"/>
    <w:rsid w:val="00A1020B"/>
    <w:rsid w:val="00A1030C"/>
    <w:rsid w:val="00A10A2E"/>
    <w:rsid w:val="00A10CEB"/>
    <w:rsid w:val="00A10D0F"/>
    <w:rsid w:val="00A10E08"/>
    <w:rsid w:val="00A114FA"/>
    <w:rsid w:val="00A11505"/>
    <w:rsid w:val="00A11612"/>
    <w:rsid w:val="00A124A3"/>
    <w:rsid w:val="00A12831"/>
    <w:rsid w:val="00A12B27"/>
    <w:rsid w:val="00A131AB"/>
    <w:rsid w:val="00A138A0"/>
    <w:rsid w:val="00A13C5E"/>
    <w:rsid w:val="00A13E68"/>
    <w:rsid w:val="00A143DD"/>
    <w:rsid w:val="00A1457C"/>
    <w:rsid w:val="00A15128"/>
    <w:rsid w:val="00A16537"/>
    <w:rsid w:val="00A16A62"/>
    <w:rsid w:val="00A16AF2"/>
    <w:rsid w:val="00A16EEB"/>
    <w:rsid w:val="00A17BE6"/>
    <w:rsid w:val="00A2057A"/>
    <w:rsid w:val="00A206CE"/>
    <w:rsid w:val="00A21161"/>
    <w:rsid w:val="00A21411"/>
    <w:rsid w:val="00A2183E"/>
    <w:rsid w:val="00A221A5"/>
    <w:rsid w:val="00A222A8"/>
    <w:rsid w:val="00A225CF"/>
    <w:rsid w:val="00A229AE"/>
    <w:rsid w:val="00A22A0D"/>
    <w:rsid w:val="00A23366"/>
    <w:rsid w:val="00A23F86"/>
    <w:rsid w:val="00A23FF8"/>
    <w:rsid w:val="00A241C1"/>
    <w:rsid w:val="00A2434D"/>
    <w:rsid w:val="00A2445C"/>
    <w:rsid w:val="00A24486"/>
    <w:rsid w:val="00A24952"/>
    <w:rsid w:val="00A24BBA"/>
    <w:rsid w:val="00A24DC4"/>
    <w:rsid w:val="00A24EBE"/>
    <w:rsid w:val="00A24F2C"/>
    <w:rsid w:val="00A25D3E"/>
    <w:rsid w:val="00A25D54"/>
    <w:rsid w:val="00A25FD4"/>
    <w:rsid w:val="00A2661C"/>
    <w:rsid w:val="00A26721"/>
    <w:rsid w:val="00A2739D"/>
    <w:rsid w:val="00A2768C"/>
    <w:rsid w:val="00A2786F"/>
    <w:rsid w:val="00A305BE"/>
    <w:rsid w:val="00A308DA"/>
    <w:rsid w:val="00A309C2"/>
    <w:rsid w:val="00A3164D"/>
    <w:rsid w:val="00A31C26"/>
    <w:rsid w:val="00A31D95"/>
    <w:rsid w:val="00A32D36"/>
    <w:rsid w:val="00A331BC"/>
    <w:rsid w:val="00A3320E"/>
    <w:rsid w:val="00A33BE3"/>
    <w:rsid w:val="00A34DEB"/>
    <w:rsid w:val="00A357D0"/>
    <w:rsid w:val="00A36E15"/>
    <w:rsid w:val="00A400D2"/>
    <w:rsid w:val="00A402B4"/>
    <w:rsid w:val="00A40421"/>
    <w:rsid w:val="00A40D55"/>
    <w:rsid w:val="00A41012"/>
    <w:rsid w:val="00A41067"/>
    <w:rsid w:val="00A41168"/>
    <w:rsid w:val="00A42A4C"/>
    <w:rsid w:val="00A43045"/>
    <w:rsid w:val="00A43199"/>
    <w:rsid w:val="00A43368"/>
    <w:rsid w:val="00A4400A"/>
    <w:rsid w:val="00A44343"/>
    <w:rsid w:val="00A44659"/>
    <w:rsid w:val="00A44791"/>
    <w:rsid w:val="00A44B5F"/>
    <w:rsid w:val="00A44C2A"/>
    <w:rsid w:val="00A4518C"/>
    <w:rsid w:val="00A453F9"/>
    <w:rsid w:val="00A45709"/>
    <w:rsid w:val="00A4581C"/>
    <w:rsid w:val="00A4620E"/>
    <w:rsid w:val="00A462EE"/>
    <w:rsid w:val="00A4698A"/>
    <w:rsid w:val="00A47590"/>
    <w:rsid w:val="00A47840"/>
    <w:rsid w:val="00A50B77"/>
    <w:rsid w:val="00A512DC"/>
    <w:rsid w:val="00A5136C"/>
    <w:rsid w:val="00A516BE"/>
    <w:rsid w:val="00A51A74"/>
    <w:rsid w:val="00A51DDA"/>
    <w:rsid w:val="00A5232D"/>
    <w:rsid w:val="00A52337"/>
    <w:rsid w:val="00A528EB"/>
    <w:rsid w:val="00A52EA6"/>
    <w:rsid w:val="00A53390"/>
    <w:rsid w:val="00A53733"/>
    <w:rsid w:val="00A5376E"/>
    <w:rsid w:val="00A540E4"/>
    <w:rsid w:val="00A549A5"/>
    <w:rsid w:val="00A5502C"/>
    <w:rsid w:val="00A55936"/>
    <w:rsid w:val="00A55A6F"/>
    <w:rsid w:val="00A55B8E"/>
    <w:rsid w:val="00A56A77"/>
    <w:rsid w:val="00A56CF4"/>
    <w:rsid w:val="00A57105"/>
    <w:rsid w:val="00A57169"/>
    <w:rsid w:val="00A57388"/>
    <w:rsid w:val="00A57850"/>
    <w:rsid w:val="00A57B3C"/>
    <w:rsid w:val="00A57BAE"/>
    <w:rsid w:val="00A607ED"/>
    <w:rsid w:val="00A60BE0"/>
    <w:rsid w:val="00A60EEF"/>
    <w:rsid w:val="00A6112D"/>
    <w:rsid w:val="00A619AC"/>
    <w:rsid w:val="00A626F4"/>
    <w:rsid w:val="00A63644"/>
    <w:rsid w:val="00A63D80"/>
    <w:rsid w:val="00A64378"/>
    <w:rsid w:val="00A648E4"/>
    <w:rsid w:val="00A64E58"/>
    <w:rsid w:val="00A64F1F"/>
    <w:rsid w:val="00A64FA7"/>
    <w:rsid w:val="00A6623E"/>
    <w:rsid w:val="00A67294"/>
    <w:rsid w:val="00A67320"/>
    <w:rsid w:val="00A67445"/>
    <w:rsid w:val="00A67469"/>
    <w:rsid w:val="00A67DB5"/>
    <w:rsid w:val="00A703FD"/>
    <w:rsid w:val="00A70478"/>
    <w:rsid w:val="00A7122A"/>
    <w:rsid w:val="00A71398"/>
    <w:rsid w:val="00A715C7"/>
    <w:rsid w:val="00A71ABE"/>
    <w:rsid w:val="00A72019"/>
    <w:rsid w:val="00A72968"/>
    <w:rsid w:val="00A73D2C"/>
    <w:rsid w:val="00A74489"/>
    <w:rsid w:val="00A75BF7"/>
    <w:rsid w:val="00A75F2B"/>
    <w:rsid w:val="00A76266"/>
    <w:rsid w:val="00A7639E"/>
    <w:rsid w:val="00A766AF"/>
    <w:rsid w:val="00A76D33"/>
    <w:rsid w:val="00A77790"/>
    <w:rsid w:val="00A81384"/>
    <w:rsid w:val="00A81556"/>
    <w:rsid w:val="00A81BF5"/>
    <w:rsid w:val="00A82929"/>
    <w:rsid w:val="00A838E3"/>
    <w:rsid w:val="00A840C1"/>
    <w:rsid w:val="00A85B50"/>
    <w:rsid w:val="00A863D1"/>
    <w:rsid w:val="00A865F6"/>
    <w:rsid w:val="00A8668D"/>
    <w:rsid w:val="00A87431"/>
    <w:rsid w:val="00A8759C"/>
    <w:rsid w:val="00A87817"/>
    <w:rsid w:val="00A879FC"/>
    <w:rsid w:val="00A87A40"/>
    <w:rsid w:val="00A9045C"/>
    <w:rsid w:val="00A9072C"/>
    <w:rsid w:val="00A90AE5"/>
    <w:rsid w:val="00A9116A"/>
    <w:rsid w:val="00A91474"/>
    <w:rsid w:val="00A9192F"/>
    <w:rsid w:val="00A91981"/>
    <w:rsid w:val="00A91B57"/>
    <w:rsid w:val="00A920BA"/>
    <w:rsid w:val="00A930D8"/>
    <w:rsid w:val="00A93B0E"/>
    <w:rsid w:val="00A93CD8"/>
    <w:rsid w:val="00A94D67"/>
    <w:rsid w:val="00A94E35"/>
    <w:rsid w:val="00A9610D"/>
    <w:rsid w:val="00A9627C"/>
    <w:rsid w:val="00A967C1"/>
    <w:rsid w:val="00A9748D"/>
    <w:rsid w:val="00A97637"/>
    <w:rsid w:val="00AA0DDF"/>
    <w:rsid w:val="00AA1071"/>
    <w:rsid w:val="00AA11A8"/>
    <w:rsid w:val="00AA1F67"/>
    <w:rsid w:val="00AA212B"/>
    <w:rsid w:val="00AA2901"/>
    <w:rsid w:val="00AA2DE7"/>
    <w:rsid w:val="00AA3967"/>
    <w:rsid w:val="00AA3EC2"/>
    <w:rsid w:val="00AA4226"/>
    <w:rsid w:val="00AA469F"/>
    <w:rsid w:val="00AA4784"/>
    <w:rsid w:val="00AA4FB3"/>
    <w:rsid w:val="00AA527F"/>
    <w:rsid w:val="00AA52AD"/>
    <w:rsid w:val="00AA5D15"/>
    <w:rsid w:val="00AA68F6"/>
    <w:rsid w:val="00AA71DF"/>
    <w:rsid w:val="00AA785B"/>
    <w:rsid w:val="00AA7F5A"/>
    <w:rsid w:val="00AB03E0"/>
    <w:rsid w:val="00AB0546"/>
    <w:rsid w:val="00AB0F51"/>
    <w:rsid w:val="00AB159A"/>
    <w:rsid w:val="00AB2315"/>
    <w:rsid w:val="00AB2876"/>
    <w:rsid w:val="00AB28F8"/>
    <w:rsid w:val="00AB2909"/>
    <w:rsid w:val="00AB325E"/>
    <w:rsid w:val="00AB37A9"/>
    <w:rsid w:val="00AB4CA9"/>
    <w:rsid w:val="00AB4E0A"/>
    <w:rsid w:val="00AB4ECC"/>
    <w:rsid w:val="00AB4FAC"/>
    <w:rsid w:val="00AB5328"/>
    <w:rsid w:val="00AB550B"/>
    <w:rsid w:val="00AB596F"/>
    <w:rsid w:val="00AB599B"/>
    <w:rsid w:val="00AB5A0D"/>
    <w:rsid w:val="00AB60B9"/>
    <w:rsid w:val="00AB65F2"/>
    <w:rsid w:val="00AB67B9"/>
    <w:rsid w:val="00AB7118"/>
    <w:rsid w:val="00AB72B7"/>
    <w:rsid w:val="00AB7416"/>
    <w:rsid w:val="00AB7438"/>
    <w:rsid w:val="00AB76F5"/>
    <w:rsid w:val="00AB7BA4"/>
    <w:rsid w:val="00AB7FF9"/>
    <w:rsid w:val="00AC0ABA"/>
    <w:rsid w:val="00AC0E28"/>
    <w:rsid w:val="00AC1307"/>
    <w:rsid w:val="00AC1318"/>
    <w:rsid w:val="00AC1805"/>
    <w:rsid w:val="00AC1EB3"/>
    <w:rsid w:val="00AC24A6"/>
    <w:rsid w:val="00AC254F"/>
    <w:rsid w:val="00AC29B5"/>
    <w:rsid w:val="00AC2B10"/>
    <w:rsid w:val="00AC2B9A"/>
    <w:rsid w:val="00AC2E6C"/>
    <w:rsid w:val="00AC3182"/>
    <w:rsid w:val="00AC33D0"/>
    <w:rsid w:val="00AC3547"/>
    <w:rsid w:val="00AC3576"/>
    <w:rsid w:val="00AC3909"/>
    <w:rsid w:val="00AC3966"/>
    <w:rsid w:val="00AC3C92"/>
    <w:rsid w:val="00AC427E"/>
    <w:rsid w:val="00AC63F0"/>
    <w:rsid w:val="00AC705C"/>
    <w:rsid w:val="00AC76D8"/>
    <w:rsid w:val="00AC7910"/>
    <w:rsid w:val="00AD0B25"/>
    <w:rsid w:val="00AD0E98"/>
    <w:rsid w:val="00AD1170"/>
    <w:rsid w:val="00AD234D"/>
    <w:rsid w:val="00AD2877"/>
    <w:rsid w:val="00AD3562"/>
    <w:rsid w:val="00AD3B80"/>
    <w:rsid w:val="00AD46DF"/>
    <w:rsid w:val="00AD477B"/>
    <w:rsid w:val="00AD48F0"/>
    <w:rsid w:val="00AD5622"/>
    <w:rsid w:val="00AD567E"/>
    <w:rsid w:val="00AD5A94"/>
    <w:rsid w:val="00AD65BD"/>
    <w:rsid w:val="00AD6B83"/>
    <w:rsid w:val="00AD762C"/>
    <w:rsid w:val="00AD772A"/>
    <w:rsid w:val="00AE0D47"/>
    <w:rsid w:val="00AE17D4"/>
    <w:rsid w:val="00AE24A0"/>
    <w:rsid w:val="00AE2558"/>
    <w:rsid w:val="00AE2863"/>
    <w:rsid w:val="00AE3631"/>
    <w:rsid w:val="00AE36C7"/>
    <w:rsid w:val="00AE3979"/>
    <w:rsid w:val="00AE434E"/>
    <w:rsid w:val="00AE4415"/>
    <w:rsid w:val="00AE4F7F"/>
    <w:rsid w:val="00AE545F"/>
    <w:rsid w:val="00AE54E0"/>
    <w:rsid w:val="00AE5FA1"/>
    <w:rsid w:val="00AE60B2"/>
    <w:rsid w:val="00AE633F"/>
    <w:rsid w:val="00AE68C1"/>
    <w:rsid w:val="00AE6E4F"/>
    <w:rsid w:val="00AE7439"/>
    <w:rsid w:val="00AE753A"/>
    <w:rsid w:val="00AE75E0"/>
    <w:rsid w:val="00AE7C47"/>
    <w:rsid w:val="00AE7E28"/>
    <w:rsid w:val="00AE7F61"/>
    <w:rsid w:val="00AF035E"/>
    <w:rsid w:val="00AF06BD"/>
    <w:rsid w:val="00AF071D"/>
    <w:rsid w:val="00AF10D8"/>
    <w:rsid w:val="00AF1B77"/>
    <w:rsid w:val="00AF21CE"/>
    <w:rsid w:val="00AF2A20"/>
    <w:rsid w:val="00AF2D82"/>
    <w:rsid w:val="00AF356E"/>
    <w:rsid w:val="00AF39BB"/>
    <w:rsid w:val="00AF45DA"/>
    <w:rsid w:val="00AF5025"/>
    <w:rsid w:val="00AF56A5"/>
    <w:rsid w:val="00AF57B4"/>
    <w:rsid w:val="00AF5FA6"/>
    <w:rsid w:val="00AF6788"/>
    <w:rsid w:val="00AF6B56"/>
    <w:rsid w:val="00AF6CE2"/>
    <w:rsid w:val="00AF6D25"/>
    <w:rsid w:val="00AF6EF7"/>
    <w:rsid w:val="00AF78CE"/>
    <w:rsid w:val="00AF7ACB"/>
    <w:rsid w:val="00B00B1A"/>
    <w:rsid w:val="00B00BD2"/>
    <w:rsid w:val="00B00EBE"/>
    <w:rsid w:val="00B011C2"/>
    <w:rsid w:val="00B02137"/>
    <w:rsid w:val="00B021FB"/>
    <w:rsid w:val="00B02C69"/>
    <w:rsid w:val="00B02ED0"/>
    <w:rsid w:val="00B03EC9"/>
    <w:rsid w:val="00B041B9"/>
    <w:rsid w:val="00B05006"/>
    <w:rsid w:val="00B0543C"/>
    <w:rsid w:val="00B05D75"/>
    <w:rsid w:val="00B05FB3"/>
    <w:rsid w:val="00B065CA"/>
    <w:rsid w:val="00B06EDB"/>
    <w:rsid w:val="00B07088"/>
    <w:rsid w:val="00B0741A"/>
    <w:rsid w:val="00B075AA"/>
    <w:rsid w:val="00B076EB"/>
    <w:rsid w:val="00B07B66"/>
    <w:rsid w:val="00B07E3E"/>
    <w:rsid w:val="00B07FF2"/>
    <w:rsid w:val="00B11A0A"/>
    <w:rsid w:val="00B11D7E"/>
    <w:rsid w:val="00B12672"/>
    <w:rsid w:val="00B13A32"/>
    <w:rsid w:val="00B143E5"/>
    <w:rsid w:val="00B1527F"/>
    <w:rsid w:val="00B1613F"/>
    <w:rsid w:val="00B17341"/>
    <w:rsid w:val="00B17371"/>
    <w:rsid w:val="00B17570"/>
    <w:rsid w:val="00B20852"/>
    <w:rsid w:val="00B20E73"/>
    <w:rsid w:val="00B20F58"/>
    <w:rsid w:val="00B23218"/>
    <w:rsid w:val="00B23DB5"/>
    <w:rsid w:val="00B25001"/>
    <w:rsid w:val="00B25207"/>
    <w:rsid w:val="00B254F8"/>
    <w:rsid w:val="00B25614"/>
    <w:rsid w:val="00B25DEB"/>
    <w:rsid w:val="00B26A03"/>
    <w:rsid w:val="00B26A29"/>
    <w:rsid w:val="00B27691"/>
    <w:rsid w:val="00B278DA"/>
    <w:rsid w:val="00B30472"/>
    <w:rsid w:val="00B30DCB"/>
    <w:rsid w:val="00B30F39"/>
    <w:rsid w:val="00B31148"/>
    <w:rsid w:val="00B31272"/>
    <w:rsid w:val="00B31291"/>
    <w:rsid w:val="00B312A7"/>
    <w:rsid w:val="00B32A8A"/>
    <w:rsid w:val="00B32F52"/>
    <w:rsid w:val="00B33535"/>
    <w:rsid w:val="00B34283"/>
    <w:rsid w:val="00B34402"/>
    <w:rsid w:val="00B34876"/>
    <w:rsid w:val="00B34CCD"/>
    <w:rsid w:val="00B3512B"/>
    <w:rsid w:val="00B356C0"/>
    <w:rsid w:val="00B35BE0"/>
    <w:rsid w:val="00B35FFA"/>
    <w:rsid w:val="00B360D7"/>
    <w:rsid w:val="00B36FF0"/>
    <w:rsid w:val="00B37737"/>
    <w:rsid w:val="00B40254"/>
    <w:rsid w:val="00B40762"/>
    <w:rsid w:val="00B409B3"/>
    <w:rsid w:val="00B4152B"/>
    <w:rsid w:val="00B41B17"/>
    <w:rsid w:val="00B41CBB"/>
    <w:rsid w:val="00B42459"/>
    <w:rsid w:val="00B42828"/>
    <w:rsid w:val="00B429BF"/>
    <w:rsid w:val="00B42AAC"/>
    <w:rsid w:val="00B42B0E"/>
    <w:rsid w:val="00B44234"/>
    <w:rsid w:val="00B445F3"/>
    <w:rsid w:val="00B44C59"/>
    <w:rsid w:val="00B45176"/>
    <w:rsid w:val="00B45185"/>
    <w:rsid w:val="00B45496"/>
    <w:rsid w:val="00B4592B"/>
    <w:rsid w:val="00B46792"/>
    <w:rsid w:val="00B470C9"/>
    <w:rsid w:val="00B47DAE"/>
    <w:rsid w:val="00B47E24"/>
    <w:rsid w:val="00B5015A"/>
    <w:rsid w:val="00B50319"/>
    <w:rsid w:val="00B50E9A"/>
    <w:rsid w:val="00B5196A"/>
    <w:rsid w:val="00B51A9D"/>
    <w:rsid w:val="00B51B1C"/>
    <w:rsid w:val="00B51C65"/>
    <w:rsid w:val="00B51E26"/>
    <w:rsid w:val="00B523E3"/>
    <w:rsid w:val="00B525A3"/>
    <w:rsid w:val="00B52799"/>
    <w:rsid w:val="00B528C3"/>
    <w:rsid w:val="00B52EAB"/>
    <w:rsid w:val="00B53156"/>
    <w:rsid w:val="00B5346C"/>
    <w:rsid w:val="00B53619"/>
    <w:rsid w:val="00B53C3C"/>
    <w:rsid w:val="00B53CAF"/>
    <w:rsid w:val="00B5433F"/>
    <w:rsid w:val="00B544A7"/>
    <w:rsid w:val="00B54CBF"/>
    <w:rsid w:val="00B54DB4"/>
    <w:rsid w:val="00B54ECF"/>
    <w:rsid w:val="00B55CD4"/>
    <w:rsid w:val="00B55FB2"/>
    <w:rsid w:val="00B56114"/>
    <w:rsid w:val="00B5612B"/>
    <w:rsid w:val="00B57783"/>
    <w:rsid w:val="00B57833"/>
    <w:rsid w:val="00B6000F"/>
    <w:rsid w:val="00B6116D"/>
    <w:rsid w:val="00B61832"/>
    <w:rsid w:val="00B620BC"/>
    <w:rsid w:val="00B627C9"/>
    <w:rsid w:val="00B62B38"/>
    <w:rsid w:val="00B62CD7"/>
    <w:rsid w:val="00B631F1"/>
    <w:rsid w:val="00B639CA"/>
    <w:rsid w:val="00B63D53"/>
    <w:rsid w:val="00B64100"/>
    <w:rsid w:val="00B64B1F"/>
    <w:rsid w:val="00B65433"/>
    <w:rsid w:val="00B663CB"/>
    <w:rsid w:val="00B6641F"/>
    <w:rsid w:val="00B666CD"/>
    <w:rsid w:val="00B666F7"/>
    <w:rsid w:val="00B66794"/>
    <w:rsid w:val="00B66B6A"/>
    <w:rsid w:val="00B67138"/>
    <w:rsid w:val="00B672AE"/>
    <w:rsid w:val="00B67DFF"/>
    <w:rsid w:val="00B70026"/>
    <w:rsid w:val="00B70422"/>
    <w:rsid w:val="00B705B8"/>
    <w:rsid w:val="00B706D8"/>
    <w:rsid w:val="00B708B2"/>
    <w:rsid w:val="00B70B3C"/>
    <w:rsid w:val="00B70D74"/>
    <w:rsid w:val="00B70EDD"/>
    <w:rsid w:val="00B7158C"/>
    <w:rsid w:val="00B71A9D"/>
    <w:rsid w:val="00B71C48"/>
    <w:rsid w:val="00B71C68"/>
    <w:rsid w:val="00B725C9"/>
    <w:rsid w:val="00B7273D"/>
    <w:rsid w:val="00B7280D"/>
    <w:rsid w:val="00B72C18"/>
    <w:rsid w:val="00B73A86"/>
    <w:rsid w:val="00B740E2"/>
    <w:rsid w:val="00B741F8"/>
    <w:rsid w:val="00B743E3"/>
    <w:rsid w:val="00B75522"/>
    <w:rsid w:val="00B7612D"/>
    <w:rsid w:val="00B76179"/>
    <w:rsid w:val="00B766F9"/>
    <w:rsid w:val="00B768DA"/>
    <w:rsid w:val="00B76D56"/>
    <w:rsid w:val="00B77103"/>
    <w:rsid w:val="00B77636"/>
    <w:rsid w:val="00B77A08"/>
    <w:rsid w:val="00B77C45"/>
    <w:rsid w:val="00B80399"/>
    <w:rsid w:val="00B8066F"/>
    <w:rsid w:val="00B808ED"/>
    <w:rsid w:val="00B80D5D"/>
    <w:rsid w:val="00B81857"/>
    <w:rsid w:val="00B81B0B"/>
    <w:rsid w:val="00B82011"/>
    <w:rsid w:val="00B824EE"/>
    <w:rsid w:val="00B82526"/>
    <w:rsid w:val="00B82B5F"/>
    <w:rsid w:val="00B82C02"/>
    <w:rsid w:val="00B82E37"/>
    <w:rsid w:val="00B82FB4"/>
    <w:rsid w:val="00B83248"/>
    <w:rsid w:val="00B835AE"/>
    <w:rsid w:val="00B8386B"/>
    <w:rsid w:val="00B84426"/>
    <w:rsid w:val="00B84633"/>
    <w:rsid w:val="00B864AA"/>
    <w:rsid w:val="00B86F4B"/>
    <w:rsid w:val="00B90061"/>
    <w:rsid w:val="00B908F1"/>
    <w:rsid w:val="00B90CA7"/>
    <w:rsid w:val="00B910B1"/>
    <w:rsid w:val="00B91150"/>
    <w:rsid w:val="00B9146B"/>
    <w:rsid w:val="00B916C0"/>
    <w:rsid w:val="00B916DC"/>
    <w:rsid w:val="00B92941"/>
    <w:rsid w:val="00B92F1E"/>
    <w:rsid w:val="00B93266"/>
    <w:rsid w:val="00B93637"/>
    <w:rsid w:val="00B93F55"/>
    <w:rsid w:val="00B940F4"/>
    <w:rsid w:val="00B94307"/>
    <w:rsid w:val="00B947CC"/>
    <w:rsid w:val="00B94E35"/>
    <w:rsid w:val="00B94E3C"/>
    <w:rsid w:val="00B94F88"/>
    <w:rsid w:val="00B94FE2"/>
    <w:rsid w:val="00B95F21"/>
    <w:rsid w:val="00B960E3"/>
    <w:rsid w:val="00B962C5"/>
    <w:rsid w:val="00B96453"/>
    <w:rsid w:val="00B975A5"/>
    <w:rsid w:val="00BA0100"/>
    <w:rsid w:val="00BA0228"/>
    <w:rsid w:val="00BA0507"/>
    <w:rsid w:val="00BA0708"/>
    <w:rsid w:val="00BA09FE"/>
    <w:rsid w:val="00BA0A82"/>
    <w:rsid w:val="00BA1A7E"/>
    <w:rsid w:val="00BA278D"/>
    <w:rsid w:val="00BA2BFE"/>
    <w:rsid w:val="00BA30A1"/>
    <w:rsid w:val="00BA310A"/>
    <w:rsid w:val="00BA38A7"/>
    <w:rsid w:val="00BA399C"/>
    <w:rsid w:val="00BA3A6E"/>
    <w:rsid w:val="00BA3BFA"/>
    <w:rsid w:val="00BA3DD7"/>
    <w:rsid w:val="00BA3E3B"/>
    <w:rsid w:val="00BA4150"/>
    <w:rsid w:val="00BA4808"/>
    <w:rsid w:val="00BA4B57"/>
    <w:rsid w:val="00BA51A5"/>
    <w:rsid w:val="00BA5ECC"/>
    <w:rsid w:val="00BA6472"/>
    <w:rsid w:val="00BA6D3F"/>
    <w:rsid w:val="00BA6D50"/>
    <w:rsid w:val="00BA6ED6"/>
    <w:rsid w:val="00BA7331"/>
    <w:rsid w:val="00BB0D27"/>
    <w:rsid w:val="00BB0EE0"/>
    <w:rsid w:val="00BB208B"/>
    <w:rsid w:val="00BB3269"/>
    <w:rsid w:val="00BB368B"/>
    <w:rsid w:val="00BB38C5"/>
    <w:rsid w:val="00BB3C07"/>
    <w:rsid w:val="00BB3C38"/>
    <w:rsid w:val="00BB3E68"/>
    <w:rsid w:val="00BB4912"/>
    <w:rsid w:val="00BB4992"/>
    <w:rsid w:val="00BB56B5"/>
    <w:rsid w:val="00BB57CA"/>
    <w:rsid w:val="00BB5DB6"/>
    <w:rsid w:val="00BB5FEA"/>
    <w:rsid w:val="00BB6022"/>
    <w:rsid w:val="00BB6A29"/>
    <w:rsid w:val="00BB6CEF"/>
    <w:rsid w:val="00BB765F"/>
    <w:rsid w:val="00BB7889"/>
    <w:rsid w:val="00BC0202"/>
    <w:rsid w:val="00BC0B9E"/>
    <w:rsid w:val="00BC2015"/>
    <w:rsid w:val="00BC2146"/>
    <w:rsid w:val="00BC2506"/>
    <w:rsid w:val="00BC2526"/>
    <w:rsid w:val="00BC28C4"/>
    <w:rsid w:val="00BC346D"/>
    <w:rsid w:val="00BC370E"/>
    <w:rsid w:val="00BC373F"/>
    <w:rsid w:val="00BC42D5"/>
    <w:rsid w:val="00BC42F9"/>
    <w:rsid w:val="00BC4B4B"/>
    <w:rsid w:val="00BC502D"/>
    <w:rsid w:val="00BC5043"/>
    <w:rsid w:val="00BC57B2"/>
    <w:rsid w:val="00BC5818"/>
    <w:rsid w:val="00BC65E6"/>
    <w:rsid w:val="00BD1D0C"/>
    <w:rsid w:val="00BD1FF4"/>
    <w:rsid w:val="00BD24A9"/>
    <w:rsid w:val="00BD2980"/>
    <w:rsid w:val="00BD2A97"/>
    <w:rsid w:val="00BD2B68"/>
    <w:rsid w:val="00BD314A"/>
    <w:rsid w:val="00BD3292"/>
    <w:rsid w:val="00BD3746"/>
    <w:rsid w:val="00BD3AFD"/>
    <w:rsid w:val="00BD3B72"/>
    <w:rsid w:val="00BD3EA8"/>
    <w:rsid w:val="00BD3EBC"/>
    <w:rsid w:val="00BD4E81"/>
    <w:rsid w:val="00BD56C1"/>
    <w:rsid w:val="00BD5D19"/>
    <w:rsid w:val="00BD5D87"/>
    <w:rsid w:val="00BD5DFA"/>
    <w:rsid w:val="00BD6354"/>
    <w:rsid w:val="00BD6B26"/>
    <w:rsid w:val="00BD6E4A"/>
    <w:rsid w:val="00BD713D"/>
    <w:rsid w:val="00BD7193"/>
    <w:rsid w:val="00BE062C"/>
    <w:rsid w:val="00BE08C8"/>
    <w:rsid w:val="00BE0C0B"/>
    <w:rsid w:val="00BE0E99"/>
    <w:rsid w:val="00BE170C"/>
    <w:rsid w:val="00BE1A1D"/>
    <w:rsid w:val="00BE1EE9"/>
    <w:rsid w:val="00BE298C"/>
    <w:rsid w:val="00BE2BF4"/>
    <w:rsid w:val="00BE2FD4"/>
    <w:rsid w:val="00BE34F0"/>
    <w:rsid w:val="00BE3AB5"/>
    <w:rsid w:val="00BE3C8F"/>
    <w:rsid w:val="00BE431F"/>
    <w:rsid w:val="00BE43A0"/>
    <w:rsid w:val="00BE462F"/>
    <w:rsid w:val="00BE4AAB"/>
    <w:rsid w:val="00BE4B3E"/>
    <w:rsid w:val="00BE4B62"/>
    <w:rsid w:val="00BE5707"/>
    <w:rsid w:val="00BE5EE7"/>
    <w:rsid w:val="00BE650E"/>
    <w:rsid w:val="00BE6D5E"/>
    <w:rsid w:val="00BE76E7"/>
    <w:rsid w:val="00BF0C7B"/>
    <w:rsid w:val="00BF0D31"/>
    <w:rsid w:val="00BF0D48"/>
    <w:rsid w:val="00BF1E64"/>
    <w:rsid w:val="00BF2B6E"/>
    <w:rsid w:val="00BF3A93"/>
    <w:rsid w:val="00BF3B78"/>
    <w:rsid w:val="00BF4B77"/>
    <w:rsid w:val="00BF4E24"/>
    <w:rsid w:val="00BF53A9"/>
    <w:rsid w:val="00BF5490"/>
    <w:rsid w:val="00BF59B2"/>
    <w:rsid w:val="00BF63E1"/>
    <w:rsid w:val="00BF6937"/>
    <w:rsid w:val="00BF6A70"/>
    <w:rsid w:val="00BF6B84"/>
    <w:rsid w:val="00BF7041"/>
    <w:rsid w:val="00BF73CF"/>
    <w:rsid w:val="00BF787A"/>
    <w:rsid w:val="00C01242"/>
    <w:rsid w:val="00C013D8"/>
    <w:rsid w:val="00C018CE"/>
    <w:rsid w:val="00C01E0A"/>
    <w:rsid w:val="00C020F1"/>
    <w:rsid w:val="00C024B3"/>
    <w:rsid w:val="00C02DE2"/>
    <w:rsid w:val="00C0346D"/>
    <w:rsid w:val="00C0355E"/>
    <w:rsid w:val="00C0357C"/>
    <w:rsid w:val="00C03755"/>
    <w:rsid w:val="00C04057"/>
    <w:rsid w:val="00C0426F"/>
    <w:rsid w:val="00C04287"/>
    <w:rsid w:val="00C0455F"/>
    <w:rsid w:val="00C04ACB"/>
    <w:rsid w:val="00C04C36"/>
    <w:rsid w:val="00C054AD"/>
    <w:rsid w:val="00C055E8"/>
    <w:rsid w:val="00C058C2"/>
    <w:rsid w:val="00C05FDA"/>
    <w:rsid w:val="00C0623D"/>
    <w:rsid w:val="00C0652C"/>
    <w:rsid w:val="00C0658C"/>
    <w:rsid w:val="00C066A9"/>
    <w:rsid w:val="00C0701A"/>
    <w:rsid w:val="00C07096"/>
    <w:rsid w:val="00C07702"/>
    <w:rsid w:val="00C078C6"/>
    <w:rsid w:val="00C07C1F"/>
    <w:rsid w:val="00C10290"/>
    <w:rsid w:val="00C10E8D"/>
    <w:rsid w:val="00C112AF"/>
    <w:rsid w:val="00C11CBD"/>
    <w:rsid w:val="00C1279D"/>
    <w:rsid w:val="00C12894"/>
    <w:rsid w:val="00C12B03"/>
    <w:rsid w:val="00C12E8F"/>
    <w:rsid w:val="00C12F5D"/>
    <w:rsid w:val="00C13742"/>
    <w:rsid w:val="00C1390D"/>
    <w:rsid w:val="00C13BBE"/>
    <w:rsid w:val="00C1493D"/>
    <w:rsid w:val="00C14C60"/>
    <w:rsid w:val="00C17932"/>
    <w:rsid w:val="00C17D49"/>
    <w:rsid w:val="00C203EB"/>
    <w:rsid w:val="00C2054B"/>
    <w:rsid w:val="00C208EF"/>
    <w:rsid w:val="00C209DA"/>
    <w:rsid w:val="00C20A9E"/>
    <w:rsid w:val="00C20C21"/>
    <w:rsid w:val="00C21250"/>
    <w:rsid w:val="00C219AF"/>
    <w:rsid w:val="00C221E9"/>
    <w:rsid w:val="00C22DE3"/>
    <w:rsid w:val="00C2394F"/>
    <w:rsid w:val="00C239AD"/>
    <w:rsid w:val="00C23BD2"/>
    <w:rsid w:val="00C23CCC"/>
    <w:rsid w:val="00C23D3E"/>
    <w:rsid w:val="00C23DC8"/>
    <w:rsid w:val="00C23FEE"/>
    <w:rsid w:val="00C24688"/>
    <w:rsid w:val="00C246E1"/>
    <w:rsid w:val="00C24CC5"/>
    <w:rsid w:val="00C25075"/>
    <w:rsid w:val="00C2520D"/>
    <w:rsid w:val="00C262D7"/>
    <w:rsid w:val="00C2683C"/>
    <w:rsid w:val="00C26FBA"/>
    <w:rsid w:val="00C27F0C"/>
    <w:rsid w:val="00C27F43"/>
    <w:rsid w:val="00C308C1"/>
    <w:rsid w:val="00C311BF"/>
    <w:rsid w:val="00C31D01"/>
    <w:rsid w:val="00C31D7B"/>
    <w:rsid w:val="00C32EAC"/>
    <w:rsid w:val="00C3407E"/>
    <w:rsid w:val="00C349DD"/>
    <w:rsid w:val="00C34ADC"/>
    <w:rsid w:val="00C34B78"/>
    <w:rsid w:val="00C351F4"/>
    <w:rsid w:val="00C3566C"/>
    <w:rsid w:val="00C35D3B"/>
    <w:rsid w:val="00C35D7A"/>
    <w:rsid w:val="00C365CB"/>
    <w:rsid w:val="00C36856"/>
    <w:rsid w:val="00C37D6F"/>
    <w:rsid w:val="00C400EB"/>
    <w:rsid w:val="00C40472"/>
    <w:rsid w:val="00C40517"/>
    <w:rsid w:val="00C406CD"/>
    <w:rsid w:val="00C40AD2"/>
    <w:rsid w:val="00C40E5F"/>
    <w:rsid w:val="00C40FF3"/>
    <w:rsid w:val="00C41550"/>
    <w:rsid w:val="00C4180F"/>
    <w:rsid w:val="00C41E5F"/>
    <w:rsid w:val="00C4203F"/>
    <w:rsid w:val="00C42312"/>
    <w:rsid w:val="00C428D0"/>
    <w:rsid w:val="00C429D3"/>
    <w:rsid w:val="00C42C60"/>
    <w:rsid w:val="00C42CBB"/>
    <w:rsid w:val="00C42D4F"/>
    <w:rsid w:val="00C43282"/>
    <w:rsid w:val="00C43529"/>
    <w:rsid w:val="00C43D09"/>
    <w:rsid w:val="00C43DC5"/>
    <w:rsid w:val="00C44C0D"/>
    <w:rsid w:val="00C44CA9"/>
    <w:rsid w:val="00C46DDD"/>
    <w:rsid w:val="00C46E81"/>
    <w:rsid w:val="00C474E0"/>
    <w:rsid w:val="00C511A8"/>
    <w:rsid w:val="00C51C1F"/>
    <w:rsid w:val="00C51F48"/>
    <w:rsid w:val="00C52283"/>
    <w:rsid w:val="00C52C66"/>
    <w:rsid w:val="00C52F3D"/>
    <w:rsid w:val="00C53AA6"/>
    <w:rsid w:val="00C53E88"/>
    <w:rsid w:val="00C54093"/>
    <w:rsid w:val="00C54119"/>
    <w:rsid w:val="00C54A35"/>
    <w:rsid w:val="00C54B96"/>
    <w:rsid w:val="00C55155"/>
    <w:rsid w:val="00C5559F"/>
    <w:rsid w:val="00C560D9"/>
    <w:rsid w:val="00C568B2"/>
    <w:rsid w:val="00C56AF7"/>
    <w:rsid w:val="00C57498"/>
    <w:rsid w:val="00C57516"/>
    <w:rsid w:val="00C575EE"/>
    <w:rsid w:val="00C57B56"/>
    <w:rsid w:val="00C60CE4"/>
    <w:rsid w:val="00C6101B"/>
    <w:rsid w:val="00C610E7"/>
    <w:rsid w:val="00C6130C"/>
    <w:rsid w:val="00C618BF"/>
    <w:rsid w:val="00C61C01"/>
    <w:rsid w:val="00C625C3"/>
    <w:rsid w:val="00C62ADC"/>
    <w:rsid w:val="00C62AEF"/>
    <w:rsid w:val="00C62F2F"/>
    <w:rsid w:val="00C63A95"/>
    <w:rsid w:val="00C640C3"/>
    <w:rsid w:val="00C640C6"/>
    <w:rsid w:val="00C64186"/>
    <w:rsid w:val="00C645D5"/>
    <w:rsid w:val="00C6695F"/>
    <w:rsid w:val="00C67ABF"/>
    <w:rsid w:val="00C67D6A"/>
    <w:rsid w:val="00C67EB6"/>
    <w:rsid w:val="00C70BCD"/>
    <w:rsid w:val="00C71361"/>
    <w:rsid w:val="00C71558"/>
    <w:rsid w:val="00C715F6"/>
    <w:rsid w:val="00C7175C"/>
    <w:rsid w:val="00C71D86"/>
    <w:rsid w:val="00C72874"/>
    <w:rsid w:val="00C7296E"/>
    <w:rsid w:val="00C72C4D"/>
    <w:rsid w:val="00C73487"/>
    <w:rsid w:val="00C74154"/>
    <w:rsid w:val="00C74896"/>
    <w:rsid w:val="00C74B54"/>
    <w:rsid w:val="00C74ED3"/>
    <w:rsid w:val="00C74F4C"/>
    <w:rsid w:val="00C7522E"/>
    <w:rsid w:val="00C75675"/>
    <w:rsid w:val="00C7601D"/>
    <w:rsid w:val="00C761FA"/>
    <w:rsid w:val="00C76A65"/>
    <w:rsid w:val="00C76D57"/>
    <w:rsid w:val="00C7712F"/>
    <w:rsid w:val="00C77341"/>
    <w:rsid w:val="00C77679"/>
    <w:rsid w:val="00C8017B"/>
    <w:rsid w:val="00C801DD"/>
    <w:rsid w:val="00C80589"/>
    <w:rsid w:val="00C81186"/>
    <w:rsid w:val="00C8208E"/>
    <w:rsid w:val="00C836E1"/>
    <w:rsid w:val="00C84304"/>
    <w:rsid w:val="00C85792"/>
    <w:rsid w:val="00C86489"/>
    <w:rsid w:val="00C865A8"/>
    <w:rsid w:val="00C86685"/>
    <w:rsid w:val="00C86A0B"/>
    <w:rsid w:val="00C87EE5"/>
    <w:rsid w:val="00C90097"/>
    <w:rsid w:val="00C90116"/>
    <w:rsid w:val="00C90B44"/>
    <w:rsid w:val="00C91110"/>
    <w:rsid w:val="00C91252"/>
    <w:rsid w:val="00C91DFF"/>
    <w:rsid w:val="00C921B3"/>
    <w:rsid w:val="00C92A51"/>
    <w:rsid w:val="00C92A70"/>
    <w:rsid w:val="00C92C3D"/>
    <w:rsid w:val="00C934CB"/>
    <w:rsid w:val="00C938B0"/>
    <w:rsid w:val="00C93970"/>
    <w:rsid w:val="00C93A85"/>
    <w:rsid w:val="00C9443A"/>
    <w:rsid w:val="00C94B58"/>
    <w:rsid w:val="00C94D8F"/>
    <w:rsid w:val="00C953B3"/>
    <w:rsid w:val="00C95BBB"/>
    <w:rsid w:val="00C95D53"/>
    <w:rsid w:val="00C960D5"/>
    <w:rsid w:val="00C96448"/>
    <w:rsid w:val="00C964D9"/>
    <w:rsid w:val="00C9678B"/>
    <w:rsid w:val="00C96837"/>
    <w:rsid w:val="00C972D6"/>
    <w:rsid w:val="00C979A7"/>
    <w:rsid w:val="00C97A83"/>
    <w:rsid w:val="00C97B9B"/>
    <w:rsid w:val="00CA0306"/>
    <w:rsid w:val="00CA1A55"/>
    <w:rsid w:val="00CA1FEB"/>
    <w:rsid w:val="00CA2195"/>
    <w:rsid w:val="00CA2F9B"/>
    <w:rsid w:val="00CA33E1"/>
    <w:rsid w:val="00CA36FA"/>
    <w:rsid w:val="00CA39A8"/>
    <w:rsid w:val="00CA3DD2"/>
    <w:rsid w:val="00CA3F3C"/>
    <w:rsid w:val="00CA448A"/>
    <w:rsid w:val="00CA5F8D"/>
    <w:rsid w:val="00CA6C5C"/>
    <w:rsid w:val="00CA6E14"/>
    <w:rsid w:val="00CA70D6"/>
    <w:rsid w:val="00CA786A"/>
    <w:rsid w:val="00CA795B"/>
    <w:rsid w:val="00CB0978"/>
    <w:rsid w:val="00CB0B41"/>
    <w:rsid w:val="00CB14C3"/>
    <w:rsid w:val="00CB1AF8"/>
    <w:rsid w:val="00CB1B24"/>
    <w:rsid w:val="00CB3025"/>
    <w:rsid w:val="00CB3C5F"/>
    <w:rsid w:val="00CB3F01"/>
    <w:rsid w:val="00CB412F"/>
    <w:rsid w:val="00CB4322"/>
    <w:rsid w:val="00CB43FA"/>
    <w:rsid w:val="00CB440E"/>
    <w:rsid w:val="00CB44C9"/>
    <w:rsid w:val="00CB4BA5"/>
    <w:rsid w:val="00CB4EF8"/>
    <w:rsid w:val="00CB5332"/>
    <w:rsid w:val="00CB545F"/>
    <w:rsid w:val="00CB6645"/>
    <w:rsid w:val="00CB693B"/>
    <w:rsid w:val="00CB6B74"/>
    <w:rsid w:val="00CB6C60"/>
    <w:rsid w:val="00CB7B72"/>
    <w:rsid w:val="00CC0FAD"/>
    <w:rsid w:val="00CC1138"/>
    <w:rsid w:val="00CC11D9"/>
    <w:rsid w:val="00CC17F6"/>
    <w:rsid w:val="00CC1E07"/>
    <w:rsid w:val="00CC245D"/>
    <w:rsid w:val="00CC2F28"/>
    <w:rsid w:val="00CC31EE"/>
    <w:rsid w:val="00CC3426"/>
    <w:rsid w:val="00CC41E1"/>
    <w:rsid w:val="00CC480D"/>
    <w:rsid w:val="00CC4A12"/>
    <w:rsid w:val="00CC4EE8"/>
    <w:rsid w:val="00CC539A"/>
    <w:rsid w:val="00CC55CA"/>
    <w:rsid w:val="00CC5824"/>
    <w:rsid w:val="00CC5972"/>
    <w:rsid w:val="00CC5A90"/>
    <w:rsid w:val="00CC5B01"/>
    <w:rsid w:val="00CC62F8"/>
    <w:rsid w:val="00CC64C6"/>
    <w:rsid w:val="00CC6762"/>
    <w:rsid w:val="00CC7072"/>
    <w:rsid w:val="00CC70AB"/>
    <w:rsid w:val="00CD0A5E"/>
    <w:rsid w:val="00CD0A93"/>
    <w:rsid w:val="00CD160C"/>
    <w:rsid w:val="00CD1FEE"/>
    <w:rsid w:val="00CD2181"/>
    <w:rsid w:val="00CD25E3"/>
    <w:rsid w:val="00CD27FF"/>
    <w:rsid w:val="00CD34DE"/>
    <w:rsid w:val="00CD356F"/>
    <w:rsid w:val="00CD370D"/>
    <w:rsid w:val="00CD4B86"/>
    <w:rsid w:val="00CD4EEC"/>
    <w:rsid w:val="00CD56C9"/>
    <w:rsid w:val="00CD5C5A"/>
    <w:rsid w:val="00CD5F90"/>
    <w:rsid w:val="00CD65DD"/>
    <w:rsid w:val="00CD7D86"/>
    <w:rsid w:val="00CE022A"/>
    <w:rsid w:val="00CE07D7"/>
    <w:rsid w:val="00CE16E2"/>
    <w:rsid w:val="00CE1951"/>
    <w:rsid w:val="00CE1BFD"/>
    <w:rsid w:val="00CE2530"/>
    <w:rsid w:val="00CE253F"/>
    <w:rsid w:val="00CE2B82"/>
    <w:rsid w:val="00CE3694"/>
    <w:rsid w:val="00CE55C1"/>
    <w:rsid w:val="00CE5954"/>
    <w:rsid w:val="00CE6015"/>
    <w:rsid w:val="00CE61F7"/>
    <w:rsid w:val="00CE6527"/>
    <w:rsid w:val="00CE6AAD"/>
    <w:rsid w:val="00CE6C0B"/>
    <w:rsid w:val="00CE6CFE"/>
    <w:rsid w:val="00CE7376"/>
    <w:rsid w:val="00CE7C73"/>
    <w:rsid w:val="00CE7DD6"/>
    <w:rsid w:val="00CF03D4"/>
    <w:rsid w:val="00CF08FB"/>
    <w:rsid w:val="00CF0927"/>
    <w:rsid w:val="00CF1ECC"/>
    <w:rsid w:val="00CF1F05"/>
    <w:rsid w:val="00CF236F"/>
    <w:rsid w:val="00CF2B24"/>
    <w:rsid w:val="00CF34E8"/>
    <w:rsid w:val="00CF375D"/>
    <w:rsid w:val="00CF3990"/>
    <w:rsid w:val="00CF3CDE"/>
    <w:rsid w:val="00CF4072"/>
    <w:rsid w:val="00CF41AB"/>
    <w:rsid w:val="00CF4606"/>
    <w:rsid w:val="00CF51DC"/>
    <w:rsid w:val="00CF5A66"/>
    <w:rsid w:val="00CF612B"/>
    <w:rsid w:val="00CF6183"/>
    <w:rsid w:val="00CF7652"/>
    <w:rsid w:val="00CF7C3A"/>
    <w:rsid w:val="00D01713"/>
    <w:rsid w:val="00D01A8D"/>
    <w:rsid w:val="00D01BB7"/>
    <w:rsid w:val="00D0209F"/>
    <w:rsid w:val="00D028C6"/>
    <w:rsid w:val="00D03757"/>
    <w:rsid w:val="00D0392C"/>
    <w:rsid w:val="00D03F2C"/>
    <w:rsid w:val="00D04982"/>
    <w:rsid w:val="00D049A5"/>
    <w:rsid w:val="00D04EDF"/>
    <w:rsid w:val="00D05072"/>
    <w:rsid w:val="00D05D90"/>
    <w:rsid w:val="00D05E43"/>
    <w:rsid w:val="00D05F0A"/>
    <w:rsid w:val="00D06433"/>
    <w:rsid w:val="00D06876"/>
    <w:rsid w:val="00D069BE"/>
    <w:rsid w:val="00D06F25"/>
    <w:rsid w:val="00D07895"/>
    <w:rsid w:val="00D07E0A"/>
    <w:rsid w:val="00D07EC8"/>
    <w:rsid w:val="00D102B2"/>
    <w:rsid w:val="00D108BA"/>
    <w:rsid w:val="00D11324"/>
    <w:rsid w:val="00D11637"/>
    <w:rsid w:val="00D118F7"/>
    <w:rsid w:val="00D11D6E"/>
    <w:rsid w:val="00D135EB"/>
    <w:rsid w:val="00D139BD"/>
    <w:rsid w:val="00D13DE2"/>
    <w:rsid w:val="00D1404E"/>
    <w:rsid w:val="00D14219"/>
    <w:rsid w:val="00D147A8"/>
    <w:rsid w:val="00D14E0F"/>
    <w:rsid w:val="00D15054"/>
    <w:rsid w:val="00D153CD"/>
    <w:rsid w:val="00D15AE2"/>
    <w:rsid w:val="00D15B06"/>
    <w:rsid w:val="00D16900"/>
    <w:rsid w:val="00D16DE8"/>
    <w:rsid w:val="00D174AD"/>
    <w:rsid w:val="00D177D7"/>
    <w:rsid w:val="00D17DC8"/>
    <w:rsid w:val="00D17EBC"/>
    <w:rsid w:val="00D203C8"/>
    <w:rsid w:val="00D20961"/>
    <w:rsid w:val="00D20A37"/>
    <w:rsid w:val="00D20C85"/>
    <w:rsid w:val="00D20D5C"/>
    <w:rsid w:val="00D21439"/>
    <w:rsid w:val="00D21CBA"/>
    <w:rsid w:val="00D220C1"/>
    <w:rsid w:val="00D22B4B"/>
    <w:rsid w:val="00D22DDE"/>
    <w:rsid w:val="00D22EBC"/>
    <w:rsid w:val="00D2422A"/>
    <w:rsid w:val="00D249AD"/>
    <w:rsid w:val="00D24AA4"/>
    <w:rsid w:val="00D25879"/>
    <w:rsid w:val="00D25B70"/>
    <w:rsid w:val="00D2650D"/>
    <w:rsid w:val="00D26AB5"/>
    <w:rsid w:val="00D26EE7"/>
    <w:rsid w:val="00D2727E"/>
    <w:rsid w:val="00D27720"/>
    <w:rsid w:val="00D27819"/>
    <w:rsid w:val="00D30DB0"/>
    <w:rsid w:val="00D315B2"/>
    <w:rsid w:val="00D318E1"/>
    <w:rsid w:val="00D3190B"/>
    <w:rsid w:val="00D31E01"/>
    <w:rsid w:val="00D31EAC"/>
    <w:rsid w:val="00D323E7"/>
    <w:rsid w:val="00D32692"/>
    <w:rsid w:val="00D3282F"/>
    <w:rsid w:val="00D32954"/>
    <w:rsid w:val="00D329F4"/>
    <w:rsid w:val="00D32D47"/>
    <w:rsid w:val="00D32F37"/>
    <w:rsid w:val="00D32F7D"/>
    <w:rsid w:val="00D33927"/>
    <w:rsid w:val="00D33FEC"/>
    <w:rsid w:val="00D341B1"/>
    <w:rsid w:val="00D34AA7"/>
    <w:rsid w:val="00D34EBF"/>
    <w:rsid w:val="00D35102"/>
    <w:rsid w:val="00D35328"/>
    <w:rsid w:val="00D359CE"/>
    <w:rsid w:val="00D36D1E"/>
    <w:rsid w:val="00D374B8"/>
    <w:rsid w:val="00D37F72"/>
    <w:rsid w:val="00D40960"/>
    <w:rsid w:val="00D412F6"/>
    <w:rsid w:val="00D414DB"/>
    <w:rsid w:val="00D41D47"/>
    <w:rsid w:val="00D41E17"/>
    <w:rsid w:val="00D422D3"/>
    <w:rsid w:val="00D4244F"/>
    <w:rsid w:val="00D428D8"/>
    <w:rsid w:val="00D429F5"/>
    <w:rsid w:val="00D42A7E"/>
    <w:rsid w:val="00D42B48"/>
    <w:rsid w:val="00D42BCB"/>
    <w:rsid w:val="00D42ED9"/>
    <w:rsid w:val="00D4350F"/>
    <w:rsid w:val="00D436F4"/>
    <w:rsid w:val="00D43754"/>
    <w:rsid w:val="00D445D2"/>
    <w:rsid w:val="00D446CE"/>
    <w:rsid w:val="00D45129"/>
    <w:rsid w:val="00D45750"/>
    <w:rsid w:val="00D464CD"/>
    <w:rsid w:val="00D47456"/>
    <w:rsid w:val="00D475AB"/>
    <w:rsid w:val="00D47D1E"/>
    <w:rsid w:val="00D47D95"/>
    <w:rsid w:val="00D47DEC"/>
    <w:rsid w:val="00D50155"/>
    <w:rsid w:val="00D50244"/>
    <w:rsid w:val="00D512BB"/>
    <w:rsid w:val="00D51544"/>
    <w:rsid w:val="00D51632"/>
    <w:rsid w:val="00D517A5"/>
    <w:rsid w:val="00D52009"/>
    <w:rsid w:val="00D5210B"/>
    <w:rsid w:val="00D527C0"/>
    <w:rsid w:val="00D52D42"/>
    <w:rsid w:val="00D53334"/>
    <w:rsid w:val="00D53559"/>
    <w:rsid w:val="00D5366F"/>
    <w:rsid w:val="00D53867"/>
    <w:rsid w:val="00D539F6"/>
    <w:rsid w:val="00D5421B"/>
    <w:rsid w:val="00D54702"/>
    <w:rsid w:val="00D5520F"/>
    <w:rsid w:val="00D55755"/>
    <w:rsid w:val="00D5589C"/>
    <w:rsid w:val="00D56357"/>
    <w:rsid w:val="00D56461"/>
    <w:rsid w:val="00D56692"/>
    <w:rsid w:val="00D56D8B"/>
    <w:rsid w:val="00D56E54"/>
    <w:rsid w:val="00D5722A"/>
    <w:rsid w:val="00D577BF"/>
    <w:rsid w:val="00D57F75"/>
    <w:rsid w:val="00D6078E"/>
    <w:rsid w:val="00D60CCD"/>
    <w:rsid w:val="00D60D49"/>
    <w:rsid w:val="00D60F08"/>
    <w:rsid w:val="00D61399"/>
    <w:rsid w:val="00D6151A"/>
    <w:rsid w:val="00D61A9A"/>
    <w:rsid w:val="00D61C3F"/>
    <w:rsid w:val="00D62D66"/>
    <w:rsid w:val="00D62EA1"/>
    <w:rsid w:val="00D6335D"/>
    <w:rsid w:val="00D63A6D"/>
    <w:rsid w:val="00D63B2D"/>
    <w:rsid w:val="00D645AD"/>
    <w:rsid w:val="00D647F3"/>
    <w:rsid w:val="00D64BE6"/>
    <w:rsid w:val="00D64FAB"/>
    <w:rsid w:val="00D651D0"/>
    <w:rsid w:val="00D65D02"/>
    <w:rsid w:val="00D665F0"/>
    <w:rsid w:val="00D671FE"/>
    <w:rsid w:val="00D672F5"/>
    <w:rsid w:val="00D67D5F"/>
    <w:rsid w:val="00D7004F"/>
    <w:rsid w:val="00D700B3"/>
    <w:rsid w:val="00D70700"/>
    <w:rsid w:val="00D713F1"/>
    <w:rsid w:val="00D713FE"/>
    <w:rsid w:val="00D7177C"/>
    <w:rsid w:val="00D72D21"/>
    <w:rsid w:val="00D731B7"/>
    <w:rsid w:val="00D73A0B"/>
    <w:rsid w:val="00D73AA6"/>
    <w:rsid w:val="00D7428B"/>
    <w:rsid w:val="00D74736"/>
    <w:rsid w:val="00D74B56"/>
    <w:rsid w:val="00D74CCE"/>
    <w:rsid w:val="00D74F17"/>
    <w:rsid w:val="00D75B2C"/>
    <w:rsid w:val="00D75B57"/>
    <w:rsid w:val="00D76796"/>
    <w:rsid w:val="00D76986"/>
    <w:rsid w:val="00D76D18"/>
    <w:rsid w:val="00D771BF"/>
    <w:rsid w:val="00D77828"/>
    <w:rsid w:val="00D77A39"/>
    <w:rsid w:val="00D77C5F"/>
    <w:rsid w:val="00D80043"/>
    <w:rsid w:val="00D80CC0"/>
    <w:rsid w:val="00D80E72"/>
    <w:rsid w:val="00D80EB4"/>
    <w:rsid w:val="00D80F6F"/>
    <w:rsid w:val="00D813E9"/>
    <w:rsid w:val="00D81567"/>
    <w:rsid w:val="00D81BF8"/>
    <w:rsid w:val="00D81DB4"/>
    <w:rsid w:val="00D81E3E"/>
    <w:rsid w:val="00D82204"/>
    <w:rsid w:val="00D82A37"/>
    <w:rsid w:val="00D82C85"/>
    <w:rsid w:val="00D82D8A"/>
    <w:rsid w:val="00D831CC"/>
    <w:rsid w:val="00D833E3"/>
    <w:rsid w:val="00D834C3"/>
    <w:rsid w:val="00D8397E"/>
    <w:rsid w:val="00D83E04"/>
    <w:rsid w:val="00D84449"/>
    <w:rsid w:val="00D84874"/>
    <w:rsid w:val="00D854B8"/>
    <w:rsid w:val="00D8598B"/>
    <w:rsid w:val="00D864EB"/>
    <w:rsid w:val="00D86CFC"/>
    <w:rsid w:val="00D8749C"/>
    <w:rsid w:val="00D87A23"/>
    <w:rsid w:val="00D87D5F"/>
    <w:rsid w:val="00D87EF9"/>
    <w:rsid w:val="00D900B7"/>
    <w:rsid w:val="00D90AF8"/>
    <w:rsid w:val="00D90C5B"/>
    <w:rsid w:val="00D91164"/>
    <w:rsid w:val="00D92025"/>
    <w:rsid w:val="00D924E3"/>
    <w:rsid w:val="00D92CD0"/>
    <w:rsid w:val="00D93FFC"/>
    <w:rsid w:val="00D94199"/>
    <w:rsid w:val="00D94681"/>
    <w:rsid w:val="00D94B2C"/>
    <w:rsid w:val="00D94DCB"/>
    <w:rsid w:val="00D9519D"/>
    <w:rsid w:val="00D9556E"/>
    <w:rsid w:val="00D95621"/>
    <w:rsid w:val="00D95A8E"/>
    <w:rsid w:val="00D975ED"/>
    <w:rsid w:val="00D97A79"/>
    <w:rsid w:val="00D97DED"/>
    <w:rsid w:val="00DA0414"/>
    <w:rsid w:val="00DA0CAB"/>
    <w:rsid w:val="00DA0DAD"/>
    <w:rsid w:val="00DA1829"/>
    <w:rsid w:val="00DA18BD"/>
    <w:rsid w:val="00DA1F6D"/>
    <w:rsid w:val="00DA2267"/>
    <w:rsid w:val="00DA25E4"/>
    <w:rsid w:val="00DA2EB9"/>
    <w:rsid w:val="00DA37C4"/>
    <w:rsid w:val="00DA3CE4"/>
    <w:rsid w:val="00DA4BD2"/>
    <w:rsid w:val="00DA4C12"/>
    <w:rsid w:val="00DA4D64"/>
    <w:rsid w:val="00DA58F5"/>
    <w:rsid w:val="00DA6061"/>
    <w:rsid w:val="00DA6308"/>
    <w:rsid w:val="00DA7C36"/>
    <w:rsid w:val="00DA7E0B"/>
    <w:rsid w:val="00DB00C1"/>
    <w:rsid w:val="00DB159D"/>
    <w:rsid w:val="00DB1907"/>
    <w:rsid w:val="00DB3B2D"/>
    <w:rsid w:val="00DB3BE9"/>
    <w:rsid w:val="00DB4FC0"/>
    <w:rsid w:val="00DB5106"/>
    <w:rsid w:val="00DB58C3"/>
    <w:rsid w:val="00DB5FAF"/>
    <w:rsid w:val="00DB60E2"/>
    <w:rsid w:val="00DB771A"/>
    <w:rsid w:val="00DB7A44"/>
    <w:rsid w:val="00DB7DF9"/>
    <w:rsid w:val="00DC0581"/>
    <w:rsid w:val="00DC0808"/>
    <w:rsid w:val="00DC0D8D"/>
    <w:rsid w:val="00DC1563"/>
    <w:rsid w:val="00DC15CA"/>
    <w:rsid w:val="00DC1AC3"/>
    <w:rsid w:val="00DC23E2"/>
    <w:rsid w:val="00DC2749"/>
    <w:rsid w:val="00DC2820"/>
    <w:rsid w:val="00DC3862"/>
    <w:rsid w:val="00DC4640"/>
    <w:rsid w:val="00DC50B2"/>
    <w:rsid w:val="00DC59FC"/>
    <w:rsid w:val="00DC60E0"/>
    <w:rsid w:val="00DD08DA"/>
    <w:rsid w:val="00DD0AFC"/>
    <w:rsid w:val="00DD10F1"/>
    <w:rsid w:val="00DD1987"/>
    <w:rsid w:val="00DD1CE3"/>
    <w:rsid w:val="00DD1E21"/>
    <w:rsid w:val="00DD2573"/>
    <w:rsid w:val="00DD2F60"/>
    <w:rsid w:val="00DD3D7A"/>
    <w:rsid w:val="00DD4649"/>
    <w:rsid w:val="00DD4991"/>
    <w:rsid w:val="00DD7750"/>
    <w:rsid w:val="00DE03E0"/>
    <w:rsid w:val="00DE03F4"/>
    <w:rsid w:val="00DE0CEB"/>
    <w:rsid w:val="00DE142C"/>
    <w:rsid w:val="00DE158B"/>
    <w:rsid w:val="00DE1602"/>
    <w:rsid w:val="00DE17AD"/>
    <w:rsid w:val="00DE1AD9"/>
    <w:rsid w:val="00DE29BA"/>
    <w:rsid w:val="00DE2B6C"/>
    <w:rsid w:val="00DE2BF2"/>
    <w:rsid w:val="00DE2C65"/>
    <w:rsid w:val="00DE31FC"/>
    <w:rsid w:val="00DE3F2D"/>
    <w:rsid w:val="00DE3F71"/>
    <w:rsid w:val="00DE489C"/>
    <w:rsid w:val="00DE50BE"/>
    <w:rsid w:val="00DE513D"/>
    <w:rsid w:val="00DE52AE"/>
    <w:rsid w:val="00DE54EC"/>
    <w:rsid w:val="00DE5836"/>
    <w:rsid w:val="00DE5A85"/>
    <w:rsid w:val="00DE5D47"/>
    <w:rsid w:val="00DE63AC"/>
    <w:rsid w:val="00DE7596"/>
    <w:rsid w:val="00DE7E27"/>
    <w:rsid w:val="00DE7F02"/>
    <w:rsid w:val="00DE7F51"/>
    <w:rsid w:val="00DF00B5"/>
    <w:rsid w:val="00DF0D2C"/>
    <w:rsid w:val="00DF10C2"/>
    <w:rsid w:val="00DF1A28"/>
    <w:rsid w:val="00DF242C"/>
    <w:rsid w:val="00DF242D"/>
    <w:rsid w:val="00DF3031"/>
    <w:rsid w:val="00DF320A"/>
    <w:rsid w:val="00DF32D6"/>
    <w:rsid w:val="00DF372B"/>
    <w:rsid w:val="00DF38C6"/>
    <w:rsid w:val="00DF3961"/>
    <w:rsid w:val="00DF58C0"/>
    <w:rsid w:val="00DF611B"/>
    <w:rsid w:val="00DF6480"/>
    <w:rsid w:val="00DF66E4"/>
    <w:rsid w:val="00DF68A5"/>
    <w:rsid w:val="00DF69B0"/>
    <w:rsid w:val="00DF6F98"/>
    <w:rsid w:val="00DF72B9"/>
    <w:rsid w:val="00DF774E"/>
    <w:rsid w:val="00DF7872"/>
    <w:rsid w:val="00DF7A5C"/>
    <w:rsid w:val="00DF7D91"/>
    <w:rsid w:val="00E013F9"/>
    <w:rsid w:val="00E017D2"/>
    <w:rsid w:val="00E017FB"/>
    <w:rsid w:val="00E02149"/>
    <w:rsid w:val="00E021BF"/>
    <w:rsid w:val="00E035CB"/>
    <w:rsid w:val="00E03B98"/>
    <w:rsid w:val="00E03E5C"/>
    <w:rsid w:val="00E0424E"/>
    <w:rsid w:val="00E051DA"/>
    <w:rsid w:val="00E0660C"/>
    <w:rsid w:val="00E06C38"/>
    <w:rsid w:val="00E070E6"/>
    <w:rsid w:val="00E07F71"/>
    <w:rsid w:val="00E105E0"/>
    <w:rsid w:val="00E106ED"/>
    <w:rsid w:val="00E12532"/>
    <w:rsid w:val="00E130F4"/>
    <w:rsid w:val="00E1333E"/>
    <w:rsid w:val="00E13364"/>
    <w:rsid w:val="00E13CB6"/>
    <w:rsid w:val="00E14386"/>
    <w:rsid w:val="00E1461A"/>
    <w:rsid w:val="00E1563E"/>
    <w:rsid w:val="00E159F8"/>
    <w:rsid w:val="00E1615F"/>
    <w:rsid w:val="00E166D2"/>
    <w:rsid w:val="00E16892"/>
    <w:rsid w:val="00E169E3"/>
    <w:rsid w:val="00E1787F"/>
    <w:rsid w:val="00E17913"/>
    <w:rsid w:val="00E17B95"/>
    <w:rsid w:val="00E17DC2"/>
    <w:rsid w:val="00E20334"/>
    <w:rsid w:val="00E207DF"/>
    <w:rsid w:val="00E21FFC"/>
    <w:rsid w:val="00E22FD1"/>
    <w:rsid w:val="00E23996"/>
    <w:rsid w:val="00E23A7D"/>
    <w:rsid w:val="00E23B03"/>
    <w:rsid w:val="00E241A0"/>
    <w:rsid w:val="00E242A9"/>
    <w:rsid w:val="00E24BC5"/>
    <w:rsid w:val="00E2561B"/>
    <w:rsid w:val="00E25628"/>
    <w:rsid w:val="00E2570F"/>
    <w:rsid w:val="00E25753"/>
    <w:rsid w:val="00E26730"/>
    <w:rsid w:val="00E26F9D"/>
    <w:rsid w:val="00E27174"/>
    <w:rsid w:val="00E271E2"/>
    <w:rsid w:val="00E27D70"/>
    <w:rsid w:val="00E27DD6"/>
    <w:rsid w:val="00E27F61"/>
    <w:rsid w:val="00E27F73"/>
    <w:rsid w:val="00E30999"/>
    <w:rsid w:val="00E30E6A"/>
    <w:rsid w:val="00E30FBE"/>
    <w:rsid w:val="00E3148A"/>
    <w:rsid w:val="00E31D1D"/>
    <w:rsid w:val="00E32294"/>
    <w:rsid w:val="00E32E6E"/>
    <w:rsid w:val="00E32FA8"/>
    <w:rsid w:val="00E338EC"/>
    <w:rsid w:val="00E33998"/>
    <w:rsid w:val="00E33BE2"/>
    <w:rsid w:val="00E33DFB"/>
    <w:rsid w:val="00E3463E"/>
    <w:rsid w:val="00E34660"/>
    <w:rsid w:val="00E347C1"/>
    <w:rsid w:val="00E34B6E"/>
    <w:rsid w:val="00E353CE"/>
    <w:rsid w:val="00E35F9F"/>
    <w:rsid w:val="00E35FFD"/>
    <w:rsid w:val="00E36BCE"/>
    <w:rsid w:val="00E37115"/>
    <w:rsid w:val="00E37177"/>
    <w:rsid w:val="00E3734D"/>
    <w:rsid w:val="00E373C2"/>
    <w:rsid w:val="00E37752"/>
    <w:rsid w:val="00E37C4E"/>
    <w:rsid w:val="00E410C8"/>
    <w:rsid w:val="00E41224"/>
    <w:rsid w:val="00E41472"/>
    <w:rsid w:val="00E41F9F"/>
    <w:rsid w:val="00E4254D"/>
    <w:rsid w:val="00E426DF"/>
    <w:rsid w:val="00E42A3A"/>
    <w:rsid w:val="00E432CD"/>
    <w:rsid w:val="00E43557"/>
    <w:rsid w:val="00E44029"/>
    <w:rsid w:val="00E4407D"/>
    <w:rsid w:val="00E44380"/>
    <w:rsid w:val="00E44640"/>
    <w:rsid w:val="00E44966"/>
    <w:rsid w:val="00E44DF5"/>
    <w:rsid w:val="00E44EE8"/>
    <w:rsid w:val="00E44F3F"/>
    <w:rsid w:val="00E45050"/>
    <w:rsid w:val="00E45D33"/>
    <w:rsid w:val="00E47365"/>
    <w:rsid w:val="00E47BB0"/>
    <w:rsid w:val="00E47D7A"/>
    <w:rsid w:val="00E5044B"/>
    <w:rsid w:val="00E510F5"/>
    <w:rsid w:val="00E51879"/>
    <w:rsid w:val="00E51B76"/>
    <w:rsid w:val="00E52857"/>
    <w:rsid w:val="00E529D1"/>
    <w:rsid w:val="00E53BB3"/>
    <w:rsid w:val="00E53D27"/>
    <w:rsid w:val="00E53E6D"/>
    <w:rsid w:val="00E5437A"/>
    <w:rsid w:val="00E55359"/>
    <w:rsid w:val="00E55652"/>
    <w:rsid w:val="00E557B8"/>
    <w:rsid w:val="00E55E8D"/>
    <w:rsid w:val="00E5624A"/>
    <w:rsid w:val="00E5676C"/>
    <w:rsid w:val="00E56A00"/>
    <w:rsid w:val="00E570C0"/>
    <w:rsid w:val="00E57399"/>
    <w:rsid w:val="00E5741A"/>
    <w:rsid w:val="00E60A9B"/>
    <w:rsid w:val="00E60AAC"/>
    <w:rsid w:val="00E61172"/>
    <w:rsid w:val="00E613A6"/>
    <w:rsid w:val="00E614BE"/>
    <w:rsid w:val="00E616B9"/>
    <w:rsid w:val="00E616D6"/>
    <w:rsid w:val="00E61922"/>
    <w:rsid w:val="00E61C23"/>
    <w:rsid w:val="00E62765"/>
    <w:rsid w:val="00E62966"/>
    <w:rsid w:val="00E62E1D"/>
    <w:rsid w:val="00E62FEB"/>
    <w:rsid w:val="00E6354D"/>
    <w:rsid w:val="00E6373F"/>
    <w:rsid w:val="00E64DE5"/>
    <w:rsid w:val="00E650B8"/>
    <w:rsid w:val="00E6560B"/>
    <w:rsid w:val="00E65BC2"/>
    <w:rsid w:val="00E66E80"/>
    <w:rsid w:val="00E673E1"/>
    <w:rsid w:val="00E67684"/>
    <w:rsid w:val="00E676D5"/>
    <w:rsid w:val="00E6770E"/>
    <w:rsid w:val="00E67807"/>
    <w:rsid w:val="00E6787C"/>
    <w:rsid w:val="00E67BA7"/>
    <w:rsid w:val="00E70CB0"/>
    <w:rsid w:val="00E71146"/>
    <w:rsid w:val="00E713C4"/>
    <w:rsid w:val="00E714C7"/>
    <w:rsid w:val="00E717CE"/>
    <w:rsid w:val="00E7227D"/>
    <w:rsid w:val="00E72483"/>
    <w:rsid w:val="00E72BD4"/>
    <w:rsid w:val="00E73277"/>
    <w:rsid w:val="00E733F2"/>
    <w:rsid w:val="00E73673"/>
    <w:rsid w:val="00E7371E"/>
    <w:rsid w:val="00E73B21"/>
    <w:rsid w:val="00E73DA5"/>
    <w:rsid w:val="00E73DED"/>
    <w:rsid w:val="00E741B6"/>
    <w:rsid w:val="00E7453D"/>
    <w:rsid w:val="00E74EF3"/>
    <w:rsid w:val="00E754A5"/>
    <w:rsid w:val="00E757D8"/>
    <w:rsid w:val="00E75D10"/>
    <w:rsid w:val="00E7641D"/>
    <w:rsid w:val="00E7659A"/>
    <w:rsid w:val="00E76769"/>
    <w:rsid w:val="00E7768C"/>
    <w:rsid w:val="00E77F8D"/>
    <w:rsid w:val="00E80023"/>
    <w:rsid w:val="00E805BB"/>
    <w:rsid w:val="00E81044"/>
    <w:rsid w:val="00E812C9"/>
    <w:rsid w:val="00E82072"/>
    <w:rsid w:val="00E82150"/>
    <w:rsid w:val="00E829ED"/>
    <w:rsid w:val="00E82D88"/>
    <w:rsid w:val="00E8365D"/>
    <w:rsid w:val="00E8376C"/>
    <w:rsid w:val="00E83A46"/>
    <w:rsid w:val="00E84510"/>
    <w:rsid w:val="00E84646"/>
    <w:rsid w:val="00E84DE7"/>
    <w:rsid w:val="00E84F45"/>
    <w:rsid w:val="00E853C4"/>
    <w:rsid w:val="00E85842"/>
    <w:rsid w:val="00E8622F"/>
    <w:rsid w:val="00E868FB"/>
    <w:rsid w:val="00E86B15"/>
    <w:rsid w:val="00E86E14"/>
    <w:rsid w:val="00E86F97"/>
    <w:rsid w:val="00E871FB"/>
    <w:rsid w:val="00E87D39"/>
    <w:rsid w:val="00E901CC"/>
    <w:rsid w:val="00E90796"/>
    <w:rsid w:val="00E909C4"/>
    <w:rsid w:val="00E90BC1"/>
    <w:rsid w:val="00E91123"/>
    <w:rsid w:val="00E911C8"/>
    <w:rsid w:val="00E91310"/>
    <w:rsid w:val="00E91405"/>
    <w:rsid w:val="00E91D89"/>
    <w:rsid w:val="00E92BC4"/>
    <w:rsid w:val="00E9354C"/>
    <w:rsid w:val="00E93753"/>
    <w:rsid w:val="00E941E6"/>
    <w:rsid w:val="00E943C8"/>
    <w:rsid w:val="00E9458E"/>
    <w:rsid w:val="00E947BC"/>
    <w:rsid w:val="00E94D84"/>
    <w:rsid w:val="00E95107"/>
    <w:rsid w:val="00E9561C"/>
    <w:rsid w:val="00E958C2"/>
    <w:rsid w:val="00E95F5B"/>
    <w:rsid w:val="00E973C7"/>
    <w:rsid w:val="00E97F80"/>
    <w:rsid w:val="00EA0253"/>
    <w:rsid w:val="00EA050E"/>
    <w:rsid w:val="00EA098C"/>
    <w:rsid w:val="00EA1436"/>
    <w:rsid w:val="00EA19CE"/>
    <w:rsid w:val="00EA243B"/>
    <w:rsid w:val="00EA24DF"/>
    <w:rsid w:val="00EA2A46"/>
    <w:rsid w:val="00EA2C5F"/>
    <w:rsid w:val="00EA3216"/>
    <w:rsid w:val="00EA3DB9"/>
    <w:rsid w:val="00EA400F"/>
    <w:rsid w:val="00EA462F"/>
    <w:rsid w:val="00EA4D1D"/>
    <w:rsid w:val="00EA5EED"/>
    <w:rsid w:val="00EA61FB"/>
    <w:rsid w:val="00EA69A0"/>
    <w:rsid w:val="00EA6F7A"/>
    <w:rsid w:val="00EA7210"/>
    <w:rsid w:val="00EA7813"/>
    <w:rsid w:val="00EB0539"/>
    <w:rsid w:val="00EB1191"/>
    <w:rsid w:val="00EB1361"/>
    <w:rsid w:val="00EB1DC6"/>
    <w:rsid w:val="00EB2579"/>
    <w:rsid w:val="00EB26C5"/>
    <w:rsid w:val="00EB2973"/>
    <w:rsid w:val="00EB2A3A"/>
    <w:rsid w:val="00EB32F0"/>
    <w:rsid w:val="00EB3359"/>
    <w:rsid w:val="00EB40BE"/>
    <w:rsid w:val="00EB46DE"/>
    <w:rsid w:val="00EB4821"/>
    <w:rsid w:val="00EB4B5C"/>
    <w:rsid w:val="00EB4CBA"/>
    <w:rsid w:val="00EB571E"/>
    <w:rsid w:val="00EB5D07"/>
    <w:rsid w:val="00EB64F5"/>
    <w:rsid w:val="00EB6632"/>
    <w:rsid w:val="00EB75EB"/>
    <w:rsid w:val="00EC0187"/>
    <w:rsid w:val="00EC0CF3"/>
    <w:rsid w:val="00EC0EA8"/>
    <w:rsid w:val="00EC131F"/>
    <w:rsid w:val="00EC14EE"/>
    <w:rsid w:val="00EC174F"/>
    <w:rsid w:val="00EC1845"/>
    <w:rsid w:val="00EC2C37"/>
    <w:rsid w:val="00EC2CE5"/>
    <w:rsid w:val="00EC35C3"/>
    <w:rsid w:val="00EC3878"/>
    <w:rsid w:val="00EC4AF6"/>
    <w:rsid w:val="00EC4AFE"/>
    <w:rsid w:val="00EC54EB"/>
    <w:rsid w:val="00EC5721"/>
    <w:rsid w:val="00EC5E1F"/>
    <w:rsid w:val="00EC6CC0"/>
    <w:rsid w:val="00EC71B8"/>
    <w:rsid w:val="00EC76E5"/>
    <w:rsid w:val="00EC770C"/>
    <w:rsid w:val="00EC78D9"/>
    <w:rsid w:val="00EC7BD0"/>
    <w:rsid w:val="00ED0CED"/>
    <w:rsid w:val="00ED0D41"/>
    <w:rsid w:val="00ED0F4F"/>
    <w:rsid w:val="00ED1796"/>
    <w:rsid w:val="00ED1E39"/>
    <w:rsid w:val="00ED1F44"/>
    <w:rsid w:val="00ED1FA6"/>
    <w:rsid w:val="00ED26F2"/>
    <w:rsid w:val="00ED2D4A"/>
    <w:rsid w:val="00ED3837"/>
    <w:rsid w:val="00ED49F9"/>
    <w:rsid w:val="00ED4CAB"/>
    <w:rsid w:val="00ED5002"/>
    <w:rsid w:val="00ED5CD1"/>
    <w:rsid w:val="00ED5DF6"/>
    <w:rsid w:val="00ED5EE8"/>
    <w:rsid w:val="00ED6169"/>
    <w:rsid w:val="00ED68E0"/>
    <w:rsid w:val="00ED7054"/>
    <w:rsid w:val="00EE05D6"/>
    <w:rsid w:val="00EE093E"/>
    <w:rsid w:val="00EE0A7D"/>
    <w:rsid w:val="00EE15C3"/>
    <w:rsid w:val="00EE2330"/>
    <w:rsid w:val="00EE28B8"/>
    <w:rsid w:val="00EE2A6A"/>
    <w:rsid w:val="00EE2BB2"/>
    <w:rsid w:val="00EE2BE0"/>
    <w:rsid w:val="00EE2DB1"/>
    <w:rsid w:val="00EE3321"/>
    <w:rsid w:val="00EE3E96"/>
    <w:rsid w:val="00EE41C6"/>
    <w:rsid w:val="00EE429E"/>
    <w:rsid w:val="00EE4D33"/>
    <w:rsid w:val="00EE4F81"/>
    <w:rsid w:val="00EE54D7"/>
    <w:rsid w:val="00EE6CD0"/>
    <w:rsid w:val="00EE72A9"/>
    <w:rsid w:val="00EE79BA"/>
    <w:rsid w:val="00EE7C6B"/>
    <w:rsid w:val="00EF0A76"/>
    <w:rsid w:val="00EF1720"/>
    <w:rsid w:val="00EF1EBA"/>
    <w:rsid w:val="00EF210D"/>
    <w:rsid w:val="00EF253D"/>
    <w:rsid w:val="00EF3786"/>
    <w:rsid w:val="00EF39B7"/>
    <w:rsid w:val="00EF3E1C"/>
    <w:rsid w:val="00EF41BD"/>
    <w:rsid w:val="00EF4606"/>
    <w:rsid w:val="00EF4661"/>
    <w:rsid w:val="00EF468D"/>
    <w:rsid w:val="00EF491F"/>
    <w:rsid w:val="00EF49B6"/>
    <w:rsid w:val="00EF4EB6"/>
    <w:rsid w:val="00EF542D"/>
    <w:rsid w:val="00EF58D2"/>
    <w:rsid w:val="00EF5DBA"/>
    <w:rsid w:val="00EF693E"/>
    <w:rsid w:val="00EF718C"/>
    <w:rsid w:val="00EF722C"/>
    <w:rsid w:val="00EF7CA9"/>
    <w:rsid w:val="00EF7F31"/>
    <w:rsid w:val="00F003E1"/>
    <w:rsid w:val="00F00417"/>
    <w:rsid w:val="00F004F8"/>
    <w:rsid w:val="00F00F9E"/>
    <w:rsid w:val="00F02084"/>
    <w:rsid w:val="00F029F1"/>
    <w:rsid w:val="00F03416"/>
    <w:rsid w:val="00F03E04"/>
    <w:rsid w:val="00F04190"/>
    <w:rsid w:val="00F04D81"/>
    <w:rsid w:val="00F05BFF"/>
    <w:rsid w:val="00F05C68"/>
    <w:rsid w:val="00F060A2"/>
    <w:rsid w:val="00F065D2"/>
    <w:rsid w:val="00F07169"/>
    <w:rsid w:val="00F079D8"/>
    <w:rsid w:val="00F07ABD"/>
    <w:rsid w:val="00F1053E"/>
    <w:rsid w:val="00F107A6"/>
    <w:rsid w:val="00F1088C"/>
    <w:rsid w:val="00F115D2"/>
    <w:rsid w:val="00F12131"/>
    <w:rsid w:val="00F1272A"/>
    <w:rsid w:val="00F128C4"/>
    <w:rsid w:val="00F12D3D"/>
    <w:rsid w:val="00F134EE"/>
    <w:rsid w:val="00F13B30"/>
    <w:rsid w:val="00F1415D"/>
    <w:rsid w:val="00F14E12"/>
    <w:rsid w:val="00F14E28"/>
    <w:rsid w:val="00F1510E"/>
    <w:rsid w:val="00F1572D"/>
    <w:rsid w:val="00F15767"/>
    <w:rsid w:val="00F16518"/>
    <w:rsid w:val="00F1668F"/>
    <w:rsid w:val="00F166E7"/>
    <w:rsid w:val="00F16B2C"/>
    <w:rsid w:val="00F16D17"/>
    <w:rsid w:val="00F171AB"/>
    <w:rsid w:val="00F17240"/>
    <w:rsid w:val="00F17349"/>
    <w:rsid w:val="00F20525"/>
    <w:rsid w:val="00F205BB"/>
    <w:rsid w:val="00F20BD0"/>
    <w:rsid w:val="00F20E77"/>
    <w:rsid w:val="00F211BA"/>
    <w:rsid w:val="00F21BEF"/>
    <w:rsid w:val="00F225BD"/>
    <w:rsid w:val="00F22A96"/>
    <w:rsid w:val="00F235E6"/>
    <w:rsid w:val="00F23780"/>
    <w:rsid w:val="00F23B8E"/>
    <w:rsid w:val="00F2486F"/>
    <w:rsid w:val="00F24C90"/>
    <w:rsid w:val="00F2505B"/>
    <w:rsid w:val="00F2569C"/>
    <w:rsid w:val="00F257C6"/>
    <w:rsid w:val="00F25952"/>
    <w:rsid w:val="00F26230"/>
    <w:rsid w:val="00F262F4"/>
    <w:rsid w:val="00F2717F"/>
    <w:rsid w:val="00F276A8"/>
    <w:rsid w:val="00F27D01"/>
    <w:rsid w:val="00F311E4"/>
    <w:rsid w:val="00F32469"/>
    <w:rsid w:val="00F32707"/>
    <w:rsid w:val="00F32DB6"/>
    <w:rsid w:val="00F331A2"/>
    <w:rsid w:val="00F33388"/>
    <w:rsid w:val="00F33A90"/>
    <w:rsid w:val="00F33D5B"/>
    <w:rsid w:val="00F34042"/>
    <w:rsid w:val="00F344A9"/>
    <w:rsid w:val="00F35088"/>
    <w:rsid w:val="00F35374"/>
    <w:rsid w:val="00F354A7"/>
    <w:rsid w:val="00F35564"/>
    <w:rsid w:val="00F35B05"/>
    <w:rsid w:val="00F35C4F"/>
    <w:rsid w:val="00F35D03"/>
    <w:rsid w:val="00F364FE"/>
    <w:rsid w:val="00F369D1"/>
    <w:rsid w:val="00F36DD9"/>
    <w:rsid w:val="00F36E08"/>
    <w:rsid w:val="00F374C5"/>
    <w:rsid w:val="00F3792D"/>
    <w:rsid w:val="00F37D8A"/>
    <w:rsid w:val="00F4007C"/>
    <w:rsid w:val="00F40464"/>
    <w:rsid w:val="00F406A8"/>
    <w:rsid w:val="00F40F67"/>
    <w:rsid w:val="00F41440"/>
    <w:rsid w:val="00F4160A"/>
    <w:rsid w:val="00F41610"/>
    <w:rsid w:val="00F42238"/>
    <w:rsid w:val="00F428EC"/>
    <w:rsid w:val="00F42998"/>
    <w:rsid w:val="00F42A0D"/>
    <w:rsid w:val="00F439FD"/>
    <w:rsid w:val="00F45A44"/>
    <w:rsid w:val="00F45D5C"/>
    <w:rsid w:val="00F46026"/>
    <w:rsid w:val="00F461CE"/>
    <w:rsid w:val="00F46529"/>
    <w:rsid w:val="00F46789"/>
    <w:rsid w:val="00F505D2"/>
    <w:rsid w:val="00F50885"/>
    <w:rsid w:val="00F51364"/>
    <w:rsid w:val="00F51D3C"/>
    <w:rsid w:val="00F51DFB"/>
    <w:rsid w:val="00F523E1"/>
    <w:rsid w:val="00F5261A"/>
    <w:rsid w:val="00F534C8"/>
    <w:rsid w:val="00F53A9F"/>
    <w:rsid w:val="00F54006"/>
    <w:rsid w:val="00F542B7"/>
    <w:rsid w:val="00F54457"/>
    <w:rsid w:val="00F5545A"/>
    <w:rsid w:val="00F56634"/>
    <w:rsid w:val="00F567AA"/>
    <w:rsid w:val="00F57450"/>
    <w:rsid w:val="00F57AEF"/>
    <w:rsid w:val="00F601A1"/>
    <w:rsid w:val="00F601AB"/>
    <w:rsid w:val="00F603A3"/>
    <w:rsid w:val="00F605FF"/>
    <w:rsid w:val="00F60A88"/>
    <w:rsid w:val="00F60F1E"/>
    <w:rsid w:val="00F61344"/>
    <w:rsid w:val="00F613E9"/>
    <w:rsid w:val="00F61A8F"/>
    <w:rsid w:val="00F62172"/>
    <w:rsid w:val="00F62B6C"/>
    <w:rsid w:val="00F62D59"/>
    <w:rsid w:val="00F63568"/>
    <w:rsid w:val="00F64201"/>
    <w:rsid w:val="00F64268"/>
    <w:rsid w:val="00F6439E"/>
    <w:rsid w:val="00F64DC5"/>
    <w:rsid w:val="00F65594"/>
    <w:rsid w:val="00F65915"/>
    <w:rsid w:val="00F65A75"/>
    <w:rsid w:val="00F6616D"/>
    <w:rsid w:val="00F667AD"/>
    <w:rsid w:val="00F66C15"/>
    <w:rsid w:val="00F6722D"/>
    <w:rsid w:val="00F674FC"/>
    <w:rsid w:val="00F6754E"/>
    <w:rsid w:val="00F67703"/>
    <w:rsid w:val="00F700A0"/>
    <w:rsid w:val="00F70F11"/>
    <w:rsid w:val="00F710E1"/>
    <w:rsid w:val="00F71905"/>
    <w:rsid w:val="00F71CBF"/>
    <w:rsid w:val="00F7244E"/>
    <w:rsid w:val="00F738E9"/>
    <w:rsid w:val="00F73C81"/>
    <w:rsid w:val="00F749BF"/>
    <w:rsid w:val="00F74D97"/>
    <w:rsid w:val="00F75056"/>
    <w:rsid w:val="00F753BA"/>
    <w:rsid w:val="00F758C3"/>
    <w:rsid w:val="00F75AC7"/>
    <w:rsid w:val="00F760BD"/>
    <w:rsid w:val="00F76ED4"/>
    <w:rsid w:val="00F76FFD"/>
    <w:rsid w:val="00F77167"/>
    <w:rsid w:val="00F7718D"/>
    <w:rsid w:val="00F772D3"/>
    <w:rsid w:val="00F776E8"/>
    <w:rsid w:val="00F81112"/>
    <w:rsid w:val="00F811AF"/>
    <w:rsid w:val="00F816C4"/>
    <w:rsid w:val="00F81BE4"/>
    <w:rsid w:val="00F81F72"/>
    <w:rsid w:val="00F8272F"/>
    <w:rsid w:val="00F83817"/>
    <w:rsid w:val="00F840E1"/>
    <w:rsid w:val="00F84111"/>
    <w:rsid w:val="00F842FB"/>
    <w:rsid w:val="00F84424"/>
    <w:rsid w:val="00F848D5"/>
    <w:rsid w:val="00F849A5"/>
    <w:rsid w:val="00F84DB9"/>
    <w:rsid w:val="00F85111"/>
    <w:rsid w:val="00F85563"/>
    <w:rsid w:val="00F8561B"/>
    <w:rsid w:val="00F857F3"/>
    <w:rsid w:val="00F85D8B"/>
    <w:rsid w:val="00F85F74"/>
    <w:rsid w:val="00F86C8B"/>
    <w:rsid w:val="00F86F91"/>
    <w:rsid w:val="00F87165"/>
    <w:rsid w:val="00F876A1"/>
    <w:rsid w:val="00F876E2"/>
    <w:rsid w:val="00F87DE7"/>
    <w:rsid w:val="00F900F8"/>
    <w:rsid w:val="00F9030C"/>
    <w:rsid w:val="00F90CD3"/>
    <w:rsid w:val="00F90FE3"/>
    <w:rsid w:val="00F91026"/>
    <w:rsid w:val="00F91250"/>
    <w:rsid w:val="00F9155C"/>
    <w:rsid w:val="00F91843"/>
    <w:rsid w:val="00F91BF5"/>
    <w:rsid w:val="00F92052"/>
    <w:rsid w:val="00F92B54"/>
    <w:rsid w:val="00F934F4"/>
    <w:rsid w:val="00F93800"/>
    <w:rsid w:val="00F93AFC"/>
    <w:rsid w:val="00F944C1"/>
    <w:rsid w:val="00F944CA"/>
    <w:rsid w:val="00F94B97"/>
    <w:rsid w:val="00F9513F"/>
    <w:rsid w:val="00F95261"/>
    <w:rsid w:val="00F954BA"/>
    <w:rsid w:val="00F955D6"/>
    <w:rsid w:val="00F956CD"/>
    <w:rsid w:val="00F95B5D"/>
    <w:rsid w:val="00F96149"/>
    <w:rsid w:val="00F961E5"/>
    <w:rsid w:val="00F96812"/>
    <w:rsid w:val="00F96E9E"/>
    <w:rsid w:val="00F97096"/>
    <w:rsid w:val="00FA025F"/>
    <w:rsid w:val="00FA0262"/>
    <w:rsid w:val="00FA096C"/>
    <w:rsid w:val="00FA0CCB"/>
    <w:rsid w:val="00FA1B85"/>
    <w:rsid w:val="00FA1BC0"/>
    <w:rsid w:val="00FA1F3A"/>
    <w:rsid w:val="00FA206D"/>
    <w:rsid w:val="00FA2549"/>
    <w:rsid w:val="00FA27FB"/>
    <w:rsid w:val="00FA30B1"/>
    <w:rsid w:val="00FA38F2"/>
    <w:rsid w:val="00FA3951"/>
    <w:rsid w:val="00FA541C"/>
    <w:rsid w:val="00FA6AF4"/>
    <w:rsid w:val="00FA6FD6"/>
    <w:rsid w:val="00FA7320"/>
    <w:rsid w:val="00FA742F"/>
    <w:rsid w:val="00FA77C3"/>
    <w:rsid w:val="00FA77EC"/>
    <w:rsid w:val="00FA7E68"/>
    <w:rsid w:val="00FB070D"/>
    <w:rsid w:val="00FB0711"/>
    <w:rsid w:val="00FB091B"/>
    <w:rsid w:val="00FB12B3"/>
    <w:rsid w:val="00FB2066"/>
    <w:rsid w:val="00FB247A"/>
    <w:rsid w:val="00FB2D60"/>
    <w:rsid w:val="00FB301E"/>
    <w:rsid w:val="00FB3701"/>
    <w:rsid w:val="00FB37F1"/>
    <w:rsid w:val="00FB3919"/>
    <w:rsid w:val="00FB421B"/>
    <w:rsid w:val="00FB42DE"/>
    <w:rsid w:val="00FB4345"/>
    <w:rsid w:val="00FB4F45"/>
    <w:rsid w:val="00FB5157"/>
    <w:rsid w:val="00FB59E6"/>
    <w:rsid w:val="00FB6395"/>
    <w:rsid w:val="00FB64B9"/>
    <w:rsid w:val="00FB65A2"/>
    <w:rsid w:val="00FB6C45"/>
    <w:rsid w:val="00FB6E05"/>
    <w:rsid w:val="00FB702E"/>
    <w:rsid w:val="00FC05B3"/>
    <w:rsid w:val="00FC0753"/>
    <w:rsid w:val="00FC08A1"/>
    <w:rsid w:val="00FC0C7B"/>
    <w:rsid w:val="00FC1149"/>
    <w:rsid w:val="00FC1A46"/>
    <w:rsid w:val="00FC4143"/>
    <w:rsid w:val="00FC51B7"/>
    <w:rsid w:val="00FC51CF"/>
    <w:rsid w:val="00FC556E"/>
    <w:rsid w:val="00FC57AA"/>
    <w:rsid w:val="00FC6065"/>
    <w:rsid w:val="00FC611E"/>
    <w:rsid w:val="00FC6B13"/>
    <w:rsid w:val="00FC7433"/>
    <w:rsid w:val="00FC7DF6"/>
    <w:rsid w:val="00FD0257"/>
    <w:rsid w:val="00FD07EB"/>
    <w:rsid w:val="00FD0C4D"/>
    <w:rsid w:val="00FD0CE3"/>
    <w:rsid w:val="00FD0EC5"/>
    <w:rsid w:val="00FD0F64"/>
    <w:rsid w:val="00FD10A3"/>
    <w:rsid w:val="00FD145F"/>
    <w:rsid w:val="00FD14F8"/>
    <w:rsid w:val="00FD1A06"/>
    <w:rsid w:val="00FD1FD6"/>
    <w:rsid w:val="00FD2A5F"/>
    <w:rsid w:val="00FD2AF2"/>
    <w:rsid w:val="00FD2F9D"/>
    <w:rsid w:val="00FD314B"/>
    <w:rsid w:val="00FD3D50"/>
    <w:rsid w:val="00FD4624"/>
    <w:rsid w:val="00FD4993"/>
    <w:rsid w:val="00FD4E2C"/>
    <w:rsid w:val="00FD520D"/>
    <w:rsid w:val="00FD530F"/>
    <w:rsid w:val="00FD54E0"/>
    <w:rsid w:val="00FD5E25"/>
    <w:rsid w:val="00FD6169"/>
    <w:rsid w:val="00FD61AC"/>
    <w:rsid w:val="00FD6BBF"/>
    <w:rsid w:val="00FD6EB9"/>
    <w:rsid w:val="00FD7903"/>
    <w:rsid w:val="00FE0437"/>
    <w:rsid w:val="00FE08F5"/>
    <w:rsid w:val="00FE0BCF"/>
    <w:rsid w:val="00FE127F"/>
    <w:rsid w:val="00FE1397"/>
    <w:rsid w:val="00FE1837"/>
    <w:rsid w:val="00FE1A69"/>
    <w:rsid w:val="00FE27A4"/>
    <w:rsid w:val="00FE2AD1"/>
    <w:rsid w:val="00FE2FFD"/>
    <w:rsid w:val="00FE32BB"/>
    <w:rsid w:val="00FE3AFA"/>
    <w:rsid w:val="00FE3FA3"/>
    <w:rsid w:val="00FE490E"/>
    <w:rsid w:val="00FE5026"/>
    <w:rsid w:val="00FE599E"/>
    <w:rsid w:val="00FE6923"/>
    <w:rsid w:val="00FE6E5A"/>
    <w:rsid w:val="00FE6FC4"/>
    <w:rsid w:val="00FF021B"/>
    <w:rsid w:val="00FF0D96"/>
    <w:rsid w:val="00FF16D0"/>
    <w:rsid w:val="00FF32CD"/>
    <w:rsid w:val="00FF3802"/>
    <w:rsid w:val="00FF3B1E"/>
    <w:rsid w:val="00FF3BF2"/>
    <w:rsid w:val="00FF416A"/>
    <w:rsid w:val="00FF4EE0"/>
    <w:rsid w:val="00FF5077"/>
    <w:rsid w:val="00FF5B24"/>
    <w:rsid w:val="00FF5EE2"/>
    <w:rsid w:val="00FF6793"/>
    <w:rsid w:val="00FF6D43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EE22E64"/>
  <w15:chartTrackingRefBased/>
  <w15:docId w15:val="{77D97112-2EC6-4F98-969D-028B77CA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31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BA310A"/>
    <w:rPr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E4254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4254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56894"/>
    <w:rPr>
      <w:rFonts w:ascii="Arial" w:hAnsi="Arial"/>
      <w:sz w:val="18"/>
      <w:szCs w:val="22"/>
    </w:rPr>
  </w:style>
  <w:style w:type="paragraph" w:customStyle="1" w:styleId="IndexHeading1">
    <w:name w:val="Index Heading1"/>
    <w:aliases w:val="ixh"/>
    <w:basedOn w:val="BodyText"/>
    <w:rsid w:val="003D060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ui-provider">
    <w:name w:val="ui-provider"/>
    <w:basedOn w:val="DefaultParagraphFont"/>
    <w:rsid w:val="00D73A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2A911143-FFAF-4773-A5EA-1BF022C1EE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8EC72D-0332-43AF-BA23-9CD6D336C5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4048E7-264F-4033-AC0A-A28CCD72A1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3B1939-8737-48FF-AB2E-3A1E6B4BC84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7</Pages>
  <Words>1389</Words>
  <Characters>5760</Characters>
  <Application>Microsoft Office Word</Application>
  <DocSecurity>4</DocSecurity>
  <Lines>48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7135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cp:lastModifiedBy>Kingkarn, Premmana</cp:lastModifiedBy>
  <cp:revision>2</cp:revision>
  <cp:lastPrinted>2024-08-05T12:38:00Z</cp:lastPrinted>
  <dcterms:created xsi:type="dcterms:W3CDTF">2024-08-06T06:58:00Z</dcterms:created>
  <dcterms:modified xsi:type="dcterms:W3CDTF">2024-08-06T06:58:00Z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394dd5dbc652b8b21fb7ee4806a3e7ff6f41fe70784c7ba6c0c332b464ce9504</vt:lpwstr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