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B0E608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3575B559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7FBAD54B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F517B" w14:paraId="16D74787" w14:textId="77777777" w:rsidTr="003C222F">
        <w:trPr>
          <w:trHeight w:val="3237"/>
        </w:trPr>
        <w:tc>
          <w:tcPr>
            <w:tcW w:w="7200" w:type="dxa"/>
          </w:tcPr>
          <w:p w14:paraId="3D95A6C4" w14:textId="4A3A05AC" w:rsidR="00C81773" w:rsidRPr="00C81773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2"/>
                <w:szCs w:val="12"/>
              </w:rPr>
            </w:pPr>
            <w:r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  <w:r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14:paraId="312B853F" w14:textId="77777777" w:rsidR="003E644A" w:rsidRPr="006F517B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6F517B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6F517B">
              <w:rPr>
                <w:rFonts w:hint="cs"/>
                <w:sz w:val="44"/>
                <w:szCs w:val="44"/>
                <w:cs/>
              </w:rPr>
              <w:t xml:space="preserve"> </w:t>
            </w:r>
            <w:r w:rsidR="00AE1634" w:rsidRPr="006F517B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จี </w:t>
            </w:r>
            <w:r w:rsidR="005F35DE" w:rsidRPr="006F517B">
              <w:rPr>
                <w:rFonts w:ascii="Angsana New" w:hAnsi="Angsana New" w:cs="Angsana New" w:hint="cs"/>
                <w:sz w:val="44"/>
                <w:szCs w:val="44"/>
                <w:cs/>
              </w:rPr>
              <w:t>สตีล จำกัด (มหาชน)</w:t>
            </w:r>
            <w:r w:rsidRPr="006F517B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AE1634" w:rsidRPr="006F517B">
              <w:rPr>
                <w:rFonts w:ascii="Angsana New" w:hAnsi="Angsana New" w:cs="Angsana New" w:hint="cs"/>
                <w:sz w:val="44"/>
                <w:szCs w:val="44"/>
                <w:cs/>
              </w:rPr>
              <w:t>และบริษัทย่อย</w:t>
            </w:r>
            <w:r w:rsidRPr="006F517B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6DA385C5" w14:textId="77777777" w:rsidR="00CC216A" w:rsidRPr="006F517B" w:rsidRDefault="00CC216A" w:rsidP="00CC216A">
            <w:pPr>
              <w:ind w:firstLine="14"/>
              <w:rPr>
                <w:b/>
                <w:bCs/>
              </w:rPr>
            </w:pPr>
          </w:p>
          <w:p w14:paraId="354FC623" w14:textId="77777777" w:rsidR="00C81773" w:rsidRPr="006F517B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517B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5070F206" w14:textId="31B4D358" w:rsidR="00C81773" w:rsidRPr="006F517B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6F517B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924270" w:rsidRPr="006F517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C0E30" w:rsidRPr="006F517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924270" w:rsidRPr="006F51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24270" w:rsidRPr="006F517B">
              <w:rPr>
                <w:rFonts w:ascii="Angsana New" w:hAnsi="Angsana New" w:cs="Angsana New"/>
                <w:sz w:val="30"/>
                <w:szCs w:val="30"/>
                <w:cs/>
              </w:rPr>
              <w:t>ม</w:t>
            </w:r>
            <w:r w:rsidR="000C0E30" w:rsidRPr="006F517B">
              <w:rPr>
                <w:rFonts w:ascii="Angsana New" w:hAnsi="Angsana New" w:cs="Angsana New" w:hint="cs"/>
                <w:sz w:val="30"/>
                <w:szCs w:val="30"/>
                <w:cs/>
              </w:rPr>
              <w:t>ิถุ</w:t>
            </w:r>
            <w:r w:rsidR="00924270" w:rsidRPr="006F517B">
              <w:rPr>
                <w:rFonts w:ascii="Angsana New" w:hAnsi="Angsana New" w:cs="Angsana New"/>
                <w:sz w:val="30"/>
                <w:szCs w:val="30"/>
                <w:cs/>
              </w:rPr>
              <w:t>นา</w:t>
            </w:r>
            <w:r w:rsidR="000C0E30" w:rsidRPr="006F517B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  <w:r w:rsidRPr="006F517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E0475C" w:rsidRPr="006F517B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  <w:p w14:paraId="1801AAB2" w14:textId="77777777" w:rsidR="00C81773" w:rsidRPr="006F517B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6F517B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6F517B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6F517B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12FE3254" w14:textId="77777777" w:rsidR="00C81773" w:rsidRPr="006F517B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6F517B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3CDD74D1" w14:textId="77777777" w:rsidR="007E1BB0" w:rsidRPr="006F517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5BDFB219" w14:textId="77777777" w:rsidR="00C81773" w:rsidRPr="006F517B" w:rsidRDefault="00C81773" w:rsidP="00E7029F">
      <w:pPr>
        <w:rPr>
          <w:rFonts w:ascii="Arial" w:hAnsi="Arial" w:cs="Arial"/>
          <w:sz w:val="20"/>
          <w:szCs w:val="20"/>
        </w:rPr>
        <w:sectPr w:rsidR="00C81773" w:rsidRPr="006F517B" w:rsidSect="00A2768C">
          <w:footerReference w:type="default" r:id="rId7"/>
          <w:headerReference w:type="first" r:id="rId8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2FC061CB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2747421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3ED5F3E" w14:textId="1F0E71BF" w:rsidR="00C81773" w:rsidRPr="006F517B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82E6137" w14:textId="765430A0" w:rsidR="00DC6857" w:rsidRPr="006F517B" w:rsidRDefault="00DC6857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6DA6C6E" w14:textId="77777777" w:rsidR="00DC6857" w:rsidRPr="006F517B" w:rsidRDefault="00DC6857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46B98DD" w14:textId="0CF58828" w:rsidR="00AE1634" w:rsidRPr="006F517B" w:rsidRDefault="00AE1634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2751B6E" w14:textId="77777777" w:rsidR="00E447B4" w:rsidRPr="006F517B" w:rsidRDefault="00E447B4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C7AF4E3" w14:textId="77777777" w:rsidR="007930B3" w:rsidRPr="006F517B" w:rsidRDefault="007930B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289AD5D" w14:textId="77777777" w:rsidR="003B00AF" w:rsidRPr="006F517B" w:rsidRDefault="003B00AF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8DA0FA5" w14:textId="0B984AD1" w:rsidR="00C81773" w:rsidRPr="006F517B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</w:rPr>
      </w:pPr>
      <w:r w:rsidRPr="006F517B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096E764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38378E84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  <w:rtl/>
          <w:cs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เสนอ   คณะกรรมการบริษัท </w:t>
      </w:r>
      <w:r w:rsidR="00AE1634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จี </w:t>
      </w:r>
      <w:r w:rsidR="005F35DE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สตีล จำกัด (มหาชน)</w:t>
      </w:r>
    </w:p>
    <w:p w14:paraId="466337B8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675D6402" w14:textId="38511C2B" w:rsidR="00C81773" w:rsidRPr="006F517B" w:rsidRDefault="00AE1634" w:rsidP="00DC6857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6F517B">
        <w:rPr>
          <w:rFonts w:ascii="Angsana New" w:hAnsi="Angsana New" w:cs="Angsana New" w:hint="cs"/>
          <w:sz w:val="26"/>
          <w:szCs w:val="26"/>
        </w:rPr>
        <w:t>3</w:t>
      </w:r>
      <w:r w:rsidR="000C0E30" w:rsidRPr="006F517B">
        <w:rPr>
          <w:rFonts w:ascii="Angsana New" w:hAnsi="Angsana New" w:cs="Angsana New"/>
          <w:sz w:val="26"/>
          <w:szCs w:val="26"/>
          <w:lang w:val="en-US" w:bidi="th-TH"/>
        </w:rPr>
        <w:t>0</w:t>
      </w:r>
      <w:r w:rsidRPr="006F517B">
        <w:rPr>
          <w:rFonts w:ascii="Angsana New" w:hAnsi="Angsana New" w:cs="Angsana New" w:hint="cs"/>
          <w:sz w:val="26"/>
          <w:szCs w:val="26"/>
        </w:rPr>
        <w:t xml:space="preserve"> </w:t>
      </w:r>
      <w:r w:rsidR="000C0E30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E0475C" w:rsidRPr="006F517B">
        <w:rPr>
          <w:rFonts w:ascii="Angsana New" w:hAnsi="Angsana New" w:cs="Angsana New" w:hint="cs"/>
          <w:sz w:val="26"/>
          <w:szCs w:val="26"/>
        </w:rPr>
        <w:t>2567</w:t>
      </w:r>
      <w:r w:rsidRPr="006F517B">
        <w:rPr>
          <w:rFonts w:ascii="Angsana New" w:hAnsi="Angsana New" w:cs="Angsana New" w:hint="cs"/>
          <w:sz w:val="26"/>
          <w:szCs w:val="26"/>
        </w:rPr>
        <w:t xml:space="preserve">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งบกำไรขาดทุนเบ็ดเสร็จรวม</w:t>
      </w:r>
      <w:r w:rsidR="000C0E30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 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และงบกำไรขาดทุนเบ็ดเสร็จเฉพาะกิจการ</w:t>
      </w:r>
      <w:r w:rsidR="000C0E30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สำหรับงวดสามเดือนและหกเดือนสิ้นสุดวันที่</w:t>
      </w:r>
      <w:r w:rsidR="000C0E30" w:rsidRPr="006F517B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0C0E30" w:rsidRPr="006F517B">
        <w:rPr>
          <w:rFonts w:ascii="Angsana New" w:hAnsi="Angsana New" w:cs="Angsana New"/>
          <w:sz w:val="26"/>
          <w:szCs w:val="26"/>
          <w:lang w:val="en-US" w:bidi="th-TH"/>
        </w:rPr>
        <w:t>30</w:t>
      </w:r>
      <w:r w:rsidR="000C0E30" w:rsidRPr="006F517B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0C0E30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มิถุนายน </w:t>
      </w:r>
      <w:r w:rsidR="000C0E30" w:rsidRPr="006F517B">
        <w:rPr>
          <w:rFonts w:ascii="Angsana New" w:hAnsi="Angsana New" w:cs="Angsana New" w:hint="cs"/>
          <w:sz w:val="26"/>
          <w:szCs w:val="26"/>
        </w:rPr>
        <w:t>2567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งบการเปลี่ยนแปลง</w:t>
      </w:r>
      <w:r w:rsidR="000C0E30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      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ส่วนของ</w:t>
      </w:r>
      <w:r w:rsidR="00D259A1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เจ้าของ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รวมและงบการเปลี่ยนแปลงส่วนของ</w:t>
      </w:r>
      <w:r w:rsidR="00D259A1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เจ้าของเ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ฉพาะกิจการ และงบกระแสเงินสดรวมและงบกระแสเงินสดเฉพาะกิจการสำหรับงวด</w:t>
      </w:r>
      <w:r w:rsidR="000C0E30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หก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</w:t>
      </w:r>
      <w:r w:rsidR="000C0E30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="000C0E30" w:rsidRPr="006F517B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0C0E30" w:rsidRPr="006F517B">
        <w:rPr>
          <w:rFonts w:ascii="Angsana New" w:hAnsi="Angsana New" w:cs="Angsana New"/>
          <w:sz w:val="26"/>
          <w:szCs w:val="26"/>
          <w:lang w:val="en-US" w:bidi="th-TH"/>
        </w:rPr>
        <w:t>30</w:t>
      </w:r>
      <w:r w:rsidR="000C0E30" w:rsidRPr="006F517B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0C0E30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มิถุนายน </w:t>
      </w:r>
      <w:r w:rsidR="000C0E30" w:rsidRPr="006F517B">
        <w:rPr>
          <w:rFonts w:ascii="Angsana New" w:hAnsi="Angsana New" w:cs="Angsana New" w:hint="cs"/>
          <w:sz w:val="26"/>
          <w:szCs w:val="26"/>
        </w:rPr>
        <w:t>2567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และหมายเหตุประกอบงบการเงินแบบย่อ (“ข้อมูลทางการเงินระหว่างกาล”) ของบริษัท </w:t>
      </w:r>
      <w:r w:rsidR="000C0E30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จี สตีล</w:t>
      </w:r>
      <w:r w:rsidRPr="006F517B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จำกัด (มหาชน) และบริษัทย่อย และของเฉพาะบริษัท จี สตีล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3A4C29" w:rsidRPr="006F517B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ฉบับที่ </w:t>
      </w:r>
      <w:r w:rsidRPr="006F517B">
        <w:rPr>
          <w:rFonts w:ascii="Angsana New" w:hAnsi="Angsana New" w:cs="Angsana New" w:hint="cs"/>
          <w:sz w:val="26"/>
          <w:szCs w:val="26"/>
        </w:rPr>
        <w:t xml:space="preserve">34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เรื่อง การรายงานทางการเงินระหว่างกาล ส่วนข้าพเจ้า</w:t>
      </w:r>
      <w:r w:rsidR="000C0E30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D29C96" w14:textId="77777777" w:rsidR="00AE1634" w:rsidRPr="006F517B" w:rsidRDefault="00AE1634" w:rsidP="00DC6857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1ECDE3A3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6F517B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5BA2A015" w14:textId="77777777" w:rsidR="00C81773" w:rsidRPr="006F517B" w:rsidRDefault="00C81773" w:rsidP="00430318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6F517B">
        <w:rPr>
          <w:rFonts w:ascii="Angsana New" w:hAnsi="Angsana New" w:cs="Angsana New" w:hint="cs"/>
          <w:sz w:val="26"/>
          <w:szCs w:val="26"/>
          <w:lang w:bidi="th-TH"/>
        </w:rPr>
        <w:t>2410</w:t>
      </w:r>
      <w:r w:rsidRPr="006F517B">
        <w:rPr>
          <w:rFonts w:ascii="Angsana New" w:hAnsi="Angsana New" w:cs="Angsana New" w:hint="cs"/>
          <w:sz w:val="26"/>
          <w:szCs w:val="26"/>
        </w:rPr>
        <w:t xml:space="preserve"> “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           ไม่สามารถให้ความเชื่อมั่นว่าจะพบเรื่องที่มีนัยสำคัญทั้งหมด ซึ่งอาจพบได้จากการตรวจสอบ 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8E4247E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3358A79A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6F517B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6B2290C4" w14:textId="77777777" w:rsidR="00C81773" w:rsidRPr="006F517B" w:rsidRDefault="00C81773" w:rsidP="00430318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F517B">
        <w:rPr>
          <w:rFonts w:ascii="Angsana New" w:hAnsi="Angsana New" w:cs="Angsana New" w:hint="cs"/>
          <w:sz w:val="26"/>
          <w:szCs w:val="26"/>
          <w:lang w:val="en-US" w:bidi="th-TH"/>
        </w:rPr>
        <w:t>34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FBBAA97" w14:textId="77777777" w:rsidR="005F35DE" w:rsidRPr="006F517B" w:rsidRDefault="005F35DE" w:rsidP="00DC6857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547E66A4" w14:textId="77777777" w:rsidR="00DC6857" w:rsidRPr="006F517B" w:rsidRDefault="00DC6857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sectPr w:rsidR="00DC6857" w:rsidRPr="006F517B" w:rsidSect="00A2768C">
          <w:footerReference w:type="default" r:id="rId9"/>
          <w:pgSz w:w="11906" w:h="16838" w:code="9"/>
          <w:pgMar w:top="1440" w:right="1008" w:bottom="576" w:left="1296" w:header="1440" w:footer="475" w:gutter="0"/>
          <w:paperSrc w:first="1" w:other="1"/>
          <w:pgNumType w:start="2"/>
          <w:cols w:space="708"/>
          <w:docGrid w:linePitch="326"/>
        </w:sectPr>
      </w:pPr>
    </w:p>
    <w:p w14:paraId="495E1ECF" w14:textId="77777777" w:rsidR="00DC6857" w:rsidRPr="006F517B" w:rsidRDefault="00DC6857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31A0FBE3" w14:textId="77777777" w:rsidR="003E69F5" w:rsidRPr="006F517B" w:rsidRDefault="003E69F5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061D7722" w14:textId="77777777" w:rsidR="003E69F5" w:rsidRPr="006F517B" w:rsidRDefault="003E69F5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4C139A80" w14:textId="0272DFAB" w:rsidR="00BC1C1F" w:rsidRPr="006F517B" w:rsidRDefault="002B193F" w:rsidP="00BC1C1F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6F517B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การเน้นข้อมูลและเหตุการณ์</w:t>
      </w:r>
    </w:p>
    <w:p w14:paraId="6943EDA2" w14:textId="3142084B" w:rsidR="00E0475C" w:rsidRPr="006F517B" w:rsidRDefault="00AE1634" w:rsidP="00E0475C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โดยที่ข้อสรุปของข้าพเจ้ายังคงเดิม</w:t>
      </w:r>
      <w:r w:rsidR="00806C29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ข้าพเจ้าขอให้สังเกตหมายเหตุประกอบงบการเงิน</w:t>
      </w:r>
      <w:r w:rsidR="00452C42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ระหว่างกาล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6F517B">
        <w:rPr>
          <w:rFonts w:ascii="Angsana New" w:hAnsi="Angsana New" w:cs="Angsana New" w:hint="cs"/>
          <w:sz w:val="26"/>
          <w:szCs w:val="26"/>
          <w:lang w:bidi="th-TH"/>
        </w:rPr>
        <w:t>1</w:t>
      </w:r>
      <w:r w:rsidR="00452C42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545B02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ณ วันที่</w:t>
      </w:r>
      <w:r w:rsidR="000B1C89" w:rsidRPr="006F517B">
        <w:rPr>
          <w:rFonts w:ascii="Angsana New" w:hAnsi="Angsana New" w:cs="Angsana New" w:hint="cs"/>
          <w:sz w:val="26"/>
          <w:szCs w:val="26"/>
          <w:lang w:bidi="th-TH"/>
        </w:rPr>
        <w:t xml:space="preserve"> 3</w:t>
      </w:r>
      <w:r w:rsidR="00DB409A" w:rsidRPr="006F517B">
        <w:rPr>
          <w:rFonts w:ascii="Angsana New" w:hAnsi="Angsana New" w:cs="Angsana New"/>
          <w:sz w:val="26"/>
          <w:szCs w:val="26"/>
          <w:lang w:bidi="th-TH"/>
        </w:rPr>
        <w:t>0</w:t>
      </w:r>
      <w:r w:rsidR="00545B02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DB409A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="000B1C89" w:rsidRPr="006F517B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="00E0475C" w:rsidRPr="006F517B">
        <w:rPr>
          <w:rFonts w:ascii="Angsana New" w:hAnsi="Angsana New" w:cs="Angsana New" w:hint="cs"/>
          <w:sz w:val="26"/>
          <w:szCs w:val="26"/>
          <w:lang w:bidi="th-TH"/>
        </w:rPr>
        <w:t>2567</w:t>
      </w:r>
      <w:r w:rsidR="00545B02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กลุ่มบริษัทมีหนี้สินหมุนเวียนรวมสูงกว่าสินทรัพย์หมุนเวียนรวมจำนวน</w:t>
      </w:r>
      <w:r w:rsidR="000C06FC" w:rsidRPr="006F517B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934906" w:rsidRPr="006F517B">
        <w:rPr>
          <w:rFonts w:ascii="Angsana New" w:hAnsi="Angsana New" w:cs="Angsana New"/>
          <w:sz w:val="26"/>
          <w:szCs w:val="26"/>
          <w:lang w:bidi="th-TH"/>
        </w:rPr>
        <w:t>3,8</w:t>
      </w:r>
      <w:r w:rsidR="00DC4E12" w:rsidRPr="006F517B">
        <w:rPr>
          <w:rFonts w:ascii="Angsana New" w:hAnsi="Angsana New" w:cs="Angsana New"/>
          <w:sz w:val="26"/>
          <w:szCs w:val="26"/>
          <w:lang w:bidi="th-TH"/>
        </w:rPr>
        <w:t>3</w:t>
      </w:r>
      <w:r w:rsidR="005F7199" w:rsidRPr="006F517B">
        <w:rPr>
          <w:rFonts w:ascii="Angsana New" w:hAnsi="Angsana New" w:cs="Angsana New"/>
          <w:sz w:val="26"/>
          <w:szCs w:val="26"/>
          <w:lang w:bidi="th-TH"/>
        </w:rPr>
        <w:t>5</w:t>
      </w:r>
      <w:r w:rsidR="00934906" w:rsidRPr="006F517B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45B02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ล้านบาท </w:t>
      </w:r>
      <w:r w:rsidR="00D97E4D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(ณ วันที่ </w:t>
      </w:r>
      <w:r w:rsidR="00D97E4D" w:rsidRPr="006F517B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D97E4D" w:rsidRPr="006F517B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ธันวาคม </w:t>
      </w:r>
      <w:r w:rsidR="00D97E4D" w:rsidRPr="006F517B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E0475C" w:rsidRPr="006F517B">
        <w:rPr>
          <w:rFonts w:ascii="Angsana New" w:hAnsi="Angsana New" w:cs="Angsana New"/>
          <w:sz w:val="26"/>
          <w:szCs w:val="26"/>
          <w:lang w:val="en-US" w:bidi="th-TH"/>
        </w:rPr>
        <w:t>6</w:t>
      </w:r>
      <w:r w:rsidR="00D97E4D" w:rsidRPr="006F517B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D97E4D" w:rsidRPr="006F517B">
        <w:rPr>
          <w:rFonts w:ascii="Angsana New" w:hAnsi="Angsana New" w:cs="Angsana New" w:hint="cs"/>
          <w:sz w:val="26"/>
          <w:szCs w:val="26"/>
          <w:cs/>
          <w:lang w:val="en-US" w:bidi="th-TH"/>
        </w:rPr>
        <w:t>จำนวนเงิน</w:t>
      </w:r>
      <w:r w:rsidR="00D97E4D" w:rsidRPr="006F517B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AA2CB3" w:rsidRPr="006F517B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E0475C" w:rsidRPr="006F517B">
        <w:rPr>
          <w:rFonts w:ascii="Angsana New" w:hAnsi="Angsana New" w:cs="Angsana New"/>
          <w:sz w:val="26"/>
          <w:szCs w:val="26"/>
          <w:lang w:val="en-US" w:bidi="th-TH"/>
        </w:rPr>
        <w:t>,</w:t>
      </w:r>
      <w:r w:rsidR="00AA2CB3" w:rsidRPr="006F517B">
        <w:rPr>
          <w:rFonts w:ascii="Angsana New" w:hAnsi="Angsana New" w:cs="Angsana New"/>
          <w:sz w:val="26"/>
          <w:szCs w:val="26"/>
          <w:lang w:val="en-US" w:bidi="th-TH"/>
        </w:rPr>
        <w:t>965</w:t>
      </w:r>
      <w:r w:rsidR="00E0475C" w:rsidRPr="006F517B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D97E4D" w:rsidRPr="006F517B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ล้านบาท) </w:t>
      </w:r>
      <w:r w:rsidR="00D97E4D" w:rsidRPr="006F517B">
        <w:rPr>
          <w:rFonts w:ascii="Angsana New" w:hAnsi="Angsana New" w:cs="Angsana New"/>
          <w:sz w:val="26"/>
          <w:szCs w:val="26"/>
          <w:lang w:val="en-US" w:bidi="th-TH"/>
        </w:rPr>
        <w:t xml:space="preserve">          </w:t>
      </w:r>
      <w:r w:rsidR="00DB409A" w:rsidRPr="006F517B">
        <w:rPr>
          <w:rFonts w:ascii="Angsana New" w:hAnsi="Angsana New" w:cs="Angsana New"/>
          <w:sz w:val="26"/>
          <w:szCs w:val="26"/>
          <w:lang w:val="en-US" w:bidi="th-TH"/>
        </w:rPr>
        <w:t xml:space="preserve">  </w:t>
      </w:r>
      <w:r w:rsidR="00D97E4D" w:rsidRPr="006F517B">
        <w:rPr>
          <w:rFonts w:ascii="Angsana New" w:hAnsi="Angsana New" w:cs="Angsana New"/>
          <w:sz w:val="26"/>
          <w:szCs w:val="26"/>
          <w:lang w:val="en-US" w:bidi="th-TH"/>
        </w:rPr>
        <w:t xml:space="preserve">   </w:t>
      </w:r>
      <w:r w:rsidR="00545B02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และมีขาดทุนสะสมจำนวน</w:t>
      </w:r>
      <w:r w:rsidR="000C06FC" w:rsidRPr="006F517B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934906" w:rsidRPr="006F517B">
        <w:rPr>
          <w:rFonts w:ascii="Angsana New" w:hAnsi="Angsana New" w:cs="Angsana New"/>
          <w:sz w:val="26"/>
          <w:szCs w:val="26"/>
          <w:lang w:val="en-US" w:bidi="th-TH"/>
        </w:rPr>
        <w:t>25,5</w:t>
      </w:r>
      <w:r w:rsidR="005F7199" w:rsidRPr="006F517B">
        <w:rPr>
          <w:rFonts w:ascii="Angsana New" w:hAnsi="Angsana New" w:cs="Angsana New"/>
          <w:sz w:val="26"/>
          <w:szCs w:val="26"/>
          <w:lang w:val="en-US" w:bidi="th-TH"/>
        </w:rPr>
        <w:t>48</w:t>
      </w:r>
      <w:r w:rsidR="00E0475C" w:rsidRPr="006F517B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45B02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ล้านบาท</w:t>
      </w:r>
      <w:r w:rsidR="00D97E4D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(ณ วันที่ </w:t>
      </w:r>
      <w:r w:rsidR="00D97E4D" w:rsidRPr="006F517B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D97E4D" w:rsidRPr="006F517B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ธันวาคม </w:t>
      </w:r>
      <w:r w:rsidR="00D97E4D" w:rsidRPr="006F517B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E0475C" w:rsidRPr="006F517B">
        <w:rPr>
          <w:rFonts w:ascii="Angsana New" w:hAnsi="Angsana New" w:cs="Angsana New"/>
          <w:sz w:val="26"/>
          <w:szCs w:val="26"/>
          <w:lang w:val="en-US" w:bidi="th-TH"/>
        </w:rPr>
        <w:t>6</w:t>
      </w:r>
      <w:r w:rsidR="00D97E4D" w:rsidRPr="006F517B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D97E4D" w:rsidRPr="006F517B">
        <w:rPr>
          <w:rFonts w:ascii="Angsana New" w:hAnsi="Angsana New" w:cs="Angsana New" w:hint="cs"/>
          <w:sz w:val="26"/>
          <w:szCs w:val="26"/>
          <w:cs/>
          <w:lang w:val="en-US" w:bidi="th-TH"/>
        </w:rPr>
        <w:t>จำนวนเงิน</w:t>
      </w:r>
      <w:r w:rsidR="00D97E4D" w:rsidRPr="006F517B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E0475C" w:rsidRPr="006F517B">
        <w:rPr>
          <w:rFonts w:ascii="Angsana New" w:hAnsi="Angsana New" w:cs="Angsana New"/>
          <w:sz w:val="26"/>
          <w:szCs w:val="26"/>
          <w:lang w:val="en-US" w:bidi="th-TH"/>
        </w:rPr>
        <w:t xml:space="preserve">24,809 </w:t>
      </w:r>
      <w:r w:rsidR="00D97E4D" w:rsidRPr="006F517B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ล้านบาท) </w:t>
      </w:r>
      <w:r w:rsidR="003B5997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ความสามารถในการดำเนินงานต่อเนื่องของกลุ่มบริษัทขึ้นอยู่กับความสำเร็จในการปฏิบัติตามแผนการปรับโครงสร้างหนี้และหาแหล่งเงินทุน</w:t>
      </w:r>
      <w:r w:rsidR="006D2B76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3B5997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และความสามารถของผู้บริหารในการดำเนินธุรกิจของกลุ่มบริษัทในอนาคต</w:t>
      </w:r>
      <w:r w:rsidR="003B5997" w:rsidRPr="006F517B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B5997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ปัจจัยเหล่านี้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ในการนี้ บริษัทได้ดำเนินการต่าง ๆ</w:t>
      </w:r>
      <w:r w:rsidR="003B5997" w:rsidRPr="006F517B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3B5997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ตามที่กล่าวไว้ในหมายเหตุประกอบงบการเงินระหว่างกาล </w:t>
      </w:r>
      <w:r w:rsidR="003B5997" w:rsidRPr="006F517B">
        <w:rPr>
          <w:rFonts w:ascii="Angsana New" w:hAnsi="Angsana New" w:cs="Angsana New" w:hint="cs"/>
          <w:sz w:val="26"/>
          <w:szCs w:val="26"/>
          <w:lang w:bidi="th-TH"/>
        </w:rPr>
        <w:t>1.3</w:t>
      </w:r>
      <w:r w:rsidR="003B5997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เช่น การได้รับวงเงินสินเชื่อแบบไม่ผูกพัน</w:t>
      </w:r>
      <w:r w:rsidR="0065586A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ทั้งระยะสั้นและระยะยาว</w:t>
      </w:r>
      <w:r w:rsidR="003B5997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E0475C" w:rsidRPr="006F517B">
        <w:rPr>
          <w:rFonts w:ascii="Angsana New" w:hAnsi="Angsana New" w:cs="Angsana New" w:hint="cs"/>
          <w:sz w:val="26"/>
          <w:szCs w:val="26"/>
          <w:cs/>
          <w:lang w:val="en-US" w:bidi="th-TH"/>
        </w:rPr>
        <w:t>และ</w:t>
      </w:r>
      <w:r w:rsidR="003B5997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การปรับปรุงการผลิตและการขาย</w:t>
      </w:r>
      <w:r w:rsidR="00E0475C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เพื่อให้บริษัทดำเนินงานตามปกติ</w:t>
      </w:r>
      <w:r w:rsidR="00806C29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3B5997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="00806C29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3B5997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ฝ่ายบริหารเชื่อมั่นอย่างยิ่งว่าการจัดทำงบการเงินดังกล่าวตามข้อสมมติฐานว่ากลุ่มบริษัทจะดำเนินงานอย่างต่อเนื่องนั้นเหมาะสมแล้ว</w:t>
      </w:r>
    </w:p>
    <w:p w14:paraId="3CF73172" w14:textId="785C57F6" w:rsidR="003B5997" w:rsidRPr="006F517B" w:rsidRDefault="003B5997" w:rsidP="00DC6857">
      <w:pPr>
        <w:spacing w:line="240" w:lineRule="atLeast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09A7810A" w14:textId="77777777" w:rsidR="003B5997" w:rsidRPr="006F517B" w:rsidRDefault="003B5997" w:rsidP="00DC6857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31055EF0" w14:textId="77777777" w:rsidR="002B43F2" w:rsidRPr="006F517B" w:rsidRDefault="002B43F2" w:rsidP="00DC6857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13E8248A" w14:textId="77777777" w:rsidR="004D047A" w:rsidRPr="006F517B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6F517B">
        <w:rPr>
          <w:rFonts w:ascii="Angsana New" w:hAnsi="Angsana New" w:cs="Angsana New" w:hint="cs"/>
          <w:sz w:val="26"/>
          <w:szCs w:val="26"/>
        </w:rPr>
        <w:t>(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นางสาววิมลศรี จงอุดมสมบัติ)                               </w:t>
      </w:r>
    </w:p>
    <w:p w14:paraId="4BCE6E6A" w14:textId="77777777" w:rsidR="004D047A" w:rsidRPr="006F517B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ผู้สอบบัญชีรับอนุญาต เลขทะเบียน </w:t>
      </w:r>
      <w:r w:rsidRPr="006F517B">
        <w:rPr>
          <w:rFonts w:ascii="Angsana New" w:hAnsi="Angsana New" w:cs="Angsana New" w:hint="cs"/>
          <w:sz w:val="26"/>
          <w:szCs w:val="26"/>
        </w:rPr>
        <w:t>3899</w:t>
      </w:r>
    </w:p>
    <w:p w14:paraId="496EBFC2" w14:textId="77777777" w:rsidR="004D047A" w:rsidRPr="006F517B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38BF5ADB" w14:textId="77777777" w:rsidR="004D047A" w:rsidRPr="006F517B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200D542F" w14:textId="1FA2F2C4" w:rsidR="004D047A" w:rsidRPr="00EA2EE5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  <w:cs/>
          <w:lang w:val="en-US" w:bidi="th-TH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วันที่ </w:t>
      </w:r>
      <w:r w:rsidR="005753AA" w:rsidRPr="006F517B">
        <w:rPr>
          <w:rFonts w:ascii="Angsana New" w:hAnsi="Angsana New" w:cs="Angsana New"/>
          <w:sz w:val="26"/>
          <w:szCs w:val="26"/>
          <w:lang w:bidi="th-TH"/>
        </w:rPr>
        <w:t>9</w:t>
      </w:r>
      <w:r w:rsidRPr="006F517B">
        <w:rPr>
          <w:rFonts w:ascii="Angsana New" w:hAnsi="Angsana New" w:cs="Angsana New" w:hint="cs"/>
          <w:sz w:val="26"/>
          <w:szCs w:val="26"/>
          <w:lang w:val="en-US" w:bidi="th-TH"/>
        </w:rPr>
        <w:t xml:space="preserve"> </w:t>
      </w:r>
      <w:r w:rsidR="005753AA" w:rsidRPr="006F517B">
        <w:rPr>
          <w:rFonts w:ascii="Angsana New" w:hAnsi="Angsana New" w:cs="Angsana New" w:hint="cs"/>
          <w:sz w:val="26"/>
          <w:szCs w:val="26"/>
          <w:cs/>
          <w:lang w:val="en-US" w:bidi="th-TH"/>
        </w:rPr>
        <w:t>สิงหาคม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E0475C" w:rsidRPr="006F517B">
        <w:rPr>
          <w:rFonts w:ascii="Angsana New" w:hAnsi="Angsana New" w:cs="Angsana New" w:hint="cs"/>
          <w:sz w:val="26"/>
          <w:szCs w:val="26"/>
          <w:lang w:bidi="th-TH"/>
        </w:rPr>
        <w:t>2567</w:t>
      </w:r>
    </w:p>
    <w:sectPr w:rsidR="004D047A" w:rsidRPr="00EA2EE5" w:rsidSect="00A2768C">
      <w:footerReference w:type="default" r:id="rId10"/>
      <w:pgSz w:w="11906" w:h="16838" w:code="9"/>
      <w:pgMar w:top="1152" w:right="1008" w:bottom="576" w:left="1296" w:header="576" w:footer="475" w:gutter="0"/>
      <w:paperSrc w:first="1" w:other="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D67A84" w14:textId="77777777" w:rsidR="00A62F5A" w:rsidRDefault="00A62F5A" w:rsidP="006D3290">
      <w:r>
        <w:separator/>
      </w:r>
    </w:p>
  </w:endnote>
  <w:endnote w:type="continuationSeparator" w:id="0">
    <w:p w14:paraId="6B96941F" w14:textId="77777777" w:rsidR="00A62F5A" w:rsidRDefault="00A62F5A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E1496D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271DE8" w14:textId="77777777" w:rsidR="00DC6857" w:rsidRPr="00473E88" w:rsidRDefault="00DC6857" w:rsidP="000A4CD7">
    <w:pPr>
      <w:pStyle w:val="Footer"/>
      <w:rPr>
        <w:rFonts w:ascii="Angsana New" w:hAnsi="Angsana New" w:cs="Angsana New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80625502"/>
      <w:docPartObj>
        <w:docPartGallery w:val="Page Numbers (Bottom of Page)"/>
        <w:docPartUnique/>
      </w:docPartObj>
    </w:sdtPr>
    <w:sdtContent>
      <w:p w14:paraId="4E2F175B" w14:textId="555295A5" w:rsidR="004D047A" w:rsidRPr="009236F2" w:rsidRDefault="009236F2" w:rsidP="009236F2">
        <w:pPr>
          <w:pStyle w:val="Footer"/>
          <w:jc w:val="right"/>
        </w:pPr>
        <w:r w:rsidRPr="009236F2">
          <w:rPr>
            <w:rFonts w:ascii="Angsana New" w:hAnsi="Angsana New" w:cs="Angsana New" w:hint="cs"/>
            <w:sz w:val="26"/>
            <w:szCs w:val="26"/>
          </w:rPr>
          <w:fldChar w:fldCharType="begin"/>
        </w:r>
        <w:r w:rsidRPr="009236F2">
          <w:rPr>
            <w:rFonts w:ascii="Angsana New" w:hAnsi="Angsana New" w:cs="Angsana New" w:hint="cs"/>
            <w:sz w:val="26"/>
            <w:szCs w:val="26"/>
          </w:rPr>
          <w:instrText xml:space="preserve"> PAGE   \* MERGEFORMAT </w:instrText>
        </w:r>
        <w:r w:rsidRPr="009236F2">
          <w:rPr>
            <w:rFonts w:ascii="Angsana New" w:hAnsi="Angsana New" w:cs="Angsana New" w:hint="cs"/>
            <w:sz w:val="26"/>
            <w:szCs w:val="26"/>
          </w:rPr>
          <w:fldChar w:fldCharType="separate"/>
        </w:r>
        <w:r w:rsidRPr="009236F2">
          <w:rPr>
            <w:rFonts w:ascii="Angsana New" w:hAnsi="Angsana New" w:cs="Angsana New" w:hint="cs"/>
            <w:noProof/>
            <w:sz w:val="26"/>
            <w:szCs w:val="26"/>
          </w:rPr>
          <w:t>2</w:t>
        </w:r>
        <w:r w:rsidRPr="009236F2">
          <w:rPr>
            <w:rFonts w:ascii="Angsana New" w:hAnsi="Angsana New" w:cs="Angsana New" w:hint="cs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0E8839" w14:textId="77777777" w:rsidR="00A62F5A" w:rsidRDefault="00A62F5A" w:rsidP="006D3290">
      <w:r>
        <w:separator/>
      </w:r>
    </w:p>
  </w:footnote>
  <w:footnote w:type="continuationSeparator" w:id="0">
    <w:p w14:paraId="425BD3D7" w14:textId="77777777" w:rsidR="00A62F5A" w:rsidRDefault="00A62F5A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11261E41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710B6C40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5E44D181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7E6355A9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661613528">
    <w:abstractNumId w:val="12"/>
  </w:num>
  <w:num w:numId="2" w16cid:durableId="22288561">
    <w:abstractNumId w:val="9"/>
  </w:num>
  <w:num w:numId="3" w16cid:durableId="1568611609">
    <w:abstractNumId w:val="1"/>
  </w:num>
  <w:num w:numId="4" w16cid:durableId="1417827418">
    <w:abstractNumId w:val="0"/>
  </w:num>
  <w:num w:numId="5" w16cid:durableId="1504122721">
    <w:abstractNumId w:val="13"/>
  </w:num>
  <w:num w:numId="6" w16cid:durableId="141388880">
    <w:abstractNumId w:val="8"/>
  </w:num>
  <w:num w:numId="7" w16cid:durableId="1163668000">
    <w:abstractNumId w:val="5"/>
  </w:num>
  <w:num w:numId="8" w16cid:durableId="1081634563">
    <w:abstractNumId w:val="11"/>
  </w:num>
  <w:num w:numId="9" w16cid:durableId="1352337006">
    <w:abstractNumId w:val="7"/>
  </w:num>
  <w:num w:numId="10" w16cid:durableId="732772629">
    <w:abstractNumId w:val="4"/>
  </w:num>
  <w:num w:numId="11" w16cid:durableId="403139751">
    <w:abstractNumId w:val="6"/>
  </w:num>
  <w:num w:numId="12" w16cid:durableId="1600987248">
    <w:abstractNumId w:val="10"/>
  </w:num>
  <w:num w:numId="13" w16cid:durableId="1438914738">
    <w:abstractNumId w:val="10"/>
  </w:num>
  <w:num w:numId="14" w16cid:durableId="1665469801">
    <w:abstractNumId w:val="2"/>
  </w:num>
  <w:num w:numId="15" w16cid:durableId="15375022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46EE"/>
    <w:rsid w:val="00057527"/>
    <w:rsid w:val="00071710"/>
    <w:rsid w:val="0007341C"/>
    <w:rsid w:val="00090533"/>
    <w:rsid w:val="00094D37"/>
    <w:rsid w:val="000A3CFB"/>
    <w:rsid w:val="000A652D"/>
    <w:rsid w:val="000B12FA"/>
    <w:rsid w:val="000B1C89"/>
    <w:rsid w:val="000B3621"/>
    <w:rsid w:val="000B7212"/>
    <w:rsid w:val="000C06FC"/>
    <w:rsid w:val="000C0E30"/>
    <w:rsid w:val="000D018C"/>
    <w:rsid w:val="000D0A5C"/>
    <w:rsid w:val="000E1ED0"/>
    <w:rsid w:val="000F2BE2"/>
    <w:rsid w:val="000F47F1"/>
    <w:rsid w:val="00100863"/>
    <w:rsid w:val="001126E4"/>
    <w:rsid w:val="00116EC3"/>
    <w:rsid w:val="0012448F"/>
    <w:rsid w:val="00130FF8"/>
    <w:rsid w:val="00137980"/>
    <w:rsid w:val="00144D92"/>
    <w:rsid w:val="00155867"/>
    <w:rsid w:val="00156F02"/>
    <w:rsid w:val="00163D10"/>
    <w:rsid w:val="00166B9A"/>
    <w:rsid w:val="0017701B"/>
    <w:rsid w:val="001826B4"/>
    <w:rsid w:val="001955E3"/>
    <w:rsid w:val="001B0E49"/>
    <w:rsid w:val="001C2E4D"/>
    <w:rsid w:val="001D3FAD"/>
    <w:rsid w:val="001F4AB6"/>
    <w:rsid w:val="00215181"/>
    <w:rsid w:val="0022620E"/>
    <w:rsid w:val="00236290"/>
    <w:rsid w:val="002370B8"/>
    <w:rsid w:val="002449C7"/>
    <w:rsid w:val="00261C53"/>
    <w:rsid w:val="002620A7"/>
    <w:rsid w:val="0026489E"/>
    <w:rsid w:val="002705F0"/>
    <w:rsid w:val="002A5A7A"/>
    <w:rsid w:val="002B193F"/>
    <w:rsid w:val="002B43F2"/>
    <w:rsid w:val="002D241D"/>
    <w:rsid w:val="002D4344"/>
    <w:rsid w:val="002F44CB"/>
    <w:rsid w:val="002F4735"/>
    <w:rsid w:val="00300BB8"/>
    <w:rsid w:val="003110C6"/>
    <w:rsid w:val="00352177"/>
    <w:rsid w:val="0036568A"/>
    <w:rsid w:val="00383AEB"/>
    <w:rsid w:val="003906E2"/>
    <w:rsid w:val="003924A4"/>
    <w:rsid w:val="003A0C2A"/>
    <w:rsid w:val="003A4C29"/>
    <w:rsid w:val="003B00AF"/>
    <w:rsid w:val="003B5997"/>
    <w:rsid w:val="003B6A36"/>
    <w:rsid w:val="003C222F"/>
    <w:rsid w:val="003D0E1E"/>
    <w:rsid w:val="003D1C67"/>
    <w:rsid w:val="003E644A"/>
    <w:rsid w:val="003E69F5"/>
    <w:rsid w:val="003E7AE7"/>
    <w:rsid w:val="003F1FE5"/>
    <w:rsid w:val="003F219D"/>
    <w:rsid w:val="004163E9"/>
    <w:rsid w:val="00416B4D"/>
    <w:rsid w:val="00421302"/>
    <w:rsid w:val="0042714D"/>
    <w:rsid w:val="00430211"/>
    <w:rsid w:val="00430318"/>
    <w:rsid w:val="00441454"/>
    <w:rsid w:val="00442749"/>
    <w:rsid w:val="0044311C"/>
    <w:rsid w:val="00452C42"/>
    <w:rsid w:val="00481E56"/>
    <w:rsid w:val="0048460F"/>
    <w:rsid w:val="004A65E3"/>
    <w:rsid w:val="004B1F5C"/>
    <w:rsid w:val="004C5DB8"/>
    <w:rsid w:val="004C7D71"/>
    <w:rsid w:val="004D047A"/>
    <w:rsid w:val="00501A63"/>
    <w:rsid w:val="00511CCF"/>
    <w:rsid w:val="005129C6"/>
    <w:rsid w:val="00517891"/>
    <w:rsid w:val="0052560A"/>
    <w:rsid w:val="005347A8"/>
    <w:rsid w:val="00536CAF"/>
    <w:rsid w:val="00545B02"/>
    <w:rsid w:val="0055011F"/>
    <w:rsid w:val="005525BE"/>
    <w:rsid w:val="0056203F"/>
    <w:rsid w:val="005753AA"/>
    <w:rsid w:val="00582E61"/>
    <w:rsid w:val="00593CE7"/>
    <w:rsid w:val="00594BEB"/>
    <w:rsid w:val="005954FB"/>
    <w:rsid w:val="005B0E11"/>
    <w:rsid w:val="005B2532"/>
    <w:rsid w:val="005D168D"/>
    <w:rsid w:val="005E1858"/>
    <w:rsid w:val="005F35DE"/>
    <w:rsid w:val="005F4602"/>
    <w:rsid w:val="005F7199"/>
    <w:rsid w:val="0061435D"/>
    <w:rsid w:val="006232FB"/>
    <w:rsid w:val="006338B4"/>
    <w:rsid w:val="0063492D"/>
    <w:rsid w:val="00636FA1"/>
    <w:rsid w:val="006432C9"/>
    <w:rsid w:val="0065134B"/>
    <w:rsid w:val="0065586A"/>
    <w:rsid w:val="006623DA"/>
    <w:rsid w:val="00665E8F"/>
    <w:rsid w:val="0066606E"/>
    <w:rsid w:val="00667132"/>
    <w:rsid w:val="0067054D"/>
    <w:rsid w:val="006755AE"/>
    <w:rsid w:val="0069632F"/>
    <w:rsid w:val="006A0410"/>
    <w:rsid w:val="006A0462"/>
    <w:rsid w:val="006A1CC0"/>
    <w:rsid w:val="006B50E7"/>
    <w:rsid w:val="006B681C"/>
    <w:rsid w:val="006C1C82"/>
    <w:rsid w:val="006D2B76"/>
    <w:rsid w:val="006D3290"/>
    <w:rsid w:val="006D69CF"/>
    <w:rsid w:val="006D6E96"/>
    <w:rsid w:val="006E0067"/>
    <w:rsid w:val="006E2E4E"/>
    <w:rsid w:val="006F4919"/>
    <w:rsid w:val="006F517B"/>
    <w:rsid w:val="006F71BE"/>
    <w:rsid w:val="00710D73"/>
    <w:rsid w:val="00714393"/>
    <w:rsid w:val="00752D9D"/>
    <w:rsid w:val="00753544"/>
    <w:rsid w:val="0075680B"/>
    <w:rsid w:val="0076674D"/>
    <w:rsid w:val="0078156E"/>
    <w:rsid w:val="0078354F"/>
    <w:rsid w:val="007930B3"/>
    <w:rsid w:val="007A1279"/>
    <w:rsid w:val="007B3271"/>
    <w:rsid w:val="007C0517"/>
    <w:rsid w:val="007D21FC"/>
    <w:rsid w:val="007E1BB0"/>
    <w:rsid w:val="007E7D2B"/>
    <w:rsid w:val="008003D6"/>
    <w:rsid w:val="00800D96"/>
    <w:rsid w:val="00801A1C"/>
    <w:rsid w:val="00803F09"/>
    <w:rsid w:val="00806C29"/>
    <w:rsid w:val="00817DB3"/>
    <w:rsid w:val="008362C0"/>
    <w:rsid w:val="008428C5"/>
    <w:rsid w:val="00844F8B"/>
    <w:rsid w:val="0084554D"/>
    <w:rsid w:val="00847C59"/>
    <w:rsid w:val="00856FDB"/>
    <w:rsid w:val="00865F9A"/>
    <w:rsid w:val="008771CE"/>
    <w:rsid w:val="00877566"/>
    <w:rsid w:val="00880BE6"/>
    <w:rsid w:val="008A2E22"/>
    <w:rsid w:val="008B75A8"/>
    <w:rsid w:val="008C3C8D"/>
    <w:rsid w:val="008E1CE3"/>
    <w:rsid w:val="008E3596"/>
    <w:rsid w:val="008E53E7"/>
    <w:rsid w:val="008F1FD3"/>
    <w:rsid w:val="008F291B"/>
    <w:rsid w:val="009022C5"/>
    <w:rsid w:val="00902533"/>
    <w:rsid w:val="00916699"/>
    <w:rsid w:val="009236F2"/>
    <w:rsid w:val="00924270"/>
    <w:rsid w:val="00927478"/>
    <w:rsid w:val="00932895"/>
    <w:rsid w:val="00934906"/>
    <w:rsid w:val="00954601"/>
    <w:rsid w:val="00956D35"/>
    <w:rsid w:val="00960C58"/>
    <w:rsid w:val="00964DAA"/>
    <w:rsid w:val="009858E1"/>
    <w:rsid w:val="009A619D"/>
    <w:rsid w:val="009D285D"/>
    <w:rsid w:val="009D2FCA"/>
    <w:rsid w:val="009F6004"/>
    <w:rsid w:val="00A009F4"/>
    <w:rsid w:val="00A05535"/>
    <w:rsid w:val="00A066ED"/>
    <w:rsid w:val="00A10EFE"/>
    <w:rsid w:val="00A15D66"/>
    <w:rsid w:val="00A24581"/>
    <w:rsid w:val="00A2768C"/>
    <w:rsid w:val="00A306F7"/>
    <w:rsid w:val="00A3493B"/>
    <w:rsid w:val="00A36E2D"/>
    <w:rsid w:val="00A37652"/>
    <w:rsid w:val="00A440EF"/>
    <w:rsid w:val="00A51CBE"/>
    <w:rsid w:val="00A62F5A"/>
    <w:rsid w:val="00A70DC8"/>
    <w:rsid w:val="00A80B22"/>
    <w:rsid w:val="00A83BC4"/>
    <w:rsid w:val="00AA2CB3"/>
    <w:rsid w:val="00AA675C"/>
    <w:rsid w:val="00AB3843"/>
    <w:rsid w:val="00AD20EC"/>
    <w:rsid w:val="00AE0A75"/>
    <w:rsid w:val="00AE1634"/>
    <w:rsid w:val="00AE35F2"/>
    <w:rsid w:val="00AE4811"/>
    <w:rsid w:val="00AE739C"/>
    <w:rsid w:val="00AF05C6"/>
    <w:rsid w:val="00B031E6"/>
    <w:rsid w:val="00B255A1"/>
    <w:rsid w:val="00B44794"/>
    <w:rsid w:val="00B537E2"/>
    <w:rsid w:val="00B5428E"/>
    <w:rsid w:val="00B554C3"/>
    <w:rsid w:val="00B6585D"/>
    <w:rsid w:val="00B66C4E"/>
    <w:rsid w:val="00BB0C70"/>
    <w:rsid w:val="00BC1C1F"/>
    <w:rsid w:val="00BF5CF8"/>
    <w:rsid w:val="00C21DBD"/>
    <w:rsid w:val="00C23D4F"/>
    <w:rsid w:val="00C2497C"/>
    <w:rsid w:val="00C25490"/>
    <w:rsid w:val="00C4089A"/>
    <w:rsid w:val="00C409F9"/>
    <w:rsid w:val="00C427A0"/>
    <w:rsid w:val="00C505E7"/>
    <w:rsid w:val="00C51276"/>
    <w:rsid w:val="00C62E3A"/>
    <w:rsid w:val="00C71C20"/>
    <w:rsid w:val="00C76CDE"/>
    <w:rsid w:val="00C81773"/>
    <w:rsid w:val="00C82909"/>
    <w:rsid w:val="00C84575"/>
    <w:rsid w:val="00C85BCD"/>
    <w:rsid w:val="00C877A7"/>
    <w:rsid w:val="00C942FF"/>
    <w:rsid w:val="00C94608"/>
    <w:rsid w:val="00C94AF2"/>
    <w:rsid w:val="00C97724"/>
    <w:rsid w:val="00CA3578"/>
    <w:rsid w:val="00CA5A82"/>
    <w:rsid w:val="00CC216A"/>
    <w:rsid w:val="00CF0DB8"/>
    <w:rsid w:val="00CF2613"/>
    <w:rsid w:val="00D02C2D"/>
    <w:rsid w:val="00D02C49"/>
    <w:rsid w:val="00D069C1"/>
    <w:rsid w:val="00D06FFA"/>
    <w:rsid w:val="00D23B58"/>
    <w:rsid w:val="00D259A1"/>
    <w:rsid w:val="00D26308"/>
    <w:rsid w:val="00D31CB5"/>
    <w:rsid w:val="00D45321"/>
    <w:rsid w:val="00D457C1"/>
    <w:rsid w:val="00D60058"/>
    <w:rsid w:val="00D67A48"/>
    <w:rsid w:val="00D72F72"/>
    <w:rsid w:val="00D820F8"/>
    <w:rsid w:val="00D858D4"/>
    <w:rsid w:val="00D935D2"/>
    <w:rsid w:val="00D97E4D"/>
    <w:rsid w:val="00DB409A"/>
    <w:rsid w:val="00DB74FC"/>
    <w:rsid w:val="00DC4E12"/>
    <w:rsid w:val="00DC4ECC"/>
    <w:rsid w:val="00DC6857"/>
    <w:rsid w:val="00DD3836"/>
    <w:rsid w:val="00DD4388"/>
    <w:rsid w:val="00DD6A03"/>
    <w:rsid w:val="00DF01C5"/>
    <w:rsid w:val="00DF7B28"/>
    <w:rsid w:val="00E0103C"/>
    <w:rsid w:val="00E0475C"/>
    <w:rsid w:val="00E141FA"/>
    <w:rsid w:val="00E171C9"/>
    <w:rsid w:val="00E2569F"/>
    <w:rsid w:val="00E31D92"/>
    <w:rsid w:val="00E332C8"/>
    <w:rsid w:val="00E34C40"/>
    <w:rsid w:val="00E41BE3"/>
    <w:rsid w:val="00E41E59"/>
    <w:rsid w:val="00E447B4"/>
    <w:rsid w:val="00E457C4"/>
    <w:rsid w:val="00E52A74"/>
    <w:rsid w:val="00E55804"/>
    <w:rsid w:val="00E7029F"/>
    <w:rsid w:val="00E872EB"/>
    <w:rsid w:val="00EA2EE5"/>
    <w:rsid w:val="00EB317F"/>
    <w:rsid w:val="00EB32A8"/>
    <w:rsid w:val="00EB4288"/>
    <w:rsid w:val="00EC3174"/>
    <w:rsid w:val="00EC3EB2"/>
    <w:rsid w:val="00ED13A3"/>
    <w:rsid w:val="00EE013E"/>
    <w:rsid w:val="00EF36FC"/>
    <w:rsid w:val="00EF6470"/>
    <w:rsid w:val="00F14F40"/>
    <w:rsid w:val="00F1576C"/>
    <w:rsid w:val="00F15FF6"/>
    <w:rsid w:val="00F20628"/>
    <w:rsid w:val="00F3117E"/>
    <w:rsid w:val="00F31D17"/>
    <w:rsid w:val="00F330A8"/>
    <w:rsid w:val="00F468FD"/>
    <w:rsid w:val="00F51F75"/>
    <w:rsid w:val="00F660B6"/>
    <w:rsid w:val="00F737BE"/>
    <w:rsid w:val="00F82982"/>
    <w:rsid w:val="00F83C7A"/>
    <w:rsid w:val="00F950D9"/>
    <w:rsid w:val="00F95F80"/>
    <w:rsid w:val="00FA0302"/>
    <w:rsid w:val="00FA3884"/>
    <w:rsid w:val="00FA4C92"/>
    <w:rsid w:val="00FB38B8"/>
    <w:rsid w:val="00FB6851"/>
    <w:rsid w:val="00FD6111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8E733A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5997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234</TotalTime>
  <Pages>3</Pages>
  <Words>467</Words>
  <Characters>2662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WB</cp:lastModifiedBy>
  <cp:revision>100</cp:revision>
  <cp:lastPrinted>2024-08-02T07:33:00Z</cp:lastPrinted>
  <dcterms:created xsi:type="dcterms:W3CDTF">2019-11-04T06:52:00Z</dcterms:created>
  <dcterms:modified xsi:type="dcterms:W3CDTF">2024-08-02T09:30:00Z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