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8C70FC0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33D9E90" w14:textId="2070EAA7" w:rsidR="00824251" w:rsidRDefault="00824251" w:rsidP="008242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0291453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02FD848E" w:rsidR="00100571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FDC8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30B840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D5F529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A2B0B33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596D30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BE6C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5F094D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5F48104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0636E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463B50D8" w14:textId="5D6DB4D4" w:rsidR="00824251" w:rsidRDefault="00824251" w:rsidP="00824251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>
        <w:rPr>
          <w:rFonts w:ascii="Angsana New" w:hAnsi="Angsana New" w:cs="Angsana New" w:hint="cs"/>
          <w:spacing w:val="-2"/>
          <w:cs/>
        </w:rPr>
        <w:t>ข้าพเจ้า</w:t>
      </w:r>
      <w:r>
        <w:rPr>
          <w:rFonts w:ascii="Angsana New" w:hAnsi="Angsana New" w:cs="Angsana New" w:hint="cs"/>
          <w:spacing w:val="6"/>
          <w:cs/>
        </w:rPr>
        <w:t>ได้สอบทานงบฐานะการเงินรวมและงบฐานะการเงินเฉพาะกิจกา</w:t>
      </w:r>
      <w:r>
        <w:rPr>
          <w:rFonts w:ascii="Angsana New" w:hAnsi="Angsana New" w:cs="Angsana New" w:hint="cs"/>
          <w:spacing w:val="-2"/>
          <w:cs/>
        </w:rPr>
        <w:t>ร</w:t>
      </w:r>
      <w:r>
        <w:rPr>
          <w:rFonts w:ascii="Angsana New" w:hAnsi="Angsana New" w:cs="Angsana New" w:hint="cs"/>
          <w:spacing w:val="-10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ณ</w:t>
      </w:r>
      <w:r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วันที่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 xml:space="preserve">30 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มิถุนายน </w:t>
      </w:r>
      <w:r>
        <w:rPr>
          <w:rFonts w:ascii="Angsana New" w:hAnsi="Angsana New" w:cs="Angsana New" w:hint="cs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 xml:space="preserve">7 </w:t>
      </w:r>
      <w:r>
        <w:rPr>
          <w:rFonts w:ascii="Angsana New" w:hAnsi="Angsana New" w:cs="Angsana New" w:hint="cs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</w:rPr>
        <w:t xml:space="preserve"> มิถุนายน </w:t>
      </w:r>
      <w:r>
        <w:rPr>
          <w:rFonts w:ascii="Angsana New" w:hAnsi="Angsana New" w:cs="Angsana New" w:hint="cs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7</w:t>
      </w:r>
      <w:r w:rsidR="006F43B8">
        <w:rPr>
          <w:rFonts w:ascii="Angsana New" w:hAnsi="Angsana New" w:cs="Angsana New"/>
          <w:spacing w:val="-2"/>
          <w:cs/>
          <w:lang w:val="en-US"/>
        </w:rPr>
        <w:br/>
      </w:r>
      <w:r w:rsidRPr="006F43B8">
        <w:rPr>
          <w:rFonts w:ascii="Angsana New" w:hAnsi="Angsana New" w:cs="Angsana New" w:hint="cs"/>
          <w:spacing w:val="-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>
        <w:rPr>
          <w:rFonts w:ascii="Angsana New" w:hAnsi="Angsana New" w:cs="Angsana New" w:hint="cs"/>
          <w:spacing w:val="-2"/>
          <w:cs/>
        </w:rPr>
        <w:t xml:space="preserve">งบกระแสเงินสดเฉพาะกิจการสำหรับงวดหกเดือนสิ้นสุดวันที่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</w:rPr>
        <w:t xml:space="preserve"> มิถุนายน </w:t>
      </w:r>
      <w:r>
        <w:rPr>
          <w:rFonts w:ascii="Angsana New" w:hAnsi="Angsana New" w:cs="Angsana New" w:hint="cs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7</w:t>
      </w:r>
      <w:r>
        <w:rPr>
          <w:rFonts w:ascii="Angsana New" w:hAnsi="Angsana New" w:cs="Angsana New" w:hint="cs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เดอะ สตีล จำกัด (มหาชน) และบริษัทย่อย และของเฉพาะบริษัท เดอะ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 w:cs="Angsana New" w:hint="cs"/>
          <w:spacing w:val="-2"/>
          <w:lang w:val="en-US"/>
        </w:rPr>
        <w:t>34</w:t>
      </w:r>
      <w:r>
        <w:rPr>
          <w:rFonts w:ascii="Angsana New" w:hAnsi="Angsana New" w:cs="Angsana New" w:hint="cs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A519F1" w14:textId="1776DE50" w:rsidR="00100571" w:rsidRPr="00053AA6" w:rsidRDefault="00100571" w:rsidP="00100571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</w:p>
    <w:p w14:paraId="52EDBB79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EC64C4">
          <w:headerReference w:type="first" r:id="rId16"/>
          <w:footerReference w:type="first" r:id="rId17"/>
          <w:pgSz w:w="11909" w:h="16834" w:code="9"/>
          <w:pgMar w:top="209" w:right="1152" w:bottom="576" w:left="1152" w:header="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17272B83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61A1E86F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3B14B804" w14:textId="7172FA8A" w:rsidR="00213FAF" w:rsidRPr="001D520A" w:rsidRDefault="007770C9" w:rsidP="00213FAF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</w:t>
      </w:r>
      <w:r w:rsidR="00824251">
        <w:rPr>
          <w:rFonts w:ascii="Angsana New" w:hAnsi="Angsana New" w:cs="Angsana New"/>
          <w:sz w:val="30"/>
          <w:szCs w:val="30"/>
        </w:rPr>
        <w:t xml:space="preserve"> </w:t>
      </w:r>
      <w:r w:rsidR="00824251" w:rsidRPr="0082425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13FAF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213FAF" w:rsidRPr="000B294D">
        <w:rPr>
          <w:rFonts w:ascii="Angsana New" w:hAnsi="Angsana New" w:cs="Angsana New"/>
          <w:sz w:val="30"/>
          <w:szCs w:val="30"/>
        </w:rPr>
        <w:t>256</w:t>
      </w:r>
      <w:r w:rsidR="00CC2922">
        <w:rPr>
          <w:rFonts w:ascii="Angsana New" w:hAnsi="Angsana New" w:cs="Angsana New"/>
          <w:sz w:val="30"/>
          <w:szCs w:val="30"/>
        </w:rPr>
        <w:t>7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1D3C15A" w14:textId="77777777" w:rsidR="00965FE8" w:rsidRPr="001D520A" w:rsidRDefault="00965FE8" w:rsidP="00965FE8">
      <w:pPr>
        <w:rPr>
          <w:rFonts w:ascii="Angsana New" w:hAnsi="Angsana New" w:cs="Angsana New"/>
          <w:sz w:val="30"/>
          <w:szCs w:val="30"/>
          <w:cs/>
        </w:rPr>
      </w:pPr>
    </w:p>
    <w:p w14:paraId="23AD74B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0641E5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BEE06B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965FE8" w:rsidRPr="001D520A" w:rsidSect="00EC64C4">
      <w:headerReference w:type="default" r:id="rId18"/>
      <w:footerReference w:type="default" r:id="rId19"/>
      <w:headerReference w:type="first" r:id="rId20"/>
      <w:footerReference w:type="first" r:id="rId21"/>
      <w:type w:val="nextColumn"/>
      <w:pgSz w:w="11909" w:h="16834" w:code="9"/>
      <w:pgMar w:top="691" w:right="1152" w:bottom="576" w:left="1152" w:header="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BF3CD" w14:textId="77777777" w:rsidR="00665B6B" w:rsidRDefault="00665B6B">
      <w:r>
        <w:separator/>
      </w:r>
    </w:p>
  </w:endnote>
  <w:endnote w:type="continuationSeparator" w:id="0">
    <w:p w14:paraId="00E18EEF" w14:textId="77777777" w:rsidR="00665B6B" w:rsidRDefault="0066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142C3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65CD9" w14:textId="77777777" w:rsidR="00665B6B" w:rsidRDefault="00665B6B">
      <w:r>
        <w:separator/>
      </w:r>
    </w:p>
  </w:footnote>
  <w:footnote w:type="continuationSeparator" w:id="0">
    <w:p w14:paraId="3EC83859" w14:textId="77777777" w:rsidR="00665B6B" w:rsidRDefault="00665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B558" w14:textId="77777777" w:rsidR="00965FE8" w:rsidRDefault="00142C30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37C3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24AF52D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ACA82C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ABC7E3F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C43FDB1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7686217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D52E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2B01595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838E718" w14:textId="0E2225AA" w:rsidR="00D47A6F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C1CD33D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A04C6C2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A4D0C07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D10AAFB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C7F910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0F61E1E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6661E51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CE9C1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6905D03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B4D3C5E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D11BAC9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C37ACA6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710F11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BB3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BE0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A6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30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06F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FA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6DB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662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460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1C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9CA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B6B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3B8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0C9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B00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251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5F00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235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C4"/>
    <w:rsid w:val="00CC24E2"/>
    <w:rsid w:val="00CC250C"/>
    <w:rsid w:val="00CC26D4"/>
    <w:rsid w:val="00CC277C"/>
    <w:rsid w:val="00CC2859"/>
    <w:rsid w:val="00CC2922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395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4C4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7CE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46D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5EE9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81BA4-D4A5-486E-A284-A560B1E60F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58D2A0-7ABA-4E65-AF77-4702FEA0D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</TotalTime>
  <Pages>3</Pages>
  <Words>404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Supissara, Lengbuarat</cp:lastModifiedBy>
  <cp:revision>10</cp:revision>
  <cp:lastPrinted>2024-08-01T11:44:00Z</cp:lastPrinted>
  <dcterms:created xsi:type="dcterms:W3CDTF">2024-05-07T01:45:00Z</dcterms:created>
  <dcterms:modified xsi:type="dcterms:W3CDTF">2024-08-01T12:02:00Z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