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19F02F58" w:rsidR="00522F05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5DB04C11" w14:textId="558DD740" w:rsidR="00E14A99" w:rsidRDefault="00E14A99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BAFECE1" w14:textId="2AB22421" w:rsidR="003A6E59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2839E542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C0F58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5218C4">
        <w:rPr>
          <w:rFonts w:ascii="Angsana New" w:hAnsi="Angsana New" w:cs="Angsana New"/>
          <w:sz w:val="30"/>
          <w:szCs w:val="30"/>
        </w:rPr>
        <w:t>14</w:t>
      </w:r>
      <w:r w:rsidR="00641E4C">
        <w:rPr>
          <w:rFonts w:ascii="Angsana New" w:hAnsi="Angsana New" w:cs="Angsana New"/>
          <w:sz w:val="30"/>
          <w:szCs w:val="30"/>
        </w:rPr>
        <w:t xml:space="preserve"> </w:t>
      </w:r>
      <w:r w:rsidR="00303EB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41E4C" w:rsidRPr="009E1D94">
        <w:rPr>
          <w:rFonts w:ascii="Angsana New" w:hAnsi="Angsana New" w:cs="Angsana New"/>
          <w:sz w:val="30"/>
          <w:szCs w:val="30"/>
          <w:cs/>
        </w:rPr>
        <w:t xml:space="preserve"> </w:t>
      </w:r>
      <w:r w:rsidR="00641E4C" w:rsidRPr="009E1D94">
        <w:rPr>
          <w:rFonts w:ascii="Angsana New" w:hAnsi="Angsana New" w:cs="Angsana New"/>
          <w:sz w:val="30"/>
          <w:szCs w:val="30"/>
        </w:rPr>
        <w:t>256</w:t>
      </w:r>
      <w:r w:rsidR="00CD5010">
        <w:rPr>
          <w:rFonts w:ascii="Angsana New" w:hAnsi="Angsana New" w:cs="Angsana New"/>
          <w:sz w:val="30"/>
          <w:szCs w:val="30"/>
        </w:rPr>
        <w:t>7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33E8722C" w:rsidR="000F4CA1" w:rsidRPr="00554057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27F3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โดย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</w:t>
      </w:r>
      <w:r w:rsidRPr="00554057">
        <w:rPr>
          <w:rFonts w:asciiTheme="majorBidi" w:hAnsiTheme="majorBidi" w:cstheme="majorBidi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564F7F">
        <w:rPr>
          <w:rFonts w:asciiTheme="majorBidi" w:hAnsiTheme="majorBidi" w:cstheme="majorBidi"/>
          <w:sz w:val="30"/>
          <w:szCs w:val="30"/>
        </w:rPr>
        <w:t>6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6E9B27DC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180655">
        <w:rPr>
          <w:rFonts w:asciiTheme="majorBidi" w:hAnsiTheme="majorBidi" w:cstheme="majorBidi"/>
          <w:sz w:val="30"/>
          <w:szCs w:val="30"/>
        </w:rPr>
        <w:t>6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7806FFF2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D877BC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A0AC0" w:rsidRPr="00DA0AC0">
        <w:rPr>
          <w:rFonts w:asciiTheme="majorBidi" w:hAnsiTheme="majorBidi" w:cstheme="majorBidi"/>
          <w:bCs/>
          <w:sz w:val="30"/>
          <w:szCs w:val="30"/>
        </w:rPr>
        <w:t>3</w:t>
      </w:r>
      <w:r w:rsidR="00D877BC">
        <w:rPr>
          <w:rFonts w:asciiTheme="majorBidi" w:hAnsiTheme="majorBidi" w:cstheme="majorBidi"/>
          <w:bCs/>
          <w:sz w:val="30"/>
          <w:szCs w:val="30"/>
        </w:rPr>
        <w:t>0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877BC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</w:t>
      </w:r>
      <w:r w:rsidR="00E45E5B">
        <w:rPr>
          <w:rFonts w:asciiTheme="majorBidi" w:hAnsiTheme="majorBidi" w:cstheme="majorBidi"/>
          <w:bCs/>
          <w:sz w:val="30"/>
          <w:szCs w:val="30"/>
        </w:rPr>
        <w:t>7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2321C72E" w14:textId="1B4DB189" w:rsidR="00F328B2" w:rsidRPr="00554057" w:rsidRDefault="00F328B2" w:rsidP="008F204C">
      <w:pPr>
        <w:tabs>
          <w:tab w:val="left" w:pos="9270"/>
        </w:tabs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303EB8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303EB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03EB8" w:rsidRPr="00DA0AC0">
        <w:rPr>
          <w:rFonts w:asciiTheme="majorBidi" w:hAnsiTheme="majorBidi" w:cstheme="majorBidi"/>
          <w:bCs/>
          <w:sz w:val="30"/>
          <w:szCs w:val="30"/>
        </w:rPr>
        <w:t>30</w:t>
      </w:r>
      <w:r w:rsidR="00303EB8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03EB8" w:rsidRPr="00DA0AC0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303EB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03EB8" w:rsidRPr="00303EB8">
        <w:rPr>
          <w:rFonts w:asciiTheme="majorBidi" w:hAnsiTheme="majorBidi" w:cstheme="majorBidi"/>
          <w:bCs/>
          <w:sz w:val="30"/>
          <w:szCs w:val="30"/>
        </w:rPr>
        <w:t xml:space="preserve">2567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</w:t>
      </w:r>
      <w:r w:rsidR="00A27255">
        <w:rPr>
          <w:rFonts w:asciiTheme="majorBidi" w:hAnsiTheme="majorBidi" w:cstheme="majorBidi"/>
          <w:bCs/>
          <w:sz w:val="30"/>
          <w:szCs w:val="30"/>
        </w:rPr>
        <w:t>6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034F7">
        <w:rPr>
          <w:rFonts w:asciiTheme="majorBidi" w:hAnsiTheme="majorBidi" w:cstheme="majorBidi"/>
          <w:b/>
          <w:sz w:val="30"/>
          <w:szCs w:val="30"/>
        </w:rPr>
        <w:br/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7777777" w:rsidR="00641E4C" w:rsidRDefault="00641E4C" w:rsidP="00641E4C">
      <w:pPr>
        <w:ind w:left="540"/>
        <w:rPr>
          <w:rFonts w:ascii="Angsana New" w:hAnsi="Angsana New" w:cs="Angsana New"/>
          <w:b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993"/>
        <w:gridCol w:w="266"/>
        <w:gridCol w:w="978"/>
        <w:gridCol w:w="237"/>
        <w:gridCol w:w="944"/>
        <w:gridCol w:w="271"/>
        <w:gridCol w:w="989"/>
      </w:tblGrid>
      <w:tr w:rsidR="00641E4C" w:rsidRPr="001D520A" w14:paraId="2E81DD68" w14:textId="77777777" w:rsidTr="00D41D18">
        <w:trPr>
          <w:tblHeader/>
        </w:trPr>
        <w:tc>
          <w:tcPr>
            <w:tcW w:w="2375" w:type="pct"/>
            <w:shd w:val="clear" w:color="auto" w:fill="auto"/>
          </w:tcPr>
          <w:p w14:paraId="272C2AEB" w14:textId="77777777" w:rsidR="00641E4C" w:rsidRPr="00D773E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pct"/>
            <w:gridSpan w:val="3"/>
          </w:tcPr>
          <w:p w14:paraId="64773C35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3" w:type="pct"/>
          </w:tcPr>
          <w:p w14:paraId="4D4D97F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34CCC3D7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1E4C" w:rsidRPr="001D520A" w14:paraId="1E564771" w14:textId="77777777" w:rsidTr="00303EB8">
        <w:trPr>
          <w:tblHeader/>
        </w:trPr>
        <w:tc>
          <w:tcPr>
            <w:tcW w:w="2375" w:type="pct"/>
          </w:tcPr>
          <w:p w14:paraId="4717B181" w14:textId="0606F990" w:rsidR="00641E4C" w:rsidRPr="001D520A" w:rsidRDefault="00303EB8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57" w:type="pct"/>
          </w:tcPr>
          <w:p w14:paraId="730169B7" w14:textId="5E7A4A48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A6573" w:rsidRPr="00923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1841991A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79B4B98" w14:textId="5201FF81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A6573" w:rsidRPr="00923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0BAFD532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92A3DF" w14:textId="6071DE2F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A6573" w:rsidRPr="00923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5BA59181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9CBE67D" w14:textId="4A2B036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A6573" w:rsidRPr="00923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1D520A" w14:paraId="5CAE11B7" w14:textId="77777777" w:rsidTr="00D41D18">
        <w:trPr>
          <w:tblHeader/>
        </w:trPr>
        <w:tc>
          <w:tcPr>
            <w:tcW w:w="2375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5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1D520A" w14:paraId="00D09740" w14:textId="77777777" w:rsidTr="00303EB8">
        <w:tc>
          <w:tcPr>
            <w:tcW w:w="2375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C33AEB" w:rsidRPr="001D520A" w14:paraId="1861E921" w14:textId="77777777" w:rsidTr="00303EB8">
        <w:tc>
          <w:tcPr>
            <w:tcW w:w="2375" w:type="pct"/>
          </w:tcPr>
          <w:p w14:paraId="1AF6BA12" w14:textId="77671F6B" w:rsidR="00C33AEB" w:rsidRPr="00C33AEB" w:rsidRDefault="00C33AEB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57" w:type="pct"/>
          </w:tcPr>
          <w:p w14:paraId="064D0FFF" w14:textId="4A2D3080" w:rsidR="00C33AEB" w:rsidRPr="00C33AEB" w:rsidRDefault="00C33AEB" w:rsidP="00C3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3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56B59BD" w14:textId="77777777" w:rsidR="00C33AEB" w:rsidRPr="00C33AEB" w:rsidRDefault="00C33AEB" w:rsidP="00C3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25E9908" w14:textId="42AA763E" w:rsidR="00C33AEB" w:rsidRPr="00C33AEB" w:rsidRDefault="00C33AEB" w:rsidP="00C3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3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2217490" w14:textId="77777777" w:rsidR="00C33AEB" w:rsidRPr="00C33AEB" w:rsidRDefault="00C33AEB" w:rsidP="00C3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819C0A" w14:textId="2086F6E7" w:rsidR="00C33AEB" w:rsidRPr="00C33AEB" w:rsidRDefault="00C33AEB" w:rsidP="00C3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3AE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14:paraId="4F4C22C5" w14:textId="77777777" w:rsidR="00C33AEB" w:rsidRPr="00C33AEB" w:rsidRDefault="00C33AEB" w:rsidP="00C3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6DEB210" w14:textId="74BAAF3E" w:rsidR="00C33AEB" w:rsidRPr="00C33AEB" w:rsidRDefault="00C33AEB" w:rsidP="00C3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3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3EB8" w:rsidRPr="001D520A" w14:paraId="72466BCB" w14:textId="77777777" w:rsidTr="00303EB8">
        <w:tc>
          <w:tcPr>
            <w:tcW w:w="2375" w:type="pct"/>
            <w:vAlign w:val="bottom"/>
          </w:tcPr>
          <w:p w14:paraId="4E5F3DDD" w14:textId="77777777" w:rsidR="00303EB8" w:rsidRPr="001D520A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7" w:type="pct"/>
          </w:tcPr>
          <w:p w14:paraId="36D515A9" w14:textId="26664F67" w:rsidR="00303EB8" w:rsidRPr="001D520A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7ACCE16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2B6AE5BB" w14:textId="5B2CAA2E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EFBF234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6287825D" w14:textId="2FFD3FE9" w:rsidR="00303EB8" w:rsidRPr="00F90430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52" w:type="pct"/>
          </w:tcPr>
          <w:p w14:paraId="03A122F3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57C66CBD" w14:textId="0B74EE7E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303EB8" w:rsidRPr="001D520A" w14:paraId="76BE5FC0" w14:textId="77777777" w:rsidTr="00303EB8">
        <w:tc>
          <w:tcPr>
            <w:tcW w:w="2375" w:type="pct"/>
          </w:tcPr>
          <w:p w14:paraId="12A2427C" w14:textId="77777777" w:rsidR="00303EB8" w:rsidRPr="001D520A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7" w:type="pct"/>
          </w:tcPr>
          <w:p w14:paraId="75DD4CB6" w14:textId="3E00FC08" w:rsidR="00303EB8" w:rsidRPr="001D520A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5D4CEC3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00CF75E" w14:textId="5B89905C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C7A9389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657AC60F" w14:textId="581B36F7" w:rsidR="00303EB8" w:rsidRPr="00F90430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9,559</w:t>
            </w:r>
          </w:p>
        </w:tc>
        <w:tc>
          <w:tcPr>
            <w:tcW w:w="152" w:type="pct"/>
          </w:tcPr>
          <w:p w14:paraId="320D1EBE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3C612B14" w14:textId="0BE47466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5,662</w:t>
            </w:r>
          </w:p>
        </w:tc>
      </w:tr>
      <w:tr w:rsidR="00303EB8" w:rsidRPr="001D520A" w14:paraId="0AFB14F7" w14:textId="77777777" w:rsidTr="00303EB8">
        <w:tc>
          <w:tcPr>
            <w:tcW w:w="2375" w:type="pct"/>
          </w:tcPr>
          <w:p w14:paraId="006C3F84" w14:textId="77777777" w:rsidR="00303EB8" w:rsidRPr="001D520A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53CD5AAE" w14:textId="46D1A209" w:rsidR="00303EB8" w:rsidRPr="001D520A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81CBA1B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11C442C" w14:textId="4773F79B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47025D3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D67E154" w14:textId="66620794" w:rsidR="00303EB8" w:rsidRPr="00F90430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52" w:type="pct"/>
          </w:tcPr>
          <w:p w14:paraId="353C068B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5AD3D0B8" w14:textId="2660C278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</w:tr>
      <w:tr w:rsidR="00303EB8" w:rsidRPr="001D520A" w14:paraId="48A76828" w14:textId="77777777" w:rsidTr="00303EB8">
        <w:tc>
          <w:tcPr>
            <w:tcW w:w="2375" w:type="pct"/>
          </w:tcPr>
          <w:p w14:paraId="5D5FED58" w14:textId="77777777" w:rsidR="00303EB8" w:rsidRPr="00F43B03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471B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57" w:type="pct"/>
          </w:tcPr>
          <w:p w14:paraId="442129DA" w14:textId="73421905" w:rsidR="00303EB8" w:rsidRPr="001D520A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74F64B7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BD79620" w14:textId="46EEDB83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8A714B4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CD21762" w14:textId="0E005086" w:rsidR="00303EB8" w:rsidRPr="00F90430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17,700</w:t>
            </w:r>
          </w:p>
        </w:tc>
        <w:tc>
          <w:tcPr>
            <w:tcW w:w="152" w:type="pct"/>
          </w:tcPr>
          <w:p w14:paraId="12D7C3DA" w14:textId="77777777" w:rsidR="00303EB8" w:rsidRPr="00CB375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A812CFA" w14:textId="56D0D620" w:rsidR="00303EB8" w:rsidRPr="00CB375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16,500</w:t>
            </w:r>
          </w:p>
        </w:tc>
      </w:tr>
      <w:tr w:rsidR="00303EB8" w:rsidRPr="001D520A" w14:paraId="49904C2C" w14:textId="77777777" w:rsidTr="00303EB8">
        <w:tc>
          <w:tcPr>
            <w:tcW w:w="2375" w:type="pct"/>
            <w:vAlign w:val="bottom"/>
          </w:tcPr>
          <w:p w14:paraId="5953B1C1" w14:textId="77777777" w:rsidR="00303EB8" w:rsidRPr="001D520A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57" w:type="pct"/>
          </w:tcPr>
          <w:p w14:paraId="7AD7102D" w14:textId="49C6C848" w:rsidR="00303EB8" w:rsidRPr="001D520A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7949119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98F4493" w14:textId="54680123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84682BC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4123D24" w14:textId="7F7F8D30" w:rsidR="00303EB8" w:rsidRPr="00F90430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16,942</w:t>
            </w:r>
          </w:p>
        </w:tc>
        <w:tc>
          <w:tcPr>
            <w:tcW w:w="152" w:type="pct"/>
          </w:tcPr>
          <w:p w14:paraId="6AC0558F" w14:textId="77777777" w:rsidR="00303EB8" w:rsidRPr="00F92D6E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6F9F33BA" w14:textId="142ED90C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22,718</w:t>
            </w:r>
          </w:p>
        </w:tc>
      </w:tr>
      <w:tr w:rsidR="00303EB8" w:rsidRPr="001D520A" w14:paraId="2A7775AF" w14:textId="77777777" w:rsidTr="00303EB8">
        <w:tc>
          <w:tcPr>
            <w:tcW w:w="2375" w:type="pct"/>
            <w:vAlign w:val="bottom"/>
          </w:tcPr>
          <w:p w14:paraId="3FC71983" w14:textId="77777777" w:rsidR="00303EB8" w:rsidRPr="00E53C49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</w:tcPr>
          <w:p w14:paraId="542A9526" w14:textId="69FE488C" w:rsidR="00303EB8" w:rsidRPr="001D520A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8B57D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47385A" w14:textId="35007FAC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E49BA86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D858637" w14:textId="0D4C03AA" w:rsidR="00303EB8" w:rsidRPr="00F90430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3,224</w:t>
            </w:r>
          </w:p>
        </w:tc>
        <w:tc>
          <w:tcPr>
            <w:tcW w:w="152" w:type="pct"/>
          </w:tcPr>
          <w:p w14:paraId="767AB628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5CAB15FD" w14:textId="6E6D6EB6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1,119</w:t>
            </w:r>
          </w:p>
        </w:tc>
      </w:tr>
      <w:tr w:rsidR="00303EB8" w:rsidRPr="001D520A" w14:paraId="1C3ED616" w14:textId="77777777" w:rsidTr="00303EB8">
        <w:tc>
          <w:tcPr>
            <w:tcW w:w="2375" w:type="pct"/>
            <w:vAlign w:val="bottom"/>
          </w:tcPr>
          <w:p w14:paraId="43EA8E32" w14:textId="77777777" w:rsidR="00303EB8" w:rsidRPr="00E53C49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57" w:type="pct"/>
          </w:tcPr>
          <w:p w14:paraId="185DE2EB" w14:textId="5B320D42" w:rsidR="00303EB8" w:rsidRPr="001D520A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4D7012C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754F0D8" w14:textId="6F2EA8CC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A84B9D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536981E7" w14:textId="35133D82" w:rsidR="00303EB8" w:rsidRPr="00F90430" w:rsidRDefault="00A976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7,200</w:t>
            </w:r>
          </w:p>
        </w:tc>
        <w:tc>
          <w:tcPr>
            <w:tcW w:w="152" w:type="pct"/>
          </w:tcPr>
          <w:p w14:paraId="11A959C8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28E60AF3" w14:textId="0034EA83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6,600</w:t>
            </w:r>
          </w:p>
        </w:tc>
      </w:tr>
      <w:tr w:rsidR="00303EB8" w:rsidRPr="00961AC1" w14:paraId="7F839395" w14:textId="77777777" w:rsidTr="00303EB8">
        <w:tc>
          <w:tcPr>
            <w:tcW w:w="2375" w:type="pct"/>
            <w:vAlign w:val="bottom"/>
          </w:tcPr>
          <w:p w14:paraId="31A7BA3F" w14:textId="77777777" w:rsidR="00303EB8" w:rsidRPr="00961AC1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AA0DBD5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81E1ECB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690363A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357D18CD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B2D4020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201C253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0888B48F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EB8" w:rsidRPr="001D520A" w14:paraId="5A6895D4" w14:textId="77777777" w:rsidTr="00303EB8">
        <w:tc>
          <w:tcPr>
            <w:tcW w:w="2375" w:type="pct"/>
            <w:vAlign w:val="bottom"/>
          </w:tcPr>
          <w:p w14:paraId="75C1BFD3" w14:textId="77777777" w:rsidR="00303EB8" w:rsidRPr="00FF08AA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7" w:type="pct"/>
          </w:tcPr>
          <w:p w14:paraId="24E8F5DE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82D1500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148B6231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14:paraId="4242A653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1F3A4A8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4B008717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6E4B50D3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6D19" w:rsidRPr="001D520A" w14:paraId="6BFB896A" w14:textId="77777777" w:rsidTr="00303EB8">
        <w:tc>
          <w:tcPr>
            <w:tcW w:w="2375" w:type="pct"/>
            <w:vAlign w:val="bottom"/>
          </w:tcPr>
          <w:p w14:paraId="7948C47F" w14:textId="77777777" w:rsidR="00466D19" w:rsidRPr="001D520A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7" w:type="pct"/>
          </w:tcPr>
          <w:p w14:paraId="77A73E36" w14:textId="47D60A7E" w:rsidR="00466D19" w:rsidRPr="00F90430" w:rsidRDefault="00B66421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10,475</w:t>
            </w:r>
          </w:p>
        </w:tc>
        <w:tc>
          <w:tcPr>
            <w:tcW w:w="149" w:type="pct"/>
          </w:tcPr>
          <w:p w14:paraId="660A840B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C787F86" w14:textId="23BCDE95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  <w:tc>
          <w:tcPr>
            <w:tcW w:w="133" w:type="pct"/>
          </w:tcPr>
          <w:p w14:paraId="75C1163C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B7F04D8" w14:textId="78D862D6" w:rsidR="00466D19" w:rsidRPr="00F90430" w:rsidRDefault="005D49BE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9D389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22E98E7D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50C17D7" w14:textId="02F88BD6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466D19" w:rsidRPr="001D520A" w14:paraId="32DE9547" w14:textId="77777777" w:rsidTr="00303EB8">
        <w:tc>
          <w:tcPr>
            <w:tcW w:w="2375" w:type="pct"/>
            <w:vAlign w:val="bottom"/>
          </w:tcPr>
          <w:p w14:paraId="7F55AE3E" w14:textId="3D4D7E73" w:rsidR="00466D19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7" w:type="pct"/>
          </w:tcPr>
          <w:p w14:paraId="150A787D" w14:textId="44CDB4DF" w:rsidR="00466D19" w:rsidRDefault="00253D4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9" w:type="pct"/>
          </w:tcPr>
          <w:p w14:paraId="4DBCFF8B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6A450CF" w14:textId="5B4B5711" w:rsidR="00466D19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3" w:type="pct"/>
          </w:tcPr>
          <w:p w14:paraId="48BD02D2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22022A" w14:textId="0ECB8861" w:rsidR="00466D19" w:rsidRDefault="005D49BE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52" w:type="pct"/>
          </w:tcPr>
          <w:p w14:paraId="31B9D0DD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08E6C53" w14:textId="27FEEE28" w:rsidR="00466D19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466D19" w:rsidRPr="001D520A" w14:paraId="303374FE" w14:textId="77777777" w:rsidTr="00303EB8">
        <w:tc>
          <w:tcPr>
            <w:tcW w:w="2375" w:type="pct"/>
            <w:vAlign w:val="bottom"/>
          </w:tcPr>
          <w:p w14:paraId="5EAB9070" w14:textId="77777777" w:rsidR="00466D19" w:rsidRPr="001D520A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7" w:type="pct"/>
          </w:tcPr>
          <w:p w14:paraId="76D10269" w14:textId="22F366B3" w:rsidR="00466D19" w:rsidRPr="00F90430" w:rsidRDefault="00A92D62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364,073</w:t>
            </w:r>
          </w:p>
        </w:tc>
        <w:tc>
          <w:tcPr>
            <w:tcW w:w="149" w:type="pct"/>
          </w:tcPr>
          <w:p w14:paraId="4B565B4C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F954D7" w14:textId="725C2365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  <w:tc>
          <w:tcPr>
            <w:tcW w:w="133" w:type="pct"/>
          </w:tcPr>
          <w:p w14:paraId="5A389AF7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9DCDEC" w14:textId="68A386F3" w:rsidR="00466D19" w:rsidRPr="00F90430" w:rsidRDefault="00546225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364,073</w:t>
            </w:r>
          </w:p>
        </w:tc>
        <w:tc>
          <w:tcPr>
            <w:tcW w:w="152" w:type="pct"/>
          </w:tcPr>
          <w:p w14:paraId="68F1A88E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9DC36EA" w14:textId="6C07C280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</w:tr>
      <w:tr w:rsidR="00466D19" w:rsidRPr="001D520A" w14:paraId="59707B26" w14:textId="77777777" w:rsidTr="00303EB8">
        <w:tc>
          <w:tcPr>
            <w:tcW w:w="2375" w:type="pct"/>
            <w:vAlign w:val="bottom"/>
          </w:tcPr>
          <w:p w14:paraId="43D86B8E" w14:textId="630146ED" w:rsidR="00466D19" w:rsidRPr="001D520A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57" w:type="pct"/>
          </w:tcPr>
          <w:p w14:paraId="60A2F1AA" w14:textId="720207DA" w:rsidR="00466D19" w:rsidRDefault="001B44C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9" w:type="pct"/>
          </w:tcPr>
          <w:p w14:paraId="661DE0BF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343DEFF" w14:textId="6BA2ADC6" w:rsidR="00466D19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DCEADC8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EDC6FE" w14:textId="36C43F05" w:rsidR="00466D19" w:rsidRDefault="00E8131F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7E97F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9C58447" w14:textId="7C8D921D" w:rsidR="00466D19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6D19" w:rsidRPr="00961AC1" w14:paraId="093D3BD2" w14:textId="77777777" w:rsidTr="00303EB8">
        <w:trPr>
          <w:trHeight w:val="281"/>
        </w:trPr>
        <w:tc>
          <w:tcPr>
            <w:tcW w:w="2375" w:type="pct"/>
            <w:vAlign w:val="bottom"/>
          </w:tcPr>
          <w:p w14:paraId="411C00C7" w14:textId="77777777" w:rsidR="00466D19" w:rsidRPr="00961AC1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6A56973A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F46A1C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9976613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33BFB2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C4DCC81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FAB5D96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C321ADB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6D19" w:rsidRPr="001D520A" w14:paraId="1B313806" w14:textId="77777777" w:rsidTr="00303EB8">
        <w:tc>
          <w:tcPr>
            <w:tcW w:w="2375" w:type="pct"/>
            <w:vAlign w:val="bottom"/>
          </w:tcPr>
          <w:p w14:paraId="0D2CAF39" w14:textId="77777777" w:rsidR="00466D19" w:rsidRPr="001D520A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57" w:type="pct"/>
          </w:tcPr>
          <w:p w14:paraId="064ADF93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6FB0EB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4E2E8C9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093074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B94916A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0D9B8BB5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34B4F62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372E" w:rsidRPr="001D520A" w14:paraId="4C6512B5" w14:textId="77777777" w:rsidTr="00303EB8">
        <w:tc>
          <w:tcPr>
            <w:tcW w:w="2375" w:type="pct"/>
          </w:tcPr>
          <w:p w14:paraId="4A3EF45A" w14:textId="620E632D" w:rsidR="0062372E" w:rsidRPr="001D520A" w:rsidRDefault="0062372E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7" w:type="pct"/>
          </w:tcPr>
          <w:p w14:paraId="6C31070C" w14:textId="5A3A5724" w:rsidR="0062372E" w:rsidRPr="00F90430" w:rsidRDefault="000E3A25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52,465</w:t>
            </w:r>
          </w:p>
        </w:tc>
        <w:tc>
          <w:tcPr>
            <w:tcW w:w="149" w:type="pct"/>
          </w:tcPr>
          <w:p w14:paraId="2FE835D8" w14:textId="77777777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A667B41" w14:textId="4F86091A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103,328</w:t>
            </w:r>
          </w:p>
        </w:tc>
        <w:tc>
          <w:tcPr>
            <w:tcW w:w="133" w:type="pct"/>
          </w:tcPr>
          <w:p w14:paraId="48935A02" w14:textId="77777777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F0E00F" w14:textId="51EDF134" w:rsidR="0062372E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31,809</w:t>
            </w:r>
          </w:p>
        </w:tc>
        <w:tc>
          <w:tcPr>
            <w:tcW w:w="152" w:type="pct"/>
          </w:tcPr>
          <w:p w14:paraId="4ED0776A" w14:textId="77777777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E8200CA" w14:textId="22519297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82,321</w:t>
            </w:r>
          </w:p>
        </w:tc>
      </w:tr>
      <w:tr w:rsidR="0062372E" w:rsidRPr="001D520A" w14:paraId="66CFACF4" w14:textId="77777777" w:rsidTr="00303EB8">
        <w:tc>
          <w:tcPr>
            <w:tcW w:w="2375" w:type="pct"/>
            <w:vAlign w:val="bottom"/>
          </w:tcPr>
          <w:p w14:paraId="101AF5AE" w14:textId="1BE69702" w:rsidR="0062372E" w:rsidRPr="001D520A" w:rsidRDefault="0062372E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754FC882" w14:textId="22733677" w:rsidR="0062372E" w:rsidRPr="00F90430" w:rsidRDefault="000E3A25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  <w:tc>
          <w:tcPr>
            <w:tcW w:w="149" w:type="pct"/>
          </w:tcPr>
          <w:p w14:paraId="10CC1B31" w14:textId="77777777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13BD2F0" w14:textId="072464CF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33" w:type="pct"/>
          </w:tcPr>
          <w:p w14:paraId="6F17F423" w14:textId="77777777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FDD057" w14:textId="3E6FD30D" w:rsidR="0062372E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  <w:tc>
          <w:tcPr>
            <w:tcW w:w="152" w:type="pct"/>
          </w:tcPr>
          <w:p w14:paraId="182E4EBB" w14:textId="77777777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38F2D75" w14:textId="5283E347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</w:tr>
      <w:tr w:rsidR="00E8131F" w:rsidRPr="001D520A" w14:paraId="0CD4B5E8" w14:textId="77777777" w:rsidTr="00303EB8">
        <w:tc>
          <w:tcPr>
            <w:tcW w:w="2375" w:type="pct"/>
            <w:vAlign w:val="bottom"/>
          </w:tcPr>
          <w:p w14:paraId="66ED0F8A" w14:textId="17B26034" w:rsidR="00E8131F" w:rsidRPr="001D520A" w:rsidRDefault="00E8131F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7" w:type="pct"/>
          </w:tcPr>
          <w:p w14:paraId="2F7A1C64" w14:textId="0E9139CB" w:rsidR="00E8131F" w:rsidRDefault="000E3A25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120,261</w:t>
            </w:r>
          </w:p>
        </w:tc>
        <w:tc>
          <w:tcPr>
            <w:tcW w:w="149" w:type="pct"/>
          </w:tcPr>
          <w:p w14:paraId="7A9FFA72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657EA9D" w14:textId="31215766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170,891</w:t>
            </w:r>
          </w:p>
        </w:tc>
        <w:tc>
          <w:tcPr>
            <w:tcW w:w="133" w:type="pct"/>
          </w:tcPr>
          <w:p w14:paraId="55D064F9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BE796D" w14:textId="78FA90C7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120,261</w:t>
            </w:r>
          </w:p>
        </w:tc>
        <w:tc>
          <w:tcPr>
            <w:tcW w:w="152" w:type="pct"/>
          </w:tcPr>
          <w:p w14:paraId="444523B0" w14:textId="77777777" w:rsidR="00E8131F" w:rsidRPr="001D520A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B76EFA7" w14:textId="6722B9D8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170,891</w:t>
            </w:r>
          </w:p>
        </w:tc>
      </w:tr>
      <w:tr w:rsidR="00E8131F" w:rsidRPr="001D520A" w14:paraId="1848C9F0" w14:textId="77777777" w:rsidTr="00303EB8">
        <w:tc>
          <w:tcPr>
            <w:tcW w:w="2375" w:type="pct"/>
            <w:vAlign w:val="bottom"/>
          </w:tcPr>
          <w:p w14:paraId="1C2DD60A" w14:textId="0F85ABBA" w:rsidR="00E8131F" w:rsidRPr="001D520A" w:rsidRDefault="00E8131F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2578EFE9" w14:textId="77777777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9892EA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748E99C" w14:textId="747033F1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6336CDE7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85F4A7" w14:textId="02B1A76A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6078D6C" w14:textId="77777777" w:rsidR="00E8131F" w:rsidRPr="001D520A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AC95181" w14:textId="0BDB9A0D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31F" w:rsidRPr="001D520A" w14:paraId="72268FCC" w14:textId="77777777" w:rsidTr="00303EB8">
        <w:tc>
          <w:tcPr>
            <w:tcW w:w="2375" w:type="pct"/>
            <w:vAlign w:val="bottom"/>
          </w:tcPr>
          <w:p w14:paraId="7DC6544E" w14:textId="4303C48D" w:rsidR="00E8131F" w:rsidRPr="001D520A" w:rsidRDefault="00E8131F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3C9D355D" w14:textId="77777777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6150287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F0EFBC4" w14:textId="746E3568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CDD5876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2975A91" w14:textId="77777777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37A5341" w14:textId="77777777" w:rsidR="00E8131F" w:rsidRPr="001D520A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6D8B1B6" w14:textId="1619BCD7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078"/>
        <w:gridCol w:w="270"/>
        <w:gridCol w:w="1082"/>
        <w:gridCol w:w="268"/>
        <w:gridCol w:w="1080"/>
        <w:gridCol w:w="270"/>
        <w:gridCol w:w="1080"/>
      </w:tblGrid>
      <w:tr w:rsidR="00641E4C" w:rsidRPr="001D520A" w14:paraId="63458A47" w14:textId="77777777" w:rsidTr="0062372E">
        <w:tc>
          <w:tcPr>
            <w:tcW w:w="2151" w:type="pct"/>
          </w:tcPr>
          <w:p w14:paraId="420BBB89" w14:textId="74FEA918" w:rsidR="00641E4C" w:rsidRPr="00D41D04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57263D33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106C3D6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2B93E1A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1D520A" w14:paraId="4CF759DA" w14:textId="77777777" w:rsidTr="0062372E">
        <w:tc>
          <w:tcPr>
            <w:tcW w:w="2151" w:type="pct"/>
          </w:tcPr>
          <w:p w14:paraId="7DD6BD3A" w14:textId="361CF412" w:rsidR="00641E4C" w:rsidRPr="001D520A" w:rsidRDefault="0062372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86C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86C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9" w:type="pct"/>
          </w:tcPr>
          <w:p w14:paraId="32264871" w14:textId="3A83674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1B5DFF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5D89BA" w14:textId="3C2A83C2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5479889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57A593B" w14:textId="2402C252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1BE0BB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2D553AA" w14:textId="0D9381B3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1D520A" w14:paraId="4912B847" w14:textId="77777777" w:rsidTr="00400565">
        <w:trPr>
          <w:tblHeader/>
        </w:trPr>
        <w:tc>
          <w:tcPr>
            <w:tcW w:w="2151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1D520A" w14:paraId="0DB5632B" w14:textId="77777777" w:rsidTr="0062372E">
        <w:tc>
          <w:tcPr>
            <w:tcW w:w="2151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9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1E4C" w:rsidRPr="001D520A" w14:paraId="5524C64F" w14:textId="77777777" w:rsidTr="0062372E">
        <w:tc>
          <w:tcPr>
            <w:tcW w:w="2151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372E" w:rsidRPr="001D520A" w14:paraId="4125378F" w14:textId="77777777" w:rsidTr="0062372E">
        <w:tc>
          <w:tcPr>
            <w:tcW w:w="2151" w:type="pct"/>
          </w:tcPr>
          <w:p w14:paraId="7ED8AB1F" w14:textId="77777777" w:rsidR="0062372E" w:rsidRPr="001D520A" w:rsidRDefault="0062372E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9" w:type="pct"/>
          </w:tcPr>
          <w:p w14:paraId="5929D014" w14:textId="20AD236E" w:rsidR="0062372E" w:rsidRPr="00A02BFC" w:rsidRDefault="006F2573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12,077</w:t>
            </w:r>
          </w:p>
        </w:tc>
        <w:tc>
          <w:tcPr>
            <w:tcW w:w="150" w:type="pct"/>
          </w:tcPr>
          <w:p w14:paraId="34206702" w14:textId="77777777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1C861A" w14:textId="4F3C4621" w:rsidR="0062372E" w:rsidRPr="00A02BFC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12,357</w:t>
            </w:r>
          </w:p>
        </w:tc>
        <w:tc>
          <w:tcPr>
            <w:tcW w:w="149" w:type="pct"/>
          </w:tcPr>
          <w:p w14:paraId="13516D23" w14:textId="77777777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5D49B73" w14:textId="70AFCECE" w:rsidR="0062372E" w:rsidRPr="00A55102" w:rsidRDefault="0092635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4,933</w:t>
            </w:r>
          </w:p>
        </w:tc>
        <w:tc>
          <w:tcPr>
            <w:tcW w:w="150" w:type="pct"/>
          </w:tcPr>
          <w:p w14:paraId="385C6C69" w14:textId="77777777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CB7C59F" w14:textId="658B46C1" w:rsidR="0062372E" w:rsidRPr="00A02BFC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5,138</w:t>
            </w:r>
          </w:p>
        </w:tc>
      </w:tr>
      <w:tr w:rsidR="0062372E" w:rsidRPr="001D520A" w14:paraId="5DE2412E" w14:textId="77777777" w:rsidTr="0062372E">
        <w:tc>
          <w:tcPr>
            <w:tcW w:w="2151" w:type="pct"/>
          </w:tcPr>
          <w:p w14:paraId="4BD137C6" w14:textId="77777777" w:rsidR="0062372E" w:rsidRPr="00DE3CEB" w:rsidRDefault="0062372E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2464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2464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4558411" w14:textId="5E36F10B" w:rsidR="0062372E" w:rsidRPr="006F2573" w:rsidRDefault="004A0460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8,48</w:t>
            </w:r>
            <w:r w:rsidR="001D391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4FB8518C" w14:textId="77777777" w:rsidR="0062372E" w:rsidRPr="006F2573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D1D4BBD" w14:textId="06CBB46A" w:rsidR="0062372E" w:rsidRPr="008A781B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7,871</w:t>
            </w:r>
          </w:p>
        </w:tc>
        <w:tc>
          <w:tcPr>
            <w:tcW w:w="149" w:type="pct"/>
            <w:shd w:val="clear" w:color="auto" w:fill="auto"/>
          </w:tcPr>
          <w:p w14:paraId="17EF705F" w14:textId="77777777" w:rsidR="0062372E" w:rsidRPr="008A781B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7B6B6C4" w14:textId="5B1E28D2" w:rsidR="0062372E" w:rsidRPr="008A781B" w:rsidRDefault="004A0460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3,240</w:t>
            </w:r>
          </w:p>
        </w:tc>
        <w:tc>
          <w:tcPr>
            <w:tcW w:w="150" w:type="pct"/>
            <w:shd w:val="clear" w:color="auto" w:fill="auto"/>
          </w:tcPr>
          <w:p w14:paraId="178E5745" w14:textId="77777777" w:rsidR="0062372E" w:rsidRPr="008A781B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AB6B248" w14:textId="7891D089" w:rsidR="0062372E" w:rsidRPr="008A781B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3,240</w:t>
            </w:r>
          </w:p>
        </w:tc>
      </w:tr>
      <w:tr w:rsidR="0062372E" w:rsidRPr="001D520A" w14:paraId="04D56B25" w14:textId="77777777" w:rsidTr="0062372E">
        <w:tc>
          <w:tcPr>
            <w:tcW w:w="2151" w:type="pct"/>
          </w:tcPr>
          <w:p w14:paraId="4BEB776C" w14:textId="77777777" w:rsidR="0062372E" w:rsidRPr="001D520A" w:rsidRDefault="0062372E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70F90147" w:rsidR="0062372E" w:rsidRPr="004C7002" w:rsidRDefault="004A0460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20,55</w:t>
            </w:r>
            <w:r w:rsidR="001D39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1BB66E9" w14:textId="77777777" w:rsidR="0062372E" w:rsidRPr="004C7002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3687613D" w:rsidR="0062372E" w:rsidRPr="004C7002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20,228</w:t>
            </w:r>
          </w:p>
        </w:tc>
        <w:tc>
          <w:tcPr>
            <w:tcW w:w="149" w:type="pct"/>
          </w:tcPr>
          <w:p w14:paraId="5F28BD14" w14:textId="77777777" w:rsidR="0062372E" w:rsidRPr="004C7002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4133B48F" w:rsidR="0062372E" w:rsidRPr="00A55102" w:rsidRDefault="004A0460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8,173</w:t>
            </w:r>
          </w:p>
        </w:tc>
        <w:tc>
          <w:tcPr>
            <w:tcW w:w="150" w:type="pct"/>
          </w:tcPr>
          <w:p w14:paraId="1A0C3AC6" w14:textId="77777777" w:rsidR="0062372E" w:rsidRPr="00534A77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707C6861" w:rsidR="0062372E" w:rsidRPr="00534A77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8,378</w:t>
            </w:r>
          </w:p>
        </w:tc>
      </w:tr>
    </w:tbl>
    <w:p w14:paraId="53A37D53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75924868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2372E" w:rsidRPr="00893A47">
        <w:rPr>
          <w:rFonts w:ascii="Angsana New" w:hAnsi="Angsana New" w:cs="Angsana New"/>
          <w:bCs/>
          <w:sz w:val="30"/>
          <w:szCs w:val="30"/>
        </w:rPr>
        <w:t>30</w:t>
      </w:r>
      <w:r w:rsidR="0062372E">
        <w:rPr>
          <w:rFonts w:ascii="Angsana New" w:hAnsi="Angsana New" w:cs="Angsana New"/>
          <w:b/>
          <w:sz w:val="30"/>
          <w:szCs w:val="30"/>
        </w:rPr>
        <w:t xml:space="preserve"> </w:t>
      </w:r>
      <w:r w:rsidR="0062372E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="00423119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423119">
        <w:rPr>
          <w:rFonts w:ascii="Angsana New" w:hAnsi="Angsana New" w:cs="Angsana New"/>
          <w:sz w:val="30"/>
          <w:szCs w:val="30"/>
        </w:rPr>
        <w:t>256</w:t>
      </w:r>
      <w:r w:rsidR="0023200E">
        <w:rPr>
          <w:rFonts w:ascii="Angsana New" w:hAnsi="Angsana New" w:cs="Angsana New"/>
          <w:sz w:val="30"/>
          <w:szCs w:val="30"/>
        </w:rPr>
        <w:t>7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23200E">
        <w:rPr>
          <w:rFonts w:asciiTheme="majorBidi" w:hAnsiTheme="majorBidi" w:cstheme="majorBidi"/>
          <w:sz w:val="30"/>
          <w:szCs w:val="30"/>
        </w:rPr>
        <w:t>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554057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6B6D2AF6" w:rsidR="00641E4C" w:rsidRPr="00554057" w:rsidRDefault="0062372E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44BD3302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6AEC9019" w:rsidR="00641E4C" w:rsidRPr="00554057" w:rsidRDefault="0062372E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489D36CE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1E4C" w:rsidRPr="00554057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31D8D26E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34C680FD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33D22778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781C5B1B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3B13132B" w:rsidR="00641E4C" w:rsidRPr="00554057" w:rsidRDefault="000475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1,812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0D194D1F" w:rsidR="00C163A2" w:rsidRPr="00554057" w:rsidRDefault="00117668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48F4D6D3" w:rsidR="00641E4C" w:rsidRPr="00554057" w:rsidRDefault="00F651D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4FE38C53" w:rsidR="00641E4C" w:rsidRPr="00554057" w:rsidRDefault="00C163A2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87"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</w:tr>
      <w:tr w:rsidR="00641E4C" w:rsidRPr="00554057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572F276D" w:rsidR="00641E4C" w:rsidRPr="00554057" w:rsidRDefault="0019364B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9,043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3D9D241E" w:rsidR="00641E4C" w:rsidRPr="00554057" w:rsidRDefault="00117668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12,746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111C3037" w:rsidR="00641E4C" w:rsidRPr="00554057" w:rsidRDefault="00F651D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4,714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14F771A9" w:rsidR="00641E4C" w:rsidRPr="00554057" w:rsidRDefault="00536387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7,521</w:t>
            </w:r>
          </w:p>
        </w:tc>
      </w:tr>
      <w:tr w:rsidR="00641E4C" w:rsidRPr="00554057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1A9CA938" w:rsidR="00641E4C" w:rsidRPr="00554057" w:rsidRDefault="008A174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10,855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653417B4" w:rsidR="00641E4C" w:rsidRPr="00554057" w:rsidRDefault="00536387" w:rsidP="00536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130,746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42DA0D7F" w:rsidR="00641E4C" w:rsidRPr="00554057" w:rsidRDefault="00F651D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824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1A9FCD84" w:rsidR="00641E4C" w:rsidRPr="00554057" w:rsidRDefault="00B86C66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125,521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554057" w14:paraId="6AD6FAB9" w14:textId="77777777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554057" w:rsidRDefault="002025D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939" w:rsidRPr="00554057" w14:paraId="12C7A3AC" w14:textId="77777777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321939" w:rsidRPr="00554057" w:rsidRDefault="00321939" w:rsidP="0032193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4180139B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622B4AFE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08EA2BB3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5BF5F889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1939" w:rsidRPr="00554057" w14:paraId="39F40858" w14:textId="77777777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321939" w:rsidRPr="00554057" w:rsidRDefault="00321939" w:rsidP="0032193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3F8E9F96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062447D1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1776C8D1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5969D296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21939" w:rsidRPr="00554057" w14:paraId="54883EF7" w14:textId="77777777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321939" w:rsidRPr="00554057" w:rsidRDefault="00321939" w:rsidP="00321939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939" w:rsidRPr="00554057" w14:paraId="2786B6E6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0B0225E2" w:rsidR="00321939" w:rsidRPr="00554057" w:rsidRDefault="00321939" w:rsidP="003219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60F7E741" w:rsidR="00321939" w:rsidRPr="00554057" w:rsidRDefault="00F651D3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755B1FC5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12F6B895" w:rsidR="00321939" w:rsidRPr="00554057" w:rsidRDefault="00F651D3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5E6DC735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4,793</w:t>
            </w:r>
          </w:p>
        </w:tc>
      </w:tr>
      <w:tr w:rsidR="00321939" w:rsidRPr="00554057" w14:paraId="5D87B239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102416D0" w:rsidR="00321939" w:rsidRPr="00554057" w:rsidRDefault="00321939" w:rsidP="003219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6BB59C4E" w:rsidR="00321939" w:rsidRPr="00554057" w:rsidRDefault="00DC36D2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52C0B6CC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486E1027" w:rsidR="00321939" w:rsidRPr="00554057" w:rsidRDefault="00F651D3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31078674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321939" w:rsidRPr="00554057" w14:paraId="7683B908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635CD4C7" w:rsidR="00321939" w:rsidRPr="00554057" w:rsidRDefault="00321939" w:rsidP="003219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237C143B" w:rsidR="00321939" w:rsidRPr="00554057" w:rsidRDefault="00DC36D2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74582E8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54B853A5" w:rsidR="00321939" w:rsidRPr="00554057" w:rsidRDefault="00F651D3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75311D1C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321939" w:rsidRPr="00554057" w14:paraId="71EF4C7E" w14:textId="77777777">
        <w:tc>
          <w:tcPr>
            <w:tcW w:w="2131" w:type="pct"/>
            <w:shd w:val="clear" w:color="auto" w:fill="auto"/>
          </w:tcPr>
          <w:p w14:paraId="365E560D" w14:textId="640717A9" w:rsidR="00321939" w:rsidRPr="00554057" w:rsidRDefault="00321939" w:rsidP="0032193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01BB3671" w:rsidR="00321939" w:rsidRPr="00554057" w:rsidRDefault="00DC36D2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252E5D6B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7B48A9AD" w:rsidR="00321939" w:rsidRPr="00554057" w:rsidRDefault="00F651D3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7DE56AC7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4,899</w:t>
            </w:r>
          </w:p>
        </w:tc>
      </w:tr>
    </w:tbl>
    <w:p w14:paraId="07A91008" w14:textId="343B5280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7953C660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3"/>
        <w:gridCol w:w="268"/>
        <w:gridCol w:w="1171"/>
        <w:gridCol w:w="270"/>
        <w:gridCol w:w="1080"/>
        <w:gridCol w:w="272"/>
        <w:gridCol w:w="1080"/>
      </w:tblGrid>
      <w:tr w:rsidR="005309AA" w:rsidRPr="00554057" w14:paraId="5F5A47EA" w14:textId="77777777" w:rsidTr="005B7397">
        <w:trPr>
          <w:tblHeader/>
        </w:trPr>
        <w:tc>
          <w:tcPr>
            <w:tcW w:w="2106" w:type="pct"/>
          </w:tcPr>
          <w:p w14:paraId="5E78AF82" w14:textId="08C0D40A" w:rsidR="005309AA" w:rsidRPr="00554057" w:rsidRDefault="00530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94" w:type="pct"/>
            <w:gridSpan w:val="7"/>
          </w:tcPr>
          <w:p w14:paraId="1DBC6423" w14:textId="7279A18F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217A118A" w14:textId="77777777" w:rsidTr="005B7397">
        <w:trPr>
          <w:tblHeader/>
        </w:trPr>
        <w:tc>
          <w:tcPr>
            <w:tcW w:w="2106" w:type="pct"/>
          </w:tcPr>
          <w:p w14:paraId="2585B480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56A59D6" w14:textId="09F318BF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A58AD30" w14:textId="36B9AB21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6F8EF3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6FDF695" w14:textId="0BE6D44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7E997A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76BE698" w14:textId="7666A443" w:rsidR="00423119" w:rsidRPr="00554057" w:rsidRDefault="005A729D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309AA" w:rsidRPr="00554057" w14:paraId="59C39DE6" w14:textId="77777777" w:rsidTr="005B7397">
        <w:trPr>
          <w:tblHeader/>
        </w:trPr>
        <w:tc>
          <w:tcPr>
            <w:tcW w:w="2106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vAlign w:val="bottom"/>
          </w:tcPr>
          <w:p w14:paraId="025399BC" w14:textId="2F792C3F" w:rsidR="005309AA" w:rsidRPr="00554057" w:rsidRDefault="00642FCD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8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65E4681" w14:textId="501F67C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9AA" w:rsidRPr="00554057" w14:paraId="368CEE5C" w14:textId="77777777" w:rsidTr="005B7397">
        <w:trPr>
          <w:tblHeader/>
        </w:trPr>
        <w:tc>
          <w:tcPr>
            <w:tcW w:w="2106" w:type="pct"/>
          </w:tcPr>
          <w:p w14:paraId="408D74FE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0DCE187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5B7397">
        <w:tc>
          <w:tcPr>
            <w:tcW w:w="2106" w:type="pct"/>
          </w:tcPr>
          <w:p w14:paraId="57A11F8E" w14:textId="1F03F0EC" w:rsidR="005309AA" w:rsidRPr="00554057" w:rsidRDefault="0053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B446626" w14:textId="48D740E9" w:rsidR="005309AA" w:rsidRPr="00554057" w:rsidRDefault="00C1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354,599</w:t>
            </w:r>
          </w:p>
        </w:tc>
        <w:tc>
          <w:tcPr>
            <w:tcW w:w="146" w:type="pct"/>
          </w:tcPr>
          <w:p w14:paraId="6A0F984B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35262F0" w14:textId="0832E2D7" w:rsidR="005309AA" w:rsidRPr="00554057" w:rsidRDefault="00432AC5" w:rsidP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AA8E6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258040" w14:textId="6C50EBBD" w:rsidR="005309AA" w:rsidRPr="00554057" w:rsidRDefault="00432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(11,600)</w:t>
            </w:r>
          </w:p>
        </w:tc>
        <w:tc>
          <w:tcPr>
            <w:tcW w:w="148" w:type="pct"/>
          </w:tcPr>
          <w:p w14:paraId="05B5DCA3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CDE1456" w14:textId="168FE867" w:rsidR="005309AA" w:rsidRPr="00554057" w:rsidRDefault="00432AC5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342,999</w:t>
            </w:r>
          </w:p>
        </w:tc>
      </w:tr>
    </w:tbl>
    <w:p w14:paraId="3BE7FB7C" w14:textId="77777777" w:rsidR="007F0445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43CE2" w14:textId="30A3E381" w:rsidR="00437397" w:rsidRDefault="00437397" w:rsidP="005B7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20"/>
          <w:tab w:val="left" w:pos="5490"/>
          <w:tab w:val="left" w:pos="5760"/>
          <w:tab w:val="left" w:pos="6930"/>
          <w:tab w:val="left" w:pos="7200"/>
          <w:tab w:val="left" w:pos="8280"/>
          <w:tab w:val="left" w:pos="855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A41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109C9" w:rsidRPr="00A02BFC">
        <w:rPr>
          <w:rFonts w:ascii="Angsana New" w:hAnsi="Angsana New" w:cs="Angsana New" w:hint="cs"/>
          <w:sz w:val="30"/>
          <w:szCs w:val="30"/>
        </w:rPr>
        <w:t>3</w:t>
      </w:r>
      <w:r w:rsidR="007109C9" w:rsidRPr="00A02BFC">
        <w:rPr>
          <w:rFonts w:ascii="Angsana New" w:hAnsi="Angsana New" w:cs="Angsana New"/>
          <w:sz w:val="30"/>
          <w:szCs w:val="30"/>
        </w:rPr>
        <w:t>0</w:t>
      </w:r>
      <w:r w:rsidR="007109C9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09C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A41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FA412D">
        <w:rPr>
          <w:rFonts w:asciiTheme="majorBidi" w:hAnsiTheme="majorBidi" w:cstheme="majorBidi"/>
          <w:sz w:val="30"/>
          <w:szCs w:val="30"/>
        </w:rPr>
        <w:t>256</w:t>
      </w:r>
      <w:r w:rsidR="00FA412D">
        <w:rPr>
          <w:rFonts w:asciiTheme="majorBidi" w:hAnsiTheme="majorBidi" w:cstheme="majorBidi"/>
          <w:sz w:val="30"/>
          <w:szCs w:val="30"/>
        </w:rPr>
        <w:t>7</w:t>
      </w:r>
      <w:r w:rsidRPr="00FA41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FA412D">
        <w:rPr>
          <w:rFonts w:asciiTheme="majorBidi" w:hAnsiTheme="majorBidi" w:cstheme="majorBidi"/>
          <w:sz w:val="30"/>
          <w:szCs w:val="30"/>
        </w:rPr>
        <w:t>31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FA412D">
        <w:rPr>
          <w:rFonts w:asciiTheme="majorBidi" w:hAnsiTheme="majorBidi" w:cstheme="majorBidi"/>
          <w:sz w:val="30"/>
          <w:szCs w:val="30"/>
        </w:rPr>
        <w:t>256</w:t>
      </w:r>
      <w:r w:rsidR="00FA412D">
        <w:rPr>
          <w:rFonts w:asciiTheme="majorBidi" w:hAnsiTheme="majorBidi" w:cstheme="majorBidi"/>
          <w:sz w:val="30"/>
          <w:szCs w:val="30"/>
        </w:rPr>
        <w:t>6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C91259">
        <w:rPr>
          <w:rFonts w:asciiTheme="majorBidi" w:hAnsiTheme="majorBidi" w:cstheme="majorBidi"/>
          <w:sz w:val="30"/>
          <w:szCs w:val="30"/>
        </w:rPr>
        <w:t>5.5</w:t>
      </w:r>
      <w:r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>รับ</w:t>
      </w:r>
      <w:r w:rsidRPr="00FA412D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6864237A" w14:textId="64B1E166" w:rsidR="00B86C66" w:rsidRDefault="00B86C66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4"/>
        <w:gridCol w:w="1171"/>
        <w:gridCol w:w="270"/>
        <w:gridCol w:w="1081"/>
        <w:gridCol w:w="268"/>
        <w:gridCol w:w="1080"/>
      </w:tblGrid>
      <w:tr w:rsidR="005B7397" w:rsidRPr="00554057" w14:paraId="6BDA21D8" w14:textId="77777777" w:rsidTr="005B7397">
        <w:tc>
          <w:tcPr>
            <w:tcW w:w="2106" w:type="pct"/>
          </w:tcPr>
          <w:p w14:paraId="00CF7CDB" w14:textId="366F955C" w:rsidR="00266569" w:rsidRPr="00554057" w:rsidRDefault="00266569" w:rsidP="008F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24" w:type="pct"/>
            <w:gridSpan w:val="3"/>
          </w:tcPr>
          <w:p w14:paraId="32F58413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FD88E52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1D88E5C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63FDC9A0" w14:textId="77777777" w:rsidTr="00A13951">
        <w:tc>
          <w:tcPr>
            <w:tcW w:w="2106" w:type="pct"/>
            <w:shd w:val="clear" w:color="auto" w:fill="auto"/>
          </w:tcPr>
          <w:p w14:paraId="2A51496E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B7ACDC4" w14:textId="4AA7E737" w:rsidR="00266569" w:rsidRPr="00554057" w:rsidRDefault="007109C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  <w:vAlign w:val="center"/>
          </w:tcPr>
          <w:p w14:paraId="013492A7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58EAB7DB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F9C2653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4771451" w14:textId="5B6EBE3C" w:rsidR="00266569" w:rsidRPr="00554057" w:rsidRDefault="007109C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47536348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514A4A9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727EC44A" w14:textId="77777777" w:rsidTr="00A13951">
        <w:tc>
          <w:tcPr>
            <w:tcW w:w="2106" w:type="pct"/>
            <w:shd w:val="clear" w:color="auto" w:fill="auto"/>
          </w:tcPr>
          <w:p w14:paraId="1A2CDDFD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464CE4BD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  <w:vAlign w:val="center"/>
          </w:tcPr>
          <w:p w14:paraId="0EEFF87C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271C6E03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8B52F14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9DBB868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center"/>
          </w:tcPr>
          <w:p w14:paraId="6D3E32B6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62C7485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66569" w:rsidRPr="00554057" w14:paraId="658E2C40" w14:textId="77777777" w:rsidTr="005B7397">
        <w:tc>
          <w:tcPr>
            <w:tcW w:w="2106" w:type="pct"/>
          </w:tcPr>
          <w:p w14:paraId="043D5102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3F597299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397" w:rsidRPr="00554057" w14:paraId="314B2A88" w14:textId="77777777" w:rsidTr="00A13951">
        <w:tc>
          <w:tcPr>
            <w:tcW w:w="2106" w:type="pct"/>
          </w:tcPr>
          <w:p w14:paraId="7EC8EE13" w14:textId="09259FF2" w:rsidR="00547F1B" w:rsidRPr="00554057" w:rsidRDefault="00547F1B" w:rsidP="005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7D6253F9" w14:textId="3BC9E01D" w:rsidR="00547F1B" w:rsidRPr="00554057" w:rsidRDefault="00732DE4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148,934</w:t>
            </w:r>
          </w:p>
        </w:tc>
        <w:tc>
          <w:tcPr>
            <w:tcW w:w="149" w:type="pct"/>
          </w:tcPr>
          <w:p w14:paraId="403C6813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717B0A" w14:textId="37C4CE9D" w:rsidR="00547F1B" w:rsidRPr="00554057" w:rsidRDefault="00547F1B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27,103</w:t>
            </w:r>
          </w:p>
        </w:tc>
        <w:tc>
          <w:tcPr>
            <w:tcW w:w="147" w:type="pct"/>
          </w:tcPr>
          <w:p w14:paraId="648A1C2D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67D99E" w14:textId="5A419AE0" w:rsidR="00547F1B" w:rsidRPr="00266569" w:rsidRDefault="00732DE4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148,934</w:t>
            </w:r>
          </w:p>
        </w:tc>
        <w:tc>
          <w:tcPr>
            <w:tcW w:w="146" w:type="pct"/>
          </w:tcPr>
          <w:p w14:paraId="28145220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9F534B" w14:textId="3788A1D2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27,103</w:t>
            </w:r>
          </w:p>
        </w:tc>
      </w:tr>
      <w:tr w:rsidR="005B7397" w:rsidRPr="00554057" w14:paraId="0C57CBF3" w14:textId="77777777" w:rsidTr="00A13951">
        <w:tc>
          <w:tcPr>
            <w:tcW w:w="2106" w:type="pct"/>
          </w:tcPr>
          <w:p w14:paraId="2BAB656B" w14:textId="77777777" w:rsidR="00547F1B" w:rsidRPr="00554057" w:rsidRDefault="00547F1B" w:rsidP="005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95E94AF" w14:textId="0ABA3897" w:rsidR="00547F1B" w:rsidRPr="00554057" w:rsidRDefault="00732DE4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148,934</w:t>
            </w:r>
          </w:p>
        </w:tc>
        <w:tc>
          <w:tcPr>
            <w:tcW w:w="149" w:type="pct"/>
          </w:tcPr>
          <w:p w14:paraId="6C7ADD1B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081455A" w14:textId="25366ED6" w:rsidR="00547F1B" w:rsidRPr="00554057" w:rsidRDefault="00547F1B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  <w:tc>
          <w:tcPr>
            <w:tcW w:w="147" w:type="pct"/>
          </w:tcPr>
          <w:p w14:paraId="3A4E60F1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E9CFD2" w14:textId="45487D27" w:rsidR="00547F1B" w:rsidRPr="00554057" w:rsidRDefault="00732DE4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148,934</w:t>
            </w:r>
          </w:p>
        </w:tc>
        <w:tc>
          <w:tcPr>
            <w:tcW w:w="146" w:type="pct"/>
          </w:tcPr>
          <w:p w14:paraId="03D69611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A47B782" w14:textId="12EC35F9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</w:tr>
    </w:tbl>
    <w:p w14:paraId="1431AEE5" w14:textId="77777777" w:rsidR="008E56CF" w:rsidRPr="00554057" w:rsidRDefault="008E56CF" w:rsidP="00D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70"/>
        <w:gridCol w:w="270"/>
        <w:gridCol w:w="1177"/>
        <w:gridCol w:w="264"/>
        <w:gridCol w:w="1080"/>
        <w:gridCol w:w="268"/>
        <w:gridCol w:w="1084"/>
      </w:tblGrid>
      <w:tr w:rsidR="005B7397" w:rsidRPr="00554057" w14:paraId="52B8A952" w14:textId="77777777" w:rsidTr="005B7397">
        <w:tc>
          <w:tcPr>
            <w:tcW w:w="2107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25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4E5FE717" w14:textId="77777777" w:rsidTr="00A13951">
        <w:tc>
          <w:tcPr>
            <w:tcW w:w="2107" w:type="pct"/>
            <w:shd w:val="clear" w:color="auto" w:fill="auto"/>
          </w:tcPr>
          <w:p w14:paraId="11449CDD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042773F" w14:textId="114724DB" w:rsidR="00A33E14" w:rsidRPr="00554057" w:rsidRDefault="007109C9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60E55EC3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A71457E" w14:textId="2C642A22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86D3ECB" w14:textId="2D467125" w:rsidR="00A33E14" w:rsidRPr="00554057" w:rsidRDefault="007109C9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220ED9A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EC172DA" w14:textId="42379BF3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1D03B9AE" w14:textId="77777777" w:rsidTr="00A13951">
        <w:tc>
          <w:tcPr>
            <w:tcW w:w="2107" w:type="pct"/>
            <w:shd w:val="clear" w:color="auto" w:fill="auto"/>
          </w:tcPr>
          <w:p w14:paraId="50314BA6" w14:textId="7BB9D6F1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E300789" w14:textId="7B29C2F3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639DB94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34D9E6EF" w14:textId="149BF96C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67D2841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A7E1FC1" w14:textId="59DF99E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center"/>
          </w:tcPr>
          <w:p w14:paraId="4394F64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4B98A84" w14:textId="51FDE700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B7397" w:rsidRPr="00554057" w14:paraId="7F495B30" w14:textId="77777777" w:rsidTr="005B7397">
        <w:tc>
          <w:tcPr>
            <w:tcW w:w="2107" w:type="pct"/>
          </w:tcPr>
          <w:p w14:paraId="32F705E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397" w:rsidRPr="00554057" w14:paraId="746966FA" w14:textId="77777777" w:rsidTr="00A13951">
        <w:tc>
          <w:tcPr>
            <w:tcW w:w="2107" w:type="pct"/>
          </w:tcPr>
          <w:p w14:paraId="72A026DB" w14:textId="7BF59C36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04FF853D" w14:textId="20E61D82" w:rsidR="00641E4C" w:rsidRPr="00554057" w:rsidRDefault="0052295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C6CD4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7" w:type="pct"/>
          </w:tcPr>
          <w:p w14:paraId="59A73B5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F9D668D" w14:textId="2612C49F" w:rsidR="00641E4C" w:rsidRPr="00554057" w:rsidRDefault="00C163A2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4" w:type="pct"/>
          </w:tcPr>
          <w:p w14:paraId="5474348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0FB18E" w14:textId="60B771BE" w:rsidR="00641E4C" w:rsidRPr="00554057" w:rsidRDefault="0052295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1B42E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E20868" w14:textId="7A760DB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397" w:rsidRPr="00554057" w14:paraId="4B12C3CA" w14:textId="77777777" w:rsidTr="00A13951">
        <w:tc>
          <w:tcPr>
            <w:tcW w:w="2107" w:type="pct"/>
          </w:tcPr>
          <w:p w14:paraId="233CB1FD" w14:textId="39B048B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4ABE5694" w:rsidR="00641E4C" w:rsidRPr="00554057" w:rsidRDefault="00522953" w:rsidP="00A13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C6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7" w:type="pct"/>
          </w:tcPr>
          <w:p w14:paraId="0BDDDE9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373561F6" w:rsidR="00641E4C" w:rsidRPr="00554057" w:rsidRDefault="00C163A2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44" w:type="pct"/>
          </w:tcPr>
          <w:p w14:paraId="5FC07B0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78936B79" w:rsidR="00641E4C" w:rsidRPr="00554057" w:rsidRDefault="0052295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D8AE8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1DF9544A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07AEFE" w14:textId="7AA86A93" w:rsidR="00FD5695" w:rsidRDefault="00FD5695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0"/>
        <w:gridCol w:w="270"/>
        <w:gridCol w:w="1080"/>
        <w:gridCol w:w="270"/>
        <w:gridCol w:w="1081"/>
      </w:tblGrid>
      <w:tr w:rsidR="00CB745D" w:rsidRPr="00554057" w14:paraId="32CE6133" w14:textId="77777777" w:rsidTr="007C4E52">
        <w:tc>
          <w:tcPr>
            <w:tcW w:w="2108" w:type="pct"/>
          </w:tcPr>
          <w:p w14:paraId="5957CF5E" w14:textId="6A11DCD4" w:rsidR="00CB745D" w:rsidRPr="00554057" w:rsidRDefault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1" w:type="pct"/>
            <w:gridSpan w:val="3"/>
          </w:tcPr>
          <w:p w14:paraId="18BB3A25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B24D9E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0589EBD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430" w:rsidRPr="00554057" w14:paraId="2B2523BA" w14:textId="77777777" w:rsidTr="007C4E52">
        <w:tc>
          <w:tcPr>
            <w:tcW w:w="2108" w:type="pct"/>
            <w:shd w:val="clear" w:color="auto" w:fill="auto"/>
          </w:tcPr>
          <w:p w14:paraId="32739F4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8B1E752" w14:textId="66BF9642" w:rsidR="00A33E14" w:rsidRPr="00554057" w:rsidRDefault="007109C9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7C03F2AD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3E81D866" w14:textId="212E8F6E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6579D2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A3450FC" w14:textId="7BB3C217" w:rsidR="00A33E14" w:rsidRPr="00554057" w:rsidRDefault="007109C9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0413A466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00969029" w14:textId="0531B4C0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4430" w:rsidRPr="00554057" w14:paraId="49C57D5D" w14:textId="77777777" w:rsidTr="007C4E52">
        <w:tc>
          <w:tcPr>
            <w:tcW w:w="2108" w:type="pct"/>
            <w:shd w:val="clear" w:color="auto" w:fill="auto"/>
          </w:tcPr>
          <w:p w14:paraId="4AD85E3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9A2C8BE" w14:textId="33152B19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24FC0D12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748E4287" w14:textId="34FD6EBF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09B30D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CACEB31" w14:textId="694DAA3B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00C776CB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F2501DD" w14:textId="073379A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5C58D545" w14:textId="77777777" w:rsidTr="007C4E52">
        <w:tc>
          <w:tcPr>
            <w:tcW w:w="2108" w:type="pct"/>
          </w:tcPr>
          <w:p w14:paraId="386724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67EBCE5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430" w:rsidRPr="00554057" w14:paraId="6963CA99" w14:textId="77777777" w:rsidTr="007C4E52">
        <w:tc>
          <w:tcPr>
            <w:tcW w:w="2108" w:type="pct"/>
          </w:tcPr>
          <w:p w14:paraId="56FAB233" w14:textId="741CFA1F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A932B36" w14:textId="33E6B9BA" w:rsidR="00641E4C" w:rsidRPr="00554057" w:rsidRDefault="00746AA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EDAAE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AC25C85" w14:textId="01236BE2" w:rsidR="00641E4C" w:rsidRPr="00554057" w:rsidRDefault="00C163A2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645D2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560D9C" w14:textId="2095E8D5" w:rsidR="00641E4C" w:rsidRPr="00554057" w:rsidRDefault="00746AAE" w:rsidP="007C4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</w:t>
            </w:r>
            <w:r w:rsidR="005C05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6550A37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75B314" w14:textId="1185C28B" w:rsidR="00641E4C" w:rsidRPr="00554057" w:rsidRDefault="00C163A2" w:rsidP="007C4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</w:tr>
      <w:tr w:rsidR="003E4430" w:rsidRPr="00554057" w14:paraId="3E57DBD3" w14:textId="77777777" w:rsidTr="007C4E52">
        <w:tc>
          <w:tcPr>
            <w:tcW w:w="2108" w:type="pct"/>
          </w:tcPr>
          <w:p w14:paraId="34604299" w14:textId="22D907E3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6BE7BA73" w14:textId="72DCDBEF" w:rsidR="00641E4C" w:rsidRPr="00554057" w:rsidRDefault="00746AAE" w:rsidP="007C4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47" w:type="pct"/>
          </w:tcPr>
          <w:p w14:paraId="33E8C9EF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97AEEB" w14:textId="4669F808" w:rsidR="00641E4C" w:rsidRPr="00554057" w:rsidRDefault="00C163A2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4A1E1FB9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B3D873" w14:textId="1B1C3930" w:rsidR="00641E4C" w:rsidRPr="00554057" w:rsidRDefault="00746AA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47" w:type="pct"/>
          </w:tcPr>
          <w:p w14:paraId="0E8357E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FCFB4CC" w14:textId="33FF38B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3E4430" w:rsidRPr="00554057" w14:paraId="1F6ED73B" w14:textId="77777777" w:rsidTr="007C4E52">
        <w:tc>
          <w:tcPr>
            <w:tcW w:w="2108" w:type="pct"/>
          </w:tcPr>
          <w:p w14:paraId="4B990A6A" w14:textId="728E258E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9315967" w14:textId="5A47C872" w:rsidR="00641E4C" w:rsidRPr="00554057" w:rsidRDefault="00746AA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47" w:type="pct"/>
          </w:tcPr>
          <w:p w14:paraId="053F968B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37F08F7" w14:textId="11718F68" w:rsidR="00641E4C" w:rsidRPr="00554057" w:rsidRDefault="00C163A2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6B87EDF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8C09E27" w14:textId="74566B47" w:rsidR="00641E4C" w:rsidRPr="00554057" w:rsidRDefault="00746AA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</w:t>
            </w:r>
            <w:r w:rsidR="005C05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08029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22DA82F0" w:rsidR="00641E4C" w:rsidRPr="00554057" w:rsidRDefault="00C163A2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1,914</w:t>
            </w:r>
          </w:p>
        </w:tc>
      </w:tr>
    </w:tbl>
    <w:p w14:paraId="4ED4EB68" w14:textId="77777777" w:rsidR="00CB745D" w:rsidRPr="00CB745D" w:rsidRDefault="00CB745D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0"/>
        <w:gridCol w:w="270"/>
        <w:gridCol w:w="1080"/>
        <w:gridCol w:w="270"/>
        <w:gridCol w:w="1080"/>
        <w:gridCol w:w="270"/>
        <w:gridCol w:w="1081"/>
      </w:tblGrid>
      <w:tr w:rsidR="00A334E1" w:rsidRPr="00554057" w14:paraId="18C3BE4D" w14:textId="77777777" w:rsidTr="003E4430">
        <w:trPr>
          <w:tblHeader/>
        </w:trPr>
        <w:tc>
          <w:tcPr>
            <w:tcW w:w="2206" w:type="pct"/>
            <w:shd w:val="clear" w:color="auto" w:fill="auto"/>
            <w:vAlign w:val="bottom"/>
          </w:tcPr>
          <w:p w14:paraId="26786E9F" w14:textId="0EA4F096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2794" w:type="pct"/>
            <w:gridSpan w:val="7"/>
            <w:shd w:val="clear" w:color="auto" w:fill="auto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C9F" w:rsidRPr="00554057" w14:paraId="7A6BF538" w14:textId="77777777" w:rsidTr="003E4430">
        <w:trPr>
          <w:tblHeader/>
        </w:trPr>
        <w:tc>
          <w:tcPr>
            <w:tcW w:w="2206" w:type="pct"/>
            <w:shd w:val="clear" w:color="auto" w:fill="auto"/>
            <w:vAlign w:val="bottom"/>
          </w:tcPr>
          <w:p w14:paraId="2868524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5C04F84" w14:textId="32A084B9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DB76CF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0DD37A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AC99F1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59AAD0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9EDF19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444B1F6" w14:textId="3C8F0FC3" w:rsidR="005543BE" w:rsidRPr="00554057" w:rsidRDefault="00533953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13C9F" w:rsidRPr="00554057" w14:paraId="536B4CB0" w14:textId="77777777" w:rsidTr="003E4430">
        <w:trPr>
          <w:tblHeader/>
        </w:trPr>
        <w:tc>
          <w:tcPr>
            <w:tcW w:w="2206" w:type="pct"/>
            <w:shd w:val="clear" w:color="auto" w:fill="auto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9474181" w14:textId="022D1894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1D56AB3" w14:textId="0CFB90CB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43BE" w:rsidRPr="00554057" w14:paraId="5D8146A3" w14:textId="77777777" w:rsidTr="003E4430">
        <w:trPr>
          <w:tblHeader/>
        </w:trPr>
        <w:tc>
          <w:tcPr>
            <w:tcW w:w="2206" w:type="pct"/>
            <w:shd w:val="clear" w:color="auto" w:fill="auto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4" w:type="pct"/>
            <w:gridSpan w:val="7"/>
            <w:shd w:val="clear" w:color="auto" w:fill="auto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C9F" w:rsidRPr="00554057" w14:paraId="1FA29685" w14:textId="77777777" w:rsidTr="003E4430">
        <w:tc>
          <w:tcPr>
            <w:tcW w:w="2206" w:type="pct"/>
            <w:shd w:val="clear" w:color="auto" w:fill="auto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789F1FC7" w:rsidR="005543BE" w:rsidRPr="00554057" w:rsidRDefault="00C163A2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  <w:tc>
          <w:tcPr>
            <w:tcW w:w="147" w:type="pct"/>
            <w:shd w:val="clear" w:color="auto" w:fill="auto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03E1F1" w14:textId="5EDA5BD9" w:rsidR="00C77EAC" w:rsidRPr="00554057" w:rsidRDefault="000E1734" w:rsidP="00D3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20C10C7" w14:textId="7A028C2A" w:rsidR="005543BE" w:rsidRPr="00554057" w:rsidRDefault="000E1734" w:rsidP="00D3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4E25D446" w:rsidR="005543BE" w:rsidRPr="00554057" w:rsidRDefault="000E1734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</w:tr>
    </w:tbl>
    <w:p w14:paraId="2921D216" w14:textId="77777777" w:rsidR="00C81E0F" w:rsidRPr="00554057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55B011" w14:textId="67619838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6AD7" w:rsidRPr="00A02BFC">
        <w:rPr>
          <w:rFonts w:ascii="Angsana New" w:hAnsi="Angsana New" w:cs="Angsana New" w:hint="cs"/>
          <w:sz w:val="30"/>
          <w:szCs w:val="30"/>
        </w:rPr>
        <w:t>3</w:t>
      </w:r>
      <w:r w:rsidR="00A76AD7" w:rsidRPr="00A02BFC">
        <w:rPr>
          <w:rFonts w:ascii="Angsana New" w:hAnsi="Angsana New" w:cs="Angsana New"/>
          <w:sz w:val="30"/>
          <w:szCs w:val="30"/>
        </w:rPr>
        <w:t>0</w:t>
      </w:r>
      <w:r w:rsidR="00A76AD7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6AD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6D113B">
        <w:rPr>
          <w:rFonts w:asciiTheme="majorBidi" w:hAnsiTheme="majorBidi" w:cstheme="majorBidi"/>
          <w:sz w:val="30"/>
          <w:szCs w:val="30"/>
        </w:rPr>
        <w:t>7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6D113B">
        <w:rPr>
          <w:rFonts w:asciiTheme="majorBidi" w:hAnsiTheme="majorBidi" w:cstheme="majorBidi"/>
          <w:sz w:val="30"/>
          <w:szCs w:val="30"/>
        </w:rPr>
        <w:t>6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8D37A3" w:rsidRPr="00554057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691F5E">
        <w:rPr>
          <w:rFonts w:asciiTheme="majorBidi" w:hAnsiTheme="majorBidi" w:cstheme="majorBidi"/>
          <w:sz w:val="30"/>
          <w:szCs w:val="30"/>
        </w:rPr>
        <w:t xml:space="preserve"> </w:t>
      </w:r>
      <w:r w:rsidR="0063634A">
        <w:rPr>
          <w:rFonts w:asciiTheme="majorBidi" w:hAnsiTheme="majorBidi" w:cstheme="majorBidi"/>
          <w:sz w:val="30"/>
          <w:szCs w:val="30"/>
        </w:rPr>
        <w:t>5.5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</w:p>
    <w:p w14:paraId="7CA2F95D" w14:textId="77777777" w:rsidR="007F0445" w:rsidRDefault="007F044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70"/>
        <w:gridCol w:w="1081"/>
        <w:gridCol w:w="270"/>
        <w:gridCol w:w="1080"/>
        <w:gridCol w:w="270"/>
        <w:gridCol w:w="1081"/>
      </w:tblGrid>
      <w:tr w:rsidR="003E4430" w:rsidRPr="00554057" w14:paraId="274CF030" w14:textId="77777777" w:rsidTr="00A76AD7">
        <w:tc>
          <w:tcPr>
            <w:tcW w:w="2205" w:type="pct"/>
          </w:tcPr>
          <w:p w14:paraId="46DFB158" w14:textId="5F08F098" w:rsidR="00544276" w:rsidRPr="00554057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24" w:type="pct"/>
            <w:gridSpan w:val="3"/>
          </w:tcPr>
          <w:p w14:paraId="0EA35AB5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BDB8E26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0E90AB8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AD7" w:rsidRPr="00554057" w14:paraId="38C952A2" w14:textId="77777777" w:rsidTr="00A76AD7">
        <w:tc>
          <w:tcPr>
            <w:tcW w:w="2205" w:type="pct"/>
            <w:shd w:val="clear" w:color="auto" w:fill="auto"/>
          </w:tcPr>
          <w:p w14:paraId="4DA735E2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2CAEDC7" w14:textId="3C2AB591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5E10BA7E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42CF4D63" w14:textId="653E1161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5D8B219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535287A" w14:textId="34AA420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635E770E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A0A50C4" w14:textId="5617FDED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76AD7" w:rsidRPr="00554057" w14:paraId="3EFD6461" w14:textId="77777777" w:rsidTr="00A76AD7">
        <w:tc>
          <w:tcPr>
            <w:tcW w:w="2205" w:type="pct"/>
            <w:shd w:val="clear" w:color="auto" w:fill="auto"/>
          </w:tcPr>
          <w:p w14:paraId="1E73EC1E" w14:textId="317134F2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035F784" w14:textId="3CE14355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11655AC6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8580CE8" w14:textId="56B94CC6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4F41C36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3EB2E3E" w14:textId="65C4A844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7059C634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F15B63F" w14:textId="50185163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6AD7" w:rsidRPr="00554057" w14:paraId="54F56B79" w14:textId="77777777" w:rsidTr="00A76AD7">
        <w:tc>
          <w:tcPr>
            <w:tcW w:w="2205" w:type="pct"/>
          </w:tcPr>
          <w:p w14:paraId="1A00C0BF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14:paraId="29EF1B42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AD7" w:rsidRPr="00554057" w14:paraId="72C9BFB6" w14:textId="77777777" w:rsidTr="00A76AD7">
        <w:tc>
          <w:tcPr>
            <w:tcW w:w="2205" w:type="pct"/>
          </w:tcPr>
          <w:p w14:paraId="60442F48" w14:textId="03B700ED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95" w:type="pct"/>
            <w:gridSpan w:val="7"/>
          </w:tcPr>
          <w:p w14:paraId="32D6BAD1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6AD7" w:rsidRPr="00554057" w14:paraId="116C9522" w14:textId="77777777" w:rsidTr="00A76AD7">
        <w:tc>
          <w:tcPr>
            <w:tcW w:w="2205" w:type="pct"/>
          </w:tcPr>
          <w:p w14:paraId="39A73DB7" w14:textId="2603BE31" w:rsidR="00A76AD7" w:rsidRPr="00554057" w:rsidRDefault="00A76AD7" w:rsidP="00A7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</w:tcPr>
          <w:p w14:paraId="5FF7668D" w14:textId="3622A124" w:rsidR="00A76AD7" w:rsidRPr="00554057" w:rsidRDefault="0044199D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47" w:type="pct"/>
          </w:tcPr>
          <w:p w14:paraId="31261D98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4A190D" w14:textId="58BC1D83" w:rsidR="00A76AD7" w:rsidRPr="00554057" w:rsidRDefault="00A76AD7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7" w:type="pct"/>
          </w:tcPr>
          <w:p w14:paraId="1BAFD07B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DDC079" w14:textId="2A53DC67" w:rsidR="00A76AD7" w:rsidRPr="00554057" w:rsidRDefault="004D03F0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2DA7DD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8DB530" w14:textId="67D335BA" w:rsidR="00A76AD7" w:rsidRPr="00554057" w:rsidRDefault="00A76AD7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6AD7" w:rsidRPr="00554057" w14:paraId="4B45400B" w14:textId="77777777" w:rsidTr="00A76AD7">
        <w:tc>
          <w:tcPr>
            <w:tcW w:w="2205" w:type="pct"/>
          </w:tcPr>
          <w:p w14:paraId="3D3215A5" w14:textId="76075577" w:rsidR="00A76AD7" w:rsidRPr="00554057" w:rsidRDefault="00A76AD7" w:rsidP="00A7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88" w:type="pct"/>
          </w:tcPr>
          <w:p w14:paraId="45754052" w14:textId="132F0281" w:rsidR="00A76AD7" w:rsidRDefault="0044199D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3E315A6A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665912" w14:textId="4B449FD5" w:rsidR="00A76AD7" w:rsidRPr="00554057" w:rsidRDefault="00A76AD7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47" w:type="pct"/>
          </w:tcPr>
          <w:p w14:paraId="1F73C2BC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026CCE" w14:textId="6E3B20E0" w:rsidR="00A76AD7" w:rsidRDefault="004D03F0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14F1C0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8B4791" w14:textId="2CC10C3E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6AD7" w:rsidRPr="00554057" w14:paraId="00B5BCD7" w14:textId="77777777" w:rsidTr="00A76AD7">
        <w:tc>
          <w:tcPr>
            <w:tcW w:w="2205" w:type="pct"/>
          </w:tcPr>
          <w:p w14:paraId="0DA1F0A8" w14:textId="4F28F0FA" w:rsidR="00A76AD7" w:rsidRPr="00554057" w:rsidRDefault="00A76AD7" w:rsidP="00A7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304FB0C4" w:rsidR="00A76AD7" w:rsidRPr="00554057" w:rsidRDefault="0044199D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47" w:type="pct"/>
          </w:tcPr>
          <w:p w14:paraId="6775940C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3C857B2D" w:rsidR="00A76AD7" w:rsidRPr="00554057" w:rsidRDefault="00A76AD7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47" w:type="pct"/>
          </w:tcPr>
          <w:p w14:paraId="12DF09D9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6D6919D3" w:rsidR="00A76AD7" w:rsidRPr="00554057" w:rsidRDefault="004D03F0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F7ED1A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04FF810A" w:rsidR="00A76AD7" w:rsidRPr="00EC5BF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28B9ED2D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16C89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116C89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DC4092" w:rsidRPr="00116C89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116C89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116C8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660E9" w:rsidRPr="00116C89">
        <w:rPr>
          <w:rFonts w:ascii="Angsana New" w:hAnsi="Angsana New" w:cs="Angsana New" w:hint="cs"/>
          <w:sz w:val="30"/>
          <w:szCs w:val="30"/>
        </w:rPr>
        <w:t>3</w:t>
      </w:r>
      <w:r w:rsidR="001660E9" w:rsidRPr="00116C89">
        <w:rPr>
          <w:rFonts w:ascii="Angsana New" w:hAnsi="Angsana New" w:cs="Angsana New"/>
          <w:sz w:val="30"/>
          <w:szCs w:val="30"/>
        </w:rPr>
        <w:t>0</w:t>
      </w:r>
      <w:r w:rsidR="001660E9" w:rsidRPr="00116C89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1660E9" w:rsidRPr="00116C8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116C89">
        <w:rPr>
          <w:rFonts w:asciiTheme="majorBidi" w:hAnsiTheme="majorBidi" w:cstheme="majorBidi"/>
          <w:sz w:val="30"/>
          <w:szCs w:val="30"/>
        </w:rPr>
        <w:t>256</w:t>
      </w:r>
      <w:r w:rsidR="006D113B" w:rsidRPr="00116C89">
        <w:rPr>
          <w:rFonts w:asciiTheme="majorBidi" w:hAnsiTheme="majorBidi" w:cstheme="majorBidi"/>
          <w:sz w:val="30"/>
          <w:szCs w:val="30"/>
        </w:rPr>
        <w:t>7</w:t>
      </w:r>
    </w:p>
    <w:p w14:paraId="4CFEA22F" w14:textId="77777777" w:rsidR="009616AC" w:rsidRDefault="009616AC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AE2D2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F01BB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231D01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E1D0D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6C6C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75B13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49969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4687A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040B6" w14:textId="38850099" w:rsidR="00BB102D" w:rsidRPr="00554057" w:rsidRDefault="00BF03CC" w:rsidP="00FA17C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ลูกหนี้การค้า</w:t>
      </w:r>
    </w:p>
    <w:p w14:paraId="7CCDA31A" w14:textId="77777777" w:rsidR="004D547E" w:rsidRPr="002E01B9" w:rsidRDefault="004D547E" w:rsidP="00903474">
      <w:pPr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0"/>
        <w:gridCol w:w="1089"/>
        <w:gridCol w:w="272"/>
        <w:gridCol w:w="1058"/>
        <w:gridCol w:w="21"/>
        <w:gridCol w:w="270"/>
        <w:gridCol w:w="1065"/>
        <w:gridCol w:w="14"/>
        <w:gridCol w:w="244"/>
        <w:gridCol w:w="26"/>
        <w:gridCol w:w="1082"/>
      </w:tblGrid>
      <w:tr w:rsidR="004D547E" w:rsidRPr="00554057" w14:paraId="02512A99" w14:textId="77777777" w:rsidTr="005F3B07">
        <w:trPr>
          <w:trHeight w:val="385"/>
        </w:trPr>
        <w:tc>
          <w:tcPr>
            <w:tcW w:w="4130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4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5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6834B28" w14:textId="77777777" w:rsidTr="005F3B07">
        <w:trPr>
          <w:trHeight w:val="385"/>
        </w:trPr>
        <w:tc>
          <w:tcPr>
            <w:tcW w:w="4130" w:type="dxa"/>
          </w:tcPr>
          <w:p w14:paraId="38966955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D53AE3A" w14:textId="2A29D1EA" w:rsidR="00A33E14" w:rsidRPr="00554057" w:rsidRDefault="001660E9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vAlign w:val="center"/>
          </w:tcPr>
          <w:p w14:paraId="0E4FEAC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AEF542D" w14:textId="0345702B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7D017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8ACFD47" w14:textId="466C540D" w:rsidR="00A33E14" w:rsidRPr="00554057" w:rsidRDefault="001660E9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vAlign w:val="center"/>
          </w:tcPr>
          <w:p w14:paraId="4F7D739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AC87027" w14:textId="13D2CC3A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243E3B90" w14:textId="77777777" w:rsidTr="005F3B07">
        <w:trPr>
          <w:trHeight w:val="385"/>
        </w:trPr>
        <w:tc>
          <w:tcPr>
            <w:tcW w:w="4130" w:type="dxa"/>
          </w:tcPr>
          <w:p w14:paraId="7EDBE707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553AE145" w14:textId="0586B965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vAlign w:val="center"/>
          </w:tcPr>
          <w:p w14:paraId="4EE0E9D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57875F0" w14:textId="46C109A6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5149F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E8E362E" w14:textId="159D74D8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10C1732E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6C77D6" w14:textId="71C42F45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7DCF1D49" w14:textId="77777777" w:rsidTr="005F3B07">
        <w:trPr>
          <w:trHeight w:val="399"/>
        </w:trPr>
        <w:tc>
          <w:tcPr>
            <w:tcW w:w="4130" w:type="dxa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0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1CD7A738" w14:textId="77777777" w:rsidTr="005F3B07">
        <w:trPr>
          <w:trHeight w:val="399"/>
        </w:trPr>
        <w:tc>
          <w:tcPr>
            <w:tcW w:w="4130" w:type="dxa"/>
          </w:tcPr>
          <w:p w14:paraId="0DA367BE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0CF9EFE" w14:textId="40DB1CCE" w:rsidR="00641E4C" w:rsidRPr="00554057" w:rsidRDefault="005C388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660,07</w:t>
            </w:r>
            <w:r w:rsidR="00E824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48134E3D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7AD5D71" w14:textId="528F7C5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633,805</w:t>
            </w:r>
          </w:p>
        </w:tc>
        <w:tc>
          <w:tcPr>
            <w:tcW w:w="270" w:type="dxa"/>
          </w:tcPr>
          <w:p w14:paraId="40E6856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6979F18" w14:textId="564770B0" w:rsidR="00641E4C" w:rsidRPr="00554057" w:rsidRDefault="00116C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655,53</w:t>
            </w:r>
            <w:r w:rsidR="00E824E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61BF592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4CBE332" w14:textId="7C3F0BD6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</w:t>
            </w:r>
            <w:r w:rsidR="0053638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641E4C" w:rsidRPr="00554057" w14:paraId="6448DFB8" w14:textId="77777777" w:rsidTr="005F3B07">
        <w:trPr>
          <w:trHeight w:val="399"/>
        </w:trPr>
        <w:tc>
          <w:tcPr>
            <w:tcW w:w="4130" w:type="dxa"/>
          </w:tcPr>
          <w:p w14:paraId="1836CFB6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CB2DB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A5B2F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9CEFC9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0917D5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881C95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615256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E4C" w:rsidRPr="00554057" w14:paraId="41D9D49C" w14:textId="77777777" w:rsidTr="005F3B07">
        <w:trPr>
          <w:trHeight w:val="399"/>
        </w:trPr>
        <w:tc>
          <w:tcPr>
            <w:tcW w:w="4130" w:type="dxa"/>
          </w:tcPr>
          <w:p w14:paraId="5ABB86FC" w14:textId="2B5213DA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7365606" w14:textId="6C2959BA" w:rsidR="00641E4C" w:rsidRPr="00554057" w:rsidRDefault="005C388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175,533</w:t>
            </w:r>
          </w:p>
        </w:tc>
        <w:tc>
          <w:tcPr>
            <w:tcW w:w="272" w:type="dxa"/>
          </w:tcPr>
          <w:p w14:paraId="2A8F144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099114" w14:textId="55C57BAB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122,456</w:t>
            </w:r>
          </w:p>
        </w:tc>
        <w:tc>
          <w:tcPr>
            <w:tcW w:w="270" w:type="dxa"/>
          </w:tcPr>
          <w:p w14:paraId="600F895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F1425EB" w14:textId="3BBDEB70" w:rsidR="00641E4C" w:rsidRPr="00554057" w:rsidRDefault="00116C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170,1</w:t>
            </w:r>
            <w:r w:rsidR="000B75D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gridSpan w:val="2"/>
          </w:tcPr>
          <w:p w14:paraId="52FF905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1526AD9" w14:textId="184E3E3A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118,637</w:t>
            </w:r>
          </w:p>
        </w:tc>
      </w:tr>
      <w:tr w:rsidR="00641E4C" w:rsidRPr="00554057" w14:paraId="0E93D560" w14:textId="77777777" w:rsidTr="005F3B07">
        <w:trPr>
          <w:trHeight w:val="399"/>
        </w:trPr>
        <w:tc>
          <w:tcPr>
            <w:tcW w:w="4130" w:type="dxa"/>
          </w:tcPr>
          <w:p w14:paraId="5CBE2CFA" w14:textId="339C092E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6D05787" w14:textId="1A1DD0CA" w:rsidR="00641E4C" w:rsidRPr="00554057" w:rsidRDefault="005C388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16,507</w:t>
            </w:r>
          </w:p>
        </w:tc>
        <w:tc>
          <w:tcPr>
            <w:tcW w:w="272" w:type="dxa"/>
          </w:tcPr>
          <w:p w14:paraId="01BA8E5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CF27CB5" w14:textId="123A0DDD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  <w:tc>
          <w:tcPr>
            <w:tcW w:w="270" w:type="dxa"/>
          </w:tcPr>
          <w:p w14:paraId="2DA7304E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01F4F72F" w14:textId="2E91CE7D" w:rsidR="00641E4C" w:rsidRPr="00554057" w:rsidRDefault="00116C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16,507</w:t>
            </w:r>
          </w:p>
        </w:tc>
        <w:tc>
          <w:tcPr>
            <w:tcW w:w="270" w:type="dxa"/>
            <w:gridSpan w:val="2"/>
          </w:tcPr>
          <w:p w14:paraId="2DBB673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972A796" w14:textId="719C0879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</w:tr>
      <w:tr w:rsidR="00641E4C" w:rsidRPr="00554057" w14:paraId="2737E631" w14:textId="77777777" w:rsidTr="005F3B07">
        <w:trPr>
          <w:trHeight w:val="399"/>
        </w:trPr>
        <w:tc>
          <w:tcPr>
            <w:tcW w:w="4130" w:type="dxa"/>
          </w:tcPr>
          <w:p w14:paraId="586D79F9" w14:textId="4FA6FE83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AED24D6" w14:textId="22ACD85C" w:rsidR="00641E4C" w:rsidRPr="00554057" w:rsidRDefault="005C388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35,386</w:t>
            </w:r>
          </w:p>
        </w:tc>
        <w:tc>
          <w:tcPr>
            <w:tcW w:w="272" w:type="dxa"/>
          </w:tcPr>
          <w:p w14:paraId="76AB2EB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2BD775" w14:textId="23F212E2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129,115</w:t>
            </w:r>
          </w:p>
        </w:tc>
        <w:tc>
          <w:tcPr>
            <w:tcW w:w="270" w:type="dxa"/>
          </w:tcPr>
          <w:p w14:paraId="4CF5672A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7D8390EB" w14:textId="7C0A2E65" w:rsidR="00641E4C" w:rsidRPr="00554057" w:rsidRDefault="00116C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35,386</w:t>
            </w:r>
          </w:p>
        </w:tc>
        <w:tc>
          <w:tcPr>
            <w:tcW w:w="270" w:type="dxa"/>
            <w:gridSpan w:val="2"/>
          </w:tcPr>
          <w:p w14:paraId="3B5B7F5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030B260" w14:textId="7DCB7FD7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129,115</w:t>
            </w:r>
          </w:p>
        </w:tc>
      </w:tr>
      <w:tr w:rsidR="00641E4C" w:rsidRPr="00554057" w14:paraId="3C810CB4" w14:textId="77777777" w:rsidTr="005F3B07">
        <w:trPr>
          <w:trHeight w:val="399"/>
        </w:trPr>
        <w:tc>
          <w:tcPr>
            <w:tcW w:w="4130" w:type="dxa"/>
          </w:tcPr>
          <w:p w14:paraId="2686AD0F" w14:textId="099B0186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E853" w14:textId="72E88F81" w:rsidR="00641E4C" w:rsidRPr="00554057" w:rsidRDefault="005C388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159,4</w:t>
            </w:r>
            <w:r w:rsidR="00674DF9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2" w:type="dxa"/>
          </w:tcPr>
          <w:p w14:paraId="6C4283C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EC56784" w14:textId="407DDF00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143,586</w:t>
            </w:r>
          </w:p>
        </w:tc>
        <w:tc>
          <w:tcPr>
            <w:tcW w:w="270" w:type="dxa"/>
          </w:tcPr>
          <w:p w14:paraId="06211C1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FF09" w14:textId="5CC2FF25" w:rsidR="00641E4C" w:rsidRPr="00554057" w:rsidRDefault="00116C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159,448</w:t>
            </w:r>
          </w:p>
        </w:tc>
        <w:tc>
          <w:tcPr>
            <w:tcW w:w="270" w:type="dxa"/>
            <w:gridSpan w:val="2"/>
          </w:tcPr>
          <w:p w14:paraId="6ECAD8F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6F1FCED" w14:textId="68267B75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143,578</w:t>
            </w:r>
          </w:p>
        </w:tc>
      </w:tr>
      <w:tr w:rsidR="00641E4C" w:rsidRPr="00554057" w14:paraId="4C09711F" w14:textId="77777777" w:rsidTr="005F3B07">
        <w:trPr>
          <w:trHeight w:val="399"/>
        </w:trPr>
        <w:tc>
          <w:tcPr>
            <w:tcW w:w="4130" w:type="dxa"/>
          </w:tcPr>
          <w:p w14:paraId="3DD131ED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3774" w14:textId="16205C53" w:rsidR="00641E4C" w:rsidRPr="00E824E2" w:rsidRDefault="005C388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4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1,046,957</w:t>
            </w:r>
          </w:p>
        </w:tc>
        <w:tc>
          <w:tcPr>
            <w:tcW w:w="272" w:type="dxa"/>
          </w:tcPr>
          <w:p w14:paraId="34DD1543" w14:textId="77777777" w:rsidR="00641E4C" w:rsidRPr="00E824E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2085870E" w14:textId="55E042E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1,059,242</w:t>
            </w:r>
          </w:p>
        </w:tc>
        <w:tc>
          <w:tcPr>
            <w:tcW w:w="270" w:type="dxa"/>
          </w:tcPr>
          <w:p w14:paraId="3D9AE426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6B41" w14:textId="4BAAAAF4" w:rsidR="00641E4C" w:rsidRPr="00A55102" w:rsidRDefault="00116C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1,037,00</w:t>
            </w:r>
            <w:r w:rsidR="000B75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8329A9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860938E" w14:textId="305DDF1C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1,047,746</w:t>
            </w:r>
          </w:p>
        </w:tc>
      </w:tr>
      <w:tr w:rsidR="00641E4C" w:rsidRPr="00554057" w14:paraId="5E7C9240" w14:textId="77777777" w:rsidTr="005F3B07">
        <w:trPr>
          <w:trHeight w:val="399"/>
        </w:trPr>
        <w:tc>
          <w:tcPr>
            <w:tcW w:w="4130" w:type="dxa"/>
          </w:tcPr>
          <w:p w14:paraId="2145977E" w14:textId="77777777" w:rsidR="00641E4C" w:rsidRPr="00554057" w:rsidRDefault="00641E4C" w:rsidP="00641E4C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5D17F77" w14:textId="7AACCD9A" w:rsidR="00641E4C" w:rsidRPr="00A55102" w:rsidRDefault="005C388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(188,885)</w:t>
            </w:r>
          </w:p>
        </w:tc>
        <w:tc>
          <w:tcPr>
            <w:tcW w:w="272" w:type="dxa"/>
          </w:tcPr>
          <w:p w14:paraId="51139EAB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8BAE6ED" w14:textId="3CB9E4F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(165,206)</w:t>
            </w:r>
          </w:p>
        </w:tc>
        <w:tc>
          <w:tcPr>
            <w:tcW w:w="270" w:type="dxa"/>
          </w:tcPr>
          <w:p w14:paraId="353A0603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7AEF" w14:textId="1BE9927A" w:rsidR="00641E4C" w:rsidRPr="00A55102" w:rsidRDefault="00116C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(188,876)</w:t>
            </w:r>
          </w:p>
        </w:tc>
        <w:tc>
          <w:tcPr>
            <w:tcW w:w="270" w:type="dxa"/>
            <w:gridSpan w:val="2"/>
          </w:tcPr>
          <w:p w14:paraId="0349CE2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175C7BE" w14:textId="69D5FFD2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(165,197)</w:t>
            </w:r>
          </w:p>
        </w:tc>
      </w:tr>
      <w:tr w:rsidR="00641E4C" w:rsidRPr="00554057" w14:paraId="2E5927FD" w14:textId="77777777" w:rsidTr="005F3B07">
        <w:trPr>
          <w:trHeight w:val="399"/>
        </w:trPr>
        <w:tc>
          <w:tcPr>
            <w:tcW w:w="4130" w:type="dxa"/>
          </w:tcPr>
          <w:p w14:paraId="6C038401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EC03A3" w14:textId="4876D1E2" w:rsidR="00641E4C" w:rsidRPr="00A55102" w:rsidRDefault="005C388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858,072</w:t>
            </w:r>
          </w:p>
        </w:tc>
        <w:tc>
          <w:tcPr>
            <w:tcW w:w="272" w:type="dxa"/>
          </w:tcPr>
          <w:p w14:paraId="425465FF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15EAC54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894,036</w:t>
            </w:r>
          </w:p>
        </w:tc>
        <w:tc>
          <w:tcPr>
            <w:tcW w:w="270" w:type="dxa"/>
          </w:tcPr>
          <w:p w14:paraId="4F1C9447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1375F" w14:textId="0E001700" w:rsidR="00641E4C" w:rsidRPr="00A55102" w:rsidRDefault="00116C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848,12</w:t>
            </w:r>
            <w:r w:rsidR="000B75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1065E73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32B9B341" w:rsidR="00641E4C" w:rsidRPr="00554057" w:rsidRDefault="00C163A2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882,549</w:t>
            </w:r>
          </w:p>
        </w:tc>
      </w:tr>
      <w:tr w:rsidR="000D7619" w:rsidRPr="00554057" w14:paraId="359D43E1" w14:textId="77777777" w:rsidTr="005F3B07">
        <w:trPr>
          <w:trHeight w:val="399"/>
        </w:trPr>
        <w:tc>
          <w:tcPr>
            <w:tcW w:w="4130" w:type="dxa"/>
          </w:tcPr>
          <w:p w14:paraId="4100ADB5" w14:textId="77777777" w:rsidR="000D7619" w:rsidRPr="00554057" w:rsidRDefault="000D7619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5214D776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9ABA7D" w14:textId="77777777" w:rsidR="000D7619" w:rsidRPr="00A55102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3EF1011C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475C0" w14:textId="77777777" w:rsidR="000D7619" w:rsidRPr="00A55102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E613C8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9188A4" w14:textId="77777777" w:rsidR="000D7619" w:rsidRPr="00554057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433E321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E4C" w:rsidRPr="00E741BF" w14:paraId="53725B8B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3ED76BFD" w14:textId="0CAC7446" w:rsidR="00641E4C" w:rsidRPr="00E741BF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19" w:type="dxa"/>
            <w:gridSpan w:val="3"/>
          </w:tcPr>
          <w:p w14:paraId="695697BC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gridSpan w:val="2"/>
          </w:tcPr>
          <w:p w14:paraId="3A07E46F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5"/>
          </w:tcPr>
          <w:p w14:paraId="5BD347B2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E741BF" w14:paraId="6CACC05E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652EC234" w14:textId="22913D01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="001660E9"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60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1660E9"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66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660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9" w:type="dxa"/>
          </w:tcPr>
          <w:p w14:paraId="4DDD3582" w14:textId="7548C4E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3A5A964B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0447B76" w14:textId="16AACC64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1" w:type="dxa"/>
            <w:gridSpan w:val="2"/>
          </w:tcPr>
          <w:p w14:paraId="1E412AE5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517628A" w14:textId="2C7F6641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gridSpan w:val="2"/>
          </w:tcPr>
          <w:p w14:paraId="2D2C2FAF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132E2777" w14:textId="6377174E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E741BF" w14:paraId="2984F846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3A5CC292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1" w:type="dxa"/>
            <w:gridSpan w:val="10"/>
          </w:tcPr>
          <w:p w14:paraId="13A12E96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2C29BC" w14:paraId="3880DC20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6D356FB7" w14:textId="4D57DA4F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9" w:type="dxa"/>
          </w:tcPr>
          <w:p w14:paraId="360BBAF7" w14:textId="4887EFBE" w:rsidR="00641E4C" w:rsidRPr="002C29BC" w:rsidRDefault="002E09EB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23,679</w:t>
            </w:r>
          </w:p>
        </w:tc>
        <w:tc>
          <w:tcPr>
            <w:tcW w:w="272" w:type="dxa"/>
          </w:tcPr>
          <w:p w14:paraId="7B105664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CF312A" w14:textId="344FFC44" w:rsidR="00641E4C" w:rsidRPr="002C29BC" w:rsidRDefault="001660E9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15,563</w:t>
            </w:r>
          </w:p>
        </w:tc>
        <w:tc>
          <w:tcPr>
            <w:tcW w:w="291" w:type="dxa"/>
            <w:gridSpan w:val="2"/>
          </w:tcPr>
          <w:p w14:paraId="739DF564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DDBF511" w14:textId="3ADEBD93" w:rsidR="00641E4C" w:rsidRPr="002C29BC" w:rsidRDefault="002E09EB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23,679</w:t>
            </w:r>
          </w:p>
        </w:tc>
        <w:tc>
          <w:tcPr>
            <w:tcW w:w="258" w:type="dxa"/>
            <w:gridSpan w:val="2"/>
          </w:tcPr>
          <w:p w14:paraId="4A554AD7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452506C0" w14:textId="4D4CF760" w:rsidR="00641E4C" w:rsidRPr="002C29BC" w:rsidRDefault="001660E9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15,563</w:t>
            </w:r>
          </w:p>
        </w:tc>
      </w:tr>
    </w:tbl>
    <w:p w14:paraId="1AB251B6" w14:textId="79F3A46E" w:rsidR="009616AC" w:rsidRDefault="009616AC" w:rsidP="00CD4D3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12F810FE" w14:textId="51B08BA8" w:rsidR="005F3B07" w:rsidRDefault="005F3B07" w:rsidP="005F3B07"/>
    <w:p w14:paraId="7CEA8C63" w14:textId="4D18A26F" w:rsidR="005F3B07" w:rsidRDefault="005F3B07" w:rsidP="005F3B07"/>
    <w:p w14:paraId="451C4887" w14:textId="69173277" w:rsidR="005F3B07" w:rsidRDefault="005F3B07" w:rsidP="005F3B07"/>
    <w:p w14:paraId="39F7EDC0" w14:textId="7768B584" w:rsidR="005F3B07" w:rsidRDefault="005F3B07" w:rsidP="005F3B07"/>
    <w:p w14:paraId="07086FD5" w14:textId="69B700FD" w:rsidR="005F3B07" w:rsidRDefault="005F3B07" w:rsidP="005F3B07"/>
    <w:p w14:paraId="2CADD61C" w14:textId="23FBAEBD" w:rsidR="005F3B07" w:rsidRDefault="005F3B07" w:rsidP="005F3B07"/>
    <w:p w14:paraId="096B55D7" w14:textId="75C8D006" w:rsidR="005F3B07" w:rsidRDefault="005F3B07" w:rsidP="005F3B07"/>
    <w:p w14:paraId="33E17BDA" w14:textId="6C5935D5" w:rsidR="005F3B07" w:rsidRDefault="005F3B07" w:rsidP="005F3B07"/>
    <w:p w14:paraId="35730BD7" w14:textId="1999FA78" w:rsidR="005F3B07" w:rsidRDefault="005F3B07" w:rsidP="005F3B07"/>
    <w:p w14:paraId="432A8C62" w14:textId="52586DAF" w:rsidR="005F3B07" w:rsidRDefault="005F3B07" w:rsidP="005F3B07"/>
    <w:p w14:paraId="2574A380" w14:textId="06B11F93" w:rsidR="005F3B07" w:rsidRDefault="005F3B07" w:rsidP="005F3B07"/>
    <w:p w14:paraId="5414F51C" w14:textId="3475DC9F" w:rsidR="005F3B07" w:rsidRDefault="005F3B07" w:rsidP="005F3B07">
      <w:pPr>
        <w:rPr>
          <w:rFonts w:cstheme="minorBidi"/>
        </w:rPr>
      </w:pPr>
    </w:p>
    <w:p w14:paraId="289D8406" w14:textId="77777777" w:rsidR="00E86492" w:rsidRPr="00E86492" w:rsidRDefault="00E86492" w:rsidP="005F3B07">
      <w:pPr>
        <w:rPr>
          <w:rFonts w:cstheme="minorBidi"/>
        </w:rPr>
      </w:pPr>
    </w:p>
    <w:p w14:paraId="436F9A54" w14:textId="2B805146" w:rsidR="005F3B07" w:rsidRDefault="005F3B07" w:rsidP="005F3B07"/>
    <w:p w14:paraId="74BAAC37" w14:textId="386DA641" w:rsidR="005F3B07" w:rsidRDefault="005F3B07" w:rsidP="005F3B07"/>
    <w:p w14:paraId="618FD138" w14:textId="77777777" w:rsidR="005F3B07" w:rsidRPr="005F3B07" w:rsidRDefault="005F3B07" w:rsidP="005F3B07"/>
    <w:p w14:paraId="60D13C4C" w14:textId="316A517B" w:rsidR="00D762E4" w:rsidRPr="00554057" w:rsidRDefault="00787A54" w:rsidP="00165B9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 xml:space="preserve">  </w:t>
      </w:r>
      <w:r w:rsidR="00D762E4" w:rsidRPr="00554057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</w:p>
    <w:p w14:paraId="0EF2188C" w14:textId="15988C55" w:rsidR="00254786" w:rsidRPr="00554057" w:rsidRDefault="00254786" w:rsidP="0025478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DA2A2B" w:rsidRPr="00554057" w14:paraId="111DB06A" w14:textId="77777777" w:rsidTr="0036253A">
        <w:trPr>
          <w:trHeight w:val="385"/>
          <w:tblHeader/>
        </w:trPr>
        <w:tc>
          <w:tcPr>
            <w:tcW w:w="3960" w:type="dxa"/>
          </w:tcPr>
          <w:p w14:paraId="3F22BABE" w14:textId="77777777" w:rsidR="00DA2A2B" w:rsidRPr="00554057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0E9" w:rsidRPr="00554057" w14:paraId="1A7E4504" w14:textId="77777777" w:rsidTr="00867CA8">
        <w:trPr>
          <w:trHeight w:val="385"/>
          <w:tblHeader/>
        </w:trPr>
        <w:tc>
          <w:tcPr>
            <w:tcW w:w="3960" w:type="dxa"/>
          </w:tcPr>
          <w:p w14:paraId="6C4A6461" w14:textId="77777777" w:rsidR="001660E9" w:rsidRPr="00554057" w:rsidRDefault="001660E9" w:rsidP="001660E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63B860C" w14:textId="6A0548A0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492419F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EC1A45" w14:textId="6C0DBBE0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B8BB08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EC0662" w14:textId="697E26BA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7BDCDC5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8BD530" w14:textId="55C505AE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660E9" w:rsidRPr="00554057" w14:paraId="6A3F87D1" w14:textId="77777777" w:rsidTr="00867CA8">
        <w:trPr>
          <w:trHeight w:val="385"/>
          <w:tblHeader/>
        </w:trPr>
        <w:tc>
          <w:tcPr>
            <w:tcW w:w="3960" w:type="dxa"/>
          </w:tcPr>
          <w:p w14:paraId="3B05962B" w14:textId="77777777" w:rsidR="001660E9" w:rsidRPr="00554057" w:rsidRDefault="001660E9" w:rsidP="001660E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83241E" w14:textId="4A2F82F3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50D6552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4CD22" w14:textId="1DA0BEB4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6E8318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A7FF5E" w14:textId="0FE525F1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14FC9636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B6006" w14:textId="7D78134C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660E9" w:rsidRPr="00554057" w14:paraId="15D83999" w14:textId="77777777" w:rsidTr="0036253A">
        <w:trPr>
          <w:trHeight w:val="399"/>
          <w:tblHeader/>
        </w:trPr>
        <w:tc>
          <w:tcPr>
            <w:tcW w:w="3960" w:type="dxa"/>
          </w:tcPr>
          <w:p w14:paraId="224A3B43" w14:textId="77777777" w:rsidR="001660E9" w:rsidRPr="00554057" w:rsidRDefault="001660E9" w:rsidP="001660E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5451235" w14:textId="77777777" w:rsidR="001660E9" w:rsidRPr="00554057" w:rsidRDefault="001660E9" w:rsidP="001660E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EB4" w:rsidRPr="00554057" w14:paraId="09F50B95" w14:textId="77777777" w:rsidTr="00867CA8">
        <w:trPr>
          <w:trHeight w:val="399"/>
        </w:trPr>
        <w:tc>
          <w:tcPr>
            <w:tcW w:w="3960" w:type="dxa"/>
          </w:tcPr>
          <w:p w14:paraId="23265ADB" w14:textId="77777777" w:rsidR="00E77EB4" w:rsidRPr="00AB4C58" w:rsidRDefault="00E77EB4" w:rsidP="00E77E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002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2AAA7" w14:textId="0847F3B6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1,201,95</w:t>
            </w:r>
            <w:r w:rsidR="009B2B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99AEDE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67190" w14:textId="3F58D307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1,185,854</w:t>
            </w:r>
          </w:p>
        </w:tc>
        <w:tc>
          <w:tcPr>
            <w:tcW w:w="270" w:type="dxa"/>
          </w:tcPr>
          <w:p w14:paraId="75CF5EFA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7B8978" w14:textId="569A5553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1,201,95</w:t>
            </w:r>
            <w:r w:rsidR="009B2B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5582C2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60EDD" w14:textId="152363C2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1,185,854</w:t>
            </w:r>
          </w:p>
        </w:tc>
      </w:tr>
      <w:tr w:rsidR="00E77EB4" w:rsidRPr="00554057" w14:paraId="1CBCBAC1" w14:textId="77777777" w:rsidTr="00867CA8">
        <w:trPr>
          <w:trHeight w:val="399"/>
        </w:trPr>
        <w:tc>
          <w:tcPr>
            <w:tcW w:w="3960" w:type="dxa"/>
          </w:tcPr>
          <w:p w14:paraId="18C9F7B2" w14:textId="77777777" w:rsidR="00E77EB4" w:rsidRPr="00554057" w:rsidRDefault="00E77EB4" w:rsidP="00E77E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CDB55" w14:textId="236EB3E8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6,308</w:t>
            </w:r>
          </w:p>
        </w:tc>
        <w:tc>
          <w:tcPr>
            <w:tcW w:w="270" w:type="dxa"/>
          </w:tcPr>
          <w:p w14:paraId="4CB71C47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4A5D0" w14:textId="5F6FF060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  <w:tc>
          <w:tcPr>
            <w:tcW w:w="270" w:type="dxa"/>
          </w:tcPr>
          <w:p w14:paraId="3E19E41F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13EA6" w14:textId="3D8CA191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6,308</w:t>
            </w:r>
          </w:p>
        </w:tc>
        <w:tc>
          <w:tcPr>
            <w:tcW w:w="270" w:type="dxa"/>
          </w:tcPr>
          <w:p w14:paraId="01DD216D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581224" w14:textId="2E2EF2BF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</w:tr>
      <w:tr w:rsidR="00E77EB4" w:rsidRPr="00554057" w14:paraId="37EAEA83" w14:textId="77777777" w:rsidTr="00867CA8">
        <w:trPr>
          <w:trHeight w:val="399"/>
        </w:trPr>
        <w:tc>
          <w:tcPr>
            <w:tcW w:w="3960" w:type="dxa"/>
          </w:tcPr>
          <w:p w14:paraId="0F553B7C" w14:textId="77777777" w:rsidR="00E77EB4" w:rsidRPr="00554057" w:rsidRDefault="00E77EB4" w:rsidP="00E77E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C9101" w14:textId="68F8A2A5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4,656</w:t>
            </w:r>
          </w:p>
        </w:tc>
        <w:tc>
          <w:tcPr>
            <w:tcW w:w="270" w:type="dxa"/>
          </w:tcPr>
          <w:p w14:paraId="58638650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498AE" w14:textId="09F61849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5,369</w:t>
            </w:r>
          </w:p>
        </w:tc>
        <w:tc>
          <w:tcPr>
            <w:tcW w:w="270" w:type="dxa"/>
          </w:tcPr>
          <w:p w14:paraId="00024174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95A487" w14:textId="030A6DF0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4,656</w:t>
            </w:r>
          </w:p>
        </w:tc>
        <w:tc>
          <w:tcPr>
            <w:tcW w:w="270" w:type="dxa"/>
          </w:tcPr>
          <w:p w14:paraId="14D5C163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8BB6B" w14:textId="49507631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5,369</w:t>
            </w:r>
          </w:p>
        </w:tc>
      </w:tr>
      <w:tr w:rsidR="00E77EB4" w:rsidRPr="00554057" w14:paraId="4881BA66" w14:textId="77777777" w:rsidTr="00867CA8">
        <w:trPr>
          <w:trHeight w:val="399"/>
        </w:trPr>
        <w:tc>
          <w:tcPr>
            <w:tcW w:w="3960" w:type="dxa"/>
          </w:tcPr>
          <w:p w14:paraId="16278F89" w14:textId="6CFC75E0" w:rsidR="00E77EB4" w:rsidRPr="00554057" w:rsidRDefault="00E77EB4" w:rsidP="00E77E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A421B" w14:textId="25848C34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55,333</w:t>
            </w:r>
          </w:p>
        </w:tc>
        <w:tc>
          <w:tcPr>
            <w:tcW w:w="270" w:type="dxa"/>
          </w:tcPr>
          <w:p w14:paraId="3286B64A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FC5D" w14:textId="5BDBFD13" w:rsidR="00E77EB4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  <w:tc>
          <w:tcPr>
            <w:tcW w:w="270" w:type="dxa"/>
          </w:tcPr>
          <w:p w14:paraId="67DD6090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E59FE" w14:textId="240D687E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55,333</w:t>
            </w:r>
          </w:p>
        </w:tc>
        <w:tc>
          <w:tcPr>
            <w:tcW w:w="270" w:type="dxa"/>
          </w:tcPr>
          <w:p w14:paraId="315F2B68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110F39" w14:textId="56A64025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</w:tr>
      <w:tr w:rsidR="00E77EB4" w:rsidRPr="00554057" w14:paraId="08644D18" w14:textId="77777777" w:rsidTr="00867CA8">
        <w:trPr>
          <w:trHeight w:val="399"/>
        </w:trPr>
        <w:tc>
          <w:tcPr>
            <w:tcW w:w="3960" w:type="dxa"/>
          </w:tcPr>
          <w:p w14:paraId="4A3379FB" w14:textId="77777777" w:rsidR="00E77EB4" w:rsidRPr="00554057" w:rsidRDefault="00E77EB4" w:rsidP="00E77EB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3746" w14:textId="370C088A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1,268,2</w:t>
            </w:r>
            <w:r w:rsidR="009B2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520356B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E4487" w14:textId="7E15C939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1,240,605</w:t>
            </w:r>
          </w:p>
        </w:tc>
        <w:tc>
          <w:tcPr>
            <w:tcW w:w="270" w:type="dxa"/>
          </w:tcPr>
          <w:p w14:paraId="0B87D639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00D3" w14:textId="2D0353DD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1,268,2</w:t>
            </w:r>
            <w:r w:rsidR="00630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A56A0BB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60E600" w14:textId="117F38B3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1,240,605</w:t>
            </w:r>
          </w:p>
        </w:tc>
      </w:tr>
      <w:tr w:rsidR="00E77EB4" w:rsidRPr="00554057" w14:paraId="3866DE44" w14:textId="77777777" w:rsidTr="00867CA8">
        <w:trPr>
          <w:trHeight w:val="399"/>
        </w:trPr>
        <w:tc>
          <w:tcPr>
            <w:tcW w:w="3960" w:type="dxa"/>
          </w:tcPr>
          <w:p w14:paraId="0AEE42F3" w14:textId="77777777" w:rsidR="00E77EB4" w:rsidRPr="00554057" w:rsidRDefault="00E77EB4" w:rsidP="00E77EB4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626A" w14:textId="11B86655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(33,37</w:t>
            </w:r>
            <w:r w:rsidR="009B2B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83F92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B8D53" w14:textId="5348E65E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(27,643)</w:t>
            </w:r>
          </w:p>
        </w:tc>
        <w:tc>
          <w:tcPr>
            <w:tcW w:w="270" w:type="dxa"/>
          </w:tcPr>
          <w:p w14:paraId="230965FF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AADFF" w14:textId="634D20DD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(33,37</w:t>
            </w:r>
            <w:r w:rsidR="009B2B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1D89E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AFFC17" w14:textId="20FF5C10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(27,643)</w:t>
            </w:r>
          </w:p>
        </w:tc>
      </w:tr>
      <w:tr w:rsidR="00E77EB4" w:rsidRPr="00554057" w14:paraId="27996E36" w14:textId="77777777" w:rsidTr="00867CA8">
        <w:trPr>
          <w:trHeight w:val="399"/>
        </w:trPr>
        <w:tc>
          <w:tcPr>
            <w:tcW w:w="3960" w:type="dxa"/>
          </w:tcPr>
          <w:p w14:paraId="5D699D5C" w14:textId="77777777" w:rsidR="00E77EB4" w:rsidRPr="00554057" w:rsidRDefault="00E77EB4" w:rsidP="00E77EB4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1E500" w14:textId="1E66D2D5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1,234,874</w:t>
            </w:r>
          </w:p>
        </w:tc>
        <w:tc>
          <w:tcPr>
            <w:tcW w:w="270" w:type="dxa"/>
          </w:tcPr>
          <w:p w14:paraId="756B1267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265BE696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1,212,962</w:t>
            </w:r>
          </w:p>
        </w:tc>
        <w:tc>
          <w:tcPr>
            <w:tcW w:w="270" w:type="dxa"/>
          </w:tcPr>
          <w:p w14:paraId="591191B7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FEE27" w14:textId="6CC8A1AF" w:rsidR="00E77EB4" w:rsidRPr="00554057" w:rsidRDefault="00E77EB4" w:rsidP="00867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1,234,874</w:t>
            </w:r>
          </w:p>
        </w:tc>
        <w:tc>
          <w:tcPr>
            <w:tcW w:w="270" w:type="dxa"/>
          </w:tcPr>
          <w:p w14:paraId="08300B63" w14:textId="77777777" w:rsidR="00E77EB4" w:rsidRPr="00554057" w:rsidRDefault="00E77EB4" w:rsidP="00E7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01DBE47C" w:rsidR="00E77EB4" w:rsidRPr="00554057" w:rsidRDefault="00E77EB4" w:rsidP="00E77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1,212,962</w:t>
            </w:r>
          </w:p>
        </w:tc>
      </w:tr>
    </w:tbl>
    <w:p w14:paraId="06CD913D" w14:textId="77777777" w:rsidR="00641E4C" w:rsidRPr="002E01B9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641E4C" w:rsidRPr="00A245D0" w14:paraId="69304CD3" w14:textId="77777777" w:rsidTr="00300DCB">
        <w:trPr>
          <w:trHeight w:val="399"/>
        </w:trPr>
        <w:tc>
          <w:tcPr>
            <w:tcW w:w="3960" w:type="dxa"/>
          </w:tcPr>
          <w:p w14:paraId="17497700" w14:textId="64B5416A" w:rsidR="00641E4C" w:rsidRDefault="00641E4C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5F3B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BF6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</w:p>
          <w:p w14:paraId="78670A6C" w14:textId="1F17EAF5" w:rsidR="00641E4C" w:rsidRPr="00A245D0" w:rsidRDefault="00641E4C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407BFC1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425F4" w14:textId="77777777" w:rsidR="00641E4C" w:rsidRPr="00A245D0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F40EF7D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A245D0" w14:paraId="778234B0" w14:textId="77777777" w:rsidTr="00300DCB">
        <w:trPr>
          <w:trHeight w:val="399"/>
        </w:trPr>
        <w:tc>
          <w:tcPr>
            <w:tcW w:w="3960" w:type="dxa"/>
          </w:tcPr>
          <w:p w14:paraId="7D002040" w14:textId="494A113B" w:rsidR="00641E4C" w:rsidRPr="00A245D0" w:rsidRDefault="008B5C9C" w:rsidP="008B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F677E"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67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2F677E"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F677E"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2F67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67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08E24325" w14:textId="24C0E38A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369AB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A21C5" w14:textId="0F0EF82B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4E3A89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88DE8" w14:textId="3221E552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D8EBF3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0AE0E" w14:textId="6C3D7520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0B294D" w14:paraId="38D83FEF" w14:textId="77777777" w:rsidTr="00300DCB">
        <w:trPr>
          <w:trHeight w:val="399"/>
        </w:trPr>
        <w:tc>
          <w:tcPr>
            <w:tcW w:w="3960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677E" w:rsidRPr="000B294D" w14:paraId="6C309F84" w14:textId="77777777" w:rsidTr="00300DCB">
        <w:trPr>
          <w:trHeight w:val="399"/>
        </w:trPr>
        <w:tc>
          <w:tcPr>
            <w:tcW w:w="3960" w:type="dxa"/>
          </w:tcPr>
          <w:p w14:paraId="5B199202" w14:textId="3572CAE4" w:rsidR="002F677E" w:rsidRPr="00264CBF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4C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4CB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33CED" w14:textId="46952363" w:rsidR="002F677E" w:rsidRPr="000B294D" w:rsidRDefault="00115CA8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57199">
              <w:rPr>
                <w:rFonts w:asciiTheme="majorBidi" w:hAnsiTheme="majorBidi" w:cstheme="majorBidi"/>
                <w:sz w:val="30"/>
                <w:szCs w:val="30"/>
              </w:rPr>
              <w:t>807,904</w:t>
            </w:r>
          </w:p>
        </w:tc>
        <w:tc>
          <w:tcPr>
            <w:tcW w:w="270" w:type="dxa"/>
          </w:tcPr>
          <w:p w14:paraId="3A454702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FBC2" w14:textId="03482899" w:rsidR="002F677E" w:rsidRPr="000B294D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B4723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3B4723" w:rsidRPr="003B4723">
              <w:rPr>
                <w:rFonts w:asciiTheme="majorBidi" w:hAnsiTheme="majorBidi" w:cstheme="majorBidi"/>
                <w:sz w:val="30"/>
                <w:szCs w:val="30"/>
              </w:rPr>
              <w:t>81,64</w:t>
            </w:r>
            <w:r w:rsidR="00E861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E407C2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0A85DA" w14:textId="68A45053" w:rsidR="002F677E" w:rsidRPr="000B294D" w:rsidRDefault="00243757" w:rsidP="00867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3,786,39</w:t>
            </w:r>
            <w:r w:rsidR="00826E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BDD702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E4742" w14:textId="2997CCDF" w:rsidR="002F677E" w:rsidRPr="000B294D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C7612">
              <w:rPr>
                <w:rFonts w:asciiTheme="majorBidi" w:hAnsiTheme="majorBidi" w:cstheme="majorBidi"/>
                <w:sz w:val="30"/>
                <w:szCs w:val="30"/>
              </w:rPr>
              <w:t>3,580,43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F677E" w:rsidRPr="00A245D0" w14:paraId="0445610F" w14:textId="77777777" w:rsidTr="00300DCB">
        <w:trPr>
          <w:trHeight w:val="399"/>
        </w:trPr>
        <w:tc>
          <w:tcPr>
            <w:tcW w:w="3960" w:type="dxa"/>
          </w:tcPr>
          <w:p w14:paraId="2064846A" w14:textId="3020308C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="004409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การปรับลดมูลค่า </w:t>
            </w:r>
            <w:r w:rsidR="006B33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33A3"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6B33A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9838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9AEB" w14:textId="77777777" w:rsidR="002F677E" w:rsidRPr="00A245D0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BFCFD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56B06" w14:textId="1C9CC29D" w:rsidR="002F677E" w:rsidRPr="00A245D0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79B58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F7AD4" w14:textId="77777777" w:rsidR="002F677E" w:rsidRPr="00A245D0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7D43C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B5C4A3" w14:textId="77777777" w:rsidR="002F677E" w:rsidRPr="00A245D0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677E" w:rsidRPr="00A245D0" w14:paraId="127111DB" w14:textId="77777777" w:rsidTr="00300DCB">
        <w:trPr>
          <w:trHeight w:val="399"/>
        </w:trPr>
        <w:tc>
          <w:tcPr>
            <w:tcW w:w="3960" w:type="dxa"/>
          </w:tcPr>
          <w:p w14:paraId="74A926A2" w14:textId="03B0D6FD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BF8CF" w14:textId="4434F568" w:rsidR="002F677E" w:rsidRPr="00A245D0" w:rsidRDefault="00115CA8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</w:t>
            </w:r>
            <w:r w:rsidR="007C255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C4DCAA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39D4" w14:textId="42B98A8E" w:rsidR="002F677E" w:rsidRPr="00A245D0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(6,705)</w:t>
            </w:r>
          </w:p>
        </w:tc>
        <w:tc>
          <w:tcPr>
            <w:tcW w:w="270" w:type="dxa"/>
          </w:tcPr>
          <w:p w14:paraId="43814C36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5976C" w14:textId="1D76E04D" w:rsidR="002F677E" w:rsidRPr="00A245D0" w:rsidRDefault="00243757" w:rsidP="00867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</w:t>
            </w:r>
            <w:r w:rsidR="007C255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9EE1FA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00232" w14:textId="43B1E177" w:rsidR="002F677E" w:rsidRPr="00A245D0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C7612">
              <w:rPr>
                <w:rFonts w:asciiTheme="majorBidi" w:hAnsiTheme="majorBidi" w:cstheme="majorBidi"/>
                <w:sz w:val="30"/>
                <w:szCs w:val="30"/>
              </w:rPr>
              <w:t>(6,70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C761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677E" w:rsidRPr="00A245D0" w14:paraId="0A181E38" w14:textId="77777777" w:rsidTr="00300DCB">
        <w:trPr>
          <w:trHeight w:val="399"/>
        </w:trPr>
        <w:tc>
          <w:tcPr>
            <w:tcW w:w="3960" w:type="dxa"/>
          </w:tcPr>
          <w:p w14:paraId="16C6C24C" w14:textId="77777777" w:rsidR="002F677E" w:rsidRPr="00A245D0" w:rsidRDefault="002F677E" w:rsidP="002F677E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898E0" w14:textId="5C028ECF" w:rsidR="002F677E" w:rsidRPr="00A245D0" w:rsidRDefault="00115CA8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B57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813,637</w:t>
            </w:r>
          </w:p>
        </w:tc>
        <w:tc>
          <w:tcPr>
            <w:tcW w:w="270" w:type="dxa"/>
          </w:tcPr>
          <w:p w14:paraId="64ADBD36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709B6229" w:rsidR="002F677E" w:rsidRPr="00A245D0" w:rsidRDefault="003B4723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3,574,94</w:t>
            </w:r>
            <w:r w:rsidR="00E86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23D61E" w14:textId="77777777" w:rsidR="002F677E" w:rsidRPr="00A245D0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A1A0A" w14:textId="20B86A2A" w:rsidR="002F677E" w:rsidRPr="00302B14" w:rsidRDefault="00243757" w:rsidP="0077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3,792,126</w:t>
            </w:r>
          </w:p>
        </w:tc>
        <w:tc>
          <w:tcPr>
            <w:tcW w:w="270" w:type="dxa"/>
          </w:tcPr>
          <w:p w14:paraId="55259CA4" w14:textId="77777777" w:rsidR="002F677E" w:rsidRPr="00302B14" w:rsidRDefault="002F677E" w:rsidP="002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5E31C679" w:rsidR="002F677E" w:rsidRPr="00A245D0" w:rsidRDefault="002F677E" w:rsidP="002F6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6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5C76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46B181A" w14:textId="77777777" w:rsidR="009A26C3" w:rsidRPr="002E01B9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17C9F1FD" w:rsidR="009F0710" w:rsidRDefault="001E641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2F677E" w:rsidRPr="00A02BFC">
        <w:rPr>
          <w:rFonts w:ascii="Angsana New" w:hAnsi="Angsana New" w:cs="Angsana New" w:hint="cs"/>
          <w:sz w:val="30"/>
          <w:szCs w:val="30"/>
        </w:rPr>
        <w:t>3</w:t>
      </w:r>
      <w:r w:rsidR="002F677E" w:rsidRPr="00A02BFC">
        <w:rPr>
          <w:rFonts w:ascii="Angsana New" w:hAnsi="Angsana New" w:cs="Angsana New"/>
          <w:sz w:val="30"/>
          <w:szCs w:val="30"/>
        </w:rPr>
        <w:t>0</w:t>
      </w:r>
      <w:r w:rsidR="002F677E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677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E56CF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AC5">
        <w:rPr>
          <w:rFonts w:asciiTheme="majorBidi" w:hAnsiTheme="majorBidi" w:cstheme="majorBidi"/>
          <w:sz w:val="30"/>
          <w:szCs w:val="30"/>
          <w:lang w:val="en-GB"/>
        </w:rPr>
        <w:t>2567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กลุ่มบริษัทและบริษัทมีเจ้าหนี้ทรัสต์รีซีทจำนวน </w:t>
      </w:r>
      <w:r w:rsidR="0098508E">
        <w:rPr>
          <w:rFonts w:asciiTheme="majorBidi" w:hAnsiTheme="majorBidi" w:cstheme="majorBidi"/>
          <w:sz w:val="30"/>
          <w:szCs w:val="30"/>
          <w:lang w:val="en-GB"/>
        </w:rPr>
        <w:t>1,806</w:t>
      </w:r>
      <w:r w:rsidR="009838DD">
        <w:rPr>
          <w:rFonts w:asciiTheme="majorBidi" w:hAnsiTheme="majorBidi" w:cstheme="majorBidi"/>
          <w:sz w:val="30"/>
          <w:szCs w:val="30"/>
        </w:rPr>
        <w:t>.5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1,099</w:t>
      </w:r>
      <w:r w:rsidR="009838DD">
        <w:rPr>
          <w:rFonts w:asciiTheme="majorBidi" w:hAnsiTheme="majorBidi" w:cstheme="majorBidi"/>
          <w:i/>
          <w:iCs/>
          <w:sz w:val="30"/>
          <w:szCs w:val="30"/>
          <w:lang w:val="en-GB"/>
        </w:rPr>
        <w:t>.1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ล้านบาท) 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FB0349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85813">
        <w:rPr>
          <w:rFonts w:asciiTheme="majorBidi" w:hAnsiTheme="majorBidi" w:cstheme="majorBidi"/>
          <w:sz w:val="30"/>
          <w:szCs w:val="30"/>
        </w:rPr>
        <w:t>3.</w:t>
      </w:r>
      <w:r w:rsidR="00744D06">
        <w:rPr>
          <w:rFonts w:asciiTheme="majorBidi" w:hAnsiTheme="majorBidi" w:cstheme="majorBidi"/>
          <w:sz w:val="30"/>
          <w:szCs w:val="30"/>
        </w:rPr>
        <w:t>5</w:t>
      </w:r>
      <w:r w:rsidR="0022345B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9EF" w:rsidRPr="009D293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571E1B" w:rsidRPr="009D2936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85813">
        <w:rPr>
          <w:rFonts w:asciiTheme="majorBidi" w:hAnsiTheme="majorBidi" w:cstheme="majorBidi"/>
          <w:sz w:val="30"/>
          <w:szCs w:val="30"/>
          <w:lang w:val="en-GB"/>
        </w:rPr>
        <w:t>8.3</w:t>
      </w:r>
      <w:r w:rsidR="00F2674B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</w:t>
      </w:r>
      <w:r w:rsidR="00377C8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ร้อยละ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3.</w:t>
      </w:r>
      <w:r w:rsidR="00476294"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571E1B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CB60CE">
        <w:rPr>
          <w:rFonts w:asciiTheme="majorBidi" w:hAnsiTheme="majorBidi" w:cstheme="majorBidi"/>
          <w:i/>
          <w:iCs/>
          <w:sz w:val="30"/>
          <w:szCs w:val="30"/>
          <w:lang w:val="en-GB"/>
        </w:rPr>
        <w:br/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7.2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490972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</w:t>
      </w:r>
      <w:r w:rsidR="00B315AE">
        <w:rPr>
          <w:rFonts w:asciiTheme="majorBidi" w:hAnsiTheme="majorBidi" w:cstheme="majorBidi"/>
          <w:sz w:val="30"/>
          <w:szCs w:val="30"/>
          <w:lang w:val="en-GB"/>
        </w:rPr>
        <w:br/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การจ่ายชำระเจ้าหนี้ทรัสต์รีซีทให้แก่ธนาคารพาณิชย</w:t>
      </w:r>
      <w:r w:rsidR="00A4239A" w:rsidRPr="00490972">
        <w:rPr>
          <w:rFonts w:asciiTheme="majorBidi" w:hAnsiTheme="majorBidi" w:cstheme="majorBidi" w:hint="cs"/>
          <w:sz w:val="30"/>
          <w:szCs w:val="30"/>
          <w:cs/>
          <w:lang w:val="en-GB"/>
        </w:rPr>
        <w:t>์</w:t>
      </w:r>
    </w:p>
    <w:p w14:paraId="792C1A51" w14:textId="4EC1A48E" w:rsidR="009853B3" w:rsidRDefault="009853B3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5D2C29C" w14:textId="3180D182" w:rsidR="00CB60CE" w:rsidRDefault="00CB60C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5F2455D" w14:textId="77777777" w:rsidR="00CB60CE" w:rsidRPr="003271BC" w:rsidRDefault="00CB60C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DDE2A5E" w14:textId="372F0EB1" w:rsidR="00925F84" w:rsidRPr="00C400B7" w:rsidRDefault="00925F84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2B584C05" w14:textId="77777777" w:rsidR="00641E4C" w:rsidRPr="002E01B9" w:rsidRDefault="00641E4C" w:rsidP="00791B08">
      <w:pPr>
        <w:pStyle w:val="ListParagraph"/>
        <w:ind w:left="788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641E4C" w:rsidRPr="00F00207" w14:paraId="590D64F0" w14:textId="77777777" w:rsidTr="00F073EE">
        <w:trPr>
          <w:trHeight w:val="385"/>
          <w:tblHeader/>
        </w:trPr>
        <w:tc>
          <w:tcPr>
            <w:tcW w:w="3870" w:type="dxa"/>
          </w:tcPr>
          <w:p w14:paraId="756927B7" w14:textId="77777777" w:rsidR="00641E4C" w:rsidRPr="00F0020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597C2" w14:textId="77777777" w:rsidR="00641E4C" w:rsidRPr="00F0020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3BC61D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F33A39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3EE" w:rsidRPr="00F00207" w14:paraId="2A12DD8E" w14:textId="77777777" w:rsidTr="00F073EE">
        <w:trPr>
          <w:trHeight w:val="385"/>
        </w:trPr>
        <w:tc>
          <w:tcPr>
            <w:tcW w:w="3870" w:type="dxa"/>
          </w:tcPr>
          <w:p w14:paraId="71E628EC" w14:textId="432CED39" w:rsidR="00641E4C" w:rsidRPr="00A33E14" w:rsidRDefault="009146B8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BCC87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44CD5" w14:textId="55B7E73C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E47705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6ED62" w14:textId="1CBCAF94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BD9806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0CB3" w14:textId="13F5EF63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BA05DF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0037E" w14:textId="1922AB2C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F00207" w14:paraId="2E4A3FC0" w14:textId="77777777" w:rsidTr="00F073EE">
        <w:trPr>
          <w:trHeight w:val="399"/>
        </w:trPr>
        <w:tc>
          <w:tcPr>
            <w:tcW w:w="3870" w:type="dxa"/>
          </w:tcPr>
          <w:p w14:paraId="30CA4FD4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5372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3202BE46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6B8" w:rsidRPr="00F00207" w14:paraId="19ACBBA5" w14:textId="77777777" w:rsidTr="00F073EE">
        <w:trPr>
          <w:trHeight w:val="399"/>
        </w:trPr>
        <w:tc>
          <w:tcPr>
            <w:tcW w:w="3870" w:type="dxa"/>
          </w:tcPr>
          <w:p w14:paraId="717C64B1" w14:textId="1ACF114E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4C2FC021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EA8622" w14:textId="319F425B" w:rsidR="009146B8" w:rsidRPr="00F00207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988,140</w:t>
            </w:r>
          </w:p>
        </w:tc>
        <w:tc>
          <w:tcPr>
            <w:tcW w:w="270" w:type="dxa"/>
          </w:tcPr>
          <w:p w14:paraId="66289F84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C6AA3" w14:textId="54428291" w:rsidR="009146B8" w:rsidRPr="002C3D4C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878,576</w:t>
            </w:r>
          </w:p>
        </w:tc>
        <w:tc>
          <w:tcPr>
            <w:tcW w:w="270" w:type="dxa"/>
          </w:tcPr>
          <w:p w14:paraId="2313C755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D2D2BB" w14:textId="3C18A8D7" w:rsidR="009146B8" w:rsidRPr="00F00207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586,848</w:t>
            </w:r>
          </w:p>
        </w:tc>
        <w:tc>
          <w:tcPr>
            <w:tcW w:w="270" w:type="dxa"/>
          </w:tcPr>
          <w:p w14:paraId="5AEB3B61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51E437" w14:textId="1027FE10" w:rsidR="009146B8" w:rsidRPr="00F00207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611,997</w:t>
            </w:r>
          </w:p>
        </w:tc>
      </w:tr>
      <w:tr w:rsidR="009146B8" w:rsidRPr="00B45644" w14:paraId="351FCB05" w14:textId="77777777" w:rsidTr="00C5569A">
        <w:trPr>
          <w:trHeight w:val="399"/>
        </w:trPr>
        <w:tc>
          <w:tcPr>
            <w:tcW w:w="3870" w:type="dxa"/>
          </w:tcPr>
          <w:p w14:paraId="12A75C1F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985C710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27452" w14:textId="55DB49FB" w:rsidR="009146B8" w:rsidRPr="00B45644" w:rsidRDefault="00652A93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1,474</w:t>
            </w:r>
          </w:p>
        </w:tc>
        <w:tc>
          <w:tcPr>
            <w:tcW w:w="270" w:type="dxa"/>
          </w:tcPr>
          <w:p w14:paraId="16A560E2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27193" w14:textId="5C80A598" w:rsidR="009146B8" w:rsidRPr="0080520E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1,859</w:t>
            </w:r>
          </w:p>
        </w:tc>
        <w:tc>
          <w:tcPr>
            <w:tcW w:w="270" w:type="dxa"/>
            <w:shd w:val="clear" w:color="auto" w:fill="auto"/>
          </w:tcPr>
          <w:p w14:paraId="644C0C70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85FE13" w14:textId="5476FE27" w:rsidR="009146B8" w:rsidRPr="00B45644" w:rsidRDefault="00652A93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1,467</w:t>
            </w:r>
          </w:p>
        </w:tc>
        <w:tc>
          <w:tcPr>
            <w:tcW w:w="270" w:type="dxa"/>
            <w:shd w:val="clear" w:color="auto" w:fill="auto"/>
          </w:tcPr>
          <w:p w14:paraId="3371137E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059487" w14:textId="660B21FC" w:rsidR="009146B8" w:rsidRPr="00B45644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1,833</w:t>
            </w:r>
          </w:p>
        </w:tc>
      </w:tr>
      <w:tr w:rsidR="009146B8" w:rsidRPr="00B52966" w14:paraId="61AC3323" w14:textId="77777777" w:rsidTr="00C5569A">
        <w:trPr>
          <w:trHeight w:val="399"/>
        </w:trPr>
        <w:tc>
          <w:tcPr>
            <w:tcW w:w="3870" w:type="dxa"/>
          </w:tcPr>
          <w:p w14:paraId="1FBC5FB3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18B02A8D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D1281" w14:textId="4DBED648" w:rsidR="009146B8" w:rsidRPr="00B45644" w:rsidRDefault="00D124D5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BA9F1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35C8A" w14:textId="77293613" w:rsidR="009146B8" w:rsidRPr="0080520E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0F91F9BF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6BF2B" w14:textId="2411921F" w:rsidR="009146B8" w:rsidRPr="00B45644" w:rsidRDefault="00CA201E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0C9F5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D0A739" w14:textId="7520170C" w:rsidR="009146B8" w:rsidRPr="00B52966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8414AE" w:rsidRPr="00B52966" w14:paraId="7414F106" w14:textId="77777777" w:rsidTr="00C5569A">
        <w:trPr>
          <w:trHeight w:val="399"/>
        </w:trPr>
        <w:tc>
          <w:tcPr>
            <w:tcW w:w="3870" w:type="dxa"/>
          </w:tcPr>
          <w:p w14:paraId="6843E59A" w14:textId="7949D517" w:rsidR="008414AE" w:rsidRPr="00F00207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</w:t>
            </w:r>
            <w:r w:rsidR="00652A9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  <w:r w:rsidR="006A20C2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0FCC21C9" w14:textId="77777777" w:rsidR="008414AE" w:rsidRPr="00F00207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38D185" w14:textId="3CA34AD8" w:rsidR="008414AE" w:rsidRDefault="00652A93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0FCAA952" w14:textId="77777777" w:rsidR="008414AE" w:rsidRPr="00B45644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E65A2" w14:textId="5F7B1031" w:rsidR="008414AE" w:rsidRDefault="00652A93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1DF68E" w14:textId="77777777" w:rsidR="008414AE" w:rsidRPr="00B45644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88856C" w14:textId="06012BC6" w:rsidR="008414AE" w:rsidRDefault="00652A93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75733FEC" w14:textId="77777777" w:rsidR="008414AE" w:rsidRPr="00B45644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6829B5" w14:textId="75F8FF60" w:rsidR="008414AE" w:rsidRDefault="00652A93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46B8" w:rsidRPr="00B52966" w14:paraId="000B6D32" w14:textId="77777777" w:rsidTr="00C5569A">
        <w:trPr>
          <w:trHeight w:val="399"/>
        </w:trPr>
        <w:tc>
          <w:tcPr>
            <w:tcW w:w="3870" w:type="dxa"/>
          </w:tcPr>
          <w:p w14:paraId="7BD4B134" w14:textId="402F2CC8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299F0BF5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9A776A" w14:textId="6995A77E" w:rsidR="009146B8" w:rsidRDefault="00D124D5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21E40D4E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DF1D1D" w14:textId="030C6F64" w:rsidR="009146B8" w:rsidRPr="0080520E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CA8B8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9163BF" w14:textId="6C911328" w:rsidR="009146B8" w:rsidRDefault="00CA201E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9AC8C7A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95E1FD" w14:textId="6B21216A" w:rsidR="009146B8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46B8" w:rsidRPr="00B45644" w14:paraId="0D592DFC" w14:textId="77777777" w:rsidTr="00F073EE">
        <w:trPr>
          <w:trHeight w:val="399"/>
        </w:trPr>
        <w:tc>
          <w:tcPr>
            <w:tcW w:w="3870" w:type="dxa"/>
          </w:tcPr>
          <w:p w14:paraId="094083F2" w14:textId="5FB642F2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0B128541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EB3C7" w14:textId="6008734B" w:rsidR="009146B8" w:rsidRPr="00B45644" w:rsidRDefault="00D124D5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</w:t>
            </w:r>
            <w:r w:rsidR="00652A93">
              <w:rPr>
                <w:rFonts w:ascii="Angsana New" w:hAnsi="Angsana New" w:cs="Angsana New"/>
                <w:sz w:val="30"/>
                <w:szCs w:val="30"/>
              </w:rPr>
              <w:t>531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93B6BA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D5EAD2" w14:textId="745D6556" w:rsidR="009146B8" w:rsidRPr="00B45644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(31,596)</w:t>
            </w:r>
          </w:p>
        </w:tc>
        <w:tc>
          <w:tcPr>
            <w:tcW w:w="270" w:type="dxa"/>
          </w:tcPr>
          <w:p w14:paraId="579E2752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754FF" w14:textId="368FCE80" w:rsidR="009146B8" w:rsidRPr="00B45644" w:rsidRDefault="00CA201E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</w:t>
            </w:r>
            <w:r w:rsidR="00652A93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783412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649D2B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E4EFD" w14:textId="6EF6E1D8" w:rsidR="009146B8" w:rsidRPr="00B45644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(18,668)</w:t>
            </w:r>
          </w:p>
        </w:tc>
      </w:tr>
      <w:tr w:rsidR="009146B8" w:rsidRPr="00B45644" w14:paraId="76449E16" w14:textId="77777777" w:rsidTr="00F073EE">
        <w:trPr>
          <w:trHeight w:val="399"/>
        </w:trPr>
        <w:tc>
          <w:tcPr>
            <w:tcW w:w="3870" w:type="dxa"/>
          </w:tcPr>
          <w:p w14:paraId="3145C994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5D5312F9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BBCFD" w14:textId="484311AB" w:rsidR="009146B8" w:rsidRPr="00A55102" w:rsidRDefault="00D124D5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959,297</w:t>
            </w:r>
          </w:p>
        </w:tc>
        <w:tc>
          <w:tcPr>
            <w:tcW w:w="270" w:type="dxa"/>
          </w:tcPr>
          <w:p w14:paraId="785E0A47" w14:textId="77777777" w:rsidR="009146B8" w:rsidRPr="00A55102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73093A07" w:rsidR="009146B8" w:rsidRPr="00A55102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60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849,344</w:t>
            </w:r>
          </w:p>
        </w:tc>
        <w:tc>
          <w:tcPr>
            <w:tcW w:w="270" w:type="dxa"/>
          </w:tcPr>
          <w:p w14:paraId="577B78AE" w14:textId="77777777" w:rsidR="009146B8" w:rsidRPr="00A55102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18B6B" w14:textId="673CABB2" w:rsidR="009146B8" w:rsidRPr="00A55102" w:rsidRDefault="00CA201E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569,19</w:t>
            </w:r>
            <w:r w:rsidR="007834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DE6A67" w14:textId="77777777" w:rsidR="009146B8" w:rsidRPr="00B45644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7961290A" w:rsidR="009146B8" w:rsidRPr="00B45644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60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667</w:t>
            </w:r>
          </w:p>
        </w:tc>
      </w:tr>
      <w:tr w:rsidR="009146B8" w:rsidRPr="006D4995" w14:paraId="646389BA" w14:textId="77777777" w:rsidTr="00F073EE">
        <w:trPr>
          <w:trHeight w:val="399"/>
        </w:trPr>
        <w:tc>
          <w:tcPr>
            <w:tcW w:w="3870" w:type="dxa"/>
          </w:tcPr>
          <w:p w14:paraId="4171ABAD" w14:textId="3AEE6842" w:rsidR="009146B8" w:rsidRPr="001D520A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0D3E516" w14:textId="77777777" w:rsidR="009146B8" w:rsidRPr="001D520A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863A5" w14:textId="77777777" w:rsidR="009146B8" w:rsidRPr="00A55102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9146B8" w:rsidRPr="00A55102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15EAE34A" w:rsidR="009146B8" w:rsidRPr="00A55102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988,140</w:t>
            </w:r>
          </w:p>
        </w:tc>
        <w:tc>
          <w:tcPr>
            <w:tcW w:w="270" w:type="dxa"/>
          </w:tcPr>
          <w:p w14:paraId="27B5E86F" w14:textId="77777777" w:rsidR="009146B8" w:rsidRPr="00A55102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2C1B2" w14:textId="77777777" w:rsidR="009146B8" w:rsidRPr="00A55102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9146B8" w:rsidRPr="006D4995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6D0DC1E5" w:rsidR="009146B8" w:rsidRPr="006D4995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586,848</w:t>
            </w:r>
          </w:p>
        </w:tc>
      </w:tr>
    </w:tbl>
    <w:p w14:paraId="1EB3A3FB" w14:textId="77777777" w:rsidR="00065B07" w:rsidRPr="002E01B9" w:rsidRDefault="00065B07" w:rsidP="00065B07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426B5688" w14:textId="59F1853D" w:rsidR="00297667" w:rsidRPr="00C400B7" w:rsidRDefault="00297667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ส่วนงานดำเนินง</w:t>
      </w:r>
      <w:r w:rsidR="00A92D47"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2E01B9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C400B7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00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2E01B9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3ED94ACF" w:rsidR="00297667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2031A999" w:rsidR="00297667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C400B7">
        <w:rPr>
          <w:rFonts w:asciiTheme="majorBidi" w:hAnsiTheme="majorBidi" w:cstheme="majorBidi"/>
          <w:sz w:val="30"/>
          <w:szCs w:val="30"/>
        </w:rPr>
        <w:t>1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4BA01CFB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C400B7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1D3255E" w14:textId="20F988F3" w:rsidR="00F01A5A" w:rsidRDefault="00F01A5A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A2D34" w14:textId="0ACB3768" w:rsidR="00344416" w:rsidRPr="001D520A" w:rsidRDefault="00344416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344416" w:rsidRPr="001D520A" w:rsidSect="00303EB8">
          <w:headerReference w:type="even" r:id="rId10"/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BBA0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1FD1D40D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4AE1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0B2370A9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33E14" w:rsidRPr="00F411ED" w14:paraId="2646CE49" w14:textId="77777777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67B05113" w:rsidR="00A33E14" w:rsidRPr="00F411ED" w:rsidRDefault="006F37A3" w:rsidP="00A33E14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469BB960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6D07F413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3502E75E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0F36D9DF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67F51B45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1F5C1F1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50F323B1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5A2EEB8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7C833294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641E4C" w:rsidRPr="00F411ED" w14:paraId="69135464" w14:textId="77777777">
        <w:trPr>
          <w:trHeight w:val="13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411ED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F37A3" w:rsidRPr="00F411ED" w14:paraId="378C925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6F37A3" w:rsidRPr="00F411ED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B01C9" w14:textId="44ACB233" w:rsidR="006F37A3" w:rsidRPr="006A4E79" w:rsidRDefault="00E948B1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3,8</w:t>
            </w:r>
            <w:r w:rsidR="001B6B69">
              <w:rPr>
                <w:rFonts w:ascii="Angsana New" w:hAnsi="Angsana New" w:cs="Angsana New"/>
                <w:color w:val="000000"/>
                <w:sz w:val="30"/>
                <w:szCs w:val="30"/>
              </w:rPr>
              <w:t>76,462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13EF088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3,586,402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AA8F" w14:textId="1DF3F206" w:rsidR="006F37A3" w:rsidRPr="006A4E79" w:rsidRDefault="000D39E7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70,313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0F7FE4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49,784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D95C29" w14:textId="631232B8" w:rsidR="006F37A3" w:rsidRPr="006A4E79" w:rsidRDefault="00834E7C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631D97D1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3DCDA442" w14:textId="569D125D" w:rsidR="006F37A3" w:rsidRPr="006A4E79" w:rsidRDefault="00834E7C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3,946,77</w:t>
            </w:r>
            <w:r w:rsidR="005F37CE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5235245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0717CFD3" w14:textId="5DB26C11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3,636,186</w:t>
            </w:r>
          </w:p>
        </w:tc>
      </w:tr>
      <w:tr w:rsidR="006F37A3" w:rsidRPr="00F411ED" w14:paraId="4347804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6F37A3" w:rsidRPr="00F411ED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3D8A" w14:textId="5BD56B19" w:rsidR="006F37A3" w:rsidRPr="006A4E79" w:rsidRDefault="006B43BA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73D4DD65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F3A7" w14:textId="0C7BF93B" w:rsidR="006F37A3" w:rsidRPr="006A4E79" w:rsidRDefault="00E948B1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16,94</w:t>
            </w:r>
            <w:r w:rsidR="00047675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386C6CAB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22,715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9699B" w14:textId="427BDEDB" w:rsidR="006F37A3" w:rsidRPr="006A4E79" w:rsidRDefault="00834E7C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(16,94</w:t>
            </w:r>
            <w:r w:rsidR="00047675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01562231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(22,748)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37E9A7" w14:textId="58DFD6A9" w:rsidR="006F37A3" w:rsidRPr="006A4E79" w:rsidRDefault="00834E7C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20E8AFBB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F37A3" w:rsidRPr="00F411ED" w14:paraId="52C521BA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6F37A3" w:rsidRPr="00F411ED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4FEC6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1ADB0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E8A6E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CF157B2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F37A3" w:rsidRPr="00F411ED" w14:paraId="036697F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CF35" w14:textId="77777777" w:rsidR="006F37A3" w:rsidRPr="00F411ED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2D392103" w14:textId="77777777" w:rsidR="006F37A3" w:rsidRPr="00F411ED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B43434" w14:textId="77802F4C" w:rsidR="006F37A3" w:rsidRPr="006A4E79" w:rsidRDefault="00E948B1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3,8</w:t>
            </w:r>
            <w:r w:rsidR="001B6B6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76,463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1D45475F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3,586,435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F72FF" w14:textId="520B880E" w:rsidR="006F37A3" w:rsidRPr="006A4E79" w:rsidRDefault="000D39E7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87,25</w:t>
            </w:r>
            <w:r w:rsidR="0004767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3291A1E1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72,499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FC1BC" w14:textId="0A61E60D" w:rsidR="006F37A3" w:rsidRPr="006A4E79" w:rsidRDefault="00834E7C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(16,94</w:t>
            </w:r>
            <w:r w:rsidR="0004767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606A6F8A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(22,748)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9108006" w14:textId="5352F2CC" w:rsidR="006F37A3" w:rsidRPr="006A4E79" w:rsidRDefault="00834E7C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3,946,77</w:t>
            </w:r>
            <w:r w:rsidR="005F37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90C2738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19AA4D76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3,636,186</w:t>
            </w:r>
          </w:p>
        </w:tc>
      </w:tr>
      <w:tr w:rsidR="006F37A3" w:rsidRPr="00F411ED" w14:paraId="7126A5C6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6F37A3" w:rsidRPr="00F411ED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45DE63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A64D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32B02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F755E88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F37A3" w:rsidRPr="00F411ED" w14:paraId="796D00A4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4D2C228A" w:rsidR="006F37A3" w:rsidRPr="00F411ED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F319" w14:textId="4D620C1E" w:rsidR="006F37A3" w:rsidRPr="006A4E79" w:rsidRDefault="008731C7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B5D18">
              <w:rPr>
                <w:rFonts w:ascii="Angsana New" w:hAnsi="Angsana New" w:cs="Angsana New"/>
                <w:color w:val="000000"/>
                <w:sz w:val="30"/>
                <w:szCs w:val="30"/>
              </w:rPr>
              <w:t>20,417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11308073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(78,308)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58D0E" w14:textId="10CEAA2C" w:rsidR="006F37A3" w:rsidRPr="006A4E79" w:rsidRDefault="008731C7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17FC12B3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(2,578)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03D0FF" w14:textId="226694D7" w:rsidR="006F37A3" w:rsidRPr="006A4E79" w:rsidRDefault="00E20A8A" w:rsidP="007F0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6E45F4BF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5D40E861" w14:textId="62A5343C" w:rsidR="006F37A3" w:rsidRPr="006A4E79" w:rsidRDefault="008731C7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(16,3</w:t>
            </w:r>
            <w:r w:rsidR="005F37CE">
              <w:rPr>
                <w:rFonts w:ascii="Angsana New" w:hAnsi="Angsana New" w:cs="Angsana New"/>
                <w:color w:val="000000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1FB293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41126301" w14:textId="356A6802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(55,580)</w:t>
            </w:r>
          </w:p>
        </w:tc>
      </w:tr>
      <w:tr w:rsidR="006F37A3" w:rsidRPr="00F411ED" w14:paraId="6BE3442C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8744" w14:textId="77777777" w:rsidR="006F37A3" w:rsidRPr="00F411ED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826ED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A292B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6A0CA5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873EE5C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BFFCA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09CFB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F336A7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84A3F8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93524F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98C38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53349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D436C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23F06026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A56A72" w14:textId="77777777" w:rsidR="006F37A3" w:rsidRPr="00924996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7FF16CAE" w14:textId="77777777" w:rsidR="006F37A3" w:rsidRPr="006A4E79" w:rsidRDefault="006F37A3" w:rsidP="006F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877BC" w:rsidRPr="00F411ED" w14:paraId="027BADA0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64AF998D" w:rsidR="00D877BC" w:rsidRPr="00F411ED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C5FD73" w14:textId="3044BD20" w:rsidR="00D877BC" w:rsidRPr="006A4E79" w:rsidRDefault="00316D85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</w:t>
            </w:r>
            <w:r w:rsidR="003B5D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 w:rsidR="009A6F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</w:t>
            </w:r>
            <w:r w:rsidR="003B5D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9A6F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406B8C21" w:rsidR="00D877BC" w:rsidRPr="006A4E79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4,369,404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7F4C93" w14:textId="1CFF45D9" w:rsidR="00D877BC" w:rsidRPr="00700428" w:rsidRDefault="00316D85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226,43</w:t>
            </w:r>
            <w:r w:rsidR="00672D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D877BC" w:rsidRPr="00700428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17B0C5FA" w:rsidR="00D877BC" w:rsidRPr="00700428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220,009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D877BC" w:rsidRPr="00700428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B94992" w14:textId="6729C812" w:rsidR="00D877BC" w:rsidRPr="00700428" w:rsidRDefault="00E20A8A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(451,285)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1DADF669" w:rsidR="00D877BC" w:rsidRPr="006A4E79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(199,442)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A0AC308" w14:textId="0438FF84" w:rsidR="00D877BC" w:rsidRPr="006A4E79" w:rsidRDefault="00945E82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4,5</w:t>
            </w:r>
            <w:r w:rsidR="009A6F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61,179</w:t>
            </w:r>
          </w:p>
        </w:tc>
        <w:tc>
          <w:tcPr>
            <w:tcW w:w="270" w:type="dxa"/>
            <w:vAlign w:val="bottom"/>
          </w:tcPr>
          <w:p w14:paraId="69E8E8B0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481CB1CC" w:rsidR="00D877BC" w:rsidRPr="006A4E79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4,389,971</w:t>
            </w:r>
          </w:p>
        </w:tc>
      </w:tr>
      <w:tr w:rsidR="00D877BC" w:rsidRPr="00F411ED" w14:paraId="43FA6B4F" w14:textId="77777777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36B40641" w:rsidR="00D877BC" w:rsidRPr="00F411ED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EF9CFD" w14:textId="3599FEA3" w:rsidR="00D877BC" w:rsidRPr="006A4E79" w:rsidRDefault="007F271E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 w:rsidR="003B5D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 w:rsidR="009A6F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98,689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04363153" w:rsidR="00D877BC" w:rsidRPr="006A4E79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2,672,336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899475" w14:textId="1FDABC02" w:rsidR="00D877BC" w:rsidRPr="00700428" w:rsidRDefault="007F271E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235,444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D877BC" w:rsidRPr="00700428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066711AA" w:rsidR="00D877BC" w:rsidRPr="00700428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221,130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D877BC" w:rsidRPr="00700428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E1EE3B0" w14:textId="028F01EE" w:rsidR="00D877BC" w:rsidRPr="00700428" w:rsidRDefault="007F271E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E20A8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469,527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1A8D6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86E1AC" w14:textId="741B7370" w:rsidR="00D877BC" w:rsidRPr="006A4E79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(518,833)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D0CF1FF" w14:textId="34F1E50F" w:rsidR="00D877BC" w:rsidRPr="006A4E79" w:rsidRDefault="007F271E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2,5</w:t>
            </w:r>
            <w:r w:rsidR="009A6F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64,606</w:t>
            </w:r>
          </w:p>
        </w:tc>
        <w:tc>
          <w:tcPr>
            <w:tcW w:w="270" w:type="dxa"/>
            <w:vAlign w:val="bottom"/>
          </w:tcPr>
          <w:p w14:paraId="64AC850C" w14:textId="77777777" w:rsidR="00D877BC" w:rsidRPr="00924996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47FEB498" w:rsidR="00D877BC" w:rsidRPr="00F411ED" w:rsidRDefault="00D877BC" w:rsidP="00D8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2,374,633</w:t>
            </w:r>
          </w:p>
        </w:tc>
      </w:tr>
    </w:tbl>
    <w:p w14:paraId="2998653E" w14:textId="77777777" w:rsidR="00641E4C" w:rsidRPr="009616AC" w:rsidRDefault="00641E4C" w:rsidP="00D47A6F">
      <w:pPr>
        <w:spacing w:line="240" w:lineRule="auto"/>
        <w:rPr>
          <w:rFonts w:ascii="Angsana New" w:hAnsi="Angsana New" w:cs="Angsana New"/>
          <w:sz w:val="26"/>
          <w:szCs w:val="26"/>
        </w:rPr>
      </w:pPr>
    </w:p>
    <w:p w14:paraId="593FF018" w14:textId="15F6466C" w:rsidR="00754984" w:rsidRDefault="0056644A" w:rsidP="00213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360"/>
          <w:tab w:val="left" w:pos="450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  <w:r w:rsidR="00754984"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9616AC" w:rsidRDefault="00EA5D9D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CC0197C" w14:textId="109860C0" w:rsidR="00BD42BC" w:rsidRPr="00C00321" w:rsidRDefault="0056644A" w:rsidP="00C0032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61"/>
        <w:jc w:val="thaiDistribute"/>
        <w:rPr>
          <w:rFonts w:ascii="Angsana New" w:hAnsi="Angsana New" w:cs="Angsana New"/>
          <w:sz w:val="30"/>
          <w:szCs w:val="30"/>
          <w:cs/>
        </w:rPr>
        <w:sectPr w:rsidR="00BD42BC" w:rsidRPr="00C00321" w:rsidSect="00C470D4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</w:rPr>
        <w:t xml:space="preserve">  </w:t>
      </w:r>
      <w:r w:rsidR="00754984"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4F01ABDE" w14:textId="77777777" w:rsidR="005218C4" w:rsidRDefault="005218C4" w:rsidP="005218C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0E2B5624" w14:textId="77777777" w:rsidR="005218C4" w:rsidRDefault="005218C4" w:rsidP="005218C4">
      <w:pPr>
        <w:rPr>
          <w:rFonts w:cstheme="minorBidi"/>
          <w:lang w:val="th-TH"/>
        </w:rPr>
      </w:pPr>
    </w:p>
    <w:p w14:paraId="2F946B89" w14:textId="77777777" w:rsidR="005218C4" w:rsidRDefault="005218C4" w:rsidP="005218C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num" w:pos="720"/>
          <w:tab w:val="left" w:pos="900"/>
        </w:tabs>
        <w:spacing w:line="240" w:lineRule="auto"/>
        <w:ind w:left="360"/>
        <w:jc w:val="thaiDistribute"/>
        <w:rPr>
          <w:rFonts w:ascii="Segoe UI" w:hAnsi="Segoe UI" w:cs="Angsana New"/>
          <w:color w:val="242424"/>
          <w:sz w:val="30"/>
          <w:szCs w:val="30"/>
          <w:shd w:val="clear" w:color="auto" w:fill="FFFFFF"/>
        </w:rPr>
      </w:pP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716EB5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>
        <w:rPr>
          <w:rFonts w:ascii="Segoe UI" w:hAnsi="Segoe UI" w:cs="Angsana New"/>
          <w:color w:val="242424"/>
          <w:sz w:val="30"/>
          <w:szCs w:val="30"/>
          <w:shd w:val="clear" w:color="auto" w:fill="FFFFFF"/>
          <w:cs/>
        </w:rPr>
        <w:t>เงินปันผลที่บริษัทจ่ายให้ผู้ถือหุ้น มีดังนี้</w:t>
      </w:r>
    </w:p>
    <w:p w14:paraId="6BEE330B" w14:textId="77777777" w:rsidR="005218C4" w:rsidRDefault="005218C4" w:rsidP="005218C4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620"/>
        <w:gridCol w:w="1836"/>
        <w:gridCol w:w="1455"/>
        <w:gridCol w:w="231"/>
        <w:gridCol w:w="1428"/>
      </w:tblGrid>
      <w:tr w:rsidR="005218C4" w:rsidRPr="00E55466" w14:paraId="402C9BB9" w14:textId="77777777" w:rsidTr="007F5921">
        <w:trPr>
          <w:tblHeader/>
        </w:trPr>
        <w:tc>
          <w:tcPr>
            <w:tcW w:w="2880" w:type="dxa"/>
            <w:vAlign w:val="bottom"/>
          </w:tcPr>
          <w:p w14:paraId="2C2929C1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2339539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59E3F629" w14:textId="7E6BC1A8" w:rsidR="005218C4" w:rsidRPr="00E55466" w:rsidRDefault="00684661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2C9712E5" w14:textId="7135EEA3" w:rsidR="005218C4" w:rsidRPr="00E55466" w:rsidRDefault="005218C4" w:rsidP="00D1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68466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6846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3ABC9E07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8" w:type="dxa"/>
            <w:vAlign w:val="bottom"/>
          </w:tcPr>
          <w:p w14:paraId="71074D47" w14:textId="77777777" w:rsidR="005218C4" w:rsidRPr="00E55466" w:rsidDel="00D43E7A" w:rsidRDefault="005218C4" w:rsidP="007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218C4" w:rsidRPr="00E55466" w14:paraId="243D7E09" w14:textId="77777777" w:rsidTr="007F5921">
        <w:trPr>
          <w:tblHeader/>
        </w:trPr>
        <w:tc>
          <w:tcPr>
            <w:tcW w:w="2880" w:type="dxa"/>
          </w:tcPr>
          <w:p w14:paraId="0A5ED6A9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35DCBB0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705C04EA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15356718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CC0AE5A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46ED9A19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45A7" w:rsidRPr="00E55466" w14:paraId="4FFCA166" w14:textId="77777777" w:rsidTr="007F5921">
        <w:trPr>
          <w:tblHeader/>
        </w:trPr>
        <w:tc>
          <w:tcPr>
            <w:tcW w:w="2880" w:type="dxa"/>
          </w:tcPr>
          <w:p w14:paraId="612A037A" w14:textId="1ECAAB1C" w:rsidR="00FE45A7" w:rsidRPr="00FE45A7" w:rsidRDefault="00FE45A7" w:rsidP="00FE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E45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3D45111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2336B951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05701E7D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94E4E85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C270522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18C4" w:rsidRPr="00E55466" w14:paraId="415D3AE0" w14:textId="77777777" w:rsidTr="007F5921">
        <w:trPr>
          <w:tblHeader/>
        </w:trPr>
        <w:tc>
          <w:tcPr>
            <w:tcW w:w="2880" w:type="dxa"/>
          </w:tcPr>
          <w:p w14:paraId="5BEEB7E1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011290C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6" w:type="dxa"/>
          </w:tcPr>
          <w:p w14:paraId="5D60AA4B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5" w:type="dxa"/>
          </w:tcPr>
          <w:p w14:paraId="6071DFAD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0B9EE749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6A1BA386" w14:textId="77777777" w:rsidR="005218C4" w:rsidRPr="00B60457" w:rsidRDefault="005218C4" w:rsidP="007F5921">
            <w:pPr>
              <w:pStyle w:val="acctfourfigures"/>
              <w:tabs>
                <w:tab w:val="clear" w:pos="765"/>
              </w:tabs>
              <w:spacing w:line="240" w:lineRule="auto"/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.2</w:t>
            </w:r>
          </w:p>
        </w:tc>
      </w:tr>
    </w:tbl>
    <w:p w14:paraId="19864494" w14:textId="77777777" w:rsidR="005218C4" w:rsidRDefault="005218C4" w:rsidP="005218C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3B32DA59" w14:textId="6FBF50A9" w:rsidR="006D0480" w:rsidRPr="00961103" w:rsidRDefault="007C52D2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961103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D47A6F" w:rsidRPr="00961103" w14:paraId="1EF1D057" w14:textId="77777777" w:rsidTr="00D47A6F">
        <w:trPr>
          <w:trHeight w:val="659"/>
          <w:tblHeader/>
        </w:trPr>
        <w:tc>
          <w:tcPr>
            <w:tcW w:w="3119" w:type="pct"/>
            <w:vAlign w:val="bottom"/>
          </w:tcPr>
          <w:p w14:paraId="73BDFEE8" w14:textId="54A70D1C" w:rsidR="00D47A6F" w:rsidRPr="00961103" w:rsidRDefault="00D47A6F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37A3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F37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F37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D33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91" w:type="pct"/>
            <w:vAlign w:val="bottom"/>
          </w:tcPr>
          <w:p w14:paraId="5AE8FB7F" w14:textId="77777777" w:rsidR="00D47A6F" w:rsidRPr="00961103" w:rsidRDefault="00D4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370522A9" w14:textId="77777777" w:rsidR="00D47A6F" w:rsidRPr="00961103" w:rsidRDefault="00D4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B0F79F8" w14:textId="77777777" w:rsidR="00D47A6F" w:rsidRPr="00961103" w:rsidRDefault="00D4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BC7115B" w14:textId="77777777" w:rsidR="00D47A6F" w:rsidRPr="00961103" w:rsidRDefault="00D4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D47A6F" w:rsidRPr="00961103" w14:paraId="2A1FF51D" w14:textId="77777777" w:rsidTr="00D47A6F">
        <w:trPr>
          <w:tblHeader/>
        </w:trPr>
        <w:tc>
          <w:tcPr>
            <w:tcW w:w="3119" w:type="pct"/>
          </w:tcPr>
          <w:p w14:paraId="3DD24BE2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47B5F25F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61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7A6F" w:rsidRPr="00961103" w14:paraId="0884EC1B" w14:textId="77777777" w:rsidTr="00D47A6F">
        <w:tc>
          <w:tcPr>
            <w:tcW w:w="3119" w:type="pct"/>
          </w:tcPr>
          <w:p w14:paraId="270B21C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711B39F0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8A8EF2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A9A9CFA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0D9C3724" w14:textId="77777777" w:rsidTr="00D47A6F">
        <w:tc>
          <w:tcPr>
            <w:tcW w:w="3119" w:type="pct"/>
          </w:tcPr>
          <w:p w14:paraId="6E626DA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11548BA" w14:textId="0D83F743" w:rsidR="00D47A6F" w:rsidRPr="00961103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9" w:type="pct"/>
          </w:tcPr>
          <w:p w14:paraId="3893F617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1F54A720" w14:textId="37FF166C" w:rsidR="00D47A6F" w:rsidRPr="00961103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</w:tr>
      <w:tr w:rsidR="00D47A6F" w:rsidRPr="00961103" w14:paraId="130780CC" w14:textId="77777777" w:rsidTr="00D47A6F">
        <w:trPr>
          <w:trHeight w:val="179"/>
        </w:trPr>
        <w:tc>
          <w:tcPr>
            <w:tcW w:w="3119" w:type="pct"/>
          </w:tcPr>
          <w:p w14:paraId="3CFC229D" w14:textId="77777777" w:rsidR="00D47A6F" w:rsidRPr="009343F1" w:rsidRDefault="00D47A6F" w:rsidP="00961103">
            <w:pPr>
              <w:pStyle w:val="NoSpacing"/>
              <w:ind w:lef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2FC8C644" w14:textId="77777777" w:rsidR="00D47A6F" w:rsidRPr="00961103" w:rsidRDefault="00D47A6F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6AE164" w14:textId="77777777" w:rsidR="00D47A6F" w:rsidRPr="00961103" w:rsidRDefault="00D47A6F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53558621" w14:textId="77777777" w:rsidR="00D47A6F" w:rsidRPr="00961103" w:rsidRDefault="00D47A6F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67FDBC91" w14:textId="77777777" w:rsidTr="00D47A6F">
        <w:tc>
          <w:tcPr>
            <w:tcW w:w="3119" w:type="pct"/>
          </w:tcPr>
          <w:p w14:paraId="21E4DFAA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64653028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8F55F9A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8614E18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7A6F" w:rsidRPr="00961103" w14:paraId="62DFD45C" w14:textId="77777777" w:rsidTr="00D47A6F">
        <w:tc>
          <w:tcPr>
            <w:tcW w:w="3119" w:type="pct"/>
          </w:tcPr>
          <w:p w14:paraId="0C37FC51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5AD769A5" w14:textId="3CB9EE0E" w:rsidR="00D47A6F" w:rsidRPr="00961103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4,686</w:t>
            </w:r>
          </w:p>
        </w:tc>
        <w:tc>
          <w:tcPr>
            <w:tcW w:w="149" w:type="pct"/>
          </w:tcPr>
          <w:p w14:paraId="14FCBDF4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3F0FF968" w14:textId="3FEFBB9F" w:rsidR="00D47A6F" w:rsidRPr="00961103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4,536</w:t>
            </w:r>
          </w:p>
        </w:tc>
      </w:tr>
      <w:tr w:rsidR="00D47A6F" w:rsidRPr="00961103" w14:paraId="36ED8961" w14:textId="77777777" w:rsidTr="00D47A6F">
        <w:tc>
          <w:tcPr>
            <w:tcW w:w="3119" w:type="pct"/>
          </w:tcPr>
          <w:p w14:paraId="3FE2B57F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56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7759AE70" w14:textId="45306059" w:rsidR="00D47A6F" w:rsidRPr="00961103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222,827</w:t>
            </w:r>
          </w:p>
        </w:tc>
        <w:tc>
          <w:tcPr>
            <w:tcW w:w="149" w:type="pct"/>
          </w:tcPr>
          <w:p w14:paraId="4685EEB5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B235E83" w14:textId="12E5206F" w:rsidR="00D47A6F" w:rsidRPr="00961103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222,827</w:t>
            </w:r>
          </w:p>
        </w:tc>
      </w:tr>
      <w:tr w:rsidR="00D47A6F" w:rsidRPr="00961103" w14:paraId="18714AE0" w14:textId="77777777" w:rsidTr="00D47A6F">
        <w:tc>
          <w:tcPr>
            <w:tcW w:w="3119" w:type="pct"/>
          </w:tcPr>
          <w:p w14:paraId="51BC1425" w14:textId="77777777" w:rsidR="00D47A6F" w:rsidRPr="00C516B2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375DBB57" w14:textId="597CF239" w:rsidR="00D47A6F" w:rsidRPr="00C516B2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38,954</w:t>
            </w:r>
          </w:p>
        </w:tc>
        <w:tc>
          <w:tcPr>
            <w:tcW w:w="149" w:type="pct"/>
          </w:tcPr>
          <w:p w14:paraId="21E8C1AA" w14:textId="77777777" w:rsidR="00D47A6F" w:rsidRPr="00C516B2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95A4E0D" w14:textId="7AC4A7E4" w:rsidR="00D47A6F" w:rsidRPr="00C516B2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38,954</w:t>
            </w:r>
          </w:p>
        </w:tc>
      </w:tr>
      <w:tr w:rsidR="00D47A6F" w:rsidRPr="00961103" w14:paraId="4EE4275A" w14:textId="77777777" w:rsidTr="00D47A6F">
        <w:tc>
          <w:tcPr>
            <w:tcW w:w="3119" w:type="pct"/>
          </w:tcPr>
          <w:p w14:paraId="4D523A7B" w14:textId="457F1FB4" w:rsidR="00D47A6F" w:rsidRPr="00961103" w:rsidRDefault="00FB0349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669A68FB" w14:textId="31FE9ED9" w:rsidR="00D47A6F" w:rsidRPr="00961103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9" w:type="pct"/>
          </w:tcPr>
          <w:p w14:paraId="4CBA5F64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4EA62FC" w14:textId="365D09D5" w:rsidR="00D47A6F" w:rsidRPr="00961103" w:rsidRDefault="005752D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</w:tr>
      <w:tr w:rsidR="00961103" w:rsidRPr="00C042A6" w14:paraId="421E01AE" w14:textId="77777777">
        <w:tc>
          <w:tcPr>
            <w:tcW w:w="3119" w:type="pct"/>
          </w:tcPr>
          <w:p w14:paraId="21C67E51" w14:textId="77777777" w:rsidR="00961103" w:rsidRPr="00C516B2" w:rsidRDefault="00961103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3ADDDC5B" w:rsidR="00961103" w:rsidRPr="0083486C" w:rsidRDefault="00B5729C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273,151</w:t>
            </w:r>
          </w:p>
        </w:tc>
        <w:tc>
          <w:tcPr>
            <w:tcW w:w="149" w:type="pct"/>
          </w:tcPr>
          <w:p w14:paraId="34B59D25" w14:textId="77777777" w:rsidR="00961103" w:rsidRPr="0083486C" w:rsidRDefault="00961103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65A528F" w14:textId="10F2CE92" w:rsidR="00961103" w:rsidRPr="00764603" w:rsidRDefault="005752D2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273,001</w:t>
            </w:r>
          </w:p>
        </w:tc>
      </w:tr>
    </w:tbl>
    <w:p w14:paraId="0429BC74" w14:textId="42648CA4" w:rsidR="004D0EC5" w:rsidRPr="002E01B9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F87178A" w:rsidR="00FA0B41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F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วงเงินสินเชื่อที่ยังมิได้เบิกใช้</w:t>
      </w:r>
    </w:p>
    <w:p w14:paraId="7C9EF840" w14:textId="77777777" w:rsidR="00A307D3" w:rsidRDefault="00A307D3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4B6CB" w14:textId="7415E47E" w:rsidR="00386FF9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6F37A3" w:rsidRPr="006F37A3">
        <w:rPr>
          <w:rFonts w:asciiTheme="majorBidi" w:hAnsiTheme="majorBidi" w:cstheme="majorBidi"/>
          <w:sz w:val="30"/>
          <w:szCs w:val="30"/>
        </w:rPr>
        <w:t xml:space="preserve">30 </w:t>
      </w:r>
      <w:r w:rsidR="006F37A3" w:rsidRPr="006F37A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86FF9">
        <w:rPr>
          <w:rFonts w:asciiTheme="majorBidi" w:hAnsiTheme="majorBidi" w:cstheme="majorBidi"/>
          <w:sz w:val="30"/>
          <w:szCs w:val="30"/>
        </w:rPr>
        <w:t xml:space="preserve">2567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บริษัทมีวงเงินสินเชื่อที่ยังมิได้เบิกใช้เป็นจำนวนเงินรวม </w:t>
      </w:r>
      <w:r w:rsidR="00C11C18">
        <w:rPr>
          <w:rFonts w:asciiTheme="majorBidi" w:hAnsiTheme="majorBidi" w:cstheme="majorBidi"/>
          <w:sz w:val="30"/>
          <w:szCs w:val="30"/>
        </w:rPr>
        <w:t>1,5</w:t>
      </w:r>
      <w:r w:rsidR="00FA3343">
        <w:rPr>
          <w:rFonts w:asciiTheme="majorBidi" w:hAnsiTheme="majorBidi" w:cstheme="majorBidi"/>
          <w:sz w:val="30"/>
          <w:szCs w:val="30"/>
        </w:rPr>
        <w:t>26.5</w:t>
      </w:r>
      <w:r w:rsidR="006F37A3">
        <w:rPr>
          <w:rFonts w:asciiTheme="majorBidi" w:hAnsiTheme="majorBidi" w:cstheme="majorBidi"/>
          <w:sz w:val="30"/>
          <w:szCs w:val="30"/>
        </w:rPr>
        <w:t xml:space="preserve">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12F97CC" w14:textId="77777777" w:rsidR="00B75748" w:rsidRDefault="00B75748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E750A" w14:textId="77777777" w:rsidR="00B75748" w:rsidRDefault="00B75748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2CF87" w14:textId="51D18657" w:rsidR="00B75748" w:rsidRDefault="00B75748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25FE4" w14:textId="68147DDC" w:rsidR="00F7666E" w:rsidRPr="002F03DA" w:rsidRDefault="00F7666E" w:rsidP="001D7696">
      <w:pPr>
        <w:rPr>
          <w:rFonts w:cstheme="minorBidi"/>
        </w:rPr>
      </w:pPr>
    </w:p>
    <w:sectPr w:rsidR="00F7666E" w:rsidRPr="002F03DA" w:rsidSect="00C470D4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BD7BE" w14:textId="77777777" w:rsidR="00500F1E" w:rsidRDefault="00500F1E">
      <w:r>
        <w:separator/>
      </w:r>
    </w:p>
  </w:endnote>
  <w:endnote w:type="continuationSeparator" w:id="0">
    <w:p w14:paraId="136FF0A6" w14:textId="77777777" w:rsidR="00500F1E" w:rsidRDefault="00500F1E">
      <w:r>
        <w:continuationSeparator/>
      </w:r>
    </w:p>
  </w:endnote>
  <w:endnote w:type="continuationNotice" w:id="1">
    <w:p w14:paraId="0185FCB2" w14:textId="77777777" w:rsidR="00500F1E" w:rsidRDefault="00500F1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01731E83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00A8696E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C4E2F">
      <w:rPr>
        <w:rFonts w:ascii="Angsana New" w:hAnsi="Angsana New"/>
        <w:noProof/>
        <w:sz w:val="30"/>
        <w:szCs w:val="30"/>
        <w:lang w:val="fr-FR"/>
      </w:rPr>
      <w:t>FSA_The Steel Public Company Limited_06t_Q2_ V5.docx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00C3E" w14:textId="77777777" w:rsidR="00500F1E" w:rsidRDefault="00500F1E">
      <w:r>
        <w:separator/>
      </w:r>
    </w:p>
  </w:footnote>
  <w:footnote w:type="continuationSeparator" w:id="0">
    <w:p w14:paraId="154BA0C2" w14:textId="77777777" w:rsidR="00500F1E" w:rsidRDefault="00500F1E">
      <w:r>
        <w:continuationSeparator/>
      </w:r>
    </w:p>
  </w:footnote>
  <w:footnote w:type="continuationNotice" w:id="1">
    <w:p w14:paraId="1A05945A" w14:textId="77777777" w:rsidR="00500F1E" w:rsidRDefault="00500F1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1EB665" w14:textId="77777777" w:rsidR="00A062E6" w:rsidRPr="001D520A" w:rsidRDefault="00A062E6" w:rsidP="00A062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778454B2" w14:textId="77777777" w:rsidR="00303EB8" w:rsidRPr="00791B08" w:rsidRDefault="00303EB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B62ACED" w14:textId="77777777" w:rsidR="00A062E6" w:rsidRPr="001D520A" w:rsidRDefault="00A062E6" w:rsidP="00A062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9E7429" w14:textId="77777777" w:rsidR="006F37A3" w:rsidRPr="001D520A" w:rsidRDefault="006F37A3" w:rsidP="006F37A3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5E3D"/>
    <w:rsid w:val="00006121"/>
    <w:rsid w:val="00006390"/>
    <w:rsid w:val="000064C6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76"/>
    <w:rsid w:val="000135F7"/>
    <w:rsid w:val="0001364C"/>
    <w:rsid w:val="0001367E"/>
    <w:rsid w:val="0001370F"/>
    <w:rsid w:val="00013716"/>
    <w:rsid w:val="00013C02"/>
    <w:rsid w:val="00014A12"/>
    <w:rsid w:val="00014A4A"/>
    <w:rsid w:val="000151B9"/>
    <w:rsid w:val="0001562E"/>
    <w:rsid w:val="000159E2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283"/>
    <w:rsid w:val="00023CE6"/>
    <w:rsid w:val="00023DFC"/>
    <w:rsid w:val="00024304"/>
    <w:rsid w:val="000243CE"/>
    <w:rsid w:val="00024644"/>
    <w:rsid w:val="00024953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131"/>
    <w:rsid w:val="00031370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4D19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CFE"/>
    <w:rsid w:val="00045E6A"/>
    <w:rsid w:val="000463AC"/>
    <w:rsid w:val="00046429"/>
    <w:rsid w:val="0004676D"/>
    <w:rsid w:val="00046E3B"/>
    <w:rsid w:val="00047017"/>
    <w:rsid w:val="000475FF"/>
    <w:rsid w:val="00047675"/>
    <w:rsid w:val="0005024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0C25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B07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341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D"/>
    <w:rsid w:val="0009169E"/>
    <w:rsid w:val="0009210F"/>
    <w:rsid w:val="00092224"/>
    <w:rsid w:val="000926A7"/>
    <w:rsid w:val="00092B09"/>
    <w:rsid w:val="00092EEE"/>
    <w:rsid w:val="0009316C"/>
    <w:rsid w:val="000933E3"/>
    <w:rsid w:val="0009353D"/>
    <w:rsid w:val="00093563"/>
    <w:rsid w:val="00093B30"/>
    <w:rsid w:val="00093B78"/>
    <w:rsid w:val="000941C0"/>
    <w:rsid w:val="0009470A"/>
    <w:rsid w:val="000948E8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847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E02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188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3A8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5DB"/>
    <w:rsid w:val="000B78F9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4DB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A16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4DB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9E7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619"/>
    <w:rsid w:val="000D78D7"/>
    <w:rsid w:val="000E015E"/>
    <w:rsid w:val="000E0629"/>
    <w:rsid w:val="000E069E"/>
    <w:rsid w:val="000E0BB8"/>
    <w:rsid w:val="000E0F5D"/>
    <w:rsid w:val="000E10DB"/>
    <w:rsid w:val="000E14C0"/>
    <w:rsid w:val="000E16D7"/>
    <w:rsid w:val="000E1734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A25"/>
    <w:rsid w:val="000E42B7"/>
    <w:rsid w:val="000E44BF"/>
    <w:rsid w:val="000E4BD7"/>
    <w:rsid w:val="000E50B1"/>
    <w:rsid w:val="000E5388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B01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4D8A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0F7658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5C1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393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A0F"/>
    <w:rsid w:val="00112D60"/>
    <w:rsid w:val="00113150"/>
    <w:rsid w:val="001131B7"/>
    <w:rsid w:val="0011327E"/>
    <w:rsid w:val="00113288"/>
    <w:rsid w:val="00113E35"/>
    <w:rsid w:val="00113FF0"/>
    <w:rsid w:val="00114277"/>
    <w:rsid w:val="001142D0"/>
    <w:rsid w:val="0011430C"/>
    <w:rsid w:val="0011445C"/>
    <w:rsid w:val="001144C8"/>
    <w:rsid w:val="0011464E"/>
    <w:rsid w:val="00114D64"/>
    <w:rsid w:val="00114DEB"/>
    <w:rsid w:val="00114FDA"/>
    <w:rsid w:val="0011532B"/>
    <w:rsid w:val="00115431"/>
    <w:rsid w:val="001155C8"/>
    <w:rsid w:val="00115B5F"/>
    <w:rsid w:val="00115B7F"/>
    <w:rsid w:val="00115CA8"/>
    <w:rsid w:val="00115D9F"/>
    <w:rsid w:val="001164D3"/>
    <w:rsid w:val="00116572"/>
    <w:rsid w:val="00116574"/>
    <w:rsid w:val="0011673B"/>
    <w:rsid w:val="001168D5"/>
    <w:rsid w:val="00116924"/>
    <w:rsid w:val="00116AA6"/>
    <w:rsid w:val="00116C89"/>
    <w:rsid w:val="00116EC2"/>
    <w:rsid w:val="00116F60"/>
    <w:rsid w:val="00117668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007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19D"/>
    <w:rsid w:val="00123587"/>
    <w:rsid w:val="001238A0"/>
    <w:rsid w:val="001239BC"/>
    <w:rsid w:val="00123DBE"/>
    <w:rsid w:val="00123E45"/>
    <w:rsid w:val="001243FC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27F31"/>
    <w:rsid w:val="0013011B"/>
    <w:rsid w:val="00130206"/>
    <w:rsid w:val="00130588"/>
    <w:rsid w:val="001305BB"/>
    <w:rsid w:val="00130673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6890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91D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AFF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6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2EA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7D4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4DB"/>
    <w:rsid w:val="001579CD"/>
    <w:rsid w:val="00157C97"/>
    <w:rsid w:val="00160128"/>
    <w:rsid w:val="0016031D"/>
    <w:rsid w:val="001604E5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B9A"/>
    <w:rsid w:val="00165CD4"/>
    <w:rsid w:val="00165F7A"/>
    <w:rsid w:val="00166027"/>
    <w:rsid w:val="001660E9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BA5"/>
    <w:rsid w:val="00177EE2"/>
    <w:rsid w:val="001804E5"/>
    <w:rsid w:val="0018065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4EA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87DB6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64B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2D2"/>
    <w:rsid w:val="001A1FC0"/>
    <w:rsid w:val="001A269D"/>
    <w:rsid w:val="001A2944"/>
    <w:rsid w:val="001A2ACE"/>
    <w:rsid w:val="001A2B3B"/>
    <w:rsid w:val="001A3281"/>
    <w:rsid w:val="001A34FB"/>
    <w:rsid w:val="001A35BC"/>
    <w:rsid w:val="001A442F"/>
    <w:rsid w:val="001A4825"/>
    <w:rsid w:val="001A485D"/>
    <w:rsid w:val="001A4A19"/>
    <w:rsid w:val="001A4EA2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4C9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5FE7"/>
    <w:rsid w:val="001B662B"/>
    <w:rsid w:val="001B6A47"/>
    <w:rsid w:val="001B6B69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25D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3A4"/>
    <w:rsid w:val="001C351A"/>
    <w:rsid w:val="001C35E0"/>
    <w:rsid w:val="001C367A"/>
    <w:rsid w:val="001C3B09"/>
    <w:rsid w:val="001C3C91"/>
    <w:rsid w:val="001C4325"/>
    <w:rsid w:val="001C4995"/>
    <w:rsid w:val="001C4A99"/>
    <w:rsid w:val="001C4FC3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CD4"/>
    <w:rsid w:val="001C6D27"/>
    <w:rsid w:val="001C6D57"/>
    <w:rsid w:val="001C6D5B"/>
    <w:rsid w:val="001C7210"/>
    <w:rsid w:val="001C7218"/>
    <w:rsid w:val="001C74C6"/>
    <w:rsid w:val="001C79F2"/>
    <w:rsid w:val="001C7F2C"/>
    <w:rsid w:val="001D00A0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6BC"/>
    <w:rsid w:val="001D2824"/>
    <w:rsid w:val="001D2C80"/>
    <w:rsid w:val="001D2FEC"/>
    <w:rsid w:val="001D38AB"/>
    <w:rsid w:val="001D3915"/>
    <w:rsid w:val="001D3DA4"/>
    <w:rsid w:val="001D3DFA"/>
    <w:rsid w:val="001D40D7"/>
    <w:rsid w:val="001D4174"/>
    <w:rsid w:val="001D433C"/>
    <w:rsid w:val="001D4460"/>
    <w:rsid w:val="001D4733"/>
    <w:rsid w:val="001D520A"/>
    <w:rsid w:val="001D522E"/>
    <w:rsid w:val="001D5645"/>
    <w:rsid w:val="001D5D99"/>
    <w:rsid w:val="001D5FA3"/>
    <w:rsid w:val="001D6042"/>
    <w:rsid w:val="001D65E4"/>
    <w:rsid w:val="001D6F41"/>
    <w:rsid w:val="001D73E2"/>
    <w:rsid w:val="001D7696"/>
    <w:rsid w:val="001D792D"/>
    <w:rsid w:val="001D7DA1"/>
    <w:rsid w:val="001E0111"/>
    <w:rsid w:val="001E0976"/>
    <w:rsid w:val="001E0CE4"/>
    <w:rsid w:val="001E152F"/>
    <w:rsid w:val="001E166B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581"/>
    <w:rsid w:val="001E6CDC"/>
    <w:rsid w:val="001E6F38"/>
    <w:rsid w:val="001E7058"/>
    <w:rsid w:val="001E7168"/>
    <w:rsid w:val="001E7747"/>
    <w:rsid w:val="001E7A88"/>
    <w:rsid w:val="001E7EF8"/>
    <w:rsid w:val="001F007C"/>
    <w:rsid w:val="001F00AD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3D9E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738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633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1F17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BC3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931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67A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43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CD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AB5"/>
    <w:rsid w:val="00230FE6"/>
    <w:rsid w:val="0023112B"/>
    <w:rsid w:val="00231565"/>
    <w:rsid w:val="0023162B"/>
    <w:rsid w:val="00231A7F"/>
    <w:rsid w:val="00231C4B"/>
    <w:rsid w:val="00231EE0"/>
    <w:rsid w:val="0023200A"/>
    <w:rsid w:val="0023200E"/>
    <w:rsid w:val="002321A2"/>
    <w:rsid w:val="002321AA"/>
    <w:rsid w:val="00232495"/>
    <w:rsid w:val="00232613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757"/>
    <w:rsid w:val="0024399A"/>
    <w:rsid w:val="00243C61"/>
    <w:rsid w:val="002442ED"/>
    <w:rsid w:val="002443B7"/>
    <w:rsid w:val="0024474F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1E6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77E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D49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1E9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CBF"/>
    <w:rsid w:val="00264D2E"/>
    <w:rsid w:val="0026521A"/>
    <w:rsid w:val="00265432"/>
    <w:rsid w:val="002654B1"/>
    <w:rsid w:val="002657FA"/>
    <w:rsid w:val="00265A9B"/>
    <w:rsid w:val="00265F36"/>
    <w:rsid w:val="00265F65"/>
    <w:rsid w:val="002661D2"/>
    <w:rsid w:val="002662D6"/>
    <w:rsid w:val="00266557"/>
    <w:rsid w:val="00266569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4EC9"/>
    <w:rsid w:val="002759A8"/>
    <w:rsid w:val="00275A0C"/>
    <w:rsid w:val="00275AD1"/>
    <w:rsid w:val="00275B1C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EB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6FD"/>
    <w:rsid w:val="002A0756"/>
    <w:rsid w:val="002A09C2"/>
    <w:rsid w:val="002A0AD4"/>
    <w:rsid w:val="002A10D7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BD1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7E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BF4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1B"/>
    <w:rsid w:val="002C25B7"/>
    <w:rsid w:val="002C25C9"/>
    <w:rsid w:val="002C26CC"/>
    <w:rsid w:val="002C284C"/>
    <w:rsid w:val="002C28EF"/>
    <w:rsid w:val="002C2921"/>
    <w:rsid w:val="002C2954"/>
    <w:rsid w:val="002C29BC"/>
    <w:rsid w:val="002C36F6"/>
    <w:rsid w:val="002C3ADE"/>
    <w:rsid w:val="002C3C07"/>
    <w:rsid w:val="002C4414"/>
    <w:rsid w:val="002C4417"/>
    <w:rsid w:val="002C45FA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8C3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1B9"/>
    <w:rsid w:val="002E02A1"/>
    <w:rsid w:val="002E07B3"/>
    <w:rsid w:val="002E09EB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3DA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196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25"/>
    <w:rsid w:val="002F6148"/>
    <w:rsid w:val="002F6417"/>
    <w:rsid w:val="002F65EA"/>
    <w:rsid w:val="002F664E"/>
    <w:rsid w:val="002F665E"/>
    <w:rsid w:val="002F675E"/>
    <w:rsid w:val="002F677E"/>
    <w:rsid w:val="002F69C2"/>
    <w:rsid w:val="002F6A3A"/>
    <w:rsid w:val="002F6B1D"/>
    <w:rsid w:val="002F6F5B"/>
    <w:rsid w:val="002F6FC6"/>
    <w:rsid w:val="002F703A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DCB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B14"/>
    <w:rsid w:val="00302CEB"/>
    <w:rsid w:val="00302E85"/>
    <w:rsid w:val="00302EE6"/>
    <w:rsid w:val="00303409"/>
    <w:rsid w:val="003034E8"/>
    <w:rsid w:val="003035D9"/>
    <w:rsid w:val="00303D44"/>
    <w:rsid w:val="00303DFD"/>
    <w:rsid w:val="00303EB8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1AA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0EF0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2F7D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340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85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1939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4D09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A0"/>
    <w:rsid w:val="003271BC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2E02"/>
    <w:rsid w:val="00333482"/>
    <w:rsid w:val="00333AB6"/>
    <w:rsid w:val="00333CEF"/>
    <w:rsid w:val="00333E34"/>
    <w:rsid w:val="00334526"/>
    <w:rsid w:val="0033457F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0FD4"/>
    <w:rsid w:val="0034122E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2EC9"/>
    <w:rsid w:val="00343324"/>
    <w:rsid w:val="003435CE"/>
    <w:rsid w:val="003435E9"/>
    <w:rsid w:val="00344210"/>
    <w:rsid w:val="00344416"/>
    <w:rsid w:val="003445A1"/>
    <w:rsid w:val="00344B98"/>
    <w:rsid w:val="00344BA3"/>
    <w:rsid w:val="00344E37"/>
    <w:rsid w:val="0034504C"/>
    <w:rsid w:val="00345374"/>
    <w:rsid w:val="0034571E"/>
    <w:rsid w:val="0034576D"/>
    <w:rsid w:val="00345D2B"/>
    <w:rsid w:val="00345D45"/>
    <w:rsid w:val="00345FDC"/>
    <w:rsid w:val="00346051"/>
    <w:rsid w:val="0034635E"/>
    <w:rsid w:val="003463C0"/>
    <w:rsid w:val="003468CF"/>
    <w:rsid w:val="00346AF1"/>
    <w:rsid w:val="00346CD7"/>
    <w:rsid w:val="003470F8"/>
    <w:rsid w:val="00347351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0D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16E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314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53A"/>
    <w:rsid w:val="0036260B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1B"/>
    <w:rsid w:val="00364BAC"/>
    <w:rsid w:val="00364ED1"/>
    <w:rsid w:val="00364FB3"/>
    <w:rsid w:val="003651FC"/>
    <w:rsid w:val="00365305"/>
    <w:rsid w:val="003653AD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0A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1E0"/>
    <w:rsid w:val="003775C7"/>
    <w:rsid w:val="00377712"/>
    <w:rsid w:val="00377838"/>
    <w:rsid w:val="00377856"/>
    <w:rsid w:val="003779BF"/>
    <w:rsid w:val="00377C8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511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F9"/>
    <w:rsid w:val="0038715F"/>
    <w:rsid w:val="0038759D"/>
    <w:rsid w:val="003876F5"/>
    <w:rsid w:val="00387720"/>
    <w:rsid w:val="00387CA6"/>
    <w:rsid w:val="00387E46"/>
    <w:rsid w:val="00387E76"/>
    <w:rsid w:val="00387FBD"/>
    <w:rsid w:val="003908B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01C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A1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0ECB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4723"/>
    <w:rsid w:val="003B5005"/>
    <w:rsid w:val="003B507A"/>
    <w:rsid w:val="003B50D2"/>
    <w:rsid w:val="003B5403"/>
    <w:rsid w:val="003B580C"/>
    <w:rsid w:val="003B5D18"/>
    <w:rsid w:val="003B627D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05D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12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E22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6B"/>
    <w:rsid w:val="003E10D2"/>
    <w:rsid w:val="003E129E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30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E7EA2"/>
    <w:rsid w:val="003F0524"/>
    <w:rsid w:val="003F06E0"/>
    <w:rsid w:val="003F0C1C"/>
    <w:rsid w:val="003F0CE8"/>
    <w:rsid w:val="003F0F60"/>
    <w:rsid w:val="003F11B0"/>
    <w:rsid w:val="003F148A"/>
    <w:rsid w:val="003F1EFD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EAF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565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372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EC2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760"/>
    <w:rsid w:val="0042290E"/>
    <w:rsid w:val="00422AAB"/>
    <w:rsid w:val="00422E9E"/>
    <w:rsid w:val="004230AE"/>
    <w:rsid w:val="00423119"/>
    <w:rsid w:val="00423FD6"/>
    <w:rsid w:val="00424154"/>
    <w:rsid w:val="00424279"/>
    <w:rsid w:val="0042436C"/>
    <w:rsid w:val="004243A9"/>
    <w:rsid w:val="0042444C"/>
    <w:rsid w:val="0042468B"/>
    <w:rsid w:val="0042491D"/>
    <w:rsid w:val="00424F3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13B"/>
    <w:rsid w:val="004312CA"/>
    <w:rsid w:val="00431917"/>
    <w:rsid w:val="004319EC"/>
    <w:rsid w:val="00431EC7"/>
    <w:rsid w:val="00432488"/>
    <w:rsid w:val="00432A9C"/>
    <w:rsid w:val="00432AC5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94B"/>
    <w:rsid w:val="00440A6D"/>
    <w:rsid w:val="00440E84"/>
    <w:rsid w:val="004412A1"/>
    <w:rsid w:val="00441332"/>
    <w:rsid w:val="004414A1"/>
    <w:rsid w:val="0044199D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28BD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FF8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D19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99B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2A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29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1A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6C74"/>
    <w:rsid w:val="004873C5"/>
    <w:rsid w:val="004876E2"/>
    <w:rsid w:val="004878AA"/>
    <w:rsid w:val="00487A07"/>
    <w:rsid w:val="00487B1B"/>
    <w:rsid w:val="00487F3F"/>
    <w:rsid w:val="00490624"/>
    <w:rsid w:val="00490972"/>
    <w:rsid w:val="00490F5C"/>
    <w:rsid w:val="004910CA"/>
    <w:rsid w:val="00491395"/>
    <w:rsid w:val="004915A4"/>
    <w:rsid w:val="004915AD"/>
    <w:rsid w:val="004916F6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5D"/>
    <w:rsid w:val="00493BE7"/>
    <w:rsid w:val="00493EEC"/>
    <w:rsid w:val="00493FE9"/>
    <w:rsid w:val="0049404D"/>
    <w:rsid w:val="0049427C"/>
    <w:rsid w:val="00494348"/>
    <w:rsid w:val="004952F4"/>
    <w:rsid w:val="00495765"/>
    <w:rsid w:val="00495788"/>
    <w:rsid w:val="00495FE4"/>
    <w:rsid w:val="0049602D"/>
    <w:rsid w:val="00496031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460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DFD"/>
    <w:rsid w:val="004C4EAF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3F0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5F1"/>
    <w:rsid w:val="004D3953"/>
    <w:rsid w:val="004D3FA0"/>
    <w:rsid w:val="004D478A"/>
    <w:rsid w:val="004D4C0F"/>
    <w:rsid w:val="004D4E87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079"/>
    <w:rsid w:val="004F23AF"/>
    <w:rsid w:val="004F255B"/>
    <w:rsid w:val="004F277D"/>
    <w:rsid w:val="004F27EE"/>
    <w:rsid w:val="004F2971"/>
    <w:rsid w:val="004F2988"/>
    <w:rsid w:val="004F2FA3"/>
    <w:rsid w:val="004F3823"/>
    <w:rsid w:val="004F39BB"/>
    <w:rsid w:val="004F39E4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4DE"/>
    <w:rsid w:val="00500768"/>
    <w:rsid w:val="00500B7F"/>
    <w:rsid w:val="00500C77"/>
    <w:rsid w:val="00500F1C"/>
    <w:rsid w:val="00500F1E"/>
    <w:rsid w:val="0050129F"/>
    <w:rsid w:val="005013A1"/>
    <w:rsid w:val="00501565"/>
    <w:rsid w:val="005015EB"/>
    <w:rsid w:val="005018A9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583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A9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23"/>
    <w:rsid w:val="00517632"/>
    <w:rsid w:val="00517A12"/>
    <w:rsid w:val="005200AE"/>
    <w:rsid w:val="00520831"/>
    <w:rsid w:val="00520BD9"/>
    <w:rsid w:val="00520D97"/>
    <w:rsid w:val="00521054"/>
    <w:rsid w:val="005215C3"/>
    <w:rsid w:val="00521661"/>
    <w:rsid w:val="005216B0"/>
    <w:rsid w:val="005218A5"/>
    <w:rsid w:val="005218C4"/>
    <w:rsid w:val="00521933"/>
    <w:rsid w:val="00521E1E"/>
    <w:rsid w:val="00521F4C"/>
    <w:rsid w:val="00521F7F"/>
    <w:rsid w:val="00522124"/>
    <w:rsid w:val="0052270A"/>
    <w:rsid w:val="00522953"/>
    <w:rsid w:val="00522BB3"/>
    <w:rsid w:val="00522F05"/>
    <w:rsid w:val="00522F35"/>
    <w:rsid w:val="00522FB2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0B9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53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387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D89"/>
    <w:rsid w:val="00542E45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225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47F1B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6B"/>
    <w:rsid w:val="005543BE"/>
    <w:rsid w:val="00554523"/>
    <w:rsid w:val="0055491B"/>
    <w:rsid w:val="00554E22"/>
    <w:rsid w:val="00555292"/>
    <w:rsid w:val="00555547"/>
    <w:rsid w:val="0055564D"/>
    <w:rsid w:val="00555654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2D84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4"/>
    <w:rsid w:val="00564985"/>
    <w:rsid w:val="00564F7F"/>
    <w:rsid w:val="00565275"/>
    <w:rsid w:val="005654C0"/>
    <w:rsid w:val="0056581F"/>
    <w:rsid w:val="00565D20"/>
    <w:rsid w:val="005662B9"/>
    <w:rsid w:val="0056643C"/>
    <w:rsid w:val="0056644A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7F4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2D2"/>
    <w:rsid w:val="0057547F"/>
    <w:rsid w:val="005754FE"/>
    <w:rsid w:val="00575591"/>
    <w:rsid w:val="00575839"/>
    <w:rsid w:val="0057590C"/>
    <w:rsid w:val="00575CD7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EBE"/>
    <w:rsid w:val="00585F6E"/>
    <w:rsid w:val="005861B9"/>
    <w:rsid w:val="00586412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BE0"/>
    <w:rsid w:val="00587EC4"/>
    <w:rsid w:val="00587ECE"/>
    <w:rsid w:val="00590634"/>
    <w:rsid w:val="005908FE"/>
    <w:rsid w:val="00590A11"/>
    <w:rsid w:val="00590C6F"/>
    <w:rsid w:val="00590CC3"/>
    <w:rsid w:val="0059120C"/>
    <w:rsid w:val="00591615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F53"/>
    <w:rsid w:val="005A0990"/>
    <w:rsid w:val="005A0C95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4C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29D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397"/>
    <w:rsid w:val="005B7577"/>
    <w:rsid w:val="005B762D"/>
    <w:rsid w:val="005B76D1"/>
    <w:rsid w:val="005B7A78"/>
    <w:rsid w:val="005B7CBC"/>
    <w:rsid w:val="005C00AF"/>
    <w:rsid w:val="005C05A9"/>
    <w:rsid w:val="005C062B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2F0B"/>
    <w:rsid w:val="005C328F"/>
    <w:rsid w:val="005C3298"/>
    <w:rsid w:val="005C3457"/>
    <w:rsid w:val="005C35F2"/>
    <w:rsid w:val="005C3887"/>
    <w:rsid w:val="005C39BF"/>
    <w:rsid w:val="005C41DD"/>
    <w:rsid w:val="005C4256"/>
    <w:rsid w:val="005C43CC"/>
    <w:rsid w:val="005C468C"/>
    <w:rsid w:val="005C48B8"/>
    <w:rsid w:val="005C4991"/>
    <w:rsid w:val="005C5030"/>
    <w:rsid w:val="005C5277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12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36EC"/>
    <w:rsid w:val="005D438D"/>
    <w:rsid w:val="005D465E"/>
    <w:rsid w:val="005D485D"/>
    <w:rsid w:val="005D4981"/>
    <w:rsid w:val="005D49BE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85"/>
    <w:rsid w:val="005E1ED1"/>
    <w:rsid w:val="005E2121"/>
    <w:rsid w:val="005E2219"/>
    <w:rsid w:val="005E22A5"/>
    <w:rsid w:val="005E2602"/>
    <w:rsid w:val="005E28E2"/>
    <w:rsid w:val="005E2E59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218"/>
    <w:rsid w:val="005F075B"/>
    <w:rsid w:val="005F1278"/>
    <w:rsid w:val="005F14E1"/>
    <w:rsid w:val="005F17FF"/>
    <w:rsid w:val="005F1A71"/>
    <w:rsid w:val="005F1B80"/>
    <w:rsid w:val="005F1CC2"/>
    <w:rsid w:val="005F1E8D"/>
    <w:rsid w:val="005F1EE3"/>
    <w:rsid w:val="005F243E"/>
    <w:rsid w:val="005F266C"/>
    <w:rsid w:val="005F2FB8"/>
    <w:rsid w:val="005F30B0"/>
    <w:rsid w:val="005F347B"/>
    <w:rsid w:val="005F37CE"/>
    <w:rsid w:val="005F3B07"/>
    <w:rsid w:val="005F3CA0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116"/>
    <w:rsid w:val="00603354"/>
    <w:rsid w:val="00603816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6C72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1E"/>
    <w:rsid w:val="00613E48"/>
    <w:rsid w:val="006141B5"/>
    <w:rsid w:val="006144C0"/>
    <w:rsid w:val="00615052"/>
    <w:rsid w:val="00615082"/>
    <w:rsid w:val="00615233"/>
    <w:rsid w:val="006156CC"/>
    <w:rsid w:val="00615754"/>
    <w:rsid w:val="0061584F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12D"/>
    <w:rsid w:val="00620341"/>
    <w:rsid w:val="0062046C"/>
    <w:rsid w:val="00620564"/>
    <w:rsid w:val="0062071B"/>
    <w:rsid w:val="00620955"/>
    <w:rsid w:val="006209FA"/>
    <w:rsid w:val="00620E1D"/>
    <w:rsid w:val="006214AA"/>
    <w:rsid w:val="00621781"/>
    <w:rsid w:val="00622540"/>
    <w:rsid w:val="0062292C"/>
    <w:rsid w:val="00622933"/>
    <w:rsid w:val="00622A8D"/>
    <w:rsid w:val="00622AD3"/>
    <w:rsid w:val="00622D4C"/>
    <w:rsid w:val="00622FCE"/>
    <w:rsid w:val="006230F8"/>
    <w:rsid w:val="006232BB"/>
    <w:rsid w:val="0062372E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0D96"/>
    <w:rsid w:val="00631000"/>
    <w:rsid w:val="006311F1"/>
    <w:rsid w:val="0063134C"/>
    <w:rsid w:val="00631852"/>
    <w:rsid w:val="00631B03"/>
    <w:rsid w:val="00632074"/>
    <w:rsid w:val="006323E4"/>
    <w:rsid w:val="00632B8A"/>
    <w:rsid w:val="00632FF1"/>
    <w:rsid w:val="0063310E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4A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4C"/>
    <w:rsid w:val="00641E6F"/>
    <w:rsid w:val="006426F2"/>
    <w:rsid w:val="0064279E"/>
    <w:rsid w:val="006427AD"/>
    <w:rsid w:val="00642E57"/>
    <w:rsid w:val="00642FCD"/>
    <w:rsid w:val="006431DA"/>
    <w:rsid w:val="00643A5B"/>
    <w:rsid w:val="00643A80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CA2"/>
    <w:rsid w:val="00645EA9"/>
    <w:rsid w:val="00645F68"/>
    <w:rsid w:val="00646061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135"/>
    <w:rsid w:val="00650988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A93"/>
    <w:rsid w:val="00652C79"/>
    <w:rsid w:val="0065301E"/>
    <w:rsid w:val="0065304C"/>
    <w:rsid w:val="006530AB"/>
    <w:rsid w:val="00653269"/>
    <w:rsid w:val="00653284"/>
    <w:rsid w:val="0065342D"/>
    <w:rsid w:val="006535BC"/>
    <w:rsid w:val="00653930"/>
    <w:rsid w:val="0065459B"/>
    <w:rsid w:val="0065473B"/>
    <w:rsid w:val="006548F5"/>
    <w:rsid w:val="00654A8B"/>
    <w:rsid w:val="00654AE8"/>
    <w:rsid w:val="006552CD"/>
    <w:rsid w:val="006559B4"/>
    <w:rsid w:val="006561BE"/>
    <w:rsid w:val="00656218"/>
    <w:rsid w:val="006564E9"/>
    <w:rsid w:val="0065659A"/>
    <w:rsid w:val="006565BD"/>
    <w:rsid w:val="0065663B"/>
    <w:rsid w:val="006569C5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19"/>
    <w:rsid w:val="006626AF"/>
    <w:rsid w:val="006628A7"/>
    <w:rsid w:val="00662B04"/>
    <w:rsid w:val="00662BB5"/>
    <w:rsid w:val="00662E8A"/>
    <w:rsid w:val="00662ED8"/>
    <w:rsid w:val="0066324B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99A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67F4C"/>
    <w:rsid w:val="0067005C"/>
    <w:rsid w:val="0067024C"/>
    <w:rsid w:val="0067030A"/>
    <w:rsid w:val="0067078A"/>
    <w:rsid w:val="00670838"/>
    <w:rsid w:val="00670DEB"/>
    <w:rsid w:val="00671192"/>
    <w:rsid w:val="006715B2"/>
    <w:rsid w:val="006715BF"/>
    <w:rsid w:val="00671822"/>
    <w:rsid w:val="006719E6"/>
    <w:rsid w:val="006720D4"/>
    <w:rsid w:val="00672BC4"/>
    <w:rsid w:val="00672D64"/>
    <w:rsid w:val="00673438"/>
    <w:rsid w:val="00673582"/>
    <w:rsid w:val="006735DA"/>
    <w:rsid w:val="006736B9"/>
    <w:rsid w:val="006737C8"/>
    <w:rsid w:val="00673842"/>
    <w:rsid w:val="006738AA"/>
    <w:rsid w:val="00673E20"/>
    <w:rsid w:val="00673E43"/>
    <w:rsid w:val="00673EB6"/>
    <w:rsid w:val="00673FCF"/>
    <w:rsid w:val="0067402B"/>
    <w:rsid w:val="00674093"/>
    <w:rsid w:val="006742B3"/>
    <w:rsid w:val="00674334"/>
    <w:rsid w:val="00674633"/>
    <w:rsid w:val="00674DD1"/>
    <w:rsid w:val="00674DF9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881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661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FE"/>
    <w:rsid w:val="0068597C"/>
    <w:rsid w:val="00685B00"/>
    <w:rsid w:val="00685B8F"/>
    <w:rsid w:val="0068607D"/>
    <w:rsid w:val="00686E60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1E19"/>
    <w:rsid w:val="00691F5E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739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0C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3A3"/>
    <w:rsid w:val="006B3754"/>
    <w:rsid w:val="006B3B4D"/>
    <w:rsid w:val="006B3CE2"/>
    <w:rsid w:val="006B3E7C"/>
    <w:rsid w:val="006B43BA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E38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49"/>
    <w:rsid w:val="006C41D3"/>
    <w:rsid w:val="006C43F4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3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C2C"/>
    <w:rsid w:val="006D6F1A"/>
    <w:rsid w:val="006D742C"/>
    <w:rsid w:val="006D7705"/>
    <w:rsid w:val="006D7DD8"/>
    <w:rsid w:val="006D7E58"/>
    <w:rsid w:val="006D7E97"/>
    <w:rsid w:val="006E0232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573"/>
    <w:rsid w:val="006F2B1E"/>
    <w:rsid w:val="006F2DF9"/>
    <w:rsid w:val="006F2E17"/>
    <w:rsid w:val="006F3094"/>
    <w:rsid w:val="006F30BF"/>
    <w:rsid w:val="006F32EC"/>
    <w:rsid w:val="006F347C"/>
    <w:rsid w:val="006F37A3"/>
    <w:rsid w:val="006F3961"/>
    <w:rsid w:val="006F3A73"/>
    <w:rsid w:val="006F41C1"/>
    <w:rsid w:val="006F4578"/>
    <w:rsid w:val="006F4724"/>
    <w:rsid w:val="006F49F7"/>
    <w:rsid w:val="006F4A15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B79"/>
    <w:rsid w:val="006F6D44"/>
    <w:rsid w:val="006F6EEE"/>
    <w:rsid w:val="006F707F"/>
    <w:rsid w:val="006F70C6"/>
    <w:rsid w:val="006F71E9"/>
    <w:rsid w:val="006F7243"/>
    <w:rsid w:val="006F7354"/>
    <w:rsid w:val="006F746D"/>
    <w:rsid w:val="006F748B"/>
    <w:rsid w:val="00700428"/>
    <w:rsid w:val="0070080E"/>
    <w:rsid w:val="00700BF4"/>
    <w:rsid w:val="007014E1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B4B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9C9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982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5F9B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01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174"/>
    <w:rsid w:val="007235FD"/>
    <w:rsid w:val="007236E6"/>
    <w:rsid w:val="00723710"/>
    <w:rsid w:val="0072383B"/>
    <w:rsid w:val="007238C9"/>
    <w:rsid w:val="00723937"/>
    <w:rsid w:val="00723FDF"/>
    <w:rsid w:val="007243E5"/>
    <w:rsid w:val="0072440E"/>
    <w:rsid w:val="00724807"/>
    <w:rsid w:val="00724A34"/>
    <w:rsid w:val="00725188"/>
    <w:rsid w:val="0072560E"/>
    <w:rsid w:val="00725720"/>
    <w:rsid w:val="00726220"/>
    <w:rsid w:val="007263E1"/>
    <w:rsid w:val="00726447"/>
    <w:rsid w:val="007265B0"/>
    <w:rsid w:val="0072680C"/>
    <w:rsid w:val="0072698B"/>
    <w:rsid w:val="00726A5E"/>
    <w:rsid w:val="00726E70"/>
    <w:rsid w:val="007270D8"/>
    <w:rsid w:val="007272AD"/>
    <w:rsid w:val="007275A8"/>
    <w:rsid w:val="00727C3E"/>
    <w:rsid w:val="0073034A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12"/>
    <w:rsid w:val="0073272A"/>
    <w:rsid w:val="00732D89"/>
    <w:rsid w:val="00732DE4"/>
    <w:rsid w:val="0073350B"/>
    <w:rsid w:val="00733768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2EBF"/>
    <w:rsid w:val="0074334F"/>
    <w:rsid w:val="007436C9"/>
    <w:rsid w:val="00743ABB"/>
    <w:rsid w:val="0074414F"/>
    <w:rsid w:val="00744337"/>
    <w:rsid w:val="007444B1"/>
    <w:rsid w:val="00744503"/>
    <w:rsid w:val="00744973"/>
    <w:rsid w:val="00744D06"/>
    <w:rsid w:val="00744F2E"/>
    <w:rsid w:val="007451D0"/>
    <w:rsid w:val="007451F4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AAE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69C"/>
    <w:rsid w:val="00752741"/>
    <w:rsid w:val="00752892"/>
    <w:rsid w:val="00752B04"/>
    <w:rsid w:val="00752EC2"/>
    <w:rsid w:val="007530EF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06"/>
    <w:rsid w:val="00754E32"/>
    <w:rsid w:val="00754FD8"/>
    <w:rsid w:val="00755249"/>
    <w:rsid w:val="0075526E"/>
    <w:rsid w:val="007554F0"/>
    <w:rsid w:val="00755579"/>
    <w:rsid w:val="00755825"/>
    <w:rsid w:val="00755990"/>
    <w:rsid w:val="0075616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603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3CCF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197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3C4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71"/>
    <w:rsid w:val="00782EDE"/>
    <w:rsid w:val="00782F39"/>
    <w:rsid w:val="00782FAC"/>
    <w:rsid w:val="00783412"/>
    <w:rsid w:val="0078344B"/>
    <w:rsid w:val="007834FF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5A1"/>
    <w:rsid w:val="00786621"/>
    <w:rsid w:val="00786729"/>
    <w:rsid w:val="0078692E"/>
    <w:rsid w:val="00786939"/>
    <w:rsid w:val="00787366"/>
    <w:rsid w:val="0078760C"/>
    <w:rsid w:val="00787819"/>
    <w:rsid w:val="00787A54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301C"/>
    <w:rsid w:val="00793293"/>
    <w:rsid w:val="007934C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B30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82F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20"/>
    <w:rsid w:val="007A4883"/>
    <w:rsid w:val="007A4B8D"/>
    <w:rsid w:val="007A4C09"/>
    <w:rsid w:val="007A4C22"/>
    <w:rsid w:val="007A52CD"/>
    <w:rsid w:val="007A55B2"/>
    <w:rsid w:val="007A563E"/>
    <w:rsid w:val="007A581F"/>
    <w:rsid w:val="007A5A30"/>
    <w:rsid w:val="007A5FA5"/>
    <w:rsid w:val="007A626D"/>
    <w:rsid w:val="007A65E3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E14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713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55A"/>
    <w:rsid w:val="007C28B2"/>
    <w:rsid w:val="007C28D3"/>
    <w:rsid w:val="007C2A45"/>
    <w:rsid w:val="007C2CD6"/>
    <w:rsid w:val="007C3061"/>
    <w:rsid w:val="007C3431"/>
    <w:rsid w:val="007C34D0"/>
    <w:rsid w:val="007C3891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4E52"/>
    <w:rsid w:val="007C5207"/>
    <w:rsid w:val="007C52B2"/>
    <w:rsid w:val="007C52D2"/>
    <w:rsid w:val="007C53F2"/>
    <w:rsid w:val="007C5ACF"/>
    <w:rsid w:val="007C5CAE"/>
    <w:rsid w:val="007C5ED5"/>
    <w:rsid w:val="007C617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676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4BC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4E5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3B9"/>
    <w:rsid w:val="007E7559"/>
    <w:rsid w:val="007E79C6"/>
    <w:rsid w:val="007E7E60"/>
    <w:rsid w:val="007E7E96"/>
    <w:rsid w:val="007F010C"/>
    <w:rsid w:val="007F03E4"/>
    <w:rsid w:val="007F0445"/>
    <w:rsid w:val="007F060C"/>
    <w:rsid w:val="007F0659"/>
    <w:rsid w:val="007F0A30"/>
    <w:rsid w:val="007F0F90"/>
    <w:rsid w:val="007F1107"/>
    <w:rsid w:val="007F1A89"/>
    <w:rsid w:val="007F1C60"/>
    <w:rsid w:val="007F1D57"/>
    <w:rsid w:val="007F200F"/>
    <w:rsid w:val="007F23C5"/>
    <w:rsid w:val="007F2477"/>
    <w:rsid w:val="007F271E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921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634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18A"/>
    <w:rsid w:val="008014EA"/>
    <w:rsid w:val="0080231E"/>
    <w:rsid w:val="00802769"/>
    <w:rsid w:val="00802A7B"/>
    <w:rsid w:val="00802ACA"/>
    <w:rsid w:val="00802D08"/>
    <w:rsid w:val="008036E1"/>
    <w:rsid w:val="00803A47"/>
    <w:rsid w:val="00803DEF"/>
    <w:rsid w:val="008040B2"/>
    <w:rsid w:val="00804175"/>
    <w:rsid w:val="008043F2"/>
    <w:rsid w:val="008046B7"/>
    <w:rsid w:val="008048BF"/>
    <w:rsid w:val="00804E07"/>
    <w:rsid w:val="0080520E"/>
    <w:rsid w:val="00805283"/>
    <w:rsid w:val="008054F9"/>
    <w:rsid w:val="008058D7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AB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7B"/>
    <w:rsid w:val="00814157"/>
    <w:rsid w:val="00814209"/>
    <w:rsid w:val="008145C7"/>
    <w:rsid w:val="008145ED"/>
    <w:rsid w:val="00814806"/>
    <w:rsid w:val="00814B6B"/>
    <w:rsid w:val="00815005"/>
    <w:rsid w:val="00815B1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66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B74"/>
    <w:rsid w:val="00824D23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6C0"/>
    <w:rsid w:val="00826957"/>
    <w:rsid w:val="00826E09"/>
    <w:rsid w:val="00827324"/>
    <w:rsid w:val="008273A6"/>
    <w:rsid w:val="00827BC9"/>
    <w:rsid w:val="00827DB7"/>
    <w:rsid w:val="00827E45"/>
    <w:rsid w:val="00827F45"/>
    <w:rsid w:val="00830147"/>
    <w:rsid w:val="008308DC"/>
    <w:rsid w:val="00830A29"/>
    <w:rsid w:val="00830B8F"/>
    <w:rsid w:val="00830C14"/>
    <w:rsid w:val="00830CCA"/>
    <w:rsid w:val="008311CC"/>
    <w:rsid w:val="008313E4"/>
    <w:rsid w:val="00831ABE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4E7C"/>
    <w:rsid w:val="00835071"/>
    <w:rsid w:val="0083521C"/>
    <w:rsid w:val="00835253"/>
    <w:rsid w:val="008353E3"/>
    <w:rsid w:val="00835458"/>
    <w:rsid w:val="0083563B"/>
    <w:rsid w:val="00835907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AE"/>
    <w:rsid w:val="008415F4"/>
    <w:rsid w:val="0084162B"/>
    <w:rsid w:val="00841636"/>
    <w:rsid w:val="00841848"/>
    <w:rsid w:val="00841A8E"/>
    <w:rsid w:val="00841E6E"/>
    <w:rsid w:val="00841ED7"/>
    <w:rsid w:val="008420B7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4DE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840"/>
    <w:rsid w:val="00861A00"/>
    <w:rsid w:val="00861A6E"/>
    <w:rsid w:val="008620A9"/>
    <w:rsid w:val="008621D0"/>
    <w:rsid w:val="00862753"/>
    <w:rsid w:val="00862856"/>
    <w:rsid w:val="0086292C"/>
    <w:rsid w:val="00862A8A"/>
    <w:rsid w:val="00862B3A"/>
    <w:rsid w:val="00862C5F"/>
    <w:rsid w:val="0086328F"/>
    <w:rsid w:val="00863AB6"/>
    <w:rsid w:val="00863C19"/>
    <w:rsid w:val="008640D3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3C6"/>
    <w:rsid w:val="00866595"/>
    <w:rsid w:val="00866BA5"/>
    <w:rsid w:val="00866EED"/>
    <w:rsid w:val="00866F52"/>
    <w:rsid w:val="00867B36"/>
    <w:rsid w:val="00867CA8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88F"/>
    <w:rsid w:val="008719F2"/>
    <w:rsid w:val="00871C01"/>
    <w:rsid w:val="00871F25"/>
    <w:rsid w:val="00871F4D"/>
    <w:rsid w:val="0087241D"/>
    <w:rsid w:val="00872944"/>
    <w:rsid w:val="00872BE2"/>
    <w:rsid w:val="008731C7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4F1D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1AC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13"/>
    <w:rsid w:val="0088582C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C18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AB9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A04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3D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47"/>
    <w:rsid w:val="008A178B"/>
    <w:rsid w:val="008A1BF0"/>
    <w:rsid w:val="008A1C9D"/>
    <w:rsid w:val="008A1CED"/>
    <w:rsid w:val="008A1E08"/>
    <w:rsid w:val="008A1E73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2D6A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81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44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5B3D"/>
    <w:rsid w:val="008B5C9C"/>
    <w:rsid w:val="008B60BE"/>
    <w:rsid w:val="008B6130"/>
    <w:rsid w:val="008B636E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4AC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70D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9DE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E5F"/>
    <w:rsid w:val="008E1F7A"/>
    <w:rsid w:val="008E2151"/>
    <w:rsid w:val="008E2A34"/>
    <w:rsid w:val="008E2A44"/>
    <w:rsid w:val="008E2CE3"/>
    <w:rsid w:val="008E320D"/>
    <w:rsid w:val="008E3B21"/>
    <w:rsid w:val="008E3C1A"/>
    <w:rsid w:val="008E411C"/>
    <w:rsid w:val="008E43F9"/>
    <w:rsid w:val="008E443A"/>
    <w:rsid w:val="008E48EC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CE8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04C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41C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B48"/>
    <w:rsid w:val="00905D55"/>
    <w:rsid w:val="00905F9B"/>
    <w:rsid w:val="0090622E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5FE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B8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3D21"/>
    <w:rsid w:val="00923E18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5F93"/>
    <w:rsid w:val="0092608C"/>
    <w:rsid w:val="009261A6"/>
    <w:rsid w:val="00926266"/>
    <w:rsid w:val="0092635E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3E9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0B"/>
    <w:rsid w:val="00932F6B"/>
    <w:rsid w:val="009334D2"/>
    <w:rsid w:val="009337FE"/>
    <w:rsid w:val="00933BD7"/>
    <w:rsid w:val="00934048"/>
    <w:rsid w:val="00934127"/>
    <w:rsid w:val="009342FE"/>
    <w:rsid w:val="009343F1"/>
    <w:rsid w:val="0093442A"/>
    <w:rsid w:val="009347B1"/>
    <w:rsid w:val="00934DC3"/>
    <w:rsid w:val="00934F59"/>
    <w:rsid w:val="009350C9"/>
    <w:rsid w:val="009351B0"/>
    <w:rsid w:val="009353C3"/>
    <w:rsid w:val="0093566E"/>
    <w:rsid w:val="0093581D"/>
    <w:rsid w:val="00935D1B"/>
    <w:rsid w:val="00935FF1"/>
    <w:rsid w:val="00936992"/>
    <w:rsid w:val="00936ADF"/>
    <w:rsid w:val="00936C89"/>
    <w:rsid w:val="00936E66"/>
    <w:rsid w:val="00936FDC"/>
    <w:rsid w:val="00937274"/>
    <w:rsid w:val="0093738F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5E82"/>
    <w:rsid w:val="009460B9"/>
    <w:rsid w:val="009460FB"/>
    <w:rsid w:val="0094627F"/>
    <w:rsid w:val="00946C8D"/>
    <w:rsid w:val="00946F34"/>
    <w:rsid w:val="0094722A"/>
    <w:rsid w:val="00947437"/>
    <w:rsid w:val="009477C8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8AE"/>
    <w:rsid w:val="00950A4B"/>
    <w:rsid w:val="009510BF"/>
    <w:rsid w:val="00951236"/>
    <w:rsid w:val="0095133C"/>
    <w:rsid w:val="00951492"/>
    <w:rsid w:val="009515FF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5B7"/>
    <w:rsid w:val="00967700"/>
    <w:rsid w:val="00967B14"/>
    <w:rsid w:val="00967B27"/>
    <w:rsid w:val="00967D3B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2D65"/>
    <w:rsid w:val="0097305F"/>
    <w:rsid w:val="00973A74"/>
    <w:rsid w:val="00973C1A"/>
    <w:rsid w:val="00973F8A"/>
    <w:rsid w:val="00974514"/>
    <w:rsid w:val="00974AB7"/>
    <w:rsid w:val="00974B5C"/>
    <w:rsid w:val="00974C8D"/>
    <w:rsid w:val="0097506E"/>
    <w:rsid w:val="009751C7"/>
    <w:rsid w:val="0097544F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DC1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9C4"/>
    <w:rsid w:val="00982C19"/>
    <w:rsid w:val="0098319B"/>
    <w:rsid w:val="00983693"/>
    <w:rsid w:val="009838D9"/>
    <w:rsid w:val="009838DD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08E"/>
    <w:rsid w:val="009853B3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87E2D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6DA"/>
    <w:rsid w:val="00992AFC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EE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6FB9"/>
    <w:rsid w:val="009A6FC1"/>
    <w:rsid w:val="009A70D3"/>
    <w:rsid w:val="009A70DB"/>
    <w:rsid w:val="009A714B"/>
    <w:rsid w:val="009A71EF"/>
    <w:rsid w:val="009A730A"/>
    <w:rsid w:val="009A74BE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815"/>
    <w:rsid w:val="009B2A89"/>
    <w:rsid w:val="009B2B35"/>
    <w:rsid w:val="009B2B80"/>
    <w:rsid w:val="009B2B85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4F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83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3DBE"/>
    <w:rsid w:val="009C451A"/>
    <w:rsid w:val="009C49AB"/>
    <w:rsid w:val="009C4EE8"/>
    <w:rsid w:val="009C4FBB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452"/>
    <w:rsid w:val="009D2841"/>
    <w:rsid w:val="009D2864"/>
    <w:rsid w:val="009D2920"/>
    <w:rsid w:val="009D2936"/>
    <w:rsid w:val="009D2A49"/>
    <w:rsid w:val="009D2AC5"/>
    <w:rsid w:val="009D2B53"/>
    <w:rsid w:val="009D2C68"/>
    <w:rsid w:val="009D2E49"/>
    <w:rsid w:val="009D3602"/>
    <w:rsid w:val="009D3897"/>
    <w:rsid w:val="009D39C9"/>
    <w:rsid w:val="009D39FC"/>
    <w:rsid w:val="009D3B01"/>
    <w:rsid w:val="009D3BA7"/>
    <w:rsid w:val="009D3DB5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66"/>
    <w:rsid w:val="009D72D0"/>
    <w:rsid w:val="009D733E"/>
    <w:rsid w:val="009D7A5C"/>
    <w:rsid w:val="009D7E85"/>
    <w:rsid w:val="009E02CF"/>
    <w:rsid w:val="009E043E"/>
    <w:rsid w:val="009E0789"/>
    <w:rsid w:val="009E0BB7"/>
    <w:rsid w:val="009E0CB6"/>
    <w:rsid w:val="009E0E04"/>
    <w:rsid w:val="009E1249"/>
    <w:rsid w:val="009E17EB"/>
    <w:rsid w:val="009E1B1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7CD"/>
    <w:rsid w:val="009E7818"/>
    <w:rsid w:val="009E78D5"/>
    <w:rsid w:val="009E7A12"/>
    <w:rsid w:val="009E7E22"/>
    <w:rsid w:val="009E7E2E"/>
    <w:rsid w:val="009F0516"/>
    <w:rsid w:val="009F0710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3F89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9DB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34F7"/>
    <w:rsid w:val="00A042FA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2E6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3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951"/>
    <w:rsid w:val="00A13C9F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919"/>
    <w:rsid w:val="00A16AE4"/>
    <w:rsid w:val="00A17ED2"/>
    <w:rsid w:val="00A200F9"/>
    <w:rsid w:val="00A203B3"/>
    <w:rsid w:val="00A20844"/>
    <w:rsid w:val="00A20A0A"/>
    <w:rsid w:val="00A20BA9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CE7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255"/>
    <w:rsid w:val="00A279B1"/>
    <w:rsid w:val="00A27A9E"/>
    <w:rsid w:val="00A27AC2"/>
    <w:rsid w:val="00A27BB4"/>
    <w:rsid w:val="00A300A0"/>
    <w:rsid w:val="00A300AC"/>
    <w:rsid w:val="00A30160"/>
    <w:rsid w:val="00A3019A"/>
    <w:rsid w:val="00A301AA"/>
    <w:rsid w:val="00A30308"/>
    <w:rsid w:val="00A307D3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05"/>
    <w:rsid w:val="00A32C3C"/>
    <w:rsid w:val="00A32D3B"/>
    <w:rsid w:val="00A33232"/>
    <w:rsid w:val="00A33301"/>
    <w:rsid w:val="00A334E1"/>
    <w:rsid w:val="00A335FE"/>
    <w:rsid w:val="00A3375C"/>
    <w:rsid w:val="00A337DA"/>
    <w:rsid w:val="00A33E14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B15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77B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312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102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D4C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41C"/>
    <w:rsid w:val="00A73989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AD7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3D96"/>
    <w:rsid w:val="00A8429A"/>
    <w:rsid w:val="00A844FA"/>
    <w:rsid w:val="00A8472B"/>
    <w:rsid w:val="00A8494E"/>
    <w:rsid w:val="00A84AD4"/>
    <w:rsid w:val="00A84B2C"/>
    <w:rsid w:val="00A8582A"/>
    <w:rsid w:val="00A85D30"/>
    <w:rsid w:val="00A85FD4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D62"/>
    <w:rsid w:val="00A92EA7"/>
    <w:rsid w:val="00A931ED"/>
    <w:rsid w:val="00A9329F"/>
    <w:rsid w:val="00A9348F"/>
    <w:rsid w:val="00A93504"/>
    <w:rsid w:val="00A935F0"/>
    <w:rsid w:val="00A9380F"/>
    <w:rsid w:val="00A93858"/>
    <w:rsid w:val="00A93884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6B8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97FEF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8B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5F42"/>
    <w:rsid w:val="00AA61A9"/>
    <w:rsid w:val="00AA6B6C"/>
    <w:rsid w:val="00AA6B7A"/>
    <w:rsid w:val="00AA6C51"/>
    <w:rsid w:val="00AA6E41"/>
    <w:rsid w:val="00AA6EDF"/>
    <w:rsid w:val="00AA706A"/>
    <w:rsid w:val="00AA7325"/>
    <w:rsid w:val="00AA7590"/>
    <w:rsid w:val="00AA76D5"/>
    <w:rsid w:val="00AA7782"/>
    <w:rsid w:val="00AA7AF1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C58"/>
    <w:rsid w:val="00AB4F0F"/>
    <w:rsid w:val="00AB505B"/>
    <w:rsid w:val="00AB5219"/>
    <w:rsid w:val="00AB5300"/>
    <w:rsid w:val="00AB543B"/>
    <w:rsid w:val="00AB545A"/>
    <w:rsid w:val="00AB5A85"/>
    <w:rsid w:val="00AB5C4A"/>
    <w:rsid w:val="00AB5C59"/>
    <w:rsid w:val="00AB5FC9"/>
    <w:rsid w:val="00AB645F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651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E2F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BD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44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9B1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C99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920"/>
    <w:rsid w:val="00AF4146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5F2F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014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B3A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AA0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5B83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781"/>
    <w:rsid w:val="00B3089B"/>
    <w:rsid w:val="00B30C51"/>
    <w:rsid w:val="00B30DE6"/>
    <w:rsid w:val="00B30EED"/>
    <w:rsid w:val="00B31135"/>
    <w:rsid w:val="00B31343"/>
    <w:rsid w:val="00B31358"/>
    <w:rsid w:val="00B3149C"/>
    <w:rsid w:val="00B315AE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4E0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5DA0"/>
    <w:rsid w:val="00B36135"/>
    <w:rsid w:val="00B36387"/>
    <w:rsid w:val="00B36414"/>
    <w:rsid w:val="00B36681"/>
    <w:rsid w:val="00B36A5C"/>
    <w:rsid w:val="00B36AD2"/>
    <w:rsid w:val="00B36BE6"/>
    <w:rsid w:val="00B36C29"/>
    <w:rsid w:val="00B36E8C"/>
    <w:rsid w:val="00B36FCA"/>
    <w:rsid w:val="00B373A2"/>
    <w:rsid w:val="00B37878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171"/>
    <w:rsid w:val="00B42252"/>
    <w:rsid w:val="00B422F9"/>
    <w:rsid w:val="00B42383"/>
    <w:rsid w:val="00B424F8"/>
    <w:rsid w:val="00B424FC"/>
    <w:rsid w:val="00B42823"/>
    <w:rsid w:val="00B428C2"/>
    <w:rsid w:val="00B42906"/>
    <w:rsid w:val="00B42AF1"/>
    <w:rsid w:val="00B42BB9"/>
    <w:rsid w:val="00B42C99"/>
    <w:rsid w:val="00B431B6"/>
    <w:rsid w:val="00B43368"/>
    <w:rsid w:val="00B4399A"/>
    <w:rsid w:val="00B43A43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199"/>
    <w:rsid w:val="00B5729C"/>
    <w:rsid w:val="00B574CE"/>
    <w:rsid w:val="00B579FC"/>
    <w:rsid w:val="00B6022A"/>
    <w:rsid w:val="00B60457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0F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421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748"/>
    <w:rsid w:val="00B759C8"/>
    <w:rsid w:val="00B75B12"/>
    <w:rsid w:val="00B76069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C66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7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1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3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19C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DA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0F"/>
    <w:rsid w:val="00BC2FEA"/>
    <w:rsid w:val="00BC2FEB"/>
    <w:rsid w:val="00BC3061"/>
    <w:rsid w:val="00BC32A3"/>
    <w:rsid w:val="00BC33BB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4C7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0F41"/>
    <w:rsid w:val="00BD15E9"/>
    <w:rsid w:val="00BD16C9"/>
    <w:rsid w:val="00BD2011"/>
    <w:rsid w:val="00BD21C4"/>
    <w:rsid w:val="00BD2757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2B3"/>
    <w:rsid w:val="00BD55B6"/>
    <w:rsid w:val="00BD5A52"/>
    <w:rsid w:val="00BD5B37"/>
    <w:rsid w:val="00BD5B4D"/>
    <w:rsid w:val="00BD5D64"/>
    <w:rsid w:val="00BD5EFA"/>
    <w:rsid w:val="00BD6022"/>
    <w:rsid w:val="00BD6AB0"/>
    <w:rsid w:val="00BD6B70"/>
    <w:rsid w:val="00BD6BE9"/>
    <w:rsid w:val="00BD6D37"/>
    <w:rsid w:val="00BD6DED"/>
    <w:rsid w:val="00BD6EB7"/>
    <w:rsid w:val="00BD6F08"/>
    <w:rsid w:val="00BD700C"/>
    <w:rsid w:val="00BD75E8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93D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1FD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4E2C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D6D"/>
    <w:rsid w:val="00BF6FEE"/>
    <w:rsid w:val="00BF745D"/>
    <w:rsid w:val="00BF77D6"/>
    <w:rsid w:val="00BF7892"/>
    <w:rsid w:val="00BF7B91"/>
    <w:rsid w:val="00C00317"/>
    <w:rsid w:val="00C00321"/>
    <w:rsid w:val="00C0097A"/>
    <w:rsid w:val="00C00A09"/>
    <w:rsid w:val="00C01286"/>
    <w:rsid w:val="00C0156A"/>
    <w:rsid w:val="00C01593"/>
    <w:rsid w:val="00C01648"/>
    <w:rsid w:val="00C01933"/>
    <w:rsid w:val="00C01D16"/>
    <w:rsid w:val="00C01E42"/>
    <w:rsid w:val="00C024D4"/>
    <w:rsid w:val="00C027A4"/>
    <w:rsid w:val="00C02881"/>
    <w:rsid w:val="00C0313A"/>
    <w:rsid w:val="00C036F9"/>
    <w:rsid w:val="00C03AD7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6D8"/>
    <w:rsid w:val="00C10793"/>
    <w:rsid w:val="00C11167"/>
    <w:rsid w:val="00C111A9"/>
    <w:rsid w:val="00C11916"/>
    <w:rsid w:val="00C11933"/>
    <w:rsid w:val="00C11A43"/>
    <w:rsid w:val="00C11C18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E96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0E4"/>
    <w:rsid w:val="00C153E3"/>
    <w:rsid w:val="00C156CD"/>
    <w:rsid w:val="00C1575C"/>
    <w:rsid w:val="00C158D7"/>
    <w:rsid w:val="00C16279"/>
    <w:rsid w:val="00C163A2"/>
    <w:rsid w:val="00C1674D"/>
    <w:rsid w:val="00C16A54"/>
    <w:rsid w:val="00C16B4D"/>
    <w:rsid w:val="00C16BD3"/>
    <w:rsid w:val="00C170A5"/>
    <w:rsid w:val="00C171A3"/>
    <w:rsid w:val="00C17253"/>
    <w:rsid w:val="00C1748A"/>
    <w:rsid w:val="00C1751B"/>
    <w:rsid w:val="00C17682"/>
    <w:rsid w:val="00C17C65"/>
    <w:rsid w:val="00C17C73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4F4"/>
    <w:rsid w:val="00C24623"/>
    <w:rsid w:val="00C24702"/>
    <w:rsid w:val="00C2482F"/>
    <w:rsid w:val="00C249DA"/>
    <w:rsid w:val="00C24D1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5D4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4C9"/>
    <w:rsid w:val="00C33682"/>
    <w:rsid w:val="00C33799"/>
    <w:rsid w:val="00C33AEB"/>
    <w:rsid w:val="00C3402B"/>
    <w:rsid w:val="00C34208"/>
    <w:rsid w:val="00C34496"/>
    <w:rsid w:val="00C34525"/>
    <w:rsid w:val="00C34844"/>
    <w:rsid w:val="00C348E7"/>
    <w:rsid w:val="00C35397"/>
    <w:rsid w:val="00C35688"/>
    <w:rsid w:val="00C356D3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B39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303"/>
    <w:rsid w:val="00C42B87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B79"/>
    <w:rsid w:val="00C46E51"/>
    <w:rsid w:val="00C470D4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6B2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5E4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7A1"/>
    <w:rsid w:val="00C62868"/>
    <w:rsid w:val="00C6348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4FDA"/>
    <w:rsid w:val="00C650C1"/>
    <w:rsid w:val="00C654C1"/>
    <w:rsid w:val="00C654ED"/>
    <w:rsid w:val="00C65610"/>
    <w:rsid w:val="00C656BD"/>
    <w:rsid w:val="00C656F1"/>
    <w:rsid w:val="00C65858"/>
    <w:rsid w:val="00C65E2B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A6A"/>
    <w:rsid w:val="00C70C17"/>
    <w:rsid w:val="00C70DC7"/>
    <w:rsid w:val="00C70EB0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AC"/>
    <w:rsid w:val="00C77ED7"/>
    <w:rsid w:val="00C80316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ACA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259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8D7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01E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D3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CE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41CC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D36"/>
    <w:rsid w:val="00CD4FFC"/>
    <w:rsid w:val="00CD5010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1C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AD2"/>
    <w:rsid w:val="00CE2FC5"/>
    <w:rsid w:val="00CE30F3"/>
    <w:rsid w:val="00CE37AF"/>
    <w:rsid w:val="00CE3C51"/>
    <w:rsid w:val="00CE4108"/>
    <w:rsid w:val="00CE4132"/>
    <w:rsid w:val="00CE420B"/>
    <w:rsid w:val="00CE4414"/>
    <w:rsid w:val="00CE4666"/>
    <w:rsid w:val="00CE4CD3"/>
    <w:rsid w:val="00CE51BC"/>
    <w:rsid w:val="00CE550C"/>
    <w:rsid w:val="00CE551F"/>
    <w:rsid w:val="00CE57E8"/>
    <w:rsid w:val="00CE5C77"/>
    <w:rsid w:val="00CE64BB"/>
    <w:rsid w:val="00CE6B9D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095B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6E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181B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1EA7"/>
    <w:rsid w:val="00D1204B"/>
    <w:rsid w:val="00D12368"/>
    <w:rsid w:val="00D124D5"/>
    <w:rsid w:val="00D126D2"/>
    <w:rsid w:val="00D1276B"/>
    <w:rsid w:val="00D127F4"/>
    <w:rsid w:val="00D13689"/>
    <w:rsid w:val="00D136E9"/>
    <w:rsid w:val="00D13A07"/>
    <w:rsid w:val="00D13D29"/>
    <w:rsid w:val="00D13DD3"/>
    <w:rsid w:val="00D1400F"/>
    <w:rsid w:val="00D14071"/>
    <w:rsid w:val="00D14461"/>
    <w:rsid w:val="00D144E6"/>
    <w:rsid w:val="00D14584"/>
    <w:rsid w:val="00D145AF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5D1A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A5"/>
    <w:rsid w:val="00D20EE7"/>
    <w:rsid w:val="00D2144C"/>
    <w:rsid w:val="00D215AC"/>
    <w:rsid w:val="00D218A4"/>
    <w:rsid w:val="00D218C1"/>
    <w:rsid w:val="00D2195E"/>
    <w:rsid w:val="00D219A6"/>
    <w:rsid w:val="00D21A20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0D50"/>
    <w:rsid w:val="00D31117"/>
    <w:rsid w:val="00D31152"/>
    <w:rsid w:val="00D31286"/>
    <w:rsid w:val="00D315F9"/>
    <w:rsid w:val="00D317D5"/>
    <w:rsid w:val="00D317E9"/>
    <w:rsid w:val="00D31877"/>
    <w:rsid w:val="00D31886"/>
    <w:rsid w:val="00D31C69"/>
    <w:rsid w:val="00D31C7D"/>
    <w:rsid w:val="00D31DDA"/>
    <w:rsid w:val="00D32171"/>
    <w:rsid w:val="00D323C3"/>
    <w:rsid w:val="00D3246D"/>
    <w:rsid w:val="00D32721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4E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D18"/>
    <w:rsid w:val="00D41E75"/>
    <w:rsid w:val="00D42211"/>
    <w:rsid w:val="00D424E0"/>
    <w:rsid w:val="00D427D4"/>
    <w:rsid w:val="00D42AAF"/>
    <w:rsid w:val="00D4311E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25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897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881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01E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B5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877BC"/>
    <w:rsid w:val="00D900F8"/>
    <w:rsid w:val="00D901A5"/>
    <w:rsid w:val="00D905BB"/>
    <w:rsid w:val="00D908CC"/>
    <w:rsid w:val="00D90955"/>
    <w:rsid w:val="00D90A48"/>
    <w:rsid w:val="00D90AEA"/>
    <w:rsid w:val="00D90D69"/>
    <w:rsid w:val="00D910CB"/>
    <w:rsid w:val="00D91220"/>
    <w:rsid w:val="00D9126F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311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4A"/>
    <w:rsid w:val="00DB678D"/>
    <w:rsid w:val="00DB6B97"/>
    <w:rsid w:val="00DB6D39"/>
    <w:rsid w:val="00DB727B"/>
    <w:rsid w:val="00DB74F6"/>
    <w:rsid w:val="00DB783D"/>
    <w:rsid w:val="00DB7D30"/>
    <w:rsid w:val="00DC01B8"/>
    <w:rsid w:val="00DC020F"/>
    <w:rsid w:val="00DC0383"/>
    <w:rsid w:val="00DC06FB"/>
    <w:rsid w:val="00DC09FD"/>
    <w:rsid w:val="00DC0AB4"/>
    <w:rsid w:val="00DC0AC5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6D2"/>
    <w:rsid w:val="00DC37E6"/>
    <w:rsid w:val="00DC3A02"/>
    <w:rsid w:val="00DC3C18"/>
    <w:rsid w:val="00DC4063"/>
    <w:rsid w:val="00DC4083"/>
    <w:rsid w:val="00DC4089"/>
    <w:rsid w:val="00DC4092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613"/>
    <w:rsid w:val="00DD08D1"/>
    <w:rsid w:val="00DD0AEF"/>
    <w:rsid w:val="00DD0B98"/>
    <w:rsid w:val="00DD0C27"/>
    <w:rsid w:val="00DD0D01"/>
    <w:rsid w:val="00DD0E60"/>
    <w:rsid w:val="00DD1123"/>
    <w:rsid w:val="00DD12B9"/>
    <w:rsid w:val="00DD1326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CEB"/>
    <w:rsid w:val="00DE3EBC"/>
    <w:rsid w:val="00DE3FBE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871"/>
    <w:rsid w:val="00DE7CC9"/>
    <w:rsid w:val="00DE7E1F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1E3"/>
    <w:rsid w:val="00DF2677"/>
    <w:rsid w:val="00DF2775"/>
    <w:rsid w:val="00DF2D22"/>
    <w:rsid w:val="00DF3658"/>
    <w:rsid w:val="00DF38EA"/>
    <w:rsid w:val="00DF3E13"/>
    <w:rsid w:val="00DF3EEA"/>
    <w:rsid w:val="00DF4038"/>
    <w:rsid w:val="00DF434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288"/>
    <w:rsid w:val="00E0083E"/>
    <w:rsid w:val="00E00F89"/>
    <w:rsid w:val="00E01CE7"/>
    <w:rsid w:val="00E01D03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80D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8AD"/>
    <w:rsid w:val="00E14A99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A8A"/>
    <w:rsid w:val="00E20F25"/>
    <w:rsid w:val="00E214D9"/>
    <w:rsid w:val="00E21A08"/>
    <w:rsid w:val="00E21AB0"/>
    <w:rsid w:val="00E21C4F"/>
    <w:rsid w:val="00E21D60"/>
    <w:rsid w:val="00E2235D"/>
    <w:rsid w:val="00E225A8"/>
    <w:rsid w:val="00E22904"/>
    <w:rsid w:val="00E22ABD"/>
    <w:rsid w:val="00E22B4B"/>
    <w:rsid w:val="00E23431"/>
    <w:rsid w:val="00E2378C"/>
    <w:rsid w:val="00E23970"/>
    <w:rsid w:val="00E23CC5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4F7"/>
    <w:rsid w:val="00E26505"/>
    <w:rsid w:val="00E26A7E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044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588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823"/>
    <w:rsid w:val="00E42A97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E5B"/>
    <w:rsid w:val="00E45FAE"/>
    <w:rsid w:val="00E45FB2"/>
    <w:rsid w:val="00E46A17"/>
    <w:rsid w:val="00E46DB2"/>
    <w:rsid w:val="00E46F2A"/>
    <w:rsid w:val="00E46FAF"/>
    <w:rsid w:val="00E471EC"/>
    <w:rsid w:val="00E4750C"/>
    <w:rsid w:val="00E4751F"/>
    <w:rsid w:val="00E47DC8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C49"/>
    <w:rsid w:val="00E53DFA"/>
    <w:rsid w:val="00E53EF9"/>
    <w:rsid w:val="00E53FA0"/>
    <w:rsid w:val="00E5409F"/>
    <w:rsid w:val="00E5448F"/>
    <w:rsid w:val="00E544A8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A4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673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2BB"/>
    <w:rsid w:val="00E65494"/>
    <w:rsid w:val="00E654C1"/>
    <w:rsid w:val="00E65654"/>
    <w:rsid w:val="00E656BA"/>
    <w:rsid w:val="00E658E1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4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3F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77EB4"/>
    <w:rsid w:val="00E8000E"/>
    <w:rsid w:val="00E80229"/>
    <w:rsid w:val="00E8039D"/>
    <w:rsid w:val="00E804D5"/>
    <w:rsid w:val="00E80608"/>
    <w:rsid w:val="00E80C3B"/>
    <w:rsid w:val="00E80FD1"/>
    <w:rsid w:val="00E8128E"/>
    <w:rsid w:val="00E8131F"/>
    <w:rsid w:val="00E81353"/>
    <w:rsid w:val="00E81381"/>
    <w:rsid w:val="00E8153F"/>
    <w:rsid w:val="00E8176A"/>
    <w:rsid w:val="00E819CC"/>
    <w:rsid w:val="00E819D0"/>
    <w:rsid w:val="00E81DF1"/>
    <w:rsid w:val="00E82227"/>
    <w:rsid w:val="00E824E2"/>
    <w:rsid w:val="00E8285C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AFE"/>
    <w:rsid w:val="00E84B5C"/>
    <w:rsid w:val="00E84F33"/>
    <w:rsid w:val="00E853D3"/>
    <w:rsid w:val="00E8555C"/>
    <w:rsid w:val="00E859CE"/>
    <w:rsid w:val="00E85D79"/>
    <w:rsid w:val="00E85F3E"/>
    <w:rsid w:val="00E8610B"/>
    <w:rsid w:val="00E863D0"/>
    <w:rsid w:val="00E86492"/>
    <w:rsid w:val="00E86B5E"/>
    <w:rsid w:val="00E86E3E"/>
    <w:rsid w:val="00E87117"/>
    <w:rsid w:val="00E8738A"/>
    <w:rsid w:val="00E87797"/>
    <w:rsid w:val="00E8792C"/>
    <w:rsid w:val="00E87ACE"/>
    <w:rsid w:val="00E90019"/>
    <w:rsid w:val="00E90787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8B1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718"/>
    <w:rsid w:val="00E969F7"/>
    <w:rsid w:val="00E96C94"/>
    <w:rsid w:val="00E96DA3"/>
    <w:rsid w:val="00E96FAE"/>
    <w:rsid w:val="00E9717B"/>
    <w:rsid w:val="00E973D0"/>
    <w:rsid w:val="00E97467"/>
    <w:rsid w:val="00E9759B"/>
    <w:rsid w:val="00E97679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6F9B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8F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91C"/>
    <w:rsid w:val="00EC0A67"/>
    <w:rsid w:val="00EC0B83"/>
    <w:rsid w:val="00EC0FA4"/>
    <w:rsid w:val="00EC12FB"/>
    <w:rsid w:val="00EC153B"/>
    <w:rsid w:val="00EC192F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BF7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339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BE9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5C5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C63"/>
    <w:rsid w:val="00EE4EB3"/>
    <w:rsid w:val="00EE54C6"/>
    <w:rsid w:val="00EE553D"/>
    <w:rsid w:val="00EE652E"/>
    <w:rsid w:val="00EE686F"/>
    <w:rsid w:val="00EE69C7"/>
    <w:rsid w:val="00EE6D2A"/>
    <w:rsid w:val="00EE6F3E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16D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12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877"/>
    <w:rsid w:val="00F06A90"/>
    <w:rsid w:val="00F06B27"/>
    <w:rsid w:val="00F0711E"/>
    <w:rsid w:val="00F073E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02D"/>
    <w:rsid w:val="00F1139D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49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701"/>
    <w:rsid w:val="00F17873"/>
    <w:rsid w:val="00F17BD0"/>
    <w:rsid w:val="00F2000C"/>
    <w:rsid w:val="00F206F9"/>
    <w:rsid w:val="00F207D4"/>
    <w:rsid w:val="00F20819"/>
    <w:rsid w:val="00F208F5"/>
    <w:rsid w:val="00F20AAB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77A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6C1E"/>
    <w:rsid w:val="00F27072"/>
    <w:rsid w:val="00F273CA"/>
    <w:rsid w:val="00F276FB"/>
    <w:rsid w:val="00F2798C"/>
    <w:rsid w:val="00F27E39"/>
    <w:rsid w:val="00F30597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46CD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335"/>
    <w:rsid w:val="00F41CA4"/>
    <w:rsid w:val="00F41D94"/>
    <w:rsid w:val="00F42075"/>
    <w:rsid w:val="00F42EF2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4A04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0DE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814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6AC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2"/>
    <w:rsid w:val="00F63E2A"/>
    <w:rsid w:val="00F641BC"/>
    <w:rsid w:val="00F645EF"/>
    <w:rsid w:val="00F6475A"/>
    <w:rsid w:val="00F64B89"/>
    <w:rsid w:val="00F64CD9"/>
    <w:rsid w:val="00F651D3"/>
    <w:rsid w:val="00F6539D"/>
    <w:rsid w:val="00F656A2"/>
    <w:rsid w:val="00F65968"/>
    <w:rsid w:val="00F65B69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2D0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548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10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3FD9"/>
    <w:rsid w:val="00F94197"/>
    <w:rsid w:val="00F9419E"/>
    <w:rsid w:val="00F94B2D"/>
    <w:rsid w:val="00F95116"/>
    <w:rsid w:val="00F9522C"/>
    <w:rsid w:val="00F95637"/>
    <w:rsid w:val="00F95680"/>
    <w:rsid w:val="00F957BF"/>
    <w:rsid w:val="00F957DE"/>
    <w:rsid w:val="00F9592D"/>
    <w:rsid w:val="00F9598F"/>
    <w:rsid w:val="00F95BC2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E37"/>
    <w:rsid w:val="00FA2F16"/>
    <w:rsid w:val="00FA3343"/>
    <w:rsid w:val="00FA35C3"/>
    <w:rsid w:val="00FA387B"/>
    <w:rsid w:val="00FA3C26"/>
    <w:rsid w:val="00FA412D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69B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B1"/>
    <w:rsid w:val="00FB26DC"/>
    <w:rsid w:val="00FB2944"/>
    <w:rsid w:val="00FB29CB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DF5"/>
    <w:rsid w:val="00FB5F60"/>
    <w:rsid w:val="00FB5F64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A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564"/>
    <w:rsid w:val="00FC35BE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9AF"/>
    <w:rsid w:val="00FC6DD9"/>
    <w:rsid w:val="00FC731F"/>
    <w:rsid w:val="00FC74E0"/>
    <w:rsid w:val="00FC771A"/>
    <w:rsid w:val="00FC797C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910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445"/>
    <w:rsid w:val="00FE45A7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017"/>
    <w:rsid w:val="00FF53AD"/>
    <w:rsid w:val="00FF5431"/>
    <w:rsid w:val="00FF54F3"/>
    <w:rsid w:val="00FF599F"/>
    <w:rsid w:val="00FF5E72"/>
    <w:rsid w:val="00FF5F3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30B1399-8245-4DA3-B02A-8FBF235A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A4E6BC-4588-4614-84E6-CE1ACDB16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83FD19-76BC-4335-A3BB-71D0A124C1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11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Natchaprapa, Tunthai</cp:lastModifiedBy>
  <cp:revision>3</cp:revision>
  <cp:lastPrinted>2024-08-06T10:02:00Z</cp:lastPrinted>
  <dcterms:created xsi:type="dcterms:W3CDTF">2024-08-08T11:14:00Z</dcterms:created>
  <dcterms:modified xsi:type="dcterms:W3CDTF">2024-08-08T11:14:00Z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